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32962CA4" w14:textId="77777777" w:rsidTr="005E4BB2">
        <w:tc>
          <w:tcPr>
            <w:tcW w:w="10423" w:type="dxa"/>
            <w:gridSpan w:val="2"/>
            <w:shd w:val="clear" w:color="auto" w:fill="auto"/>
          </w:tcPr>
          <w:p w14:paraId="626E0A83" w14:textId="3A401263" w:rsidR="004F0988" w:rsidRPr="00BC49C2" w:rsidRDefault="004F0988" w:rsidP="00873382">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2803E6">
              <w:t>1</w:t>
            </w:r>
            <w:r w:rsidRPr="00BC49C2">
              <w:t>.</w:t>
            </w:r>
            <w:r w:rsidR="00873382">
              <w:rPr>
                <w:rFonts w:eastAsia="DengXian" w:hint="eastAsia"/>
                <w:lang w:eastAsia="zh-CN"/>
              </w:rPr>
              <w:t>2</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873382">
              <w:rPr>
                <w:rFonts w:eastAsia="DengXian" w:hint="eastAsia"/>
                <w:sz w:val="32"/>
                <w:lang w:eastAsia="zh-CN"/>
              </w:rPr>
              <w:t>10</w:t>
            </w:r>
            <w:r w:rsidRPr="00BC49C2">
              <w:rPr>
                <w:sz w:val="32"/>
              </w:rPr>
              <w:t>)</w:t>
            </w:r>
          </w:p>
        </w:tc>
      </w:tr>
      <w:tr w:rsidR="008051F8" w:rsidRPr="00BC49C2" w14:paraId="214757EA" w14:textId="77777777" w:rsidTr="005E4BB2">
        <w:trPr>
          <w:trHeight w:hRule="exact" w:val="1134"/>
        </w:trPr>
        <w:tc>
          <w:tcPr>
            <w:tcW w:w="10423" w:type="dxa"/>
            <w:gridSpan w:val="2"/>
            <w:shd w:val="clear" w:color="auto" w:fill="auto"/>
          </w:tcPr>
          <w:p w14:paraId="463B5C61"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6E53D60B" w14:textId="77777777" w:rsidR="00BA4B8D" w:rsidRPr="00BC49C2" w:rsidRDefault="00BA4B8D" w:rsidP="00BA4B8D">
            <w:pPr>
              <w:pStyle w:val="Guidance"/>
              <w:rPr>
                <w:color w:val="auto"/>
              </w:rPr>
            </w:pPr>
          </w:p>
        </w:tc>
      </w:tr>
      <w:tr w:rsidR="008051F8" w:rsidRPr="00BC49C2" w14:paraId="4CD126EF" w14:textId="77777777" w:rsidTr="005E4BB2">
        <w:trPr>
          <w:trHeight w:hRule="exact" w:val="3686"/>
        </w:trPr>
        <w:tc>
          <w:tcPr>
            <w:tcW w:w="10423" w:type="dxa"/>
            <w:gridSpan w:val="2"/>
            <w:shd w:val="clear" w:color="auto" w:fill="auto"/>
          </w:tcPr>
          <w:p w14:paraId="49045F7C" w14:textId="77777777" w:rsidR="004F0988" w:rsidRPr="00BC49C2" w:rsidRDefault="004F0988" w:rsidP="00133525">
            <w:pPr>
              <w:pStyle w:val="ZT"/>
              <w:framePr w:wrap="auto" w:hAnchor="text" w:yAlign="inline"/>
            </w:pPr>
            <w:r w:rsidRPr="00BC49C2">
              <w:t>3rd Generation Partnership Project;</w:t>
            </w:r>
          </w:p>
          <w:p w14:paraId="47CFE9B8"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0E46113D" w14:textId="77777777" w:rsidR="004F1229" w:rsidRPr="00BC49C2" w:rsidRDefault="00124D46" w:rsidP="004F1229">
            <w:pPr>
              <w:pStyle w:val="ZT"/>
              <w:framePr w:wrap="auto" w:hAnchor="text" w:yAlign="inline"/>
            </w:pPr>
            <w:r w:rsidRPr="00BC49C2">
              <w:t>Study on XR (Extended Reality) and media services</w:t>
            </w:r>
          </w:p>
          <w:p w14:paraId="310FF906"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46411B5B" w14:textId="77777777" w:rsidTr="005E4BB2">
        <w:tc>
          <w:tcPr>
            <w:tcW w:w="10423" w:type="dxa"/>
            <w:gridSpan w:val="2"/>
            <w:shd w:val="clear" w:color="auto" w:fill="auto"/>
          </w:tcPr>
          <w:p w14:paraId="0ECF6ACE" w14:textId="77777777"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14:paraId="41469439" w14:textId="77777777" w:rsidTr="005E4BB2">
        <w:trPr>
          <w:trHeight w:hRule="exact" w:val="1531"/>
        </w:trPr>
        <w:tc>
          <w:tcPr>
            <w:tcW w:w="4883" w:type="dxa"/>
            <w:shd w:val="clear" w:color="auto" w:fill="auto"/>
          </w:tcPr>
          <w:p w14:paraId="4AC34694" w14:textId="77777777" w:rsidR="00D82E6F" w:rsidRPr="00BC49C2" w:rsidRDefault="00057CE8" w:rsidP="00D82E6F">
            <w:r w:rsidRPr="00BC49C2">
              <w:rPr>
                <w:i/>
                <w:noProof/>
                <w:lang w:val="en-US"/>
              </w:rPr>
              <w:drawing>
                <wp:inline distT="0" distB="0" distL="0" distR="0" wp14:anchorId="42170378" wp14:editId="07ECF6A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40777169" w14:textId="77777777" w:rsidR="00D82E6F" w:rsidRPr="00BC49C2" w:rsidRDefault="004F1229" w:rsidP="00D82E6F">
            <w:pPr>
              <w:jc w:val="right"/>
            </w:pPr>
            <w:bookmarkStart w:id="7" w:name="logos"/>
            <w:r w:rsidRPr="00BC49C2">
              <w:rPr>
                <w:noProof/>
                <w:lang w:val="en-US"/>
              </w:rPr>
              <w:drawing>
                <wp:inline distT="0" distB="0" distL="0" distR="0" wp14:anchorId="28BE1E69" wp14:editId="20A16429">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14:paraId="66731445" w14:textId="77777777" w:rsidTr="005E4BB2">
        <w:trPr>
          <w:trHeight w:hRule="exact" w:val="5783"/>
        </w:trPr>
        <w:tc>
          <w:tcPr>
            <w:tcW w:w="10423" w:type="dxa"/>
            <w:gridSpan w:val="2"/>
            <w:shd w:val="clear" w:color="auto" w:fill="auto"/>
          </w:tcPr>
          <w:p w14:paraId="4BB128B2" w14:textId="77777777" w:rsidR="00D82E6F" w:rsidRPr="00BC49C2" w:rsidRDefault="00D82E6F" w:rsidP="00D82E6F">
            <w:pPr>
              <w:pStyle w:val="Guidance"/>
              <w:rPr>
                <w:b/>
                <w:color w:val="auto"/>
              </w:rPr>
            </w:pPr>
          </w:p>
        </w:tc>
      </w:tr>
      <w:tr w:rsidR="0032614A" w:rsidRPr="00BC49C2" w14:paraId="3619D46E" w14:textId="77777777" w:rsidTr="005E4BB2">
        <w:trPr>
          <w:cantSplit/>
          <w:trHeight w:hRule="exact" w:val="964"/>
        </w:trPr>
        <w:tc>
          <w:tcPr>
            <w:tcW w:w="10423" w:type="dxa"/>
            <w:gridSpan w:val="2"/>
            <w:shd w:val="clear" w:color="auto" w:fill="auto"/>
          </w:tcPr>
          <w:p w14:paraId="67DD9293" w14:textId="2C9A3EB1"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917ADA">
              <w:rPr>
                <w:sz w:val="16"/>
              </w:rPr>
              <w:t>'</w:t>
            </w:r>
            <w:r w:rsidRPr="00BC49C2">
              <w:rPr>
                <w:sz w:val="16"/>
              </w:rPr>
              <w:t xml:space="preserve"> Publications Offices.</w:t>
            </w:r>
            <w:bookmarkEnd w:id="8"/>
          </w:p>
          <w:p w14:paraId="3A4D06BE" w14:textId="77777777" w:rsidR="00D82E6F" w:rsidRPr="00BC49C2" w:rsidRDefault="00D82E6F" w:rsidP="00D82E6F">
            <w:pPr>
              <w:pStyle w:val="ZV"/>
              <w:framePr w:w="0" w:wrap="auto" w:vAnchor="margin" w:hAnchor="text" w:yAlign="inline"/>
            </w:pPr>
          </w:p>
          <w:p w14:paraId="38086BBC" w14:textId="77777777" w:rsidR="00D82E6F" w:rsidRPr="00BC49C2" w:rsidRDefault="00D82E6F" w:rsidP="00D82E6F">
            <w:pPr>
              <w:rPr>
                <w:sz w:val="16"/>
              </w:rPr>
            </w:pPr>
          </w:p>
        </w:tc>
      </w:tr>
      <w:bookmarkEnd w:id="0"/>
    </w:tbl>
    <w:p w14:paraId="17F73E3B"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40113011" w14:textId="77777777" w:rsidTr="00133525">
        <w:trPr>
          <w:trHeight w:hRule="exact" w:val="5670"/>
        </w:trPr>
        <w:tc>
          <w:tcPr>
            <w:tcW w:w="10423" w:type="dxa"/>
            <w:shd w:val="clear" w:color="auto" w:fill="auto"/>
          </w:tcPr>
          <w:p w14:paraId="031B0EBE" w14:textId="77777777" w:rsidR="00E16509" w:rsidRPr="00BC49C2" w:rsidRDefault="00E16509" w:rsidP="00E16509">
            <w:pPr>
              <w:pStyle w:val="Guidance"/>
              <w:rPr>
                <w:color w:val="auto"/>
              </w:rPr>
            </w:pPr>
            <w:bookmarkStart w:id="9" w:name="page2"/>
          </w:p>
        </w:tc>
      </w:tr>
      <w:tr w:rsidR="008051F8" w:rsidRPr="00BC49C2" w14:paraId="03B42149" w14:textId="77777777" w:rsidTr="00C074DD">
        <w:trPr>
          <w:trHeight w:hRule="exact" w:val="5387"/>
        </w:trPr>
        <w:tc>
          <w:tcPr>
            <w:tcW w:w="10423" w:type="dxa"/>
            <w:shd w:val="clear" w:color="auto" w:fill="auto"/>
          </w:tcPr>
          <w:p w14:paraId="6E6DD9FC" w14:textId="77777777"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14:paraId="07509947" w14:textId="77777777" w:rsidR="00E16509" w:rsidRPr="00BC49C2" w:rsidRDefault="00E16509" w:rsidP="00133525">
            <w:pPr>
              <w:pStyle w:val="FP"/>
              <w:pBdr>
                <w:bottom w:val="single" w:sz="6" w:space="1" w:color="auto"/>
              </w:pBdr>
              <w:ind w:left="2835" w:right="2835"/>
              <w:jc w:val="center"/>
            </w:pPr>
            <w:r w:rsidRPr="00BC49C2">
              <w:t>Postal address</w:t>
            </w:r>
          </w:p>
          <w:p w14:paraId="3A14EEAB" w14:textId="77777777" w:rsidR="00E16509" w:rsidRPr="00BC49C2" w:rsidRDefault="00E16509" w:rsidP="00133525">
            <w:pPr>
              <w:pStyle w:val="FP"/>
              <w:ind w:left="2835" w:right="2835"/>
              <w:jc w:val="center"/>
              <w:rPr>
                <w:rFonts w:ascii="Arial" w:hAnsi="Arial"/>
                <w:sz w:val="18"/>
              </w:rPr>
            </w:pPr>
          </w:p>
          <w:p w14:paraId="5014E099"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4BF93C8D"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3394C770"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6DB3E1D6"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28EBB9E4"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76473013"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14:paraId="240C3759" w14:textId="77777777" w:rsidR="00E16509" w:rsidRPr="00BC49C2" w:rsidRDefault="00E16509" w:rsidP="00133525"/>
        </w:tc>
      </w:tr>
      <w:tr w:rsidR="008051F8" w:rsidRPr="00BC49C2" w14:paraId="4F5FA6D5" w14:textId="77777777" w:rsidTr="00C074DD">
        <w:tc>
          <w:tcPr>
            <w:tcW w:w="10423" w:type="dxa"/>
            <w:shd w:val="clear" w:color="auto" w:fill="auto"/>
            <w:vAlign w:val="bottom"/>
          </w:tcPr>
          <w:p w14:paraId="306D99BA" w14:textId="77777777"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14:paraId="77AF54DA"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1C5718B2" w14:textId="77777777" w:rsidR="00E16509" w:rsidRPr="00BC49C2" w:rsidRDefault="00E16509" w:rsidP="00133525">
            <w:pPr>
              <w:pStyle w:val="FP"/>
              <w:jc w:val="center"/>
              <w:rPr>
                <w:noProof/>
              </w:rPr>
            </w:pPr>
          </w:p>
          <w:p w14:paraId="545B34E9" w14:textId="77777777"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14:paraId="4A09BD17" w14:textId="77777777" w:rsidR="00E16509" w:rsidRPr="00BC49C2" w:rsidRDefault="00E16509" w:rsidP="00133525">
            <w:pPr>
              <w:pStyle w:val="FP"/>
              <w:jc w:val="center"/>
              <w:rPr>
                <w:noProof/>
                <w:sz w:val="18"/>
              </w:rPr>
            </w:pPr>
            <w:r w:rsidRPr="00BC49C2">
              <w:rPr>
                <w:noProof/>
                <w:sz w:val="18"/>
              </w:rPr>
              <w:t>All rights reserved.</w:t>
            </w:r>
          </w:p>
          <w:p w14:paraId="72A7EB27" w14:textId="77777777" w:rsidR="00E16509" w:rsidRPr="00BC49C2" w:rsidRDefault="00E16509" w:rsidP="00E16509">
            <w:pPr>
              <w:pStyle w:val="FP"/>
              <w:rPr>
                <w:noProof/>
                <w:sz w:val="18"/>
              </w:rPr>
            </w:pPr>
          </w:p>
          <w:p w14:paraId="2EF5222B"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0D2C8DC9"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01481A69"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1"/>
          </w:p>
          <w:p w14:paraId="4629DF13" w14:textId="77777777" w:rsidR="00E16509" w:rsidRPr="00BC49C2" w:rsidRDefault="00E16509" w:rsidP="00133525"/>
        </w:tc>
      </w:tr>
      <w:bookmarkEnd w:id="9"/>
    </w:tbl>
    <w:p w14:paraId="239010E6" w14:textId="77777777" w:rsidR="00080512" w:rsidRPr="00BC49C2" w:rsidRDefault="00080512" w:rsidP="00964868">
      <w:pPr>
        <w:pStyle w:val="TT"/>
        <w:outlineLvl w:val="0"/>
      </w:pPr>
      <w:r w:rsidRPr="00BC49C2">
        <w:br w:type="page"/>
      </w:r>
      <w:bookmarkStart w:id="14" w:name="tableOfContents"/>
      <w:bookmarkEnd w:id="14"/>
      <w:r w:rsidRPr="00BC49C2">
        <w:lastRenderedPageBreak/>
        <w:t>Contents</w:t>
      </w:r>
    </w:p>
    <w:p w14:paraId="3DFFD536" w14:textId="6F0DD0D7" w:rsidR="00BC0293" w:rsidRDefault="00C45CE4">
      <w:pPr>
        <w:pStyle w:val="TOC1"/>
        <w:rPr>
          <w:rFonts w:asciiTheme="minorHAnsi" w:eastAsiaTheme="minorEastAsia" w:hAnsiTheme="minorHAnsi" w:cstheme="minorBidi"/>
          <w:szCs w:val="22"/>
        </w:rPr>
      </w:pPr>
      <w:r>
        <w:fldChar w:fldCharType="begin" w:fldLock="1"/>
      </w:r>
      <w:r w:rsidR="002A3929">
        <w:instrText xml:space="preserve"> TOC \o "1-9" </w:instrText>
      </w:r>
      <w:r>
        <w:fldChar w:fldCharType="separate"/>
      </w:r>
      <w:r w:rsidR="00BC0293">
        <w:t>Foreword</w:t>
      </w:r>
      <w:r w:rsidR="00BC0293">
        <w:tab/>
      </w:r>
      <w:r w:rsidR="00BC0293">
        <w:fldChar w:fldCharType="begin" w:fldLock="1"/>
      </w:r>
      <w:r w:rsidR="00BC0293">
        <w:instrText xml:space="preserve"> PAGEREF _Toc117496309 \h </w:instrText>
      </w:r>
      <w:r w:rsidR="00BC0293">
        <w:fldChar w:fldCharType="separate"/>
      </w:r>
      <w:r w:rsidR="00BC0293">
        <w:t>13</w:t>
      </w:r>
      <w:r w:rsidR="00BC0293">
        <w:fldChar w:fldCharType="end"/>
      </w:r>
    </w:p>
    <w:p w14:paraId="1AA33B75" w14:textId="2817534B" w:rsidR="00BC0293" w:rsidRDefault="00BC029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_Toc117496310 \h </w:instrText>
      </w:r>
      <w:r>
        <w:fldChar w:fldCharType="separate"/>
      </w:r>
      <w:r>
        <w:t>15</w:t>
      </w:r>
      <w:r>
        <w:fldChar w:fldCharType="end"/>
      </w:r>
    </w:p>
    <w:p w14:paraId="032CABE2" w14:textId="534B9824" w:rsidR="00BC0293" w:rsidRDefault="00BC029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_Toc117496311 \h </w:instrText>
      </w:r>
      <w:r>
        <w:fldChar w:fldCharType="separate"/>
      </w:r>
      <w:r>
        <w:t>15</w:t>
      </w:r>
      <w:r>
        <w:fldChar w:fldCharType="end"/>
      </w:r>
    </w:p>
    <w:p w14:paraId="63CAAF4D" w14:textId="34272359" w:rsidR="00BC0293" w:rsidRDefault="00BC029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_Toc117496312 \h </w:instrText>
      </w:r>
      <w:r>
        <w:fldChar w:fldCharType="separate"/>
      </w:r>
      <w:r>
        <w:t>18</w:t>
      </w:r>
      <w:r>
        <w:fldChar w:fldCharType="end"/>
      </w:r>
    </w:p>
    <w:p w14:paraId="71B411A3" w14:textId="0B8A7A24" w:rsidR="00BC0293" w:rsidRDefault="00BC029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_Toc117496313 \h </w:instrText>
      </w:r>
      <w:r>
        <w:fldChar w:fldCharType="separate"/>
      </w:r>
      <w:r>
        <w:t>18</w:t>
      </w:r>
      <w:r>
        <w:fldChar w:fldCharType="end"/>
      </w:r>
    </w:p>
    <w:p w14:paraId="241583F1" w14:textId="0F9065EC" w:rsidR="00BC0293" w:rsidRDefault="00BC029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_Toc117496314 \h </w:instrText>
      </w:r>
      <w:r>
        <w:fldChar w:fldCharType="separate"/>
      </w:r>
      <w:r>
        <w:t>19</w:t>
      </w:r>
      <w:r>
        <w:fldChar w:fldCharType="end"/>
      </w:r>
    </w:p>
    <w:p w14:paraId="6873736A" w14:textId="5E01C1F8" w:rsidR="00BC0293" w:rsidRDefault="00BC029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_Toc117496315 \h </w:instrText>
      </w:r>
      <w:r>
        <w:fldChar w:fldCharType="separate"/>
      </w:r>
      <w:r>
        <w:t>19</w:t>
      </w:r>
      <w:r>
        <w:fldChar w:fldCharType="end"/>
      </w:r>
    </w:p>
    <w:p w14:paraId="301F928F" w14:textId="596B73EC" w:rsidR="00BC0293" w:rsidRDefault="00BC029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_Toc117496316 \h </w:instrText>
      </w:r>
      <w:r>
        <w:fldChar w:fldCharType="separate"/>
      </w:r>
      <w:r>
        <w:t>19</w:t>
      </w:r>
      <w:r>
        <w:fldChar w:fldCharType="end"/>
      </w:r>
    </w:p>
    <w:p w14:paraId="464644C0" w14:textId="094B0A35" w:rsidR="00BC0293" w:rsidRDefault="00BC029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_Toc117496317 \h </w:instrText>
      </w:r>
      <w:r>
        <w:fldChar w:fldCharType="separate"/>
      </w:r>
      <w:r>
        <w:t>19</w:t>
      </w:r>
      <w:r>
        <w:fldChar w:fldCharType="end"/>
      </w:r>
    </w:p>
    <w:p w14:paraId="10C85A90" w14:textId="480E1213" w:rsidR="00BC0293" w:rsidRDefault="00BC029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_Toc117496318 \h </w:instrText>
      </w:r>
      <w:r>
        <w:fldChar w:fldCharType="separate"/>
      </w:r>
      <w:r>
        <w:t>20</w:t>
      </w:r>
      <w:r>
        <w:fldChar w:fldCharType="end"/>
      </w:r>
    </w:p>
    <w:p w14:paraId="7146ED7F" w14:textId="669609E1" w:rsidR="00BC0293" w:rsidRDefault="00BC029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_Toc117496319 \h </w:instrText>
      </w:r>
      <w:r>
        <w:fldChar w:fldCharType="separate"/>
      </w:r>
      <w:r>
        <w:t>20</w:t>
      </w:r>
      <w:r>
        <w:fldChar w:fldCharType="end"/>
      </w:r>
    </w:p>
    <w:p w14:paraId="49122144" w14:textId="1950932E" w:rsidR="00BC0293" w:rsidRDefault="00BC029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_Toc117496320 \h </w:instrText>
      </w:r>
      <w:r>
        <w:fldChar w:fldCharType="separate"/>
      </w:r>
      <w:r>
        <w:t>20</w:t>
      </w:r>
      <w:r>
        <w:fldChar w:fldCharType="end"/>
      </w:r>
    </w:p>
    <w:p w14:paraId="5792F88E" w14:textId="40EA46E2" w:rsidR="00BC0293" w:rsidRDefault="00BC0293">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_Toc117496321 \h </w:instrText>
      </w:r>
      <w:r>
        <w:fldChar w:fldCharType="separate"/>
      </w:r>
      <w:r>
        <w:t>20</w:t>
      </w:r>
      <w:r>
        <w:fldChar w:fldCharType="end"/>
      </w:r>
    </w:p>
    <w:p w14:paraId="3C564B09" w14:textId="43A939B0" w:rsidR="00BC0293" w:rsidRDefault="00BC029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_Toc117496322 \h </w:instrText>
      </w:r>
      <w:r>
        <w:fldChar w:fldCharType="separate"/>
      </w:r>
      <w:r>
        <w:t>20</w:t>
      </w:r>
      <w:r>
        <w:fldChar w:fldCharType="end"/>
      </w:r>
    </w:p>
    <w:p w14:paraId="55895DE0" w14:textId="36ED187C" w:rsidR="00BC0293" w:rsidRDefault="00BC0293">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_Toc117496323 \h </w:instrText>
      </w:r>
      <w:r>
        <w:fldChar w:fldCharType="separate"/>
      </w:r>
      <w:r>
        <w:t>20</w:t>
      </w:r>
      <w:r>
        <w:fldChar w:fldCharType="end"/>
      </w:r>
    </w:p>
    <w:p w14:paraId="11E350C4" w14:textId="435286DB" w:rsidR="00BC0293" w:rsidRDefault="00BC029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_Toc117496324 \h </w:instrText>
      </w:r>
      <w:r>
        <w:fldChar w:fldCharType="separate"/>
      </w:r>
      <w:r>
        <w:t>21</w:t>
      </w:r>
      <w:r>
        <w:fldChar w:fldCharType="end"/>
      </w:r>
    </w:p>
    <w:p w14:paraId="589E2261" w14:textId="1C0234AB" w:rsidR="00BC0293" w:rsidRDefault="00BC0293">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_Toc117496325 \h </w:instrText>
      </w:r>
      <w:r>
        <w:fldChar w:fldCharType="separate"/>
      </w:r>
      <w:r>
        <w:t>21</w:t>
      </w:r>
      <w:r>
        <w:fldChar w:fldCharType="end"/>
      </w:r>
    </w:p>
    <w:p w14:paraId="4599BF66" w14:textId="3DB9D77B" w:rsidR="00BC0293" w:rsidRDefault="00BC029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_Toc117496326 \h </w:instrText>
      </w:r>
      <w:r>
        <w:fldChar w:fldCharType="separate"/>
      </w:r>
      <w:r>
        <w:t>21</w:t>
      </w:r>
      <w:r>
        <w:fldChar w:fldCharType="end"/>
      </w:r>
    </w:p>
    <w:p w14:paraId="365095EE" w14:textId="368B5A64" w:rsidR="00BC0293" w:rsidRDefault="00BC0293">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_Toc117496327 \h </w:instrText>
      </w:r>
      <w:r>
        <w:fldChar w:fldCharType="separate"/>
      </w:r>
      <w:r>
        <w:t>21</w:t>
      </w:r>
      <w:r>
        <w:fldChar w:fldCharType="end"/>
      </w:r>
    </w:p>
    <w:p w14:paraId="4C949830" w14:textId="58CD310F" w:rsidR="00BC0293" w:rsidRDefault="00BC029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_Toc117496328 \h </w:instrText>
      </w:r>
      <w:r>
        <w:fldChar w:fldCharType="separate"/>
      </w:r>
      <w:r>
        <w:t>22</w:t>
      </w:r>
      <w:r>
        <w:fldChar w:fldCharType="end"/>
      </w:r>
    </w:p>
    <w:p w14:paraId="7B9F4346" w14:textId="7F385503" w:rsidR="00BC0293" w:rsidRDefault="00BC0293">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_Toc117496329 \h </w:instrText>
      </w:r>
      <w:r>
        <w:fldChar w:fldCharType="separate"/>
      </w:r>
      <w:r>
        <w:t>22</w:t>
      </w:r>
      <w:r>
        <w:fldChar w:fldCharType="end"/>
      </w:r>
    </w:p>
    <w:p w14:paraId="27E4CC77" w14:textId="3FCB65A4" w:rsidR="00BC0293" w:rsidRDefault="00BC0293">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_Toc117496330 \h </w:instrText>
      </w:r>
      <w:r>
        <w:fldChar w:fldCharType="separate"/>
      </w:r>
      <w:r>
        <w:t>23</w:t>
      </w:r>
      <w:r>
        <w:fldChar w:fldCharType="end"/>
      </w:r>
    </w:p>
    <w:p w14:paraId="0F84CAC6" w14:textId="5F5817D8" w:rsidR="00BC0293" w:rsidRDefault="00BC0293">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_Toc117496331 \h </w:instrText>
      </w:r>
      <w:r>
        <w:fldChar w:fldCharType="separate"/>
      </w:r>
      <w:r>
        <w:t>23</w:t>
      </w:r>
      <w:r>
        <w:fldChar w:fldCharType="end"/>
      </w:r>
    </w:p>
    <w:p w14:paraId="7463C3BA" w14:textId="7D9015B2" w:rsidR="00BC0293" w:rsidRDefault="00BC0293">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_Toc117496332 \h </w:instrText>
      </w:r>
      <w:r>
        <w:fldChar w:fldCharType="separate"/>
      </w:r>
      <w:r>
        <w:t>23</w:t>
      </w:r>
      <w:r>
        <w:fldChar w:fldCharType="end"/>
      </w:r>
    </w:p>
    <w:p w14:paraId="3258A072" w14:textId="01F718FD" w:rsidR="00BC0293" w:rsidRDefault="00BC0293">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_Toc117496333 \h </w:instrText>
      </w:r>
      <w:r>
        <w:fldChar w:fldCharType="separate"/>
      </w:r>
      <w:r>
        <w:t>23</w:t>
      </w:r>
      <w:r>
        <w:fldChar w:fldCharType="end"/>
      </w:r>
    </w:p>
    <w:p w14:paraId="0D100238" w14:textId="594BB31C" w:rsidR="00BC0293" w:rsidRDefault="00BC0293">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_Toc117496334 \h </w:instrText>
      </w:r>
      <w:r>
        <w:fldChar w:fldCharType="separate"/>
      </w:r>
      <w:r>
        <w:t>23</w:t>
      </w:r>
      <w:r>
        <w:fldChar w:fldCharType="end"/>
      </w:r>
    </w:p>
    <w:p w14:paraId="3A31D8CA" w14:textId="493CFA72" w:rsidR="00BC0293" w:rsidRDefault="00BC0293">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_Toc117496335 \h </w:instrText>
      </w:r>
      <w:r>
        <w:fldChar w:fldCharType="separate"/>
      </w:r>
      <w:r>
        <w:t>23</w:t>
      </w:r>
      <w:r>
        <w:fldChar w:fldCharType="end"/>
      </w:r>
    </w:p>
    <w:p w14:paraId="25568AF0" w14:textId="13D43EE3" w:rsidR="00BC0293" w:rsidRDefault="00BC0293">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_Toc117496336 \h </w:instrText>
      </w:r>
      <w:r>
        <w:fldChar w:fldCharType="separate"/>
      </w:r>
      <w:r>
        <w:t>24</w:t>
      </w:r>
      <w:r>
        <w:fldChar w:fldCharType="end"/>
      </w:r>
    </w:p>
    <w:p w14:paraId="041CCC98" w14:textId="4AD07DCB" w:rsidR="00BC0293" w:rsidRDefault="00BC0293">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_Toc117496337 \h </w:instrText>
      </w:r>
      <w:r>
        <w:fldChar w:fldCharType="separate"/>
      </w:r>
      <w:r>
        <w:t>24</w:t>
      </w:r>
      <w:r>
        <w:fldChar w:fldCharType="end"/>
      </w:r>
    </w:p>
    <w:p w14:paraId="5FE1878F" w14:textId="455D03EC" w:rsidR="00BC0293" w:rsidRDefault="00BC029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_Toc117496338 \h </w:instrText>
      </w:r>
      <w:r>
        <w:fldChar w:fldCharType="separate"/>
      </w:r>
      <w:r>
        <w:t>25</w:t>
      </w:r>
      <w:r>
        <w:fldChar w:fldCharType="end"/>
      </w:r>
    </w:p>
    <w:p w14:paraId="6A1A5675" w14:textId="234872A8" w:rsidR="00BC0293" w:rsidRDefault="00BC029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_Toc117496339 \h </w:instrText>
      </w:r>
      <w:r>
        <w:fldChar w:fldCharType="separate"/>
      </w:r>
      <w:r>
        <w:t>25</w:t>
      </w:r>
      <w:r>
        <w:fldChar w:fldCharType="end"/>
      </w:r>
    </w:p>
    <w:p w14:paraId="0F73BAB9" w14:textId="4D3FC500" w:rsidR="00BC0293" w:rsidRDefault="00BC0293">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_Toc117496340 \h </w:instrText>
      </w:r>
      <w:r>
        <w:fldChar w:fldCharType="separate"/>
      </w:r>
      <w:r>
        <w:t>27</w:t>
      </w:r>
      <w:r>
        <w:fldChar w:fldCharType="end"/>
      </w:r>
    </w:p>
    <w:p w14:paraId="65CEF41E" w14:textId="461C672F" w:rsidR="00BC0293" w:rsidRDefault="00BC0293">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_Toc117496341 \h </w:instrText>
      </w:r>
      <w:r>
        <w:fldChar w:fldCharType="separate"/>
      </w:r>
      <w:r>
        <w:t>27</w:t>
      </w:r>
      <w:r>
        <w:fldChar w:fldCharType="end"/>
      </w:r>
    </w:p>
    <w:p w14:paraId="4F78037B" w14:textId="40701F0E" w:rsidR="00BC0293" w:rsidRDefault="00BC0293">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_Toc117496342 \h </w:instrText>
      </w:r>
      <w:r>
        <w:fldChar w:fldCharType="separate"/>
      </w:r>
      <w:r>
        <w:t>27</w:t>
      </w:r>
      <w:r>
        <w:fldChar w:fldCharType="end"/>
      </w:r>
    </w:p>
    <w:p w14:paraId="4A2A64B1" w14:textId="6564172B" w:rsidR="00BC0293" w:rsidRDefault="00BC0293">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_Toc117496343 \h </w:instrText>
      </w:r>
      <w:r>
        <w:fldChar w:fldCharType="separate"/>
      </w:r>
      <w:r>
        <w:t>28</w:t>
      </w:r>
      <w:r>
        <w:fldChar w:fldCharType="end"/>
      </w:r>
    </w:p>
    <w:p w14:paraId="5765C06D" w14:textId="69E3F393" w:rsidR="00BC0293" w:rsidRDefault="00BC0293">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_Toc117496344 \h </w:instrText>
      </w:r>
      <w:r>
        <w:fldChar w:fldCharType="separate"/>
      </w:r>
      <w:r>
        <w:t>29</w:t>
      </w:r>
      <w:r>
        <w:fldChar w:fldCharType="end"/>
      </w:r>
    </w:p>
    <w:p w14:paraId="7594058A" w14:textId="75C8F4C1" w:rsidR="00BC0293" w:rsidRDefault="00BC0293">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_Toc117496345 \h </w:instrText>
      </w:r>
      <w:r>
        <w:fldChar w:fldCharType="separate"/>
      </w:r>
      <w:r>
        <w:t>29</w:t>
      </w:r>
      <w:r>
        <w:fldChar w:fldCharType="end"/>
      </w:r>
    </w:p>
    <w:p w14:paraId="4AA56735" w14:textId="46DE9A5C" w:rsidR="00BC0293" w:rsidRDefault="00BC0293">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_Toc117496346 \h </w:instrText>
      </w:r>
      <w:r>
        <w:fldChar w:fldCharType="separate"/>
      </w:r>
      <w:r>
        <w:t>29</w:t>
      </w:r>
      <w:r>
        <w:fldChar w:fldCharType="end"/>
      </w:r>
    </w:p>
    <w:p w14:paraId="467541A2" w14:textId="367A94E3" w:rsidR="00BC0293" w:rsidRDefault="00BC0293">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_Toc117496347 \h </w:instrText>
      </w:r>
      <w:r>
        <w:fldChar w:fldCharType="separate"/>
      </w:r>
      <w:r>
        <w:t>29</w:t>
      </w:r>
      <w:r>
        <w:fldChar w:fldCharType="end"/>
      </w:r>
    </w:p>
    <w:p w14:paraId="1B63B47A" w14:textId="2B18521B" w:rsidR="00BC0293" w:rsidRDefault="00BC029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_Toc117496348 \h </w:instrText>
      </w:r>
      <w:r>
        <w:fldChar w:fldCharType="separate"/>
      </w:r>
      <w:r>
        <w:t>30</w:t>
      </w:r>
      <w:r>
        <w:fldChar w:fldCharType="end"/>
      </w:r>
    </w:p>
    <w:p w14:paraId="5B0F70E1" w14:textId="3635DF12" w:rsidR="00BC0293" w:rsidRDefault="00BC0293">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_Toc117496349 \h </w:instrText>
      </w:r>
      <w:r>
        <w:fldChar w:fldCharType="separate"/>
      </w:r>
      <w:r>
        <w:t>31</w:t>
      </w:r>
      <w:r>
        <w:fldChar w:fldCharType="end"/>
      </w:r>
    </w:p>
    <w:p w14:paraId="7A6A494B" w14:textId="46E4065C" w:rsidR="00BC0293" w:rsidRDefault="00BC0293">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_Toc117496350 \h </w:instrText>
      </w:r>
      <w:r>
        <w:fldChar w:fldCharType="separate"/>
      </w:r>
      <w:r>
        <w:t>31</w:t>
      </w:r>
      <w:r>
        <w:fldChar w:fldCharType="end"/>
      </w:r>
    </w:p>
    <w:p w14:paraId="5A8AAF1E" w14:textId="36023EDB" w:rsidR="00BC0293" w:rsidRDefault="00BC0293">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_Toc117496351 \h </w:instrText>
      </w:r>
      <w:r>
        <w:fldChar w:fldCharType="separate"/>
      </w:r>
      <w:r>
        <w:t>31</w:t>
      </w:r>
      <w:r>
        <w:fldChar w:fldCharType="end"/>
      </w:r>
    </w:p>
    <w:p w14:paraId="156CE8E5" w14:textId="182F29CA" w:rsidR="00BC0293" w:rsidRDefault="00BC0293">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_Toc117496352 \h </w:instrText>
      </w:r>
      <w:r>
        <w:fldChar w:fldCharType="separate"/>
      </w:r>
      <w:r>
        <w:t>31</w:t>
      </w:r>
      <w:r>
        <w:fldChar w:fldCharType="end"/>
      </w:r>
    </w:p>
    <w:p w14:paraId="0E2F4840" w14:textId="5E7372B5" w:rsidR="00BC0293" w:rsidRDefault="00BC0293">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_Toc117496353 \h </w:instrText>
      </w:r>
      <w:r>
        <w:fldChar w:fldCharType="separate"/>
      </w:r>
      <w:r>
        <w:t>32</w:t>
      </w:r>
      <w:r>
        <w:fldChar w:fldCharType="end"/>
      </w:r>
    </w:p>
    <w:p w14:paraId="46F3756C" w14:textId="080C7AA7" w:rsidR="00BC0293" w:rsidRDefault="00BC0293">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_Toc117496354 \h </w:instrText>
      </w:r>
      <w:r>
        <w:fldChar w:fldCharType="separate"/>
      </w:r>
      <w:r>
        <w:t>33</w:t>
      </w:r>
      <w:r>
        <w:fldChar w:fldCharType="end"/>
      </w:r>
    </w:p>
    <w:p w14:paraId="04EC9697" w14:textId="12F14AFE" w:rsidR="00BC0293" w:rsidRDefault="00BC0293">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_Toc117496355 \h </w:instrText>
      </w:r>
      <w:r>
        <w:fldChar w:fldCharType="separate"/>
      </w:r>
      <w:r>
        <w:t>33</w:t>
      </w:r>
      <w:r>
        <w:fldChar w:fldCharType="end"/>
      </w:r>
    </w:p>
    <w:p w14:paraId="0359D6FB" w14:textId="1ADBC7E5" w:rsidR="00BC0293" w:rsidRDefault="00BC0293">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_Toc117496356 \h </w:instrText>
      </w:r>
      <w:r>
        <w:fldChar w:fldCharType="separate"/>
      </w:r>
      <w:r>
        <w:t>33</w:t>
      </w:r>
      <w:r>
        <w:fldChar w:fldCharType="end"/>
      </w:r>
    </w:p>
    <w:p w14:paraId="28991089" w14:textId="0948F06B" w:rsidR="00BC0293" w:rsidRDefault="00BC029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_Toc117496357 \h </w:instrText>
      </w:r>
      <w:r>
        <w:fldChar w:fldCharType="separate"/>
      </w:r>
      <w:r>
        <w:t>33</w:t>
      </w:r>
      <w:r>
        <w:fldChar w:fldCharType="end"/>
      </w:r>
    </w:p>
    <w:p w14:paraId="131C17D6" w14:textId="3EB5731F" w:rsidR="00BC0293" w:rsidRDefault="00BC0293">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_Toc117496358 \h </w:instrText>
      </w:r>
      <w:r>
        <w:fldChar w:fldCharType="separate"/>
      </w:r>
      <w:r>
        <w:t>34</w:t>
      </w:r>
      <w:r>
        <w:fldChar w:fldCharType="end"/>
      </w:r>
    </w:p>
    <w:p w14:paraId="37CB2BD5" w14:textId="14953909" w:rsidR="00BC0293" w:rsidRDefault="00BC0293">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_Toc117496359 \h </w:instrText>
      </w:r>
      <w:r>
        <w:fldChar w:fldCharType="separate"/>
      </w:r>
      <w:r>
        <w:t>34</w:t>
      </w:r>
      <w:r>
        <w:fldChar w:fldCharType="end"/>
      </w:r>
    </w:p>
    <w:p w14:paraId="085D61F9" w14:textId="5634508C" w:rsidR="00BC0293" w:rsidRDefault="00BC0293">
      <w:pPr>
        <w:pStyle w:val="TOC4"/>
        <w:rPr>
          <w:rFonts w:asciiTheme="minorHAnsi" w:eastAsiaTheme="minorEastAsia" w:hAnsiTheme="minorHAnsi" w:cstheme="minorBidi"/>
          <w:sz w:val="22"/>
          <w:szCs w:val="22"/>
        </w:rPr>
      </w:pPr>
      <w:r>
        <w:lastRenderedPageBreak/>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_Toc117496360 \h </w:instrText>
      </w:r>
      <w:r>
        <w:fldChar w:fldCharType="separate"/>
      </w:r>
      <w:r>
        <w:t>38</w:t>
      </w:r>
      <w:r>
        <w:fldChar w:fldCharType="end"/>
      </w:r>
    </w:p>
    <w:p w14:paraId="01844DE6" w14:textId="64F387E3" w:rsidR="00BC0293" w:rsidRDefault="00BC0293">
      <w:pPr>
        <w:pStyle w:val="TOC3"/>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_Toc117496361 \h </w:instrText>
      </w:r>
      <w:r>
        <w:fldChar w:fldCharType="separate"/>
      </w:r>
      <w:r>
        <w:t>39</w:t>
      </w:r>
      <w:r>
        <w:fldChar w:fldCharType="end"/>
      </w:r>
    </w:p>
    <w:p w14:paraId="4BAD2C1F" w14:textId="5215EF76" w:rsidR="00BC0293" w:rsidRDefault="00BC0293">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_Toc117496362 \h </w:instrText>
      </w:r>
      <w:r>
        <w:fldChar w:fldCharType="separate"/>
      </w:r>
      <w:r>
        <w:t>39</w:t>
      </w:r>
      <w:r>
        <w:fldChar w:fldCharType="end"/>
      </w:r>
    </w:p>
    <w:p w14:paraId="4D828A9D" w14:textId="7B5B888A" w:rsidR="00BC0293" w:rsidRDefault="00BC0293">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_Toc117496363 \h </w:instrText>
      </w:r>
      <w:r>
        <w:fldChar w:fldCharType="separate"/>
      </w:r>
      <w:r>
        <w:t>39</w:t>
      </w:r>
      <w:r>
        <w:fldChar w:fldCharType="end"/>
      </w:r>
    </w:p>
    <w:p w14:paraId="240C76D0" w14:textId="291586F3" w:rsidR="00BC0293" w:rsidRDefault="00BC0293">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_Toc117496364 \h </w:instrText>
      </w:r>
      <w:r>
        <w:fldChar w:fldCharType="separate"/>
      </w:r>
      <w:r>
        <w:t>39</w:t>
      </w:r>
      <w:r>
        <w:fldChar w:fldCharType="end"/>
      </w:r>
    </w:p>
    <w:p w14:paraId="0D36D1DF" w14:textId="0BB42618" w:rsidR="00BC0293" w:rsidRDefault="00BC0293">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_Toc117496365 \h </w:instrText>
      </w:r>
      <w:r>
        <w:fldChar w:fldCharType="separate"/>
      </w:r>
      <w:r>
        <w:t>42</w:t>
      </w:r>
      <w:r>
        <w:fldChar w:fldCharType="end"/>
      </w:r>
    </w:p>
    <w:p w14:paraId="0B1E165B" w14:textId="334C0373" w:rsidR="00BC0293" w:rsidRDefault="00BC0293">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_Toc117496366 \h </w:instrText>
      </w:r>
      <w:r>
        <w:fldChar w:fldCharType="separate"/>
      </w:r>
      <w:r>
        <w:t>42</w:t>
      </w:r>
      <w:r>
        <w:fldChar w:fldCharType="end"/>
      </w:r>
    </w:p>
    <w:p w14:paraId="1C4C5955" w14:textId="6F313E70" w:rsidR="00BC0293" w:rsidRDefault="00BC0293">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_Toc117496367 \h </w:instrText>
      </w:r>
      <w:r>
        <w:fldChar w:fldCharType="separate"/>
      </w:r>
      <w:r>
        <w:t>44</w:t>
      </w:r>
      <w:r>
        <w:fldChar w:fldCharType="end"/>
      </w:r>
    </w:p>
    <w:p w14:paraId="380BD52A" w14:textId="18986E4B" w:rsidR="00BC0293" w:rsidRDefault="00BC0293">
      <w:pPr>
        <w:pStyle w:val="TOC4"/>
        <w:rPr>
          <w:rFonts w:asciiTheme="minorHAnsi" w:eastAsiaTheme="minorEastAsia" w:hAnsiTheme="minorHAnsi" w:cstheme="minorBidi"/>
          <w:sz w:val="22"/>
          <w:szCs w:val="22"/>
        </w:rPr>
      </w:pPr>
      <w:r w:rsidRPr="00232103">
        <w:rPr>
          <w:rFonts w:eastAsia="DengXian"/>
          <w:lang w:eastAsia="zh-CN"/>
        </w:rPr>
        <w:t>6.5.3.3</w:t>
      </w:r>
      <w:r>
        <w:rPr>
          <w:rFonts w:asciiTheme="minorHAnsi" w:eastAsiaTheme="minorEastAsia" w:hAnsiTheme="minorHAnsi" w:cstheme="minorBidi"/>
          <w:sz w:val="22"/>
          <w:szCs w:val="22"/>
        </w:rPr>
        <w:tab/>
      </w:r>
      <w:r w:rsidRPr="00232103">
        <w:rPr>
          <w:rFonts w:eastAsia="DengXian"/>
          <w:lang w:eastAsia="zh-CN"/>
        </w:rPr>
        <w:t>Procedure for notify of information via control plane</w:t>
      </w:r>
      <w:r>
        <w:tab/>
      </w:r>
      <w:r>
        <w:fldChar w:fldCharType="begin" w:fldLock="1"/>
      </w:r>
      <w:r>
        <w:instrText xml:space="preserve"> PAGEREF _Toc117496368 \h </w:instrText>
      </w:r>
      <w:r>
        <w:fldChar w:fldCharType="separate"/>
      </w:r>
      <w:r>
        <w:t>45</w:t>
      </w:r>
      <w:r>
        <w:fldChar w:fldCharType="end"/>
      </w:r>
    </w:p>
    <w:p w14:paraId="38FD8A72" w14:textId="5215E2C0" w:rsidR="00BC0293" w:rsidRDefault="00BC0293">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_Toc117496369 \h </w:instrText>
      </w:r>
      <w:r>
        <w:fldChar w:fldCharType="separate"/>
      </w:r>
      <w:r>
        <w:t>45</w:t>
      </w:r>
      <w:r>
        <w:fldChar w:fldCharType="end"/>
      </w:r>
    </w:p>
    <w:p w14:paraId="71B4F740" w14:textId="21276A82" w:rsidR="00BC0293" w:rsidRDefault="00BC0293">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_Toc117496370 \h </w:instrText>
      </w:r>
      <w:r>
        <w:fldChar w:fldCharType="separate"/>
      </w:r>
      <w:r>
        <w:t>46</w:t>
      </w:r>
      <w:r>
        <w:fldChar w:fldCharType="end"/>
      </w:r>
    </w:p>
    <w:p w14:paraId="467E4929" w14:textId="2054F891" w:rsidR="00BC0293" w:rsidRDefault="00BC0293">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_Toc117496371 \h </w:instrText>
      </w:r>
      <w:r>
        <w:fldChar w:fldCharType="separate"/>
      </w:r>
      <w:r>
        <w:t>46</w:t>
      </w:r>
      <w:r>
        <w:fldChar w:fldCharType="end"/>
      </w:r>
    </w:p>
    <w:p w14:paraId="75C98DEC" w14:textId="6C353837" w:rsidR="00BC0293" w:rsidRDefault="00BC0293">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_Toc117496372 \h </w:instrText>
      </w:r>
      <w:r>
        <w:fldChar w:fldCharType="separate"/>
      </w:r>
      <w:r>
        <w:t>46</w:t>
      </w:r>
      <w:r>
        <w:fldChar w:fldCharType="end"/>
      </w:r>
    </w:p>
    <w:p w14:paraId="50568361" w14:textId="22E91EEF" w:rsidR="00BC0293" w:rsidRDefault="00BC0293">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_Toc117496373 \h </w:instrText>
      </w:r>
      <w:r>
        <w:fldChar w:fldCharType="separate"/>
      </w:r>
      <w:r>
        <w:t>47</w:t>
      </w:r>
      <w:r>
        <w:fldChar w:fldCharType="end"/>
      </w:r>
    </w:p>
    <w:p w14:paraId="21FB08C4" w14:textId="36B39D6F" w:rsidR="00BC0293" w:rsidRDefault="00BC0293">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_Toc117496374 \h </w:instrText>
      </w:r>
      <w:r>
        <w:fldChar w:fldCharType="separate"/>
      </w:r>
      <w:r>
        <w:t>47</w:t>
      </w:r>
      <w:r>
        <w:fldChar w:fldCharType="end"/>
      </w:r>
    </w:p>
    <w:p w14:paraId="368C0997" w14:textId="1D2D3547" w:rsidR="00BC0293" w:rsidRDefault="00BC0293">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_Toc117496375 \h </w:instrText>
      </w:r>
      <w:r>
        <w:fldChar w:fldCharType="separate"/>
      </w:r>
      <w:r>
        <w:t>48</w:t>
      </w:r>
      <w:r>
        <w:fldChar w:fldCharType="end"/>
      </w:r>
    </w:p>
    <w:p w14:paraId="3558BD26" w14:textId="71DC691D" w:rsidR="00BC0293" w:rsidRDefault="00BC0293">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_Toc117496376 \h </w:instrText>
      </w:r>
      <w:r>
        <w:fldChar w:fldCharType="separate"/>
      </w:r>
      <w:r>
        <w:t>48</w:t>
      </w:r>
      <w:r>
        <w:fldChar w:fldCharType="end"/>
      </w:r>
    </w:p>
    <w:p w14:paraId="285D25BC" w14:textId="5160BB87" w:rsidR="00BC0293" w:rsidRDefault="00BC029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_Toc117496377 \h </w:instrText>
      </w:r>
      <w:r>
        <w:fldChar w:fldCharType="separate"/>
      </w:r>
      <w:r>
        <w:t>49</w:t>
      </w:r>
      <w:r>
        <w:fldChar w:fldCharType="end"/>
      </w:r>
    </w:p>
    <w:p w14:paraId="187D695A" w14:textId="59B95762" w:rsidR="00BC0293" w:rsidRDefault="00BC0293">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_Toc117496378 \h </w:instrText>
      </w:r>
      <w:r>
        <w:fldChar w:fldCharType="separate"/>
      </w:r>
      <w:r>
        <w:t>49</w:t>
      </w:r>
      <w:r>
        <w:fldChar w:fldCharType="end"/>
      </w:r>
    </w:p>
    <w:p w14:paraId="1E3F632F" w14:textId="39B1EDDD" w:rsidR="00BC0293" w:rsidRDefault="00BC0293">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_Toc117496379 \h </w:instrText>
      </w:r>
      <w:r>
        <w:fldChar w:fldCharType="separate"/>
      </w:r>
      <w:r>
        <w:t>49</w:t>
      </w:r>
      <w:r>
        <w:fldChar w:fldCharType="end"/>
      </w:r>
    </w:p>
    <w:p w14:paraId="00CCD27A" w14:textId="695D3647" w:rsidR="00BC0293" w:rsidRDefault="00BC0293">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_Toc117496380 \h </w:instrText>
      </w:r>
      <w:r>
        <w:fldChar w:fldCharType="separate"/>
      </w:r>
      <w:r>
        <w:t>51</w:t>
      </w:r>
      <w:r>
        <w:fldChar w:fldCharType="end"/>
      </w:r>
    </w:p>
    <w:p w14:paraId="4CB341F9" w14:textId="66D6786F" w:rsidR="00BC0293" w:rsidRDefault="00BC0293">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_Toc117496381 \h </w:instrText>
      </w:r>
      <w:r>
        <w:fldChar w:fldCharType="separate"/>
      </w:r>
      <w:r>
        <w:t>51</w:t>
      </w:r>
      <w:r>
        <w:fldChar w:fldCharType="end"/>
      </w:r>
    </w:p>
    <w:p w14:paraId="13F6DB62" w14:textId="57249B9D" w:rsidR="00BC0293" w:rsidRDefault="00BC0293">
      <w:pPr>
        <w:pStyle w:val="TOC5"/>
        <w:rPr>
          <w:rFonts w:asciiTheme="minorHAnsi" w:eastAsiaTheme="minorEastAsia" w:hAnsiTheme="minorHAnsi" w:cstheme="minorBidi"/>
          <w:sz w:val="22"/>
          <w:szCs w:val="22"/>
        </w:rPr>
      </w:pPr>
      <w:r w:rsidRPr="00232103">
        <w:rPr>
          <w:rFonts w:eastAsia="DengXian"/>
          <w:lang w:eastAsia="zh-CN"/>
        </w:rPr>
        <w:t>6.7.3.1.1</w:t>
      </w:r>
      <w:r>
        <w:rPr>
          <w:rFonts w:asciiTheme="minorHAnsi" w:eastAsiaTheme="minorEastAsia" w:hAnsiTheme="minorHAnsi" w:cstheme="minorBidi"/>
          <w:sz w:val="22"/>
          <w:szCs w:val="22"/>
        </w:rPr>
        <w:tab/>
      </w:r>
      <w:r w:rsidRPr="00232103">
        <w:rPr>
          <w:rFonts w:eastAsia="DengXian"/>
          <w:lang w:eastAsia="zh-CN"/>
        </w:rPr>
        <w:t>RTP</w:t>
      </w:r>
      <w:r>
        <w:tab/>
      </w:r>
      <w:r>
        <w:fldChar w:fldCharType="begin" w:fldLock="1"/>
      </w:r>
      <w:r>
        <w:instrText xml:space="preserve"> PAGEREF _Toc117496382 \h </w:instrText>
      </w:r>
      <w:r>
        <w:fldChar w:fldCharType="separate"/>
      </w:r>
      <w:r>
        <w:t>51</w:t>
      </w:r>
      <w:r>
        <w:fldChar w:fldCharType="end"/>
      </w:r>
    </w:p>
    <w:p w14:paraId="004AE917" w14:textId="531B0F59" w:rsidR="00BC0293" w:rsidRDefault="00BC0293">
      <w:pPr>
        <w:pStyle w:val="TOC5"/>
        <w:rPr>
          <w:rFonts w:asciiTheme="minorHAnsi" w:eastAsiaTheme="minorEastAsia" w:hAnsiTheme="minorHAnsi" w:cstheme="minorBidi"/>
          <w:sz w:val="22"/>
          <w:szCs w:val="22"/>
        </w:rPr>
      </w:pPr>
      <w:r w:rsidRPr="00232103">
        <w:rPr>
          <w:rFonts w:eastAsia="DengXian"/>
          <w:lang w:eastAsia="zh-CN"/>
        </w:rPr>
        <w:t>6.7.3.1.2</w:t>
      </w:r>
      <w:r>
        <w:rPr>
          <w:rFonts w:asciiTheme="minorHAnsi" w:eastAsiaTheme="minorEastAsia" w:hAnsiTheme="minorHAnsi" w:cstheme="minorBidi"/>
          <w:sz w:val="22"/>
          <w:szCs w:val="22"/>
        </w:rPr>
        <w:tab/>
      </w:r>
      <w:r w:rsidRPr="00232103">
        <w:rPr>
          <w:rFonts w:eastAsia="DengXian"/>
          <w:lang w:eastAsia="zh-CN"/>
        </w:rPr>
        <w:t>HTTP</w:t>
      </w:r>
      <w:r>
        <w:tab/>
      </w:r>
      <w:r>
        <w:fldChar w:fldCharType="begin" w:fldLock="1"/>
      </w:r>
      <w:r>
        <w:instrText xml:space="preserve"> PAGEREF _Toc117496383 \h </w:instrText>
      </w:r>
      <w:r>
        <w:fldChar w:fldCharType="separate"/>
      </w:r>
      <w:r>
        <w:t>51</w:t>
      </w:r>
      <w:r>
        <w:fldChar w:fldCharType="end"/>
      </w:r>
    </w:p>
    <w:p w14:paraId="54DCCA75" w14:textId="0F22E53D" w:rsidR="00BC0293" w:rsidRDefault="00BC0293">
      <w:pPr>
        <w:pStyle w:val="TOC5"/>
        <w:rPr>
          <w:rFonts w:asciiTheme="minorHAnsi" w:eastAsiaTheme="minorEastAsia" w:hAnsiTheme="minorHAnsi" w:cstheme="minorBidi"/>
          <w:sz w:val="22"/>
          <w:szCs w:val="22"/>
        </w:rPr>
      </w:pPr>
      <w:r w:rsidRPr="00232103">
        <w:rPr>
          <w:rFonts w:eastAsia="DengXian"/>
          <w:lang w:eastAsia="zh-CN"/>
        </w:rPr>
        <w:t>6.7.3.1.3</w:t>
      </w:r>
      <w:r>
        <w:rPr>
          <w:rFonts w:asciiTheme="minorHAnsi" w:eastAsiaTheme="minorEastAsia" w:hAnsiTheme="minorHAnsi" w:cstheme="minorBidi"/>
          <w:sz w:val="22"/>
          <w:szCs w:val="22"/>
        </w:rPr>
        <w:tab/>
      </w:r>
      <w:r w:rsidRPr="00232103">
        <w:rPr>
          <w:rFonts w:eastAsia="DengXian"/>
          <w:lang w:eastAsia="zh-CN"/>
        </w:rPr>
        <w:t>PDU Sequence mark</w:t>
      </w:r>
      <w:r>
        <w:tab/>
      </w:r>
      <w:r>
        <w:fldChar w:fldCharType="begin" w:fldLock="1"/>
      </w:r>
      <w:r>
        <w:instrText xml:space="preserve"> PAGEREF _Toc117496384 \h </w:instrText>
      </w:r>
      <w:r>
        <w:fldChar w:fldCharType="separate"/>
      </w:r>
      <w:r>
        <w:t>52</w:t>
      </w:r>
      <w:r>
        <w:fldChar w:fldCharType="end"/>
      </w:r>
    </w:p>
    <w:p w14:paraId="354FBFB3" w14:textId="404548E1" w:rsidR="00BC0293" w:rsidRDefault="00BC0293">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_Toc117496385 \h </w:instrText>
      </w:r>
      <w:r>
        <w:fldChar w:fldCharType="separate"/>
      </w:r>
      <w:r>
        <w:t>52</w:t>
      </w:r>
      <w:r>
        <w:fldChar w:fldCharType="end"/>
      </w:r>
    </w:p>
    <w:p w14:paraId="4F7A0C0B" w14:textId="2E0DEA1D" w:rsidR="00BC0293" w:rsidRDefault="00BC0293">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_Toc117496386 \h </w:instrText>
      </w:r>
      <w:r>
        <w:fldChar w:fldCharType="separate"/>
      </w:r>
      <w:r>
        <w:t>54</w:t>
      </w:r>
      <w:r>
        <w:fldChar w:fldCharType="end"/>
      </w:r>
    </w:p>
    <w:p w14:paraId="182CEFEB" w14:textId="048F9B5D" w:rsidR="00BC0293" w:rsidRDefault="00BC0293">
      <w:pPr>
        <w:pStyle w:val="TOC5"/>
        <w:rPr>
          <w:rFonts w:asciiTheme="minorHAnsi" w:eastAsiaTheme="minorEastAsia" w:hAnsiTheme="minorHAnsi" w:cstheme="minorBidi"/>
          <w:sz w:val="22"/>
          <w:szCs w:val="22"/>
        </w:rPr>
      </w:pPr>
      <w:r w:rsidRPr="00232103">
        <w:rPr>
          <w:rFonts w:eastAsia="DengXian"/>
          <w:lang w:eastAsia="zh-CN"/>
        </w:rPr>
        <w:t>6.7.3.2.2</w:t>
      </w:r>
      <w:r>
        <w:rPr>
          <w:rFonts w:asciiTheme="minorHAnsi" w:eastAsiaTheme="minorEastAsia" w:hAnsiTheme="minorHAnsi" w:cstheme="minorBidi"/>
          <w:sz w:val="22"/>
          <w:szCs w:val="22"/>
        </w:rPr>
        <w:tab/>
      </w:r>
      <w:r w:rsidRPr="00232103">
        <w:rPr>
          <w:rFonts w:eastAsia="DengXian"/>
          <w:lang w:eastAsia="zh-CN"/>
        </w:rPr>
        <w:t>Mapping HTTP transport payload to PPM</w:t>
      </w:r>
      <w:r>
        <w:tab/>
      </w:r>
      <w:r>
        <w:fldChar w:fldCharType="begin" w:fldLock="1"/>
      </w:r>
      <w:r>
        <w:instrText xml:space="preserve"> PAGEREF _Toc117496387 \h </w:instrText>
      </w:r>
      <w:r>
        <w:fldChar w:fldCharType="separate"/>
      </w:r>
      <w:r>
        <w:t>54</w:t>
      </w:r>
      <w:r>
        <w:fldChar w:fldCharType="end"/>
      </w:r>
    </w:p>
    <w:p w14:paraId="0EFCCFC2" w14:textId="5E9E854E" w:rsidR="00BC0293" w:rsidRDefault="00BC0293">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232103">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_Toc117496388 \h </w:instrText>
      </w:r>
      <w:r>
        <w:fldChar w:fldCharType="separate"/>
      </w:r>
      <w:r>
        <w:t>54</w:t>
      </w:r>
      <w:r>
        <w:fldChar w:fldCharType="end"/>
      </w:r>
    </w:p>
    <w:p w14:paraId="13BB0099" w14:textId="48CA8784" w:rsidR="00BC0293" w:rsidRDefault="00BC0293">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_Toc117496389 \h </w:instrText>
      </w:r>
      <w:r>
        <w:fldChar w:fldCharType="separate"/>
      </w:r>
      <w:r>
        <w:t>56</w:t>
      </w:r>
      <w:r>
        <w:fldChar w:fldCharType="end"/>
      </w:r>
    </w:p>
    <w:p w14:paraId="0812AD20" w14:textId="08FADAC3" w:rsidR="00BC0293" w:rsidRDefault="00BC0293">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_Toc117496390 \h </w:instrText>
      </w:r>
      <w:r>
        <w:fldChar w:fldCharType="separate"/>
      </w:r>
      <w:r>
        <w:t>56</w:t>
      </w:r>
      <w:r>
        <w:fldChar w:fldCharType="end"/>
      </w:r>
    </w:p>
    <w:p w14:paraId="4F88594D" w14:textId="340BA3EF" w:rsidR="00BC0293" w:rsidRDefault="00BC0293">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_Toc117496391 \h </w:instrText>
      </w:r>
      <w:r>
        <w:fldChar w:fldCharType="separate"/>
      </w:r>
      <w:r>
        <w:t>57</w:t>
      </w:r>
      <w:r>
        <w:fldChar w:fldCharType="end"/>
      </w:r>
    </w:p>
    <w:p w14:paraId="3CD6AD0C" w14:textId="2715FE90" w:rsidR="00BC0293" w:rsidRDefault="00BC0293">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_Toc117496392 \h </w:instrText>
      </w:r>
      <w:r>
        <w:fldChar w:fldCharType="separate"/>
      </w:r>
      <w:r>
        <w:t>57</w:t>
      </w:r>
      <w:r>
        <w:fldChar w:fldCharType="end"/>
      </w:r>
    </w:p>
    <w:p w14:paraId="12B9898B" w14:textId="4B5F038A" w:rsidR="00BC0293" w:rsidRDefault="00BC0293">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_Toc117496393 \h </w:instrText>
      </w:r>
      <w:r>
        <w:fldChar w:fldCharType="separate"/>
      </w:r>
      <w:r>
        <w:t>57</w:t>
      </w:r>
      <w:r>
        <w:fldChar w:fldCharType="end"/>
      </w:r>
    </w:p>
    <w:p w14:paraId="72DE4759" w14:textId="2187C7C6" w:rsidR="00BC0293" w:rsidRDefault="00BC0293">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_Toc117496394 \h </w:instrText>
      </w:r>
      <w:r>
        <w:fldChar w:fldCharType="separate"/>
      </w:r>
      <w:r>
        <w:t>57</w:t>
      </w:r>
      <w:r>
        <w:fldChar w:fldCharType="end"/>
      </w:r>
    </w:p>
    <w:p w14:paraId="546427D4" w14:textId="54C5DAC2" w:rsidR="00BC0293" w:rsidRDefault="00BC0293">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_Toc117496395 \h </w:instrText>
      </w:r>
      <w:r>
        <w:fldChar w:fldCharType="separate"/>
      </w:r>
      <w:r>
        <w:t>58</w:t>
      </w:r>
      <w:r>
        <w:fldChar w:fldCharType="end"/>
      </w:r>
    </w:p>
    <w:p w14:paraId="2158CBA8" w14:textId="2BA77C66" w:rsidR="00BC0293" w:rsidRDefault="00BC0293">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_Toc117496396 \h </w:instrText>
      </w:r>
      <w:r>
        <w:fldChar w:fldCharType="separate"/>
      </w:r>
      <w:r>
        <w:t>59</w:t>
      </w:r>
      <w:r>
        <w:fldChar w:fldCharType="end"/>
      </w:r>
    </w:p>
    <w:p w14:paraId="6689A520" w14:textId="405F333A" w:rsidR="00BC0293" w:rsidRDefault="00BC0293">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_Toc117496397 \h </w:instrText>
      </w:r>
      <w:r>
        <w:fldChar w:fldCharType="separate"/>
      </w:r>
      <w:r>
        <w:t>60</w:t>
      </w:r>
      <w:r>
        <w:fldChar w:fldCharType="end"/>
      </w:r>
    </w:p>
    <w:p w14:paraId="4990A633" w14:textId="7C1FAE95" w:rsidR="00BC0293" w:rsidRDefault="00BC0293">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_Toc117496398 \h </w:instrText>
      </w:r>
      <w:r>
        <w:fldChar w:fldCharType="separate"/>
      </w:r>
      <w:r>
        <w:t>60</w:t>
      </w:r>
      <w:r>
        <w:fldChar w:fldCharType="end"/>
      </w:r>
    </w:p>
    <w:p w14:paraId="4D44C9BE" w14:textId="2FC32543" w:rsidR="00BC0293" w:rsidRDefault="00BC0293">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_Toc117496399 \h </w:instrText>
      </w:r>
      <w:r>
        <w:fldChar w:fldCharType="separate"/>
      </w:r>
      <w:r>
        <w:t>61</w:t>
      </w:r>
      <w:r>
        <w:fldChar w:fldCharType="end"/>
      </w:r>
    </w:p>
    <w:p w14:paraId="62FC6858" w14:textId="161A1505" w:rsidR="00BC0293" w:rsidRDefault="00BC0293">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_Toc117496400 \h </w:instrText>
      </w:r>
      <w:r>
        <w:fldChar w:fldCharType="separate"/>
      </w:r>
      <w:r>
        <w:t>61</w:t>
      </w:r>
      <w:r>
        <w:fldChar w:fldCharType="end"/>
      </w:r>
    </w:p>
    <w:p w14:paraId="083BEE82" w14:textId="3AE821BF" w:rsidR="00BC0293" w:rsidRDefault="00BC0293">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_Toc117496401 \h </w:instrText>
      </w:r>
      <w:r>
        <w:fldChar w:fldCharType="separate"/>
      </w:r>
      <w:r>
        <w:t>62</w:t>
      </w:r>
      <w:r>
        <w:fldChar w:fldCharType="end"/>
      </w:r>
    </w:p>
    <w:p w14:paraId="7E39B256" w14:textId="07B26696" w:rsidR="00BC0293" w:rsidRDefault="00BC0293">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_Toc117496402 \h </w:instrText>
      </w:r>
      <w:r>
        <w:fldChar w:fldCharType="separate"/>
      </w:r>
      <w:r>
        <w:t>62</w:t>
      </w:r>
      <w:r>
        <w:fldChar w:fldCharType="end"/>
      </w:r>
    </w:p>
    <w:p w14:paraId="067B8787" w14:textId="7B04E5A3" w:rsidR="00BC0293" w:rsidRDefault="00BC0293">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_Toc117496403 \h </w:instrText>
      </w:r>
      <w:r>
        <w:fldChar w:fldCharType="separate"/>
      </w:r>
      <w:r>
        <w:t>62</w:t>
      </w:r>
      <w:r>
        <w:fldChar w:fldCharType="end"/>
      </w:r>
    </w:p>
    <w:p w14:paraId="4C0B0A4D" w14:textId="5D5787F1" w:rsidR="00BC0293" w:rsidRDefault="00BC029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_Toc117496404 \h </w:instrText>
      </w:r>
      <w:r>
        <w:fldChar w:fldCharType="separate"/>
      </w:r>
      <w:r>
        <w:t>63</w:t>
      </w:r>
      <w:r>
        <w:fldChar w:fldCharType="end"/>
      </w:r>
    </w:p>
    <w:p w14:paraId="5E971805" w14:textId="5A44CF4E" w:rsidR="00BC0293" w:rsidRDefault="00BC0293">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_Toc117496405 \h </w:instrText>
      </w:r>
      <w:r>
        <w:fldChar w:fldCharType="separate"/>
      </w:r>
      <w:r>
        <w:t>64</w:t>
      </w:r>
      <w:r>
        <w:fldChar w:fldCharType="end"/>
      </w:r>
    </w:p>
    <w:p w14:paraId="65814ECE" w14:textId="46B4631E" w:rsidR="00BC0293" w:rsidRDefault="00BC0293">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_Toc117496406 \h </w:instrText>
      </w:r>
      <w:r>
        <w:fldChar w:fldCharType="separate"/>
      </w:r>
      <w:r>
        <w:t>64</w:t>
      </w:r>
      <w:r>
        <w:fldChar w:fldCharType="end"/>
      </w:r>
    </w:p>
    <w:p w14:paraId="2CB9309E" w14:textId="1B2B34C2" w:rsidR="00BC0293" w:rsidRDefault="00BC0293">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_Toc117496407 \h </w:instrText>
      </w:r>
      <w:r>
        <w:fldChar w:fldCharType="separate"/>
      </w:r>
      <w:r>
        <w:t>64</w:t>
      </w:r>
      <w:r>
        <w:fldChar w:fldCharType="end"/>
      </w:r>
    </w:p>
    <w:p w14:paraId="578AF9EF" w14:textId="5F4995D3" w:rsidR="00BC0293" w:rsidRDefault="00BC0293">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_Toc117496408 \h </w:instrText>
      </w:r>
      <w:r>
        <w:fldChar w:fldCharType="separate"/>
      </w:r>
      <w:r>
        <w:t>64</w:t>
      </w:r>
      <w:r>
        <w:fldChar w:fldCharType="end"/>
      </w:r>
    </w:p>
    <w:p w14:paraId="09A32C2E" w14:textId="25BD07A4" w:rsidR="00BC0293" w:rsidRDefault="00BC0293">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_Toc117496409 \h </w:instrText>
      </w:r>
      <w:r>
        <w:fldChar w:fldCharType="separate"/>
      </w:r>
      <w:r>
        <w:t>65</w:t>
      </w:r>
      <w:r>
        <w:fldChar w:fldCharType="end"/>
      </w:r>
    </w:p>
    <w:p w14:paraId="53E298D5" w14:textId="789E9EF6" w:rsidR="00BC0293" w:rsidRDefault="00BC0293">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_Toc117496410 \h </w:instrText>
      </w:r>
      <w:r>
        <w:fldChar w:fldCharType="separate"/>
      </w:r>
      <w:r>
        <w:t>66</w:t>
      </w:r>
      <w:r>
        <w:fldChar w:fldCharType="end"/>
      </w:r>
    </w:p>
    <w:p w14:paraId="370DFF18" w14:textId="7FDF4ABD" w:rsidR="00BC0293" w:rsidRDefault="00BC0293">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_Toc117496411 \h </w:instrText>
      </w:r>
      <w:r>
        <w:fldChar w:fldCharType="separate"/>
      </w:r>
      <w:r>
        <w:t>67</w:t>
      </w:r>
      <w:r>
        <w:fldChar w:fldCharType="end"/>
      </w:r>
    </w:p>
    <w:p w14:paraId="2EFFFBC9" w14:textId="5C285A0E" w:rsidR="00BC0293" w:rsidRDefault="00BC0293">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_Toc117496412 \h </w:instrText>
      </w:r>
      <w:r>
        <w:fldChar w:fldCharType="separate"/>
      </w:r>
      <w:r>
        <w:t>67</w:t>
      </w:r>
      <w:r>
        <w:fldChar w:fldCharType="end"/>
      </w:r>
    </w:p>
    <w:p w14:paraId="2D6B0D1C" w14:textId="78E41D8C" w:rsidR="00BC0293" w:rsidRDefault="00BC0293">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_Toc117496413 \h </w:instrText>
      </w:r>
      <w:r>
        <w:fldChar w:fldCharType="separate"/>
      </w:r>
      <w:r>
        <w:t>67</w:t>
      </w:r>
      <w:r>
        <w:fldChar w:fldCharType="end"/>
      </w:r>
    </w:p>
    <w:p w14:paraId="7EE2C2C2" w14:textId="60D2BA1E" w:rsidR="00BC0293" w:rsidRDefault="00BC0293">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_Toc117496414 \h </w:instrText>
      </w:r>
      <w:r>
        <w:fldChar w:fldCharType="separate"/>
      </w:r>
      <w:r>
        <w:t>68</w:t>
      </w:r>
      <w:r>
        <w:fldChar w:fldCharType="end"/>
      </w:r>
    </w:p>
    <w:p w14:paraId="5C5699A4" w14:textId="4D822315" w:rsidR="00BC0293" w:rsidRDefault="00BC0293">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_Toc117496415 \h </w:instrText>
      </w:r>
      <w:r>
        <w:fldChar w:fldCharType="separate"/>
      </w:r>
      <w:r>
        <w:t>70</w:t>
      </w:r>
      <w:r>
        <w:fldChar w:fldCharType="end"/>
      </w:r>
    </w:p>
    <w:p w14:paraId="01510A83" w14:textId="064E061F" w:rsidR="00BC0293" w:rsidRDefault="00BC0293">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_Toc117496416 \h </w:instrText>
      </w:r>
      <w:r>
        <w:fldChar w:fldCharType="separate"/>
      </w:r>
      <w:r>
        <w:t>70</w:t>
      </w:r>
      <w:r>
        <w:fldChar w:fldCharType="end"/>
      </w:r>
    </w:p>
    <w:p w14:paraId="1D0D0694" w14:textId="3558444E" w:rsidR="00BC0293" w:rsidRDefault="00BC0293">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_Toc117496417 \h </w:instrText>
      </w:r>
      <w:r>
        <w:fldChar w:fldCharType="separate"/>
      </w:r>
      <w:r>
        <w:t>70</w:t>
      </w:r>
      <w:r>
        <w:fldChar w:fldCharType="end"/>
      </w:r>
    </w:p>
    <w:p w14:paraId="17C21E15" w14:textId="61DCA651" w:rsidR="00BC0293" w:rsidRDefault="00BC0293">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_Toc117496418 \h </w:instrText>
      </w:r>
      <w:r>
        <w:fldChar w:fldCharType="separate"/>
      </w:r>
      <w:r>
        <w:t>70</w:t>
      </w:r>
      <w:r>
        <w:fldChar w:fldCharType="end"/>
      </w:r>
    </w:p>
    <w:p w14:paraId="0D08C118" w14:textId="622C07C5" w:rsidR="00BC0293" w:rsidRDefault="00BC0293">
      <w:pPr>
        <w:pStyle w:val="TOC3"/>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_Toc117496419 \h </w:instrText>
      </w:r>
      <w:r>
        <w:fldChar w:fldCharType="separate"/>
      </w:r>
      <w:r>
        <w:t>70</w:t>
      </w:r>
      <w:r>
        <w:fldChar w:fldCharType="end"/>
      </w:r>
    </w:p>
    <w:p w14:paraId="23E46D0E" w14:textId="090A63FE" w:rsidR="00BC0293" w:rsidRDefault="00BC0293">
      <w:pPr>
        <w:pStyle w:val="TOC4"/>
        <w:rPr>
          <w:rFonts w:asciiTheme="minorHAnsi" w:eastAsiaTheme="minorEastAsia" w:hAnsiTheme="minorHAnsi" w:cstheme="minorBidi"/>
          <w:sz w:val="22"/>
          <w:szCs w:val="22"/>
        </w:rPr>
      </w:pPr>
      <w:r>
        <w:rPr>
          <w:lang w:eastAsia="zh-CN"/>
        </w:rPr>
        <w:lastRenderedPageBreak/>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_Toc117496420 \h </w:instrText>
      </w:r>
      <w:r>
        <w:fldChar w:fldCharType="separate"/>
      </w:r>
      <w:r>
        <w:t>70</w:t>
      </w:r>
      <w:r>
        <w:fldChar w:fldCharType="end"/>
      </w:r>
    </w:p>
    <w:p w14:paraId="0D387E2E" w14:textId="7E7419D7" w:rsidR="00BC0293" w:rsidRDefault="00BC0293">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_Toc117496421 \h </w:instrText>
      </w:r>
      <w:r>
        <w:fldChar w:fldCharType="separate"/>
      </w:r>
      <w:r>
        <w:t>72</w:t>
      </w:r>
      <w:r>
        <w:fldChar w:fldCharType="end"/>
      </w:r>
    </w:p>
    <w:p w14:paraId="4B4D5C80" w14:textId="504912AF" w:rsidR="00BC0293" w:rsidRDefault="00BC0293">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_Toc117496422 \h </w:instrText>
      </w:r>
      <w:r>
        <w:fldChar w:fldCharType="separate"/>
      </w:r>
      <w:r>
        <w:t>72</w:t>
      </w:r>
      <w:r>
        <w:fldChar w:fldCharType="end"/>
      </w:r>
    </w:p>
    <w:p w14:paraId="71E27C04" w14:textId="1E441A52" w:rsidR="00BC0293" w:rsidRDefault="00BC0293">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232103">
        <w:rPr>
          <w:rFonts w:eastAsia="DengXian"/>
          <w:lang w:eastAsia="zh-CN"/>
        </w:rPr>
        <w:t xml:space="preserve"> </w:t>
      </w:r>
      <w:r>
        <w:rPr>
          <w:lang w:eastAsia="zh-CN"/>
        </w:rPr>
        <w:t>H.264 video slice</w:t>
      </w:r>
      <w:r>
        <w:tab/>
      </w:r>
      <w:r>
        <w:fldChar w:fldCharType="begin" w:fldLock="1"/>
      </w:r>
      <w:r>
        <w:instrText xml:space="preserve"> PAGEREF _Toc117496423 \h </w:instrText>
      </w:r>
      <w:r>
        <w:fldChar w:fldCharType="separate"/>
      </w:r>
      <w:r>
        <w:t>73</w:t>
      </w:r>
      <w:r>
        <w:fldChar w:fldCharType="end"/>
      </w:r>
    </w:p>
    <w:p w14:paraId="18BCA1FD" w14:textId="343C4850" w:rsidR="00BC0293" w:rsidRDefault="00BC0293">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_Toc117496424 \h </w:instrText>
      </w:r>
      <w:r>
        <w:fldChar w:fldCharType="separate"/>
      </w:r>
      <w:r>
        <w:t>74</w:t>
      </w:r>
      <w:r>
        <w:fldChar w:fldCharType="end"/>
      </w:r>
    </w:p>
    <w:p w14:paraId="179F1631" w14:textId="2443F56F" w:rsidR="00BC0293" w:rsidRDefault="00BC0293">
      <w:pPr>
        <w:pStyle w:val="TOC5"/>
        <w:rPr>
          <w:rFonts w:asciiTheme="minorHAnsi" w:eastAsiaTheme="minorEastAsia" w:hAnsiTheme="minorHAnsi" w:cstheme="minorBidi"/>
          <w:sz w:val="22"/>
          <w:szCs w:val="22"/>
        </w:rPr>
      </w:pPr>
      <w:r>
        <w:rPr>
          <w:lang w:eastAsia="zh-CN"/>
        </w:rPr>
        <w:t>6.12.3.2.</w:t>
      </w:r>
      <w:r w:rsidRPr="00232103">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_Toc117496425 \h </w:instrText>
      </w:r>
      <w:r>
        <w:fldChar w:fldCharType="separate"/>
      </w:r>
      <w:r>
        <w:t>74</w:t>
      </w:r>
      <w:r>
        <w:fldChar w:fldCharType="end"/>
      </w:r>
    </w:p>
    <w:p w14:paraId="4D2320E1" w14:textId="3D945ABB" w:rsidR="00BC0293" w:rsidRDefault="00BC0293">
      <w:pPr>
        <w:pStyle w:val="TOC5"/>
        <w:rPr>
          <w:rFonts w:asciiTheme="minorHAnsi" w:eastAsiaTheme="minorEastAsia" w:hAnsiTheme="minorHAnsi" w:cstheme="minorBidi"/>
          <w:sz w:val="22"/>
          <w:szCs w:val="22"/>
        </w:rPr>
      </w:pPr>
      <w:r w:rsidRPr="00232103">
        <w:rPr>
          <w:rFonts w:eastAsia="DengXian"/>
          <w:lang w:eastAsia="zh-CN"/>
        </w:rPr>
        <w:t>6.12.3.2.5</w:t>
      </w:r>
      <w:r>
        <w:rPr>
          <w:rFonts w:asciiTheme="minorHAnsi" w:eastAsiaTheme="minorEastAsia" w:hAnsiTheme="minorHAnsi" w:cstheme="minorBidi"/>
          <w:sz w:val="22"/>
          <w:szCs w:val="22"/>
        </w:rPr>
        <w:tab/>
      </w:r>
      <w:r w:rsidRPr="00232103">
        <w:rPr>
          <w:rFonts w:eastAsia="DengXian"/>
          <w:lang w:eastAsia="zh-CN"/>
        </w:rPr>
        <w:t>Identification of PDU Set as a H.266 video slice</w:t>
      </w:r>
      <w:r>
        <w:tab/>
      </w:r>
      <w:r>
        <w:fldChar w:fldCharType="begin" w:fldLock="1"/>
      </w:r>
      <w:r>
        <w:instrText xml:space="preserve"> PAGEREF _Toc117496426 \h </w:instrText>
      </w:r>
      <w:r>
        <w:fldChar w:fldCharType="separate"/>
      </w:r>
      <w:r>
        <w:t>75</w:t>
      </w:r>
      <w:r>
        <w:fldChar w:fldCharType="end"/>
      </w:r>
    </w:p>
    <w:p w14:paraId="57B131BA" w14:textId="1A3907BF" w:rsidR="00BC0293" w:rsidRDefault="00BC0293">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_Toc117496427 \h </w:instrText>
      </w:r>
      <w:r>
        <w:fldChar w:fldCharType="separate"/>
      </w:r>
      <w:r>
        <w:t>76</w:t>
      </w:r>
      <w:r>
        <w:fldChar w:fldCharType="end"/>
      </w:r>
    </w:p>
    <w:p w14:paraId="43CD8C2E" w14:textId="2E110565" w:rsidR="00BC0293" w:rsidRDefault="00BC0293">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_Toc117496428 \h </w:instrText>
      </w:r>
      <w:r>
        <w:fldChar w:fldCharType="separate"/>
      </w:r>
      <w:r>
        <w:t>77</w:t>
      </w:r>
      <w:r>
        <w:fldChar w:fldCharType="end"/>
      </w:r>
    </w:p>
    <w:p w14:paraId="3F8791DC" w14:textId="60BBA884" w:rsidR="00BC0293" w:rsidRDefault="00BC0293">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_Toc117496429 \h </w:instrText>
      </w:r>
      <w:r>
        <w:fldChar w:fldCharType="separate"/>
      </w:r>
      <w:r>
        <w:t>77</w:t>
      </w:r>
      <w:r>
        <w:fldChar w:fldCharType="end"/>
      </w:r>
    </w:p>
    <w:p w14:paraId="4EF373E5" w14:textId="59DC6299" w:rsidR="00BC0293" w:rsidRDefault="00BC0293">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_Toc117496430 \h </w:instrText>
      </w:r>
      <w:r>
        <w:fldChar w:fldCharType="separate"/>
      </w:r>
      <w:r>
        <w:t>77</w:t>
      </w:r>
      <w:r>
        <w:fldChar w:fldCharType="end"/>
      </w:r>
    </w:p>
    <w:p w14:paraId="6CB20343" w14:textId="34405945" w:rsidR="00BC0293" w:rsidRDefault="00BC0293">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_Toc117496431 \h </w:instrText>
      </w:r>
      <w:r>
        <w:fldChar w:fldCharType="separate"/>
      </w:r>
      <w:r>
        <w:t>77</w:t>
      </w:r>
      <w:r>
        <w:fldChar w:fldCharType="end"/>
      </w:r>
    </w:p>
    <w:p w14:paraId="043410D6" w14:textId="4DD6EFF1" w:rsidR="00BC0293" w:rsidRDefault="00BC0293">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_Toc117496432 \h </w:instrText>
      </w:r>
      <w:r>
        <w:fldChar w:fldCharType="separate"/>
      </w:r>
      <w:r>
        <w:t>79</w:t>
      </w:r>
      <w:r>
        <w:fldChar w:fldCharType="end"/>
      </w:r>
    </w:p>
    <w:p w14:paraId="5C76A002" w14:textId="385B5BF6" w:rsidR="00BC0293" w:rsidRDefault="00BC0293">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_Toc117496433 \h </w:instrText>
      </w:r>
      <w:r>
        <w:fldChar w:fldCharType="separate"/>
      </w:r>
      <w:r>
        <w:t>79</w:t>
      </w:r>
      <w:r>
        <w:fldChar w:fldCharType="end"/>
      </w:r>
    </w:p>
    <w:p w14:paraId="4DE54464" w14:textId="5ECEFD3E" w:rsidR="00BC0293" w:rsidRDefault="00BC0293">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_Toc117496434 \h </w:instrText>
      </w:r>
      <w:r>
        <w:fldChar w:fldCharType="separate"/>
      </w:r>
      <w:r>
        <w:t>81</w:t>
      </w:r>
      <w:r>
        <w:fldChar w:fldCharType="end"/>
      </w:r>
    </w:p>
    <w:p w14:paraId="6F7D9E18" w14:textId="1EDE3179" w:rsidR="00BC0293" w:rsidRDefault="00BC0293">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_Toc117496435 \h </w:instrText>
      </w:r>
      <w:r>
        <w:fldChar w:fldCharType="separate"/>
      </w:r>
      <w:r>
        <w:t>81</w:t>
      </w:r>
      <w:r>
        <w:fldChar w:fldCharType="end"/>
      </w:r>
    </w:p>
    <w:p w14:paraId="412702E4" w14:textId="238A07CE" w:rsidR="00BC0293" w:rsidRDefault="00BC0293">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_Toc117496436 \h </w:instrText>
      </w:r>
      <w:r>
        <w:fldChar w:fldCharType="separate"/>
      </w:r>
      <w:r>
        <w:t>82</w:t>
      </w:r>
      <w:r>
        <w:fldChar w:fldCharType="end"/>
      </w:r>
    </w:p>
    <w:p w14:paraId="10A6CE8E" w14:textId="4A10ED79" w:rsidR="00BC0293" w:rsidRDefault="00BC0293">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_Toc117496437 \h </w:instrText>
      </w:r>
      <w:r>
        <w:fldChar w:fldCharType="separate"/>
      </w:r>
      <w:r>
        <w:t>82</w:t>
      </w:r>
      <w:r>
        <w:fldChar w:fldCharType="end"/>
      </w:r>
    </w:p>
    <w:p w14:paraId="6A4EDC60" w14:textId="76AF34F1" w:rsidR="00BC0293" w:rsidRDefault="00BC0293">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_Toc117496438 \h </w:instrText>
      </w:r>
      <w:r>
        <w:fldChar w:fldCharType="separate"/>
      </w:r>
      <w:r>
        <w:t>83</w:t>
      </w:r>
      <w:r>
        <w:fldChar w:fldCharType="end"/>
      </w:r>
    </w:p>
    <w:p w14:paraId="6E6930F4" w14:textId="4F2634A2" w:rsidR="00BC0293" w:rsidRDefault="00BC0293">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232103">
        <w:rPr>
          <w:rFonts w:eastAsia="DengXian"/>
          <w:lang w:eastAsia="zh-CN"/>
        </w:rPr>
        <w:t>ie</w:t>
      </w:r>
      <w:r>
        <w:rPr>
          <w:lang w:eastAsia="zh-CN"/>
        </w:rPr>
        <w:t>s and Packet Classification</w:t>
      </w:r>
      <w:r>
        <w:tab/>
      </w:r>
      <w:r>
        <w:fldChar w:fldCharType="begin" w:fldLock="1"/>
      </w:r>
      <w:r>
        <w:instrText xml:space="preserve"> PAGEREF _Toc117496439 \h </w:instrText>
      </w:r>
      <w:r>
        <w:fldChar w:fldCharType="separate"/>
      </w:r>
      <w:r>
        <w:t>83</w:t>
      </w:r>
      <w:r>
        <w:fldChar w:fldCharType="end"/>
      </w:r>
    </w:p>
    <w:p w14:paraId="5487F7ED" w14:textId="40194841" w:rsidR="00BC0293" w:rsidRDefault="00BC0293">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232103">
        <w:rPr>
          <w:rFonts w:eastAsia="DengXian"/>
          <w:lang w:eastAsia="zh-CN"/>
        </w:rPr>
        <w:t>ie</w:t>
      </w:r>
      <w:r>
        <w:rPr>
          <w:lang w:eastAsia="zh-CN"/>
        </w:rPr>
        <w:t>s</w:t>
      </w:r>
      <w:r>
        <w:tab/>
      </w:r>
      <w:r>
        <w:fldChar w:fldCharType="begin" w:fldLock="1"/>
      </w:r>
      <w:r>
        <w:instrText xml:space="preserve"> PAGEREF _Toc117496440 \h </w:instrText>
      </w:r>
      <w:r>
        <w:fldChar w:fldCharType="separate"/>
      </w:r>
      <w:r>
        <w:t>86</w:t>
      </w:r>
      <w:r>
        <w:fldChar w:fldCharType="end"/>
      </w:r>
    </w:p>
    <w:p w14:paraId="7F3F1F87" w14:textId="15CD42F1" w:rsidR="00BC0293" w:rsidRDefault="00BC0293">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_Toc117496441 \h </w:instrText>
      </w:r>
      <w:r>
        <w:fldChar w:fldCharType="separate"/>
      </w:r>
      <w:r>
        <w:t>87</w:t>
      </w:r>
      <w:r>
        <w:fldChar w:fldCharType="end"/>
      </w:r>
    </w:p>
    <w:p w14:paraId="33A9757B" w14:textId="3047C367" w:rsidR="00BC0293" w:rsidRDefault="00BC0293">
      <w:pPr>
        <w:pStyle w:val="TOC4"/>
        <w:rPr>
          <w:rFonts w:asciiTheme="minorHAnsi" w:eastAsiaTheme="minorEastAsia" w:hAnsiTheme="minorHAnsi" w:cstheme="minorBidi"/>
          <w:sz w:val="22"/>
          <w:szCs w:val="22"/>
        </w:rPr>
      </w:pPr>
      <w:r w:rsidRPr="00232103">
        <w:rPr>
          <w:rFonts w:eastAsia="DengXian"/>
          <w:lang w:eastAsia="zh-CN"/>
        </w:rPr>
        <w:t>6.14.3.1</w:t>
      </w:r>
      <w:r>
        <w:rPr>
          <w:rFonts w:asciiTheme="minorHAnsi" w:eastAsiaTheme="minorEastAsia" w:hAnsiTheme="minorHAnsi" w:cstheme="minorBidi"/>
          <w:sz w:val="22"/>
          <w:szCs w:val="22"/>
        </w:rPr>
        <w:tab/>
      </w:r>
      <w:r w:rsidRPr="00232103">
        <w:rPr>
          <w:rFonts w:eastAsia="DengXian"/>
          <w:lang w:eastAsia="zh-CN"/>
        </w:rPr>
        <w:t>PDU Set integrated packet handling</w:t>
      </w:r>
      <w:r>
        <w:tab/>
      </w:r>
      <w:r>
        <w:fldChar w:fldCharType="begin" w:fldLock="1"/>
      </w:r>
      <w:r>
        <w:instrText xml:space="preserve"> PAGEREF _Toc117496442 \h </w:instrText>
      </w:r>
      <w:r>
        <w:fldChar w:fldCharType="separate"/>
      </w:r>
      <w:r>
        <w:t>87</w:t>
      </w:r>
      <w:r>
        <w:fldChar w:fldCharType="end"/>
      </w:r>
    </w:p>
    <w:p w14:paraId="070CB7D8" w14:textId="64040BA9" w:rsidR="00BC0293" w:rsidRDefault="00BC0293">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_Toc117496443 \h </w:instrText>
      </w:r>
      <w:r>
        <w:fldChar w:fldCharType="separate"/>
      </w:r>
      <w:r>
        <w:t>89</w:t>
      </w:r>
      <w:r>
        <w:fldChar w:fldCharType="end"/>
      </w:r>
    </w:p>
    <w:p w14:paraId="0DF589E0" w14:textId="7C1C0C2B" w:rsidR="00BC0293" w:rsidRDefault="00BC0293">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_Toc117496444 \h </w:instrText>
      </w:r>
      <w:r>
        <w:fldChar w:fldCharType="separate"/>
      </w:r>
      <w:r>
        <w:t>89</w:t>
      </w:r>
      <w:r>
        <w:fldChar w:fldCharType="end"/>
      </w:r>
    </w:p>
    <w:p w14:paraId="1FB716E4" w14:textId="2AB11D8A" w:rsidR="00BC0293" w:rsidRDefault="00BC0293">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_Toc117496445 \h </w:instrText>
      </w:r>
      <w:r>
        <w:fldChar w:fldCharType="separate"/>
      </w:r>
      <w:r>
        <w:t>89</w:t>
      </w:r>
      <w:r>
        <w:fldChar w:fldCharType="end"/>
      </w:r>
    </w:p>
    <w:p w14:paraId="4DF5EB5D" w14:textId="713A37BE" w:rsidR="00BC0293" w:rsidRDefault="00BC0293">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_Toc117496446 \h </w:instrText>
      </w:r>
      <w:r>
        <w:fldChar w:fldCharType="separate"/>
      </w:r>
      <w:r>
        <w:t>89</w:t>
      </w:r>
      <w:r>
        <w:fldChar w:fldCharType="end"/>
      </w:r>
    </w:p>
    <w:p w14:paraId="6E533403" w14:textId="603F9F3E" w:rsidR="00BC0293" w:rsidRDefault="00BC0293">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_Toc117496447 \h </w:instrText>
      </w:r>
      <w:r>
        <w:fldChar w:fldCharType="separate"/>
      </w:r>
      <w:r>
        <w:t>90</w:t>
      </w:r>
      <w:r>
        <w:fldChar w:fldCharType="end"/>
      </w:r>
    </w:p>
    <w:p w14:paraId="08FF4025" w14:textId="3928BAFD" w:rsidR="00BC0293" w:rsidRDefault="00BC0293">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_Toc117496448 \h </w:instrText>
      </w:r>
      <w:r>
        <w:fldChar w:fldCharType="separate"/>
      </w:r>
      <w:r>
        <w:t>91</w:t>
      </w:r>
      <w:r>
        <w:fldChar w:fldCharType="end"/>
      </w:r>
    </w:p>
    <w:p w14:paraId="434C7208" w14:textId="662DD509" w:rsidR="00BC0293" w:rsidRDefault="00BC0293">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_Toc117496449 \h </w:instrText>
      </w:r>
      <w:r>
        <w:fldChar w:fldCharType="separate"/>
      </w:r>
      <w:r>
        <w:t>91</w:t>
      </w:r>
      <w:r>
        <w:fldChar w:fldCharType="end"/>
      </w:r>
    </w:p>
    <w:p w14:paraId="66BF6549" w14:textId="73D2C3EE" w:rsidR="00BC0293" w:rsidRDefault="00BC0293">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_Toc117496450 \h </w:instrText>
      </w:r>
      <w:r>
        <w:fldChar w:fldCharType="separate"/>
      </w:r>
      <w:r>
        <w:t>91</w:t>
      </w:r>
      <w:r>
        <w:fldChar w:fldCharType="end"/>
      </w:r>
    </w:p>
    <w:p w14:paraId="579D8D31" w14:textId="3ED0ADB2" w:rsidR="00BC0293" w:rsidRDefault="00BC0293">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_Toc117496451 \h </w:instrText>
      </w:r>
      <w:r>
        <w:fldChar w:fldCharType="separate"/>
      </w:r>
      <w:r>
        <w:t>92</w:t>
      </w:r>
      <w:r>
        <w:fldChar w:fldCharType="end"/>
      </w:r>
    </w:p>
    <w:p w14:paraId="523E6B50" w14:textId="7C296A43" w:rsidR="00BC0293" w:rsidRDefault="00BC0293">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_Toc117496452 \h </w:instrText>
      </w:r>
      <w:r>
        <w:fldChar w:fldCharType="separate"/>
      </w:r>
      <w:r>
        <w:t>92</w:t>
      </w:r>
      <w:r>
        <w:fldChar w:fldCharType="end"/>
      </w:r>
    </w:p>
    <w:p w14:paraId="3FA7C616" w14:textId="48D4445F" w:rsidR="00BC0293" w:rsidRDefault="00BC0293">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_Toc117496453 \h </w:instrText>
      </w:r>
      <w:r>
        <w:fldChar w:fldCharType="separate"/>
      </w:r>
      <w:r>
        <w:t>92</w:t>
      </w:r>
      <w:r>
        <w:fldChar w:fldCharType="end"/>
      </w:r>
    </w:p>
    <w:p w14:paraId="226714A8" w14:textId="40618437" w:rsidR="00BC0293" w:rsidRDefault="00BC0293">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_Toc117496454 \h </w:instrText>
      </w:r>
      <w:r>
        <w:fldChar w:fldCharType="separate"/>
      </w:r>
      <w:r>
        <w:t>93</w:t>
      </w:r>
      <w:r>
        <w:fldChar w:fldCharType="end"/>
      </w:r>
    </w:p>
    <w:p w14:paraId="679042A0" w14:textId="05974E9A" w:rsidR="00BC0293" w:rsidRDefault="00BC0293">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_Toc117496455 \h </w:instrText>
      </w:r>
      <w:r>
        <w:fldChar w:fldCharType="separate"/>
      </w:r>
      <w:r>
        <w:t>93</w:t>
      </w:r>
      <w:r>
        <w:fldChar w:fldCharType="end"/>
      </w:r>
    </w:p>
    <w:p w14:paraId="2458ECE9" w14:textId="0DD79BB8" w:rsidR="00BC0293" w:rsidRDefault="00BC0293">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_Toc117496456 \h </w:instrText>
      </w:r>
      <w:r>
        <w:fldChar w:fldCharType="separate"/>
      </w:r>
      <w:r>
        <w:t>94</w:t>
      </w:r>
      <w:r>
        <w:fldChar w:fldCharType="end"/>
      </w:r>
    </w:p>
    <w:p w14:paraId="028578FF" w14:textId="2C251C71" w:rsidR="00BC0293" w:rsidRDefault="00BC0293">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_Toc117496457 \h </w:instrText>
      </w:r>
      <w:r>
        <w:fldChar w:fldCharType="separate"/>
      </w:r>
      <w:r>
        <w:t>94</w:t>
      </w:r>
      <w:r>
        <w:fldChar w:fldCharType="end"/>
      </w:r>
    </w:p>
    <w:p w14:paraId="557F73A6" w14:textId="66E4BBC3" w:rsidR="00BC0293" w:rsidRDefault="00BC0293">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_Toc117496458 \h </w:instrText>
      </w:r>
      <w:r>
        <w:fldChar w:fldCharType="separate"/>
      </w:r>
      <w:r>
        <w:t>94</w:t>
      </w:r>
      <w:r>
        <w:fldChar w:fldCharType="end"/>
      </w:r>
    </w:p>
    <w:p w14:paraId="15849D2C" w14:textId="77D002EA" w:rsidR="00BC0293" w:rsidRDefault="00BC0293">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_Toc117496459 \h </w:instrText>
      </w:r>
      <w:r>
        <w:fldChar w:fldCharType="separate"/>
      </w:r>
      <w:r>
        <w:t>94</w:t>
      </w:r>
      <w:r>
        <w:fldChar w:fldCharType="end"/>
      </w:r>
    </w:p>
    <w:p w14:paraId="1B8E60C0" w14:textId="68531AFD" w:rsidR="00BC0293" w:rsidRDefault="00BC0293">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_Toc117496460 \h </w:instrText>
      </w:r>
      <w:r>
        <w:fldChar w:fldCharType="separate"/>
      </w:r>
      <w:r>
        <w:t>94</w:t>
      </w:r>
      <w:r>
        <w:fldChar w:fldCharType="end"/>
      </w:r>
    </w:p>
    <w:p w14:paraId="40226F54" w14:textId="56FB26F6" w:rsidR="00BC0293" w:rsidRDefault="00BC0293">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_Toc117496461 \h </w:instrText>
      </w:r>
      <w:r>
        <w:fldChar w:fldCharType="separate"/>
      </w:r>
      <w:r>
        <w:t>94</w:t>
      </w:r>
      <w:r>
        <w:fldChar w:fldCharType="end"/>
      </w:r>
    </w:p>
    <w:p w14:paraId="0415D198" w14:textId="63E9D715" w:rsidR="00BC0293" w:rsidRDefault="00BC0293">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_Toc117496462 \h </w:instrText>
      </w:r>
      <w:r>
        <w:fldChar w:fldCharType="separate"/>
      </w:r>
      <w:r>
        <w:t>95</w:t>
      </w:r>
      <w:r>
        <w:fldChar w:fldCharType="end"/>
      </w:r>
    </w:p>
    <w:p w14:paraId="54167328" w14:textId="13FB16EB" w:rsidR="00BC0293" w:rsidRDefault="00BC0293">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_Toc117496463 \h </w:instrText>
      </w:r>
      <w:r>
        <w:fldChar w:fldCharType="separate"/>
      </w:r>
      <w:r>
        <w:t>96</w:t>
      </w:r>
      <w:r>
        <w:fldChar w:fldCharType="end"/>
      </w:r>
    </w:p>
    <w:p w14:paraId="7C4CB58C" w14:textId="481DB847" w:rsidR="00BC0293" w:rsidRDefault="00BC0293">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_Toc117496464 \h </w:instrText>
      </w:r>
      <w:r>
        <w:fldChar w:fldCharType="separate"/>
      </w:r>
      <w:r>
        <w:t>96</w:t>
      </w:r>
      <w:r>
        <w:fldChar w:fldCharType="end"/>
      </w:r>
    </w:p>
    <w:p w14:paraId="25DDAAE8" w14:textId="2D5D6A18" w:rsidR="00BC0293" w:rsidRDefault="00BC0293">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_Toc117496465 \h </w:instrText>
      </w:r>
      <w:r>
        <w:fldChar w:fldCharType="separate"/>
      </w:r>
      <w:r>
        <w:t>97</w:t>
      </w:r>
      <w:r>
        <w:fldChar w:fldCharType="end"/>
      </w:r>
    </w:p>
    <w:p w14:paraId="43F24140" w14:textId="4B5FBA56" w:rsidR="00BC0293" w:rsidRDefault="00BC0293">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_Toc117496466 \h </w:instrText>
      </w:r>
      <w:r>
        <w:fldChar w:fldCharType="separate"/>
      </w:r>
      <w:r>
        <w:t>98</w:t>
      </w:r>
      <w:r>
        <w:fldChar w:fldCharType="end"/>
      </w:r>
    </w:p>
    <w:p w14:paraId="3FBE0C37" w14:textId="4D0E6EB0" w:rsidR="00BC0293" w:rsidRDefault="00BC0293">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_Toc117496467 \h </w:instrText>
      </w:r>
      <w:r>
        <w:fldChar w:fldCharType="separate"/>
      </w:r>
      <w:r>
        <w:t>99</w:t>
      </w:r>
      <w:r>
        <w:fldChar w:fldCharType="end"/>
      </w:r>
    </w:p>
    <w:p w14:paraId="78E77D42" w14:textId="070714B8" w:rsidR="00BC0293" w:rsidRDefault="00BC0293">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_Toc117496468 \h </w:instrText>
      </w:r>
      <w:r>
        <w:fldChar w:fldCharType="separate"/>
      </w:r>
      <w:r>
        <w:t>99</w:t>
      </w:r>
      <w:r>
        <w:fldChar w:fldCharType="end"/>
      </w:r>
    </w:p>
    <w:p w14:paraId="63BD40AA" w14:textId="39EF142D" w:rsidR="00BC0293" w:rsidRDefault="00BC0293">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_Toc117496469 \h </w:instrText>
      </w:r>
      <w:r>
        <w:fldChar w:fldCharType="separate"/>
      </w:r>
      <w:r>
        <w:t>99</w:t>
      </w:r>
      <w:r>
        <w:fldChar w:fldCharType="end"/>
      </w:r>
    </w:p>
    <w:p w14:paraId="6E66A4FA" w14:textId="4CFC7821" w:rsidR="00BC0293" w:rsidRDefault="00BC0293">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_Toc117496470 \h </w:instrText>
      </w:r>
      <w:r>
        <w:fldChar w:fldCharType="separate"/>
      </w:r>
      <w:r>
        <w:t>99</w:t>
      </w:r>
      <w:r>
        <w:fldChar w:fldCharType="end"/>
      </w:r>
    </w:p>
    <w:p w14:paraId="72D4083F" w14:textId="14368D18" w:rsidR="00BC0293" w:rsidRDefault="00BC0293">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_Toc117496471 \h </w:instrText>
      </w:r>
      <w:r>
        <w:fldChar w:fldCharType="separate"/>
      </w:r>
      <w:r>
        <w:t>100</w:t>
      </w:r>
      <w:r>
        <w:fldChar w:fldCharType="end"/>
      </w:r>
    </w:p>
    <w:p w14:paraId="4B4D5BC9" w14:textId="3C860FB5" w:rsidR="00BC0293" w:rsidRDefault="00BC0293">
      <w:pPr>
        <w:pStyle w:val="TOC5"/>
        <w:rPr>
          <w:rFonts w:asciiTheme="minorHAnsi" w:eastAsiaTheme="minorEastAsia" w:hAnsiTheme="minorHAnsi" w:cstheme="minorBidi"/>
          <w:sz w:val="22"/>
          <w:szCs w:val="22"/>
        </w:rPr>
      </w:pPr>
      <w:r>
        <w:rPr>
          <w:lang w:eastAsia="zh-CN"/>
        </w:rPr>
        <w:t>6.18.2.1</w:t>
      </w:r>
      <w:r w:rsidRPr="00232103">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_Toc117496472 \h </w:instrText>
      </w:r>
      <w:r>
        <w:fldChar w:fldCharType="separate"/>
      </w:r>
      <w:r>
        <w:t>100</w:t>
      </w:r>
      <w:r>
        <w:fldChar w:fldCharType="end"/>
      </w:r>
    </w:p>
    <w:p w14:paraId="71C71472" w14:textId="0DB3AA0F" w:rsidR="00BC0293" w:rsidRDefault="00BC0293">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_Toc117496473 \h </w:instrText>
      </w:r>
      <w:r>
        <w:fldChar w:fldCharType="separate"/>
      </w:r>
      <w:r>
        <w:t>101</w:t>
      </w:r>
      <w:r>
        <w:fldChar w:fldCharType="end"/>
      </w:r>
    </w:p>
    <w:p w14:paraId="7D683EDD" w14:textId="2930DF92" w:rsidR="00BC0293" w:rsidRDefault="00BC0293">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_Toc117496474 \h </w:instrText>
      </w:r>
      <w:r>
        <w:fldChar w:fldCharType="separate"/>
      </w:r>
      <w:r>
        <w:t>102</w:t>
      </w:r>
      <w:r>
        <w:fldChar w:fldCharType="end"/>
      </w:r>
    </w:p>
    <w:p w14:paraId="2340A264" w14:textId="2F4D5487" w:rsidR="00BC0293" w:rsidRDefault="00BC0293">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_Toc117496475 \h </w:instrText>
      </w:r>
      <w:r>
        <w:fldChar w:fldCharType="separate"/>
      </w:r>
      <w:r>
        <w:t>103</w:t>
      </w:r>
      <w:r>
        <w:fldChar w:fldCharType="end"/>
      </w:r>
    </w:p>
    <w:p w14:paraId="01A2A4C8" w14:textId="6CF1CC44" w:rsidR="00BC0293" w:rsidRDefault="00BC0293">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_Toc117496476 \h </w:instrText>
      </w:r>
      <w:r>
        <w:fldChar w:fldCharType="separate"/>
      </w:r>
      <w:r>
        <w:t>103</w:t>
      </w:r>
      <w:r>
        <w:fldChar w:fldCharType="end"/>
      </w:r>
    </w:p>
    <w:p w14:paraId="579846F3" w14:textId="34648D9E" w:rsidR="00BC0293" w:rsidRDefault="00BC0293">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_Toc117496477 \h </w:instrText>
      </w:r>
      <w:r>
        <w:fldChar w:fldCharType="separate"/>
      </w:r>
      <w:r>
        <w:t>103</w:t>
      </w:r>
      <w:r>
        <w:fldChar w:fldCharType="end"/>
      </w:r>
    </w:p>
    <w:p w14:paraId="07E6BE42" w14:textId="0446C254" w:rsidR="00BC0293" w:rsidRDefault="00BC0293">
      <w:pPr>
        <w:pStyle w:val="TOC5"/>
        <w:rPr>
          <w:rFonts w:asciiTheme="minorHAnsi" w:eastAsiaTheme="minorEastAsia" w:hAnsiTheme="minorHAnsi" w:cstheme="minorBidi"/>
          <w:sz w:val="22"/>
          <w:szCs w:val="22"/>
        </w:rPr>
      </w:pPr>
      <w:r>
        <w:t>6.18.2.</w:t>
      </w:r>
      <w:r w:rsidRPr="00232103">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_Toc117496478 \h </w:instrText>
      </w:r>
      <w:r>
        <w:fldChar w:fldCharType="separate"/>
      </w:r>
      <w:r>
        <w:t>103</w:t>
      </w:r>
      <w:r>
        <w:fldChar w:fldCharType="end"/>
      </w:r>
    </w:p>
    <w:p w14:paraId="3A1DB116" w14:textId="0E8300F6" w:rsidR="00BC0293" w:rsidRDefault="00BC0293">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232103">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_Toc117496479 \h </w:instrText>
      </w:r>
      <w:r>
        <w:fldChar w:fldCharType="separate"/>
      </w:r>
      <w:r>
        <w:t>104</w:t>
      </w:r>
      <w:r>
        <w:fldChar w:fldCharType="end"/>
      </w:r>
    </w:p>
    <w:p w14:paraId="201F5AEE" w14:textId="3552A3B4" w:rsidR="00BC0293" w:rsidRDefault="00BC0293">
      <w:pPr>
        <w:pStyle w:val="TOC3"/>
        <w:rPr>
          <w:rFonts w:asciiTheme="minorHAnsi" w:eastAsiaTheme="minorEastAsia" w:hAnsiTheme="minorHAnsi" w:cstheme="minorBidi"/>
          <w:sz w:val="22"/>
          <w:szCs w:val="22"/>
        </w:rPr>
      </w:pPr>
      <w:r>
        <w:rPr>
          <w:lang w:eastAsia="ja-JP"/>
        </w:rPr>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_Toc117496480 \h </w:instrText>
      </w:r>
      <w:r>
        <w:fldChar w:fldCharType="separate"/>
      </w:r>
      <w:r>
        <w:t>104</w:t>
      </w:r>
      <w:r>
        <w:fldChar w:fldCharType="end"/>
      </w:r>
    </w:p>
    <w:p w14:paraId="6DF0304E" w14:textId="11048152" w:rsidR="00BC0293" w:rsidRDefault="00BC0293">
      <w:pPr>
        <w:pStyle w:val="TOC3"/>
        <w:rPr>
          <w:rFonts w:asciiTheme="minorHAnsi" w:eastAsiaTheme="minorEastAsia" w:hAnsiTheme="minorHAnsi" w:cstheme="minorBidi"/>
          <w:sz w:val="22"/>
          <w:szCs w:val="22"/>
        </w:rPr>
      </w:pPr>
      <w:r>
        <w:rPr>
          <w:lang w:eastAsia="zh-CN"/>
        </w:rPr>
        <w:lastRenderedPageBreak/>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_Toc117496481 \h </w:instrText>
      </w:r>
      <w:r>
        <w:fldChar w:fldCharType="separate"/>
      </w:r>
      <w:r>
        <w:t>104</w:t>
      </w:r>
      <w:r>
        <w:fldChar w:fldCharType="end"/>
      </w:r>
    </w:p>
    <w:p w14:paraId="327A03FE" w14:textId="660664ED" w:rsidR="00BC0293" w:rsidRDefault="00BC0293">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_Toc117496482 \h </w:instrText>
      </w:r>
      <w:r>
        <w:fldChar w:fldCharType="separate"/>
      </w:r>
      <w:r>
        <w:t>104</w:t>
      </w:r>
      <w:r>
        <w:fldChar w:fldCharType="end"/>
      </w:r>
    </w:p>
    <w:p w14:paraId="0DF7F13B" w14:textId="23B593FF" w:rsidR="00BC0293" w:rsidRDefault="00BC0293">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_Toc117496483 \h </w:instrText>
      </w:r>
      <w:r>
        <w:fldChar w:fldCharType="separate"/>
      </w:r>
      <w:r>
        <w:t>104</w:t>
      </w:r>
      <w:r>
        <w:fldChar w:fldCharType="end"/>
      </w:r>
    </w:p>
    <w:p w14:paraId="7BEE229F" w14:textId="3294A0F6" w:rsidR="00BC0293" w:rsidRDefault="00BC0293">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_Toc117496484 \h </w:instrText>
      </w:r>
      <w:r>
        <w:fldChar w:fldCharType="separate"/>
      </w:r>
      <w:r>
        <w:t>104</w:t>
      </w:r>
      <w:r>
        <w:fldChar w:fldCharType="end"/>
      </w:r>
    </w:p>
    <w:p w14:paraId="79B324D2" w14:textId="1DA3AA00" w:rsidR="00BC0293" w:rsidRDefault="00BC0293">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_Toc117496485 \h </w:instrText>
      </w:r>
      <w:r>
        <w:fldChar w:fldCharType="separate"/>
      </w:r>
      <w:r>
        <w:t>104</w:t>
      </w:r>
      <w:r>
        <w:fldChar w:fldCharType="end"/>
      </w:r>
    </w:p>
    <w:p w14:paraId="68987E41" w14:textId="3FB66036" w:rsidR="00BC0293" w:rsidRDefault="00BC0293">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_Toc117496486 \h </w:instrText>
      </w:r>
      <w:r>
        <w:fldChar w:fldCharType="separate"/>
      </w:r>
      <w:r>
        <w:t>104</w:t>
      </w:r>
      <w:r>
        <w:fldChar w:fldCharType="end"/>
      </w:r>
    </w:p>
    <w:p w14:paraId="3D306818" w14:textId="2150BC59" w:rsidR="00BC0293" w:rsidRDefault="00BC0293">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_Toc117496487 \h </w:instrText>
      </w:r>
      <w:r>
        <w:fldChar w:fldCharType="separate"/>
      </w:r>
      <w:r>
        <w:t>105</w:t>
      </w:r>
      <w:r>
        <w:fldChar w:fldCharType="end"/>
      </w:r>
    </w:p>
    <w:p w14:paraId="05162A74" w14:textId="15382A69" w:rsidR="00BC0293" w:rsidRDefault="00BC0293">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_Toc117496488 \h </w:instrText>
      </w:r>
      <w:r>
        <w:fldChar w:fldCharType="separate"/>
      </w:r>
      <w:r>
        <w:t>106</w:t>
      </w:r>
      <w:r>
        <w:fldChar w:fldCharType="end"/>
      </w:r>
    </w:p>
    <w:p w14:paraId="3E674D6D" w14:textId="1FB197AE" w:rsidR="00BC0293" w:rsidRDefault="00BC0293">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_Toc117496489 \h </w:instrText>
      </w:r>
      <w:r>
        <w:fldChar w:fldCharType="separate"/>
      </w:r>
      <w:r>
        <w:t>106</w:t>
      </w:r>
      <w:r>
        <w:fldChar w:fldCharType="end"/>
      </w:r>
    </w:p>
    <w:p w14:paraId="1C122BA9" w14:textId="7960BCCA" w:rsidR="00BC0293" w:rsidRDefault="00BC0293">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_Toc117496490 \h </w:instrText>
      </w:r>
      <w:r>
        <w:fldChar w:fldCharType="separate"/>
      </w:r>
      <w:r>
        <w:t>107</w:t>
      </w:r>
      <w:r>
        <w:fldChar w:fldCharType="end"/>
      </w:r>
    </w:p>
    <w:p w14:paraId="0021BCCD" w14:textId="6E1763EC" w:rsidR="00BC0293" w:rsidRDefault="00BC0293">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_Toc117496491 \h </w:instrText>
      </w:r>
      <w:r>
        <w:fldChar w:fldCharType="separate"/>
      </w:r>
      <w:r>
        <w:t>107</w:t>
      </w:r>
      <w:r>
        <w:fldChar w:fldCharType="end"/>
      </w:r>
    </w:p>
    <w:p w14:paraId="2954C61D" w14:textId="09AE3CE7" w:rsidR="00BC0293" w:rsidRDefault="00BC0293">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_Toc117496492 \h </w:instrText>
      </w:r>
      <w:r>
        <w:fldChar w:fldCharType="separate"/>
      </w:r>
      <w:r>
        <w:t>107</w:t>
      </w:r>
      <w:r>
        <w:fldChar w:fldCharType="end"/>
      </w:r>
    </w:p>
    <w:p w14:paraId="3440FE82" w14:textId="7003CBE4" w:rsidR="00BC0293" w:rsidRDefault="00BC0293">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_Toc117496493 \h </w:instrText>
      </w:r>
      <w:r>
        <w:fldChar w:fldCharType="separate"/>
      </w:r>
      <w:r>
        <w:t>107</w:t>
      </w:r>
      <w:r>
        <w:fldChar w:fldCharType="end"/>
      </w:r>
    </w:p>
    <w:p w14:paraId="3C709D64" w14:textId="4D22CFBB" w:rsidR="00BC0293" w:rsidRDefault="00BC0293">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_Toc117496494 \h </w:instrText>
      </w:r>
      <w:r>
        <w:fldChar w:fldCharType="separate"/>
      </w:r>
      <w:r>
        <w:t>108</w:t>
      </w:r>
      <w:r>
        <w:fldChar w:fldCharType="end"/>
      </w:r>
    </w:p>
    <w:p w14:paraId="4752C8D7" w14:textId="3BDD9438" w:rsidR="00BC0293" w:rsidRDefault="00BC0293">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_Toc117496495 \h </w:instrText>
      </w:r>
      <w:r>
        <w:fldChar w:fldCharType="separate"/>
      </w:r>
      <w:r>
        <w:t>109</w:t>
      </w:r>
      <w:r>
        <w:fldChar w:fldCharType="end"/>
      </w:r>
    </w:p>
    <w:p w14:paraId="4DEFACD5" w14:textId="4A32D518" w:rsidR="00BC0293" w:rsidRDefault="00BC0293">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_Toc117496496 \h </w:instrText>
      </w:r>
      <w:r>
        <w:fldChar w:fldCharType="separate"/>
      </w:r>
      <w:r>
        <w:t>109</w:t>
      </w:r>
      <w:r>
        <w:fldChar w:fldCharType="end"/>
      </w:r>
    </w:p>
    <w:p w14:paraId="7EC64137" w14:textId="4210CDC0" w:rsidR="00BC0293" w:rsidRDefault="00BC0293">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_Toc117496497 \h </w:instrText>
      </w:r>
      <w:r>
        <w:fldChar w:fldCharType="separate"/>
      </w:r>
      <w:r>
        <w:t>109</w:t>
      </w:r>
      <w:r>
        <w:fldChar w:fldCharType="end"/>
      </w:r>
    </w:p>
    <w:p w14:paraId="16C0D305" w14:textId="334A4E59" w:rsidR="00BC0293" w:rsidRDefault="00BC0293">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_Toc117496498 \h </w:instrText>
      </w:r>
      <w:r>
        <w:fldChar w:fldCharType="separate"/>
      </w:r>
      <w:r>
        <w:t>109</w:t>
      </w:r>
      <w:r>
        <w:fldChar w:fldCharType="end"/>
      </w:r>
    </w:p>
    <w:p w14:paraId="7E6C19FD" w14:textId="7841ABF8" w:rsidR="00BC0293" w:rsidRDefault="00BC0293">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_Toc117496499 \h </w:instrText>
      </w:r>
      <w:r>
        <w:fldChar w:fldCharType="separate"/>
      </w:r>
      <w:r>
        <w:t>110</w:t>
      </w:r>
      <w:r>
        <w:fldChar w:fldCharType="end"/>
      </w:r>
    </w:p>
    <w:p w14:paraId="142E0170" w14:textId="2349E54E" w:rsidR="00BC0293" w:rsidRDefault="00BC0293">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_Toc117496500 \h </w:instrText>
      </w:r>
      <w:r>
        <w:fldChar w:fldCharType="separate"/>
      </w:r>
      <w:r>
        <w:t>110</w:t>
      </w:r>
      <w:r>
        <w:fldChar w:fldCharType="end"/>
      </w:r>
    </w:p>
    <w:p w14:paraId="43F9E959" w14:textId="16609DFC" w:rsidR="00BC0293" w:rsidRDefault="00BC0293">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_Toc117496501 \h </w:instrText>
      </w:r>
      <w:r>
        <w:fldChar w:fldCharType="separate"/>
      </w:r>
      <w:r>
        <w:t>110</w:t>
      </w:r>
      <w:r>
        <w:fldChar w:fldCharType="end"/>
      </w:r>
    </w:p>
    <w:p w14:paraId="6579D5FE" w14:textId="23155B75" w:rsidR="00BC0293" w:rsidRDefault="00BC0293">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_Toc117496502 \h </w:instrText>
      </w:r>
      <w:r>
        <w:fldChar w:fldCharType="separate"/>
      </w:r>
      <w:r>
        <w:t>111</w:t>
      </w:r>
      <w:r>
        <w:fldChar w:fldCharType="end"/>
      </w:r>
    </w:p>
    <w:p w14:paraId="0E13693D" w14:textId="5E085932" w:rsidR="00BC0293" w:rsidRDefault="00BC0293">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_Toc117496503 \h </w:instrText>
      </w:r>
      <w:r>
        <w:fldChar w:fldCharType="separate"/>
      </w:r>
      <w:r>
        <w:t>111</w:t>
      </w:r>
      <w:r>
        <w:fldChar w:fldCharType="end"/>
      </w:r>
    </w:p>
    <w:p w14:paraId="19B8F538" w14:textId="4069E1E1" w:rsidR="00BC0293" w:rsidRDefault="00BC0293">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_Toc117496504 \h </w:instrText>
      </w:r>
      <w:r>
        <w:fldChar w:fldCharType="separate"/>
      </w:r>
      <w:r>
        <w:t>111</w:t>
      </w:r>
      <w:r>
        <w:fldChar w:fldCharType="end"/>
      </w:r>
    </w:p>
    <w:p w14:paraId="67A437B0" w14:textId="24465A52" w:rsidR="00BC0293" w:rsidRDefault="00BC0293">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_Toc117496505 \h </w:instrText>
      </w:r>
      <w:r>
        <w:fldChar w:fldCharType="separate"/>
      </w:r>
      <w:r>
        <w:t>113</w:t>
      </w:r>
      <w:r>
        <w:fldChar w:fldCharType="end"/>
      </w:r>
    </w:p>
    <w:p w14:paraId="21F94CAE" w14:textId="250DAC64" w:rsidR="00BC0293" w:rsidRDefault="00BC0293">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_Toc117496506 \h </w:instrText>
      </w:r>
      <w:r>
        <w:fldChar w:fldCharType="separate"/>
      </w:r>
      <w:r>
        <w:t>113</w:t>
      </w:r>
      <w:r>
        <w:fldChar w:fldCharType="end"/>
      </w:r>
    </w:p>
    <w:p w14:paraId="73FF7EB5" w14:textId="6EE53E35" w:rsidR="00BC0293" w:rsidRDefault="00BC0293">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_Toc117496507 \h </w:instrText>
      </w:r>
      <w:r>
        <w:fldChar w:fldCharType="separate"/>
      </w:r>
      <w:r>
        <w:t>113</w:t>
      </w:r>
      <w:r>
        <w:fldChar w:fldCharType="end"/>
      </w:r>
    </w:p>
    <w:p w14:paraId="2BACDB3E" w14:textId="73CB6C84" w:rsidR="00BC0293" w:rsidRDefault="00BC0293">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_Toc117496508 \h </w:instrText>
      </w:r>
      <w:r>
        <w:fldChar w:fldCharType="separate"/>
      </w:r>
      <w:r>
        <w:t>113</w:t>
      </w:r>
      <w:r>
        <w:fldChar w:fldCharType="end"/>
      </w:r>
    </w:p>
    <w:p w14:paraId="2163AC2C" w14:textId="5332A64A" w:rsidR="00BC0293" w:rsidRDefault="00BC0293">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_Toc117496509 \h </w:instrText>
      </w:r>
      <w:r>
        <w:fldChar w:fldCharType="separate"/>
      </w:r>
      <w:r>
        <w:t>113</w:t>
      </w:r>
      <w:r>
        <w:fldChar w:fldCharType="end"/>
      </w:r>
    </w:p>
    <w:p w14:paraId="07D0D4E0" w14:textId="0EF32DF1" w:rsidR="00BC0293" w:rsidRDefault="00BC0293">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_Toc117496510 \h </w:instrText>
      </w:r>
      <w:r>
        <w:fldChar w:fldCharType="separate"/>
      </w:r>
      <w:r>
        <w:t>114</w:t>
      </w:r>
      <w:r>
        <w:fldChar w:fldCharType="end"/>
      </w:r>
    </w:p>
    <w:p w14:paraId="71835463" w14:textId="314A6264" w:rsidR="00BC0293" w:rsidRDefault="00BC0293">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_Toc117496511 \h </w:instrText>
      </w:r>
      <w:r>
        <w:fldChar w:fldCharType="separate"/>
      </w:r>
      <w:r>
        <w:t>115</w:t>
      </w:r>
      <w:r>
        <w:fldChar w:fldCharType="end"/>
      </w:r>
    </w:p>
    <w:p w14:paraId="564950F3" w14:textId="66D9CFAA" w:rsidR="00BC0293" w:rsidRDefault="00BC0293">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_Toc117496512 \h </w:instrText>
      </w:r>
      <w:r>
        <w:fldChar w:fldCharType="separate"/>
      </w:r>
      <w:r>
        <w:t>116</w:t>
      </w:r>
      <w:r>
        <w:fldChar w:fldCharType="end"/>
      </w:r>
    </w:p>
    <w:p w14:paraId="55B36533" w14:textId="24B71522" w:rsidR="00BC0293" w:rsidRDefault="00BC0293">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_Toc117496513 \h </w:instrText>
      </w:r>
      <w:r>
        <w:fldChar w:fldCharType="separate"/>
      </w:r>
      <w:r>
        <w:t>116</w:t>
      </w:r>
      <w:r>
        <w:fldChar w:fldCharType="end"/>
      </w:r>
    </w:p>
    <w:p w14:paraId="5E3E3715" w14:textId="493DBFD4" w:rsidR="00BC0293" w:rsidRDefault="00BC0293">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_Toc117496514 \h </w:instrText>
      </w:r>
      <w:r>
        <w:fldChar w:fldCharType="separate"/>
      </w:r>
      <w:r>
        <w:t>116</w:t>
      </w:r>
      <w:r>
        <w:fldChar w:fldCharType="end"/>
      </w:r>
    </w:p>
    <w:p w14:paraId="13D40D81" w14:textId="2956C247" w:rsidR="00BC0293" w:rsidRDefault="00BC0293">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_Toc117496515 \h </w:instrText>
      </w:r>
      <w:r>
        <w:fldChar w:fldCharType="separate"/>
      </w:r>
      <w:r>
        <w:t>117</w:t>
      </w:r>
      <w:r>
        <w:fldChar w:fldCharType="end"/>
      </w:r>
    </w:p>
    <w:p w14:paraId="4916BE6B" w14:textId="5564CF49" w:rsidR="00BC0293" w:rsidRDefault="00BC0293">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_Toc117496516 \h </w:instrText>
      </w:r>
      <w:r>
        <w:fldChar w:fldCharType="separate"/>
      </w:r>
      <w:r>
        <w:t>117</w:t>
      </w:r>
      <w:r>
        <w:fldChar w:fldCharType="end"/>
      </w:r>
    </w:p>
    <w:p w14:paraId="0893DD53" w14:textId="7A749F26" w:rsidR="00BC0293" w:rsidRDefault="00BC0293">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_Toc117496517 \h </w:instrText>
      </w:r>
      <w:r>
        <w:fldChar w:fldCharType="separate"/>
      </w:r>
      <w:r>
        <w:t>118</w:t>
      </w:r>
      <w:r>
        <w:fldChar w:fldCharType="end"/>
      </w:r>
    </w:p>
    <w:p w14:paraId="2B9E7373" w14:textId="0B388D80" w:rsidR="00BC0293" w:rsidRDefault="00BC0293">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_Toc117496518 \h </w:instrText>
      </w:r>
      <w:r>
        <w:fldChar w:fldCharType="separate"/>
      </w:r>
      <w:r>
        <w:t>118</w:t>
      </w:r>
      <w:r>
        <w:fldChar w:fldCharType="end"/>
      </w:r>
    </w:p>
    <w:p w14:paraId="78BFC263" w14:textId="24D5E913" w:rsidR="00BC0293" w:rsidRDefault="00BC0293">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_Toc117496519 \h </w:instrText>
      </w:r>
      <w:r>
        <w:fldChar w:fldCharType="separate"/>
      </w:r>
      <w:r>
        <w:t>123</w:t>
      </w:r>
      <w:r>
        <w:fldChar w:fldCharType="end"/>
      </w:r>
    </w:p>
    <w:p w14:paraId="6F915855" w14:textId="1DAB476B" w:rsidR="00BC0293" w:rsidRDefault="00BC0293">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_Toc117496520 \h </w:instrText>
      </w:r>
      <w:r>
        <w:fldChar w:fldCharType="separate"/>
      </w:r>
      <w:r>
        <w:t>123</w:t>
      </w:r>
      <w:r>
        <w:fldChar w:fldCharType="end"/>
      </w:r>
    </w:p>
    <w:p w14:paraId="35F6A533" w14:textId="5888C57C" w:rsidR="00BC0293" w:rsidRDefault="00BC0293">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_Toc117496521 \h </w:instrText>
      </w:r>
      <w:r>
        <w:fldChar w:fldCharType="separate"/>
      </w:r>
      <w:r>
        <w:t>123</w:t>
      </w:r>
      <w:r>
        <w:fldChar w:fldCharType="end"/>
      </w:r>
    </w:p>
    <w:p w14:paraId="522C53CB" w14:textId="24D63B8F" w:rsidR="00BC0293" w:rsidRDefault="00BC0293">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_Toc117496522 \h </w:instrText>
      </w:r>
      <w:r>
        <w:fldChar w:fldCharType="separate"/>
      </w:r>
      <w:r>
        <w:t>123</w:t>
      </w:r>
      <w:r>
        <w:fldChar w:fldCharType="end"/>
      </w:r>
    </w:p>
    <w:p w14:paraId="09976A6A" w14:textId="2664DE9B" w:rsidR="00BC0293" w:rsidRDefault="00BC0293">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_Toc117496523 \h </w:instrText>
      </w:r>
      <w:r>
        <w:fldChar w:fldCharType="separate"/>
      </w:r>
      <w:r>
        <w:t>123</w:t>
      </w:r>
      <w:r>
        <w:fldChar w:fldCharType="end"/>
      </w:r>
    </w:p>
    <w:p w14:paraId="10DA2BEB" w14:textId="5CEF555C" w:rsidR="00BC0293" w:rsidRDefault="00BC0293">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_Toc117496524 \h </w:instrText>
      </w:r>
      <w:r>
        <w:fldChar w:fldCharType="separate"/>
      </w:r>
      <w:r>
        <w:t>123</w:t>
      </w:r>
      <w:r>
        <w:fldChar w:fldCharType="end"/>
      </w:r>
    </w:p>
    <w:p w14:paraId="1CD38DD2" w14:textId="79152CB8" w:rsidR="00BC0293" w:rsidRDefault="00BC0293">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_Toc117496525 \h </w:instrText>
      </w:r>
      <w:r>
        <w:fldChar w:fldCharType="separate"/>
      </w:r>
      <w:r>
        <w:t>125</w:t>
      </w:r>
      <w:r>
        <w:fldChar w:fldCharType="end"/>
      </w:r>
    </w:p>
    <w:p w14:paraId="7AF474A5" w14:textId="78647D48" w:rsidR="00BC0293" w:rsidRDefault="00BC0293">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_Toc117496526 \h </w:instrText>
      </w:r>
      <w:r>
        <w:fldChar w:fldCharType="separate"/>
      </w:r>
      <w:r>
        <w:t>125</w:t>
      </w:r>
      <w:r>
        <w:fldChar w:fldCharType="end"/>
      </w:r>
    </w:p>
    <w:p w14:paraId="0F2BE976" w14:textId="2C05D392" w:rsidR="00BC0293" w:rsidRDefault="00BC0293">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_Toc117496527 \h </w:instrText>
      </w:r>
      <w:r>
        <w:fldChar w:fldCharType="separate"/>
      </w:r>
      <w:r>
        <w:t>127</w:t>
      </w:r>
      <w:r>
        <w:fldChar w:fldCharType="end"/>
      </w:r>
    </w:p>
    <w:p w14:paraId="22A80FBD" w14:textId="362F349D" w:rsidR="00BC0293" w:rsidRDefault="00BC0293">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_Toc117496528 \h </w:instrText>
      </w:r>
      <w:r>
        <w:fldChar w:fldCharType="separate"/>
      </w:r>
      <w:r>
        <w:t>127</w:t>
      </w:r>
      <w:r>
        <w:fldChar w:fldCharType="end"/>
      </w:r>
    </w:p>
    <w:p w14:paraId="24707E28" w14:textId="5634D80B" w:rsidR="00BC0293" w:rsidRDefault="00BC0293">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_Toc117496529 \h </w:instrText>
      </w:r>
      <w:r>
        <w:fldChar w:fldCharType="separate"/>
      </w:r>
      <w:r>
        <w:t>128</w:t>
      </w:r>
      <w:r>
        <w:fldChar w:fldCharType="end"/>
      </w:r>
    </w:p>
    <w:p w14:paraId="0AA49CBA" w14:textId="0C560156" w:rsidR="00BC0293" w:rsidRDefault="00BC0293">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_Toc117496530 \h </w:instrText>
      </w:r>
      <w:r>
        <w:fldChar w:fldCharType="separate"/>
      </w:r>
      <w:r>
        <w:t>128</w:t>
      </w:r>
      <w:r>
        <w:fldChar w:fldCharType="end"/>
      </w:r>
    </w:p>
    <w:p w14:paraId="681D3707" w14:textId="0EE33261" w:rsidR="00BC0293" w:rsidRDefault="00BC0293">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_Toc117496531 \h </w:instrText>
      </w:r>
      <w:r>
        <w:fldChar w:fldCharType="separate"/>
      </w:r>
      <w:r>
        <w:t>128</w:t>
      </w:r>
      <w:r>
        <w:fldChar w:fldCharType="end"/>
      </w:r>
    </w:p>
    <w:p w14:paraId="43D4EEDF" w14:textId="19326AAB" w:rsidR="00BC0293" w:rsidRDefault="00BC0293">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_Toc117496532 \h </w:instrText>
      </w:r>
      <w:r>
        <w:fldChar w:fldCharType="separate"/>
      </w:r>
      <w:r>
        <w:t>130</w:t>
      </w:r>
      <w:r>
        <w:fldChar w:fldCharType="end"/>
      </w:r>
    </w:p>
    <w:p w14:paraId="5ADCA6FE" w14:textId="56647381" w:rsidR="00BC0293" w:rsidRDefault="00BC0293">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_Toc117496533 \h </w:instrText>
      </w:r>
      <w:r>
        <w:fldChar w:fldCharType="separate"/>
      </w:r>
      <w:r>
        <w:t>130</w:t>
      </w:r>
      <w:r>
        <w:fldChar w:fldCharType="end"/>
      </w:r>
    </w:p>
    <w:p w14:paraId="5DFF5123" w14:textId="5B0E6CA7" w:rsidR="00BC0293" w:rsidRDefault="00BC0293">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_Toc117496534 \h </w:instrText>
      </w:r>
      <w:r>
        <w:fldChar w:fldCharType="separate"/>
      </w:r>
      <w:r>
        <w:t>130</w:t>
      </w:r>
      <w:r>
        <w:fldChar w:fldCharType="end"/>
      </w:r>
    </w:p>
    <w:p w14:paraId="26D89704" w14:textId="4509EB2D" w:rsidR="00BC0293" w:rsidRDefault="00BC0293">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_Toc117496535 \h </w:instrText>
      </w:r>
      <w:r>
        <w:fldChar w:fldCharType="separate"/>
      </w:r>
      <w:r>
        <w:t>131</w:t>
      </w:r>
      <w:r>
        <w:fldChar w:fldCharType="end"/>
      </w:r>
    </w:p>
    <w:p w14:paraId="5E262C20" w14:textId="2B68A79E" w:rsidR="00BC0293" w:rsidRDefault="00BC0293">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_Toc117496536 \h </w:instrText>
      </w:r>
      <w:r>
        <w:fldChar w:fldCharType="separate"/>
      </w:r>
      <w:r>
        <w:t>131</w:t>
      </w:r>
      <w:r>
        <w:fldChar w:fldCharType="end"/>
      </w:r>
    </w:p>
    <w:p w14:paraId="79779FE3" w14:textId="464648F4" w:rsidR="00BC0293" w:rsidRDefault="00BC0293">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_Toc117496537 \h </w:instrText>
      </w:r>
      <w:r>
        <w:fldChar w:fldCharType="separate"/>
      </w:r>
      <w:r>
        <w:t>131</w:t>
      </w:r>
      <w:r>
        <w:fldChar w:fldCharType="end"/>
      </w:r>
    </w:p>
    <w:p w14:paraId="7D3DC69D" w14:textId="004E4F57" w:rsidR="00BC0293" w:rsidRDefault="00BC0293">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_Toc117496538 \h </w:instrText>
      </w:r>
      <w:r>
        <w:fldChar w:fldCharType="separate"/>
      </w:r>
      <w:r>
        <w:t>132</w:t>
      </w:r>
      <w:r>
        <w:fldChar w:fldCharType="end"/>
      </w:r>
    </w:p>
    <w:p w14:paraId="45F97EAE" w14:textId="7D1A7C27" w:rsidR="00BC0293" w:rsidRDefault="00BC0293">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_Toc117496539 \h </w:instrText>
      </w:r>
      <w:r>
        <w:fldChar w:fldCharType="separate"/>
      </w:r>
      <w:r>
        <w:t>133</w:t>
      </w:r>
      <w:r>
        <w:fldChar w:fldCharType="end"/>
      </w:r>
    </w:p>
    <w:p w14:paraId="0F7DA69D" w14:textId="41300544" w:rsidR="00BC0293" w:rsidRDefault="00BC0293">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_Toc117496540 \h </w:instrText>
      </w:r>
      <w:r>
        <w:fldChar w:fldCharType="separate"/>
      </w:r>
      <w:r>
        <w:t>133</w:t>
      </w:r>
      <w:r>
        <w:fldChar w:fldCharType="end"/>
      </w:r>
    </w:p>
    <w:p w14:paraId="626DA0DC" w14:textId="2191C9BD" w:rsidR="00BC0293" w:rsidRDefault="00BC0293">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_Toc117496541 \h </w:instrText>
      </w:r>
      <w:r>
        <w:fldChar w:fldCharType="separate"/>
      </w:r>
      <w:r>
        <w:t>133</w:t>
      </w:r>
      <w:r>
        <w:fldChar w:fldCharType="end"/>
      </w:r>
    </w:p>
    <w:p w14:paraId="22C1113C" w14:textId="6EFA9223" w:rsidR="00BC0293" w:rsidRDefault="00BC0293">
      <w:pPr>
        <w:pStyle w:val="TOC3"/>
        <w:rPr>
          <w:rFonts w:asciiTheme="minorHAnsi" w:eastAsiaTheme="minorEastAsia" w:hAnsiTheme="minorHAnsi" w:cstheme="minorBidi"/>
          <w:sz w:val="22"/>
          <w:szCs w:val="22"/>
        </w:rPr>
      </w:pPr>
      <w:r>
        <w:rPr>
          <w:lang w:eastAsia="ja-JP"/>
        </w:rPr>
        <w:lastRenderedPageBreak/>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_Toc117496542 \h </w:instrText>
      </w:r>
      <w:r>
        <w:fldChar w:fldCharType="separate"/>
      </w:r>
      <w:r>
        <w:t>133</w:t>
      </w:r>
      <w:r>
        <w:fldChar w:fldCharType="end"/>
      </w:r>
    </w:p>
    <w:p w14:paraId="63BEE131" w14:textId="160AB4DD" w:rsidR="00BC0293" w:rsidRDefault="00BC0293">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_Toc117496543 \h </w:instrText>
      </w:r>
      <w:r>
        <w:fldChar w:fldCharType="separate"/>
      </w:r>
      <w:r>
        <w:t>134</w:t>
      </w:r>
      <w:r>
        <w:fldChar w:fldCharType="end"/>
      </w:r>
    </w:p>
    <w:p w14:paraId="2CD2100F" w14:textId="048C30A5" w:rsidR="00BC0293" w:rsidRDefault="00BC0293">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_Toc117496544 \h </w:instrText>
      </w:r>
      <w:r>
        <w:fldChar w:fldCharType="separate"/>
      </w:r>
      <w:r>
        <w:t>135</w:t>
      </w:r>
      <w:r>
        <w:fldChar w:fldCharType="end"/>
      </w:r>
    </w:p>
    <w:p w14:paraId="11BEE193" w14:textId="2063D11F" w:rsidR="00BC0293" w:rsidRDefault="00BC0293">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_Toc117496545 \h </w:instrText>
      </w:r>
      <w:r>
        <w:fldChar w:fldCharType="separate"/>
      </w:r>
      <w:r>
        <w:t>135</w:t>
      </w:r>
      <w:r>
        <w:fldChar w:fldCharType="end"/>
      </w:r>
    </w:p>
    <w:p w14:paraId="62E07AE0" w14:textId="2F029F66" w:rsidR="00BC0293" w:rsidRDefault="00BC0293">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_Toc117496546 \h </w:instrText>
      </w:r>
      <w:r>
        <w:fldChar w:fldCharType="separate"/>
      </w:r>
      <w:r>
        <w:t>135</w:t>
      </w:r>
      <w:r>
        <w:fldChar w:fldCharType="end"/>
      </w:r>
    </w:p>
    <w:p w14:paraId="58D6BF3C" w14:textId="2C5E223E" w:rsidR="00BC0293" w:rsidRDefault="00BC0293">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_Toc117496547 \h </w:instrText>
      </w:r>
      <w:r>
        <w:fldChar w:fldCharType="separate"/>
      </w:r>
      <w:r>
        <w:t>136</w:t>
      </w:r>
      <w:r>
        <w:fldChar w:fldCharType="end"/>
      </w:r>
    </w:p>
    <w:p w14:paraId="41735529" w14:textId="7D7DB9BA" w:rsidR="00BC0293" w:rsidRDefault="00BC0293">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_Toc117496548 \h </w:instrText>
      </w:r>
      <w:r>
        <w:fldChar w:fldCharType="separate"/>
      </w:r>
      <w:r>
        <w:t>136</w:t>
      </w:r>
      <w:r>
        <w:fldChar w:fldCharType="end"/>
      </w:r>
    </w:p>
    <w:p w14:paraId="0096E31C" w14:textId="635C4745" w:rsidR="00BC0293" w:rsidRDefault="00BC0293">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_Toc117496549 \h </w:instrText>
      </w:r>
      <w:r>
        <w:fldChar w:fldCharType="separate"/>
      </w:r>
      <w:r>
        <w:t>137</w:t>
      </w:r>
      <w:r>
        <w:fldChar w:fldCharType="end"/>
      </w:r>
    </w:p>
    <w:p w14:paraId="37935B26" w14:textId="14D3661B" w:rsidR="00BC0293" w:rsidRDefault="00BC0293">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_Toc117496550 \h </w:instrText>
      </w:r>
      <w:r>
        <w:fldChar w:fldCharType="separate"/>
      </w:r>
      <w:r>
        <w:t>137</w:t>
      </w:r>
      <w:r>
        <w:fldChar w:fldCharType="end"/>
      </w:r>
    </w:p>
    <w:p w14:paraId="2B1CA091" w14:textId="44C5DB77" w:rsidR="00BC0293" w:rsidRDefault="00BC0293">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_Toc117496551 \h </w:instrText>
      </w:r>
      <w:r>
        <w:fldChar w:fldCharType="separate"/>
      </w:r>
      <w:r>
        <w:t>137</w:t>
      </w:r>
      <w:r>
        <w:fldChar w:fldCharType="end"/>
      </w:r>
    </w:p>
    <w:p w14:paraId="04489EDD" w14:textId="6345E23A" w:rsidR="00BC0293" w:rsidRDefault="00BC0293">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_Toc117496552 \h </w:instrText>
      </w:r>
      <w:r>
        <w:fldChar w:fldCharType="separate"/>
      </w:r>
      <w:r>
        <w:t>137</w:t>
      </w:r>
      <w:r>
        <w:fldChar w:fldCharType="end"/>
      </w:r>
    </w:p>
    <w:p w14:paraId="710342FF" w14:textId="41C644A2" w:rsidR="00BC0293" w:rsidRDefault="00BC0293">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_Toc117496553 \h </w:instrText>
      </w:r>
      <w:r>
        <w:fldChar w:fldCharType="separate"/>
      </w:r>
      <w:r>
        <w:t>137</w:t>
      </w:r>
      <w:r>
        <w:fldChar w:fldCharType="end"/>
      </w:r>
    </w:p>
    <w:p w14:paraId="252E321D" w14:textId="14406AF1" w:rsidR="00BC0293" w:rsidRDefault="00BC0293">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_Toc117496554 \h </w:instrText>
      </w:r>
      <w:r>
        <w:fldChar w:fldCharType="separate"/>
      </w:r>
      <w:r>
        <w:t>137</w:t>
      </w:r>
      <w:r>
        <w:fldChar w:fldCharType="end"/>
      </w:r>
    </w:p>
    <w:p w14:paraId="78455793" w14:textId="6C1D3D3D" w:rsidR="00BC0293" w:rsidRDefault="00BC0293">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_Toc117496555 \h </w:instrText>
      </w:r>
      <w:r>
        <w:fldChar w:fldCharType="separate"/>
      </w:r>
      <w:r>
        <w:t>138</w:t>
      </w:r>
      <w:r>
        <w:fldChar w:fldCharType="end"/>
      </w:r>
    </w:p>
    <w:p w14:paraId="173DA8D4" w14:textId="50470702" w:rsidR="00BC0293" w:rsidRDefault="00BC0293">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_Toc117496556 \h </w:instrText>
      </w:r>
      <w:r>
        <w:fldChar w:fldCharType="separate"/>
      </w:r>
      <w:r>
        <w:t>138</w:t>
      </w:r>
      <w:r>
        <w:fldChar w:fldCharType="end"/>
      </w:r>
    </w:p>
    <w:p w14:paraId="33827B66" w14:textId="4983B7F0" w:rsidR="00BC0293" w:rsidRDefault="00BC0293">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_Toc117496557 \h </w:instrText>
      </w:r>
      <w:r>
        <w:fldChar w:fldCharType="separate"/>
      </w:r>
      <w:r>
        <w:t>139</w:t>
      </w:r>
      <w:r>
        <w:fldChar w:fldCharType="end"/>
      </w:r>
    </w:p>
    <w:p w14:paraId="2FC4BC3E" w14:textId="1DAB946C" w:rsidR="00BC0293" w:rsidRDefault="00BC0293">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_Toc117496558 \h </w:instrText>
      </w:r>
      <w:r>
        <w:fldChar w:fldCharType="separate"/>
      </w:r>
      <w:r>
        <w:t>139</w:t>
      </w:r>
      <w:r>
        <w:fldChar w:fldCharType="end"/>
      </w:r>
    </w:p>
    <w:p w14:paraId="2976553D" w14:textId="252689F6" w:rsidR="00BC0293" w:rsidRDefault="00BC0293">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_Toc117496559 \h </w:instrText>
      </w:r>
      <w:r>
        <w:fldChar w:fldCharType="separate"/>
      </w:r>
      <w:r>
        <w:t>140</w:t>
      </w:r>
      <w:r>
        <w:fldChar w:fldCharType="end"/>
      </w:r>
    </w:p>
    <w:p w14:paraId="3BB0E046" w14:textId="054FB95F" w:rsidR="00BC0293" w:rsidRDefault="00BC0293">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_Toc117496560 \h </w:instrText>
      </w:r>
      <w:r>
        <w:fldChar w:fldCharType="separate"/>
      </w:r>
      <w:r>
        <w:t>140</w:t>
      </w:r>
      <w:r>
        <w:fldChar w:fldCharType="end"/>
      </w:r>
    </w:p>
    <w:p w14:paraId="0B98B27A" w14:textId="072A38EF" w:rsidR="00BC0293" w:rsidRDefault="00BC0293">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_Toc117496561 \h </w:instrText>
      </w:r>
      <w:r>
        <w:fldChar w:fldCharType="separate"/>
      </w:r>
      <w:r>
        <w:t>140</w:t>
      </w:r>
      <w:r>
        <w:fldChar w:fldCharType="end"/>
      </w:r>
    </w:p>
    <w:p w14:paraId="7C03AC03" w14:textId="7E62CFBE" w:rsidR="00BC0293" w:rsidRDefault="00BC0293">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_Toc117496562 \h </w:instrText>
      </w:r>
      <w:r>
        <w:fldChar w:fldCharType="separate"/>
      </w:r>
      <w:r>
        <w:t>140</w:t>
      </w:r>
      <w:r>
        <w:fldChar w:fldCharType="end"/>
      </w:r>
    </w:p>
    <w:p w14:paraId="33EAEA0C" w14:textId="2514D3CD" w:rsidR="00BC0293" w:rsidRDefault="00BC0293">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_Toc117496563 \h </w:instrText>
      </w:r>
      <w:r>
        <w:fldChar w:fldCharType="separate"/>
      </w:r>
      <w:r>
        <w:t>142</w:t>
      </w:r>
      <w:r>
        <w:fldChar w:fldCharType="end"/>
      </w:r>
    </w:p>
    <w:p w14:paraId="5621AB0B" w14:textId="4A867093" w:rsidR="00BC0293" w:rsidRDefault="00BC0293">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_Toc117496564 \h </w:instrText>
      </w:r>
      <w:r>
        <w:fldChar w:fldCharType="separate"/>
      </w:r>
      <w:r>
        <w:t>142</w:t>
      </w:r>
      <w:r>
        <w:fldChar w:fldCharType="end"/>
      </w:r>
    </w:p>
    <w:p w14:paraId="64ABB948" w14:textId="11074B0D" w:rsidR="00BC0293" w:rsidRDefault="00BC0293">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_Toc117496565 \h </w:instrText>
      </w:r>
      <w:r>
        <w:fldChar w:fldCharType="separate"/>
      </w:r>
      <w:r>
        <w:t>142</w:t>
      </w:r>
      <w:r>
        <w:fldChar w:fldCharType="end"/>
      </w:r>
    </w:p>
    <w:p w14:paraId="2AEFFBC3" w14:textId="70372449" w:rsidR="00BC0293" w:rsidRDefault="00BC0293">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_Toc117496566 \h </w:instrText>
      </w:r>
      <w:r>
        <w:fldChar w:fldCharType="separate"/>
      </w:r>
      <w:r>
        <w:t>142</w:t>
      </w:r>
      <w:r>
        <w:fldChar w:fldCharType="end"/>
      </w:r>
    </w:p>
    <w:p w14:paraId="539A444D" w14:textId="39BE6AF3" w:rsidR="00BC0293" w:rsidRDefault="00BC0293">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_Toc117496567 \h </w:instrText>
      </w:r>
      <w:r>
        <w:fldChar w:fldCharType="separate"/>
      </w:r>
      <w:r>
        <w:t>143</w:t>
      </w:r>
      <w:r>
        <w:fldChar w:fldCharType="end"/>
      </w:r>
    </w:p>
    <w:p w14:paraId="603B1D5B" w14:textId="7B919685" w:rsidR="00BC0293" w:rsidRDefault="00BC0293">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_Toc117496568 \h </w:instrText>
      </w:r>
      <w:r>
        <w:fldChar w:fldCharType="separate"/>
      </w:r>
      <w:r>
        <w:t>143</w:t>
      </w:r>
      <w:r>
        <w:fldChar w:fldCharType="end"/>
      </w:r>
    </w:p>
    <w:p w14:paraId="56E20EAA" w14:textId="53B24377" w:rsidR="00BC0293" w:rsidRDefault="00BC0293">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_Toc117496569 \h </w:instrText>
      </w:r>
      <w:r>
        <w:fldChar w:fldCharType="separate"/>
      </w:r>
      <w:r>
        <w:t>144</w:t>
      </w:r>
      <w:r>
        <w:fldChar w:fldCharType="end"/>
      </w:r>
    </w:p>
    <w:p w14:paraId="39596B19" w14:textId="69B1D51C" w:rsidR="00BC0293" w:rsidRDefault="00BC0293">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_Toc117496570 \h </w:instrText>
      </w:r>
      <w:r>
        <w:fldChar w:fldCharType="separate"/>
      </w:r>
      <w:r>
        <w:t>144</w:t>
      </w:r>
      <w:r>
        <w:fldChar w:fldCharType="end"/>
      </w:r>
    </w:p>
    <w:p w14:paraId="366E61AB" w14:textId="0F3ED0AB" w:rsidR="00BC0293" w:rsidRDefault="00BC0293">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_Toc117496571 \h </w:instrText>
      </w:r>
      <w:r>
        <w:fldChar w:fldCharType="separate"/>
      </w:r>
      <w:r>
        <w:t>145</w:t>
      </w:r>
      <w:r>
        <w:fldChar w:fldCharType="end"/>
      </w:r>
    </w:p>
    <w:p w14:paraId="43A5B0D1" w14:textId="42A10B39" w:rsidR="00BC0293" w:rsidRDefault="00BC0293">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_Toc117496572 \h </w:instrText>
      </w:r>
      <w:r>
        <w:fldChar w:fldCharType="separate"/>
      </w:r>
      <w:r>
        <w:t>145</w:t>
      </w:r>
      <w:r>
        <w:fldChar w:fldCharType="end"/>
      </w:r>
    </w:p>
    <w:p w14:paraId="467D17A5" w14:textId="4E7782B6" w:rsidR="00BC0293" w:rsidRDefault="00BC0293">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_Toc117496573 \h </w:instrText>
      </w:r>
      <w:r>
        <w:fldChar w:fldCharType="separate"/>
      </w:r>
      <w:r>
        <w:t>145</w:t>
      </w:r>
      <w:r>
        <w:fldChar w:fldCharType="end"/>
      </w:r>
    </w:p>
    <w:p w14:paraId="4800E6FD" w14:textId="2DB7B6CD" w:rsidR="00BC0293" w:rsidRDefault="00BC0293">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_Toc117496574 \h </w:instrText>
      </w:r>
      <w:r>
        <w:fldChar w:fldCharType="separate"/>
      </w:r>
      <w:r>
        <w:t>146</w:t>
      </w:r>
      <w:r>
        <w:fldChar w:fldCharType="end"/>
      </w:r>
    </w:p>
    <w:p w14:paraId="65AA4DC7" w14:textId="55643485" w:rsidR="00BC0293" w:rsidRDefault="00BC0293">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_Toc117496575 \h </w:instrText>
      </w:r>
      <w:r>
        <w:fldChar w:fldCharType="separate"/>
      </w:r>
      <w:r>
        <w:t>147</w:t>
      </w:r>
      <w:r>
        <w:fldChar w:fldCharType="end"/>
      </w:r>
    </w:p>
    <w:p w14:paraId="5176AB46" w14:textId="64B4F6E6" w:rsidR="00BC0293" w:rsidRDefault="00BC0293">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_Toc117496576 \h </w:instrText>
      </w:r>
      <w:r>
        <w:fldChar w:fldCharType="separate"/>
      </w:r>
      <w:r>
        <w:t>147</w:t>
      </w:r>
      <w:r>
        <w:fldChar w:fldCharType="end"/>
      </w:r>
    </w:p>
    <w:p w14:paraId="5095906B" w14:textId="65602331" w:rsidR="00BC0293" w:rsidRDefault="00BC0293">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_Toc117496577 \h </w:instrText>
      </w:r>
      <w:r>
        <w:fldChar w:fldCharType="separate"/>
      </w:r>
      <w:r>
        <w:t>147</w:t>
      </w:r>
      <w:r>
        <w:fldChar w:fldCharType="end"/>
      </w:r>
    </w:p>
    <w:p w14:paraId="14D2399B" w14:textId="1E179799" w:rsidR="00BC0293" w:rsidRDefault="00BC0293">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_Toc117496578 \h </w:instrText>
      </w:r>
      <w:r>
        <w:fldChar w:fldCharType="separate"/>
      </w:r>
      <w:r>
        <w:t>148</w:t>
      </w:r>
      <w:r>
        <w:fldChar w:fldCharType="end"/>
      </w:r>
    </w:p>
    <w:p w14:paraId="5FF8B5E4" w14:textId="4D95705F" w:rsidR="00BC0293" w:rsidRDefault="00BC0293">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_Toc117496579 \h </w:instrText>
      </w:r>
      <w:r>
        <w:fldChar w:fldCharType="separate"/>
      </w:r>
      <w:r>
        <w:t>148</w:t>
      </w:r>
      <w:r>
        <w:fldChar w:fldCharType="end"/>
      </w:r>
    </w:p>
    <w:p w14:paraId="6366C9B6" w14:textId="6711141F" w:rsidR="00BC0293" w:rsidRDefault="00BC0293">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_Toc117496580 \h </w:instrText>
      </w:r>
      <w:r>
        <w:fldChar w:fldCharType="separate"/>
      </w:r>
      <w:r>
        <w:t>148</w:t>
      </w:r>
      <w:r>
        <w:fldChar w:fldCharType="end"/>
      </w:r>
    </w:p>
    <w:p w14:paraId="79553BCE" w14:textId="789D431A" w:rsidR="00BC0293" w:rsidRDefault="00BC0293">
      <w:pPr>
        <w:pStyle w:val="TOC4"/>
        <w:rPr>
          <w:rFonts w:asciiTheme="minorHAnsi" w:eastAsiaTheme="minorEastAsia" w:hAnsiTheme="minorHAnsi" w:cstheme="minorBidi"/>
          <w:sz w:val="22"/>
          <w:szCs w:val="22"/>
        </w:rPr>
      </w:pPr>
      <w:r>
        <w:t>6.</w:t>
      </w:r>
      <w:r>
        <w:rPr>
          <w:lang w:eastAsia="zh-CN"/>
        </w:rPr>
        <w:t>34</w:t>
      </w:r>
      <w:r>
        <w:t>.3.</w:t>
      </w:r>
      <w:r w:rsidRPr="00232103">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_Toc117496581 \h </w:instrText>
      </w:r>
      <w:r>
        <w:fldChar w:fldCharType="separate"/>
      </w:r>
      <w:r>
        <w:t>149</w:t>
      </w:r>
      <w:r>
        <w:fldChar w:fldCharType="end"/>
      </w:r>
    </w:p>
    <w:p w14:paraId="55E4553B" w14:textId="04D9D472" w:rsidR="00BC0293" w:rsidRDefault="00BC0293">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_Toc117496582 \h </w:instrText>
      </w:r>
      <w:r>
        <w:fldChar w:fldCharType="separate"/>
      </w:r>
      <w:r>
        <w:t>150</w:t>
      </w:r>
      <w:r>
        <w:fldChar w:fldCharType="end"/>
      </w:r>
    </w:p>
    <w:p w14:paraId="33A69AF7" w14:textId="19362653" w:rsidR="00BC0293" w:rsidRDefault="00BC0293">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_Toc117496583 \h </w:instrText>
      </w:r>
      <w:r>
        <w:fldChar w:fldCharType="separate"/>
      </w:r>
      <w:r>
        <w:t>152</w:t>
      </w:r>
      <w:r>
        <w:fldChar w:fldCharType="end"/>
      </w:r>
    </w:p>
    <w:p w14:paraId="1993CA1A" w14:textId="0B399470" w:rsidR="00BC0293" w:rsidRDefault="00BC0293">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_Toc117496584 \h </w:instrText>
      </w:r>
      <w:r>
        <w:fldChar w:fldCharType="separate"/>
      </w:r>
      <w:r>
        <w:t>152</w:t>
      </w:r>
      <w:r>
        <w:fldChar w:fldCharType="end"/>
      </w:r>
    </w:p>
    <w:p w14:paraId="55BD0F27" w14:textId="50E08280" w:rsidR="00BC0293" w:rsidRDefault="00BC0293">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_Toc117496585 \h </w:instrText>
      </w:r>
      <w:r>
        <w:fldChar w:fldCharType="separate"/>
      </w:r>
      <w:r>
        <w:t>152</w:t>
      </w:r>
      <w:r>
        <w:fldChar w:fldCharType="end"/>
      </w:r>
    </w:p>
    <w:p w14:paraId="50FB1E7D" w14:textId="0CBB2E6E" w:rsidR="00BC0293" w:rsidRDefault="00BC0293">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_Toc117496586 \h </w:instrText>
      </w:r>
      <w:r>
        <w:fldChar w:fldCharType="separate"/>
      </w:r>
      <w:r>
        <w:t>152</w:t>
      </w:r>
      <w:r>
        <w:fldChar w:fldCharType="end"/>
      </w:r>
    </w:p>
    <w:p w14:paraId="4CCD7AA6" w14:textId="635045ED" w:rsidR="00BC0293" w:rsidRDefault="00BC0293">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_Toc117496587 \h </w:instrText>
      </w:r>
      <w:r>
        <w:fldChar w:fldCharType="separate"/>
      </w:r>
      <w:r>
        <w:t>153</w:t>
      </w:r>
      <w:r>
        <w:fldChar w:fldCharType="end"/>
      </w:r>
    </w:p>
    <w:p w14:paraId="01E718F6" w14:textId="447E86E8" w:rsidR="00BC0293" w:rsidRDefault="00BC0293">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_Toc117496588 \h </w:instrText>
      </w:r>
      <w:r>
        <w:fldChar w:fldCharType="separate"/>
      </w:r>
      <w:r>
        <w:t>154</w:t>
      </w:r>
      <w:r>
        <w:fldChar w:fldCharType="end"/>
      </w:r>
    </w:p>
    <w:p w14:paraId="19B54300" w14:textId="7B4C650F" w:rsidR="00BC0293" w:rsidRDefault="00BC0293">
      <w:pPr>
        <w:pStyle w:val="TOC2"/>
        <w:rPr>
          <w:rFonts w:asciiTheme="minorHAnsi" w:eastAsiaTheme="minorEastAsia" w:hAnsiTheme="minorHAnsi" w:cstheme="minorBidi"/>
          <w:sz w:val="22"/>
          <w:szCs w:val="22"/>
        </w:rPr>
      </w:pPr>
      <w:r>
        <w:t>6.</w:t>
      </w:r>
      <w:r w:rsidRPr="00232103">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232103">
        <w:rPr>
          <w:rFonts w:eastAsia="DengXian"/>
          <w:lang w:eastAsia="zh-CN"/>
        </w:rPr>
        <w:t>6</w:t>
      </w:r>
      <w:r>
        <w:t xml:space="preserve">: </w:t>
      </w:r>
      <w:r w:rsidRPr="00232103">
        <w:rPr>
          <w:rFonts w:eastAsia="DengXian"/>
          <w:lang w:eastAsia="zh-CN"/>
        </w:rPr>
        <w:t>H</w:t>
      </w:r>
      <w:r>
        <w:t>andling multiple QoS flows of one UE together</w:t>
      </w:r>
      <w:r>
        <w:tab/>
      </w:r>
      <w:r>
        <w:fldChar w:fldCharType="begin" w:fldLock="1"/>
      </w:r>
      <w:r>
        <w:instrText xml:space="preserve"> PAGEREF _Toc117496589 \h </w:instrText>
      </w:r>
      <w:r>
        <w:fldChar w:fldCharType="separate"/>
      </w:r>
      <w:r>
        <w:t>154</w:t>
      </w:r>
      <w:r>
        <w:fldChar w:fldCharType="end"/>
      </w:r>
    </w:p>
    <w:p w14:paraId="59D8223B" w14:textId="4CA199E7" w:rsidR="00BC0293" w:rsidRDefault="00BC0293">
      <w:pPr>
        <w:pStyle w:val="TOC3"/>
        <w:rPr>
          <w:rFonts w:asciiTheme="minorHAnsi" w:eastAsiaTheme="minorEastAsia" w:hAnsiTheme="minorHAnsi" w:cstheme="minorBidi"/>
          <w:sz w:val="22"/>
          <w:szCs w:val="22"/>
        </w:rPr>
      </w:pPr>
      <w:r>
        <w:t>6.</w:t>
      </w:r>
      <w:r w:rsidRPr="00232103">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_Toc117496590 \h </w:instrText>
      </w:r>
      <w:r>
        <w:fldChar w:fldCharType="separate"/>
      </w:r>
      <w:r>
        <w:t>154</w:t>
      </w:r>
      <w:r>
        <w:fldChar w:fldCharType="end"/>
      </w:r>
    </w:p>
    <w:p w14:paraId="53A609FF" w14:textId="03CB0A0A" w:rsidR="00BC0293" w:rsidRDefault="00BC0293">
      <w:pPr>
        <w:pStyle w:val="TOC3"/>
        <w:rPr>
          <w:rFonts w:asciiTheme="minorHAnsi" w:eastAsiaTheme="minorEastAsia" w:hAnsiTheme="minorHAnsi" w:cstheme="minorBidi"/>
          <w:sz w:val="22"/>
          <w:szCs w:val="22"/>
        </w:rPr>
      </w:pPr>
      <w:r>
        <w:t>6.</w:t>
      </w:r>
      <w:r w:rsidRPr="00232103">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_Toc117496591 \h </w:instrText>
      </w:r>
      <w:r>
        <w:fldChar w:fldCharType="separate"/>
      </w:r>
      <w:r>
        <w:t>154</w:t>
      </w:r>
      <w:r>
        <w:fldChar w:fldCharType="end"/>
      </w:r>
    </w:p>
    <w:p w14:paraId="23DA704D" w14:textId="76D17109" w:rsidR="00BC0293" w:rsidRDefault="00BC0293">
      <w:pPr>
        <w:pStyle w:val="TOC3"/>
        <w:rPr>
          <w:rFonts w:asciiTheme="minorHAnsi" w:eastAsiaTheme="minorEastAsia" w:hAnsiTheme="minorHAnsi" w:cstheme="minorBidi"/>
          <w:sz w:val="22"/>
          <w:szCs w:val="22"/>
        </w:rPr>
      </w:pPr>
      <w:r>
        <w:t>6.</w:t>
      </w:r>
      <w:r w:rsidRPr="00232103">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_Toc117496592 \h </w:instrText>
      </w:r>
      <w:r>
        <w:fldChar w:fldCharType="separate"/>
      </w:r>
      <w:r>
        <w:t>155</w:t>
      </w:r>
      <w:r>
        <w:fldChar w:fldCharType="end"/>
      </w:r>
    </w:p>
    <w:p w14:paraId="0E130CB2" w14:textId="6BB6038F" w:rsidR="00BC0293" w:rsidRDefault="00BC0293">
      <w:pPr>
        <w:pStyle w:val="TOC4"/>
        <w:rPr>
          <w:rFonts w:asciiTheme="minorHAnsi" w:eastAsiaTheme="minorEastAsia" w:hAnsiTheme="minorHAnsi" w:cstheme="minorBidi"/>
          <w:sz w:val="22"/>
          <w:szCs w:val="22"/>
        </w:rPr>
      </w:pPr>
      <w:r>
        <w:t>6.</w:t>
      </w:r>
      <w:r w:rsidRPr="00232103">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_Toc117496593 \h </w:instrText>
      </w:r>
      <w:r>
        <w:fldChar w:fldCharType="separate"/>
      </w:r>
      <w:r>
        <w:t>155</w:t>
      </w:r>
      <w:r>
        <w:fldChar w:fldCharType="end"/>
      </w:r>
    </w:p>
    <w:p w14:paraId="0BDAD086" w14:textId="0CEBE662" w:rsidR="00BC0293" w:rsidRDefault="00BC0293">
      <w:pPr>
        <w:pStyle w:val="TOC3"/>
        <w:rPr>
          <w:rFonts w:asciiTheme="minorHAnsi" w:eastAsiaTheme="minorEastAsia" w:hAnsiTheme="minorHAnsi" w:cstheme="minorBidi"/>
          <w:sz w:val="22"/>
          <w:szCs w:val="22"/>
        </w:rPr>
      </w:pPr>
      <w:r>
        <w:t>6.</w:t>
      </w:r>
      <w:r w:rsidRPr="00232103">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_Toc117496594 \h </w:instrText>
      </w:r>
      <w:r>
        <w:fldChar w:fldCharType="separate"/>
      </w:r>
      <w:r>
        <w:t>156</w:t>
      </w:r>
      <w:r>
        <w:fldChar w:fldCharType="end"/>
      </w:r>
    </w:p>
    <w:p w14:paraId="647E5F92" w14:textId="6BB553B5" w:rsidR="00BC0293" w:rsidRDefault="00BC0293">
      <w:pPr>
        <w:pStyle w:val="TOC2"/>
        <w:rPr>
          <w:rFonts w:asciiTheme="minorHAnsi" w:eastAsiaTheme="minorEastAsia" w:hAnsiTheme="minorHAnsi" w:cstheme="minorBidi"/>
          <w:sz w:val="22"/>
          <w:szCs w:val="22"/>
        </w:rPr>
      </w:pPr>
      <w:r>
        <w:t>6.</w:t>
      </w:r>
      <w:r w:rsidRPr="00232103">
        <w:rPr>
          <w:rFonts w:eastAsia="DengXian"/>
          <w:lang w:eastAsia="zh-CN"/>
        </w:rPr>
        <w:t>37</w:t>
      </w:r>
      <w:r>
        <w:rPr>
          <w:rFonts w:asciiTheme="minorHAnsi" w:eastAsiaTheme="minorEastAsia" w:hAnsiTheme="minorHAnsi" w:cstheme="minorBidi"/>
          <w:sz w:val="22"/>
          <w:szCs w:val="22"/>
        </w:rPr>
        <w:tab/>
      </w:r>
      <w:r>
        <w:t>Solution</w:t>
      </w:r>
      <w:r w:rsidRPr="00232103">
        <w:rPr>
          <w:rFonts w:eastAsia="DengXian"/>
          <w:lang w:eastAsia="zh-CN"/>
        </w:rPr>
        <w:t>#37</w:t>
      </w:r>
      <w:r>
        <w:t xml:space="preserve"> : Policy coordination for multiple UEs in multiple PCFs</w:t>
      </w:r>
      <w:r>
        <w:tab/>
      </w:r>
      <w:r>
        <w:fldChar w:fldCharType="begin" w:fldLock="1"/>
      </w:r>
      <w:r>
        <w:instrText xml:space="preserve"> PAGEREF _Toc117496595 \h </w:instrText>
      </w:r>
      <w:r>
        <w:fldChar w:fldCharType="separate"/>
      </w:r>
      <w:r>
        <w:t>156</w:t>
      </w:r>
      <w:r>
        <w:fldChar w:fldCharType="end"/>
      </w:r>
    </w:p>
    <w:p w14:paraId="5F255B66" w14:textId="68286391" w:rsidR="00BC0293" w:rsidRDefault="00BC0293">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_Toc117496596 \h </w:instrText>
      </w:r>
      <w:r>
        <w:fldChar w:fldCharType="separate"/>
      </w:r>
      <w:r>
        <w:t>156</w:t>
      </w:r>
      <w:r>
        <w:fldChar w:fldCharType="end"/>
      </w:r>
    </w:p>
    <w:p w14:paraId="37303F75" w14:textId="0D2AE3FF" w:rsidR="00BC0293" w:rsidRDefault="00BC0293">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_Toc117496597 \h </w:instrText>
      </w:r>
      <w:r>
        <w:fldChar w:fldCharType="separate"/>
      </w:r>
      <w:r>
        <w:t>157</w:t>
      </w:r>
      <w:r>
        <w:fldChar w:fldCharType="end"/>
      </w:r>
    </w:p>
    <w:p w14:paraId="50FF3874" w14:textId="174CA1D3" w:rsidR="00BC0293" w:rsidRDefault="00BC0293">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_Toc117496598 \h </w:instrText>
      </w:r>
      <w:r>
        <w:fldChar w:fldCharType="separate"/>
      </w:r>
      <w:r>
        <w:t>157</w:t>
      </w:r>
      <w:r>
        <w:fldChar w:fldCharType="end"/>
      </w:r>
    </w:p>
    <w:p w14:paraId="6A25A8E2" w14:textId="15DEC2C1" w:rsidR="00BC0293" w:rsidRDefault="00BC0293">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_Toc117496599 \h </w:instrText>
      </w:r>
      <w:r>
        <w:fldChar w:fldCharType="separate"/>
      </w:r>
      <w:r>
        <w:t>157</w:t>
      </w:r>
      <w:r>
        <w:fldChar w:fldCharType="end"/>
      </w:r>
    </w:p>
    <w:p w14:paraId="41CCD1C6" w14:textId="5525411D" w:rsidR="00BC0293" w:rsidRDefault="00BC0293">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_Toc117496600 \h </w:instrText>
      </w:r>
      <w:r>
        <w:fldChar w:fldCharType="separate"/>
      </w:r>
      <w:r>
        <w:t>158</w:t>
      </w:r>
      <w:r>
        <w:fldChar w:fldCharType="end"/>
      </w:r>
    </w:p>
    <w:p w14:paraId="69987371" w14:textId="0D903A92" w:rsidR="00BC0293" w:rsidRDefault="00BC0293">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_Toc117496601 \h </w:instrText>
      </w:r>
      <w:r>
        <w:fldChar w:fldCharType="separate"/>
      </w:r>
      <w:r>
        <w:t>159</w:t>
      </w:r>
      <w:r>
        <w:fldChar w:fldCharType="end"/>
      </w:r>
    </w:p>
    <w:p w14:paraId="1891A014" w14:textId="534FC21A" w:rsidR="00BC0293" w:rsidRDefault="00BC0293">
      <w:pPr>
        <w:pStyle w:val="TOC2"/>
        <w:rPr>
          <w:rFonts w:asciiTheme="minorHAnsi" w:eastAsiaTheme="minorEastAsia" w:hAnsiTheme="minorHAnsi" w:cstheme="minorBidi"/>
          <w:sz w:val="22"/>
          <w:szCs w:val="22"/>
        </w:rPr>
      </w:pPr>
      <w:r w:rsidRPr="00232103">
        <w:rPr>
          <w:rFonts w:eastAsia="DengXian"/>
          <w:lang w:eastAsia="zh-CN"/>
        </w:rPr>
        <w:t>6.38</w:t>
      </w:r>
      <w:r>
        <w:rPr>
          <w:rFonts w:asciiTheme="minorHAnsi" w:eastAsiaTheme="minorEastAsia" w:hAnsiTheme="minorHAnsi" w:cstheme="minorBidi"/>
          <w:sz w:val="22"/>
          <w:szCs w:val="22"/>
        </w:rPr>
        <w:tab/>
      </w:r>
      <w:r w:rsidRPr="00232103">
        <w:rPr>
          <w:rFonts w:eastAsia="DengXian"/>
          <w:lang w:eastAsia="zh-CN"/>
        </w:rPr>
        <w:t>Solution #38: Flow Association Using a Coordination Identifier</w:t>
      </w:r>
      <w:r>
        <w:tab/>
      </w:r>
      <w:r>
        <w:fldChar w:fldCharType="begin" w:fldLock="1"/>
      </w:r>
      <w:r>
        <w:instrText xml:space="preserve"> PAGEREF _Toc117496602 \h </w:instrText>
      </w:r>
      <w:r>
        <w:fldChar w:fldCharType="separate"/>
      </w:r>
      <w:r>
        <w:t>159</w:t>
      </w:r>
      <w:r>
        <w:fldChar w:fldCharType="end"/>
      </w:r>
    </w:p>
    <w:p w14:paraId="25B6D391" w14:textId="52300A71" w:rsidR="00BC0293" w:rsidRDefault="00BC0293">
      <w:pPr>
        <w:pStyle w:val="TOC3"/>
        <w:rPr>
          <w:rFonts w:asciiTheme="minorHAnsi" w:eastAsiaTheme="minorEastAsia" w:hAnsiTheme="minorHAnsi" w:cstheme="minorBidi"/>
          <w:sz w:val="22"/>
          <w:szCs w:val="22"/>
        </w:rPr>
      </w:pPr>
      <w:r w:rsidRPr="00232103">
        <w:rPr>
          <w:rFonts w:eastAsia="DengXian"/>
          <w:lang w:eastAsia="zh-CN"/>
        </w:rPr>
        <w:t>6.38.1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_Toc117496603 \h </w:instrText>
      </w:r>
      <w:r>
        <w:fldChar w:fldCharType="separate"/>
      </w:r>
      <w:r>
        <w:t>159</w:t>
      </w:r>
      <w:r>
        <w:fldChar w:fldCharType="end"/>
      </w:r>
    </w:p>
    <w:p w14:paraId="71DF3345" w14:textId="740931FA" w:rsidR="00BC0293" w:rsidRDefault="00BC0293">
      <w:pPr>
        <w:pStyle w:val="TOC3"/>
        <w:rPr>
          <w:rFonts w:asciiTheme="minorHAnsi" w:eastAsiaTheme="minorEastAsia" w:hAnsiTheme="minorHAnsi" w:cstheme="minorBidi"/>
          <w:sz w:val="22"/>
          <w:szCs w:val="22"/>
        </w:rPr>
      </w:pPr>
      <w:r w:rsidRPr="00232103">
        <w:rPr>
          <w:rFonts w:eastAsia="DengXian"/>
          <w:lang w:eastAsia="zh-CN"/>
        </w:rPr>
        <w:lastRenderedPageBreak/>
        <w:t>6.38.2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_Toc117496604 \h </w:instrText>
      </w:r>
      <w:r>
        <w:fldChar w:fldCharType="separate"/>
      </w:r>
      <w:r>
        <w:t>159</w:t>
      </w:r>
      <w:r>
        <w:fldChar w:fldCharType="end"/>
      </w:r>
    </w:p>
    <w:p w14:paraId="1ABED6DA" w14:textId="19B5C2C0" w:rsidR="00BC0293" w:rsidRDefault="00BC0293">
      <w:pPr>
        <w:pStyle w:val="TOC3"/>
        <w:rPr>
          <w:rFonts w:asciiTheme="minorHAnsi" w:eastAsiaTheme="minorEastAsia" w:hAnsiTheme="minorHAnsi" w:cstheme="minorBidi"/>
          <w:sz w:val="22"/>
          <w:szCs w:val="22"/>
        </w:rPr>
      </w:pPr>
      <w:r w:rsidRPr="00232103">
        <w:rPr>
          <w:rFonts w:eastAsia="DengXian"/>
          <w:lang w:eastAsia="zh-CN"/>
        </w:rPr>
        <w:t>6.38.3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_Toc117496605 \h </w:instrText>
      </w:r>
      <w:r>
        <w:fldChar w:fldCharType="separate"/>
      </w:r>
      <w:r>
        <w:t>160</w:t>
      </w:r>
      <w:r>
        <w:fldChar w:fldCharType="end"/>
      </w:r>
    </w:p>
    <w:p w14:paraId="26453B8B" w14:textId="04E37373" w:rsidR="00BC0293" w:rsidRDefault="00BC0293">
      <w:pPr>
        <w:pStyle w:val="TOC4"/>
        <w:rPr>
          <w:rFonts w:asciiTheme="minorHAnsi" w:eastAsiaTheme="minorEastAsia" w:hAnsiTheme="minorHAnsi" w:cstheme="minorBidi"/>
          <w:sz w:val="22"/>
          <w:szCs w:val="22"/>
        </w:rPr>
      </w:pPr>
      <w:r w:rsidRPr="00232103">
        <w:rPr>
          <w:rFonts w:eastAsia="DengXian"/>
          <w:lang w:eastAsia="zh-CN"/>
        </w:rPr>
        <w:t>6.38.3.1</w:t>
      </w:r>
      <w:r>
        <w:rPr>
          <w:rFonts w:asciiTheme="minorHAnsi" w:eastAsiaTheme="minorEastAsia" w:hAnsiTheme="minorHAnsi" w:cstheme="minorBidi"/>
          <w:sz w:val="22"/>
          <w:szCs w:val="22"/>
        </w:rPr>
        <w:tab/>
      </w:r>
      <w:r w:rsidRPr="00232103">
        <w:rPr>
          <w:rFonts w:eastAsia="DengXian"/>
          <w:lang w:eastAsia="zh-CN"/>
        </w:rPr>
        <w:t>Initiation of the Service by the 3rd Party Application</w:t>
      </w:r>
      <w:r>
        <w:tab/>
      </w:r>
      <w:r>
        <w:fldChar w:fldCharType="begin" w:fldLock="1"/>
      </w:r>
      <w:r>
        <w:instrText xml:space="preserve"> PAGEREF _Toc117496606 \h </w:instrText>
      </w:r>
      <w:r>
        <w:fldChar w:fldCharType="separate"/>
      </w:r>
      <w:r>
        <w:t>160</w:t>
      </w:r>
      <w:r>
        <w:fldChar w:fldCharType="end"/>
      </w:r>
    </w:p>
    <w:p w14:paraId="490A0EE0" w14:textId="21AC70E5" w:rsidR="00BC0293" w:rsidRDefault="00BC0293">
      <w:pPr>
        <w:pStyle w:val="TOC4"/>
        <w:rPr>
          <w:rFonts w:asciiTheme="minorHAnsi" w:eastAsiaTheme="minorEastAsia" w:hAnsiTheme="minorHAnsi" w:cstheme="minorBidi"/>
          <w:sz w:val="22"/>
          <w:szCs w:val="22"/>
        </w:rPr>
      </w:pPr>
      <w:r w:rsidRPr="00232103">
        <w:rPr>
          <w:rFonts w:eastAsia="DengXian"/>
          <w:lang w:eastAsia="zh-CN"/>
        </w:rPr>
        <w:t>6.38.3.2</w:t>
      </w:r>
      <w:r>
        <w:rPr>
          <w:rFonts w:asciiTheme="minorHAnsi" w:eastAsiaTheme="minorEastAsia" w:hAnsiTheme="minorHAnsi" w:cstheme="minorBidi"/>
          <w:sz w:val="22"/>
          <w:szCs w:val="22"/>
        </w:rPr>
        <w:tab/>
      </w:r>
      <w:r w:rsidRPr="00232103">
        <w:rPr>
          <w:rFonts w:eastAsia="DengXian"/>
          <w:lang w:eastAsia="zh-CN"/>
        </w:rPr>
        <w:t>Discovery of the Service by a UE Application</w:t>
      </w:r>
      <w:r>
        <w:tab/>
      </w:r>
      <w:r>
        <w:fldChar w:fldCharType="begin" w:fldLock="1"/>
      </w:r>
      <w:r>
        <w:instrText xml:space="preserve"> PAGEREF _Toc117496607 \h </w:instrText>
      </w:r>
      <w:r>
        <w:fldChar w:fldCharType="separate"/>
      </w:r>
      <w:r>
        <w:t>160</w:t>
      </w:r>
      <w:r>
        <w:fldChar w:fldCharType="end"/>
      </w:r>
    </w:p>
    <w:p w14:paraId="21E976E0" w14:textId="74715728" w:rsidR="00BC0293" w:rsidRDefault="00BC0293">
      <w:pPr>
        <w:pStyle w:val="TOC4"/>
        <w:rPr>
          <w:rFonts w:asciiTheme="minorHAnsi" w:eastAsiaTheme="minorEastAsia" w:hAnsiTheme="minorHAnsi" w:cstheme="minorBidi"/>
          <w:sz w:val="22"/>
          <w:szCs w:val="22"/>
        </w:rPr>
      </w:pPr>
      <w:r w:rsidRPr="00232103">
        <w:rPr>
          <w:rFonts w:eastAsia="DengXian"/>
          <w:lang w:eastAsia="zh-CN"/>
        </w:rPr>
        <w:t>6.38.3.3</w:t>
      </w:r>
      <w:r>
        <w:rPr>
          <w:rFonts w:asciiTheme="minorHAnsi" w:eastAsiaTheme="minorEastAsia" w:hAnsiTheme="minorHAnsi" w:cstheme="minorBidi"/>
          <w:sz w:val="22"/>
          <w:szCs w:val="22"/>
        </w:rPr>
        <w:tab/>
      </w:r>
      <w:r w:rsidRPr="00232103">
        <w:rPr>
          <w:rFonts w:eastAsia="DengXian"/>
          <w:lang w:eastAsia="zh-CN"/>
        </w:rPr>
        <w:t>Initiation of Service Traffic by a UE Application</w:t>
      </w:r>
      <w:r>
        <w:tab/>
      </w:r>
      <w:r>
        <w:fldChar w:fldCharType="begin" w:fldLock="1"/>
      </w:r>
      <w:r>
        <w:instrText xml:space="preserve"> PAGEREF _Toc117496608 \h </w:instrText>
      </w:r>
      <w:r>
        <w:fldChar w:fldCharType="separate"/>
      </w:r>
      <w:r>
        <w:t>161</w:t>
      </w:r>
      <w:r>
        <w:fldChar w:fldCharType="end"/>
      </w:r>
    </w:p>
    <w:p w14:paraId="14823E81" w14:textId="7ECE1434" w:rsidR="00BC0293" w:rsidRDefault="00BC0293">
      <w:pPr>
        <w:pStyle w:val="TOC3"/>
        <w:rPr>
          <w:rFonts w:asciiTheme="minorHAnsi" w:eastAsiaTheme="minorEastAsia" w:hAnsiTheme="minorHAnsi" w:cstheme="minorBidi"/>
          <w:sz w:val="22"/>
          <w:szCs w:val="22"/>
        </w:rPr>
      </w:pPr>
      <w:r w:rsidRPr="00232103">
        <w:rPr>
          <w:rFonts w:eastAsia="DengXian"/>
          <w:lang w:eastAsia="zh-CN"/>
        </w:rPr>
        <w:t>6.38.4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_Toc117496609 \h </w:instrText>
      </w:r>
      <w:r>
        <w:fldChar w:fldCharType="separate"/>
      </w:r>
      <w:r>
        <w:t>161</w:t>
      </w:r>
      <w:r>
        <w:fldChar w:fldCharType="end"/>
      </w:r>
    </w:p>
    <w:p w14:paraId="63A48725" w14:textId="6B398C80" w:rsidR="00BC0293" w:rsidRDefault="00BC0293">
      <w:pPr>
        <w:pStyle w:val="TOC2"/>
        <w:rPr>
          <w:rFonts w:asciiTheme="minorHAnsi" w:eastAsiaTheme="minorEastAsia" w:hAnsiTheme="minorHAnsi" w:cstheme="minorBidi"/>
          <w:sz w:val="22"/>
          <w:szCs w:val="22"/>
        </w:rPr>
      </w:pPr>
      <w:r w:rsidRPr="00232103">
        <w:rPr>
          <w:rFonts w:eastAsia="DengXian"/>
          <w:lang w:eastAsia="zh-CN"/>
        </w:rPr>
        <w:t>6.39</w:t>
      </w:r>
      <w:r>
        <w:rPr>
          <w:rFonts w:asciiTheme="minorHAnsi" w:eastAsiaTheme="minorEastAsia" w:hAnsiTheme="minorHAnsi" w:cstheme="minorBidi"/>
          <w:sz w:val="22"/>
          <w:szCs w:val="22"/>
        </w:rPr>
        <w:tab/>
      </w:r>
      <w:r w:rsidRPr="00232103">
        <w:rPr>
          <w:rFonts w:eastAsia="DengXian"/>
          <w:lang w:eastAsia="zh-CN"/>
        </w:rPr>
        <w:t>Solution #39: URSP enhancement for same PDU session selection of XRM service</w:t>
      </w:r>
      <w:r>
        <w:tab/>
      </w:r>
      <w:r>
        <w:fldChar w:fldCharType="begin" w:fldLock="1"/>
      </w:r>
      <w:r>
        <w:instrText xml:space="preserve"> PAGEREF _Toc117496610 \h </w:instrText>
      </w:r>
      <w:r>
        <w:fldChar w:fldCharType="separate"/>
      </w:r>
      <w:r>
        <w:t>162</w:t>
      </w:r>
      <w:r>
        <w:fldChar w:fldCharType="end"/>
      </w:r>
    </w:p>
    <w:p w14:paraId="39E17DB1" w14:textId="34C61091" w:rsidR="00BC0293" w:rsidRDefault="00BC0293">
      <w:pPr>
        <w:pStyle w:val="TOC3"/>
        <w:rPr>
          <w:rFonts w:asciiTheme="minorHAnsi" w:eastAsiaTheme="minorEastAsia" w:hAnsiTheme="minorHAnsi" w:cstheme="minorBidi"/>
          <w:sz w:val="22"/>
          <w:szCs w:val="22"/>
        </w:rPr>
      </w:pPr>
      <w:r w:rsidRPr="00232103">
        <w:rPr>
          <w:rFonts w:eastAsia="DengXian"/>
          <w:lang w:eastAsia="zh-CN"/>
        </w:rPr>
        <w:t>6.39.1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_Toc117496611 \h </w:instrText>
      </w:r>
      <w:r>
        <w:fldChar w:fldCharType="separate"/>
      </w:r>
      <w:r>
        <w:t>162</w:t>
      </w:r>
      <w:r>
        <w:fldChar w:fldCharType="end"/>
      </w:r>
    </w:p>
    <w:p w14:paraId="1A9FD4AE" w14:textId="325059F9" w:rsidR="00BC0293" w:rsidRDefault="00BC0293">
      <w:pPr>
        <w:pStyle w:val="TOC3"/>
        <w:rPr>
          <w:rFonts w:asciiTheme="minorHAnsi" w:eastAsiaTheme="minorEastAsia" w:hAnsiTheme="minorHAnsi" w:cstheme="minorBidi"/>
          <w:sz w:val="22"/>
          <w:szCs w:val="22"/>
        </w:rPr>
      </w:pPr>
      <w:r w:rsidRPr="00232103">
        <w:rPr>
          <w:rFonts w:eastAsia="DengXian"/>
          <w:lang w:eastAsia="zh-CN"/>
        </w:rPr>
        <w:t>6.39.2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_Toc117496612 \h </w:instrText>
      </w:r>
      <w:r>
        <w:fldChar w:fldCharType="separate"/>
      </w:r>
      <w:r>
        <w:t>162</w:t>
      </w:r>
      <w:r>
        <w:fldChar w:fldCharType="end"/>
      </w:r>
    </w:p>
    <w:p w14:paraId="00AEE7D7" w14:textId="3143F9D7" w:rsidR="00BC0293" w:rsidRDefault="00BC0293">
      <w:pPr>
        <w:pStyle w:val="TOC3"/>
        <w:rPr>
          <w:rFonts w:asciiTheme="minorHAnsi" w:eastAsiaTheme="minorEastAsia" w:hAnsiTheme="minorHAnsi" w:cstheme="minorBidi"/>
          <w:sz w:val="22"/>
          <w:szCs w:val="22"/>
        </w:rPr>
      </w:pPr>
      <w:r w:rsidRPr="00232103">
        <w:rPr>
          <w:rFonts w:eastAsia="DengXian"/>
          <w:lang w:eastAsia="zh-CN"/>
        </w:rPr>
        <w:t>6.39.3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_Toc117496613 \h </w:instrText>
      </w:r>
      <w:r>
        <w:fldChar w:fldCharType="separate"/>
      </w:r>
      <w:r>
        <w:t>162</w:t>
      </w:r>
      <w:r>
        <w:fldChar w:fldCharType="end"/>
      </w:r>
    </w:p>
    <w:p w14:paraId="5100C14D" w14:textId="3928AD4E" w:rsidR="00BC0293" w:rsidRDefault="00BC0293">
      <w:pPr>
        <w:pStyle w:val="TOC3"/>
        <w:rPr>
          <w:rFonts w:asciiTheme="minorHAnsi" w:eastAsiaTheme="minorEastAsia" w:hAnsiTheme="minorHAnsi" w:cstheme="minorBidi"/>
          <w:sz w:val="22"/>
          <w:szCs w:val="22"/>
        </w:rPr>
      </w:pPr>
      <w:r w:rsidRPr="00232103">
        <w:rPr>
          <w:rFonts w:eastAsia="DengXian"/>
          <w:lang w:eastAsia="zh-CN"/>
        </w:rPr>
        <w:t>6.39.4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_Toc117496614 \h </w:instrText>
      </w:r>
      <w:r>
        <w:fldChar w:fldCharType="separate"/>
      </w:r>
      <w:r>
        <w:t>162</w:t>
      </w:r>
      <w:r>
        <w:fldChar w:fldCharType="end"/>
      </w:r>
    </w:p>
    <w:p w14:paraId="25048888" w14:textId="6FB53358" w:rsidR="00BC0293" w:rsidRDefault="00BC0293">
      <w:pPr>
        <w:pStyle w:val="TOC2"/>
        <w:rPr>
          <w:rFonts w:asciiTheme="minorHAnsi" w:eastAsiaTheme="minorEastAsia" w:hAnsiTheme="minorHAnsi" w:cstheme="minorBidi"/>
          <w:sz w:val="22"/>
          <w:szCs w:val="22"/>
        </w:rPr>
      </w:pPr>
      <w:r w:rsidRPr="00232103">
        <w:rPr>
          <w:rFonts w:eastAsia="DengXian"/>
          <w:lang w:eastAsia="zh-CN"/>
        </w:rPr>
        <w:t>6.40</w:t>
      </w:r>
      <w:r>
        <w:rPr>
          <w:rFonts w:asciiTheme="minorHAnsi" w:eastAsiaTheme="minorEastAsia" w:hAnsiTheme="minorHAnsi" w:cstheme="minorBidi"/>
          <w:sz w:val="22"/>
          <w:szCs w:val="22"/>
        </w:rPr>
        <w:tab/>
      </w:r>
      <w:r w:rsidRPr="00232103">
        <w:rPr>
          <w:rFonts w:eastAsia="DengXian"/>
          <w:lang w:eastAsia="zh-CN"/>
        </w:rPr>
        <w:t>Solution #40: Application layer-based media synchronization</w:t>
      </w:r>
      <w:r>
        <w:tab/>
      </w:r>
      <w:r>
        <w:fldChar w:fldCharType="begin" w:fldLock="1"/>
      </w:r>
      <w:r>
        <w:instrText xml:space="preserve"> PAGEREF _Toc117496615 \h </w:instrText>
      </w:r>
      <w:r>
        <w:fldChar w:fldCharType="separate"/>
      </w:r>
      <w:r>
        <w:t>163</w:t>
      </w:r>
      <w:r>
        <w:fldChar w:fldCharType="end"/>
      </w:r>
    </w:p>
    <w:p w14:paraId="39F69B61" w14:textId="07E868F0" w:rsidR="00BC0293" w:rsidRDefault="00BC0293">
      <w:pPr>
        <w:pStyle w:val="TOC3"/>
        <w:rPr>
          <w:rFonts w:asciiTheme="minorHAnsi" w:eastAsiaTheme="minorEastAsia" w:hAnsiTheme="minorHAnsi" w:cstheme="minorBidi"/>
          <w:sz w:val="22"/>
          <w:szCs w:val="22"/>
        </w:rPr>
      </w:pPr>
      <w:r w:rsidRPr="00232103">
        <w:rPr>
          <w:rFonts w:eastAsia="DengXian"/>
          <w:lang w:eastAsia="zh-CN"/>
        </w:rPr>
        <w:t>6.40.1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_Toc117496616 \h </w:instrText>
      </w:r>
      <w:r>
        <w:fldChar w:fldCharType="separate"/>
      </w:r>
      <w:r>
        <w:t>163</w:t>
      </w:r>
      <w:r>
        <w:fldChar w:fldCharType="end"/>
      </w:r>
    </w:p>
    <w:p w14:paraId="44B3A723" w14:textId="75DBC2BE" w:rsidR="00BC0293" w:rsidRDefault="00BC0293">
      <w:pPr>
        <w:pStyle w:val="TOC3"/>
        <w:rPr>
          <w:rFonts w:asciiTheme="minorHAnsi" w:eastAsiaTheme="minorEastAsia" w:hAnsiTheme="minorHAnsi" w:cstheme="minorBidi"/>
          <w:sz w:val="22"/>
          <w:szCs w:val="22"/>
        </w:rPr>
      </w:pPr>
      <w:r w:rsidRPr="00232103">
        <w:rPr>
          <w:rFonts w:eastAsia="DengXian"/>
          <w:lang w:eastAsia="zh-CN"/>
        </w:rPr>
        <w:t>6.40.2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_Toc117496617 \h </w:instrText>
      </w:r>
      <w:r>
        <w:fldChar w:fldCharType="separate"/>
      </w:r>
      <w:r>
        <w:t>163</w:t>
      </w:r>
      <w:r>
        <w:fldChar w:fldCharType="end"/>
      </w:r>
    </w:p>
    <w:p w14:paraId="3B1FCDD2" w14:textId="6C5E0F03" w:rsidR="00BC0293" w:rsidRDefault="00BC0293">
      <w:pPr>
        <w:pStyle w:val="TOC3"/>
        <w:rPr>
          <w:rFonts w:asciiTheme="minorHAnsi" w:eastAsiaTheme="minorEastAsia" w:hAnsiTheme="minorHAnsi" w:cstheme="minorBidi"/>
          <w:sz w:val="22"/>
          <w:szCs w:val="22"/>
        </w:rPr>
      </w:pPr>
      <w:r w:rsidRPr="00232103">
        <w:rPr>
          <w:rFonts w:eastAsia="DengXian"/>
          <w:lang w:eastAsia="zh-CN"/>
        </w:rPr>
        <w:t>6.40.3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_Toc117496618 \h </w:instrText>
      </w:r>
      <w:r>
        <w:fldChar w:fldCharType="separate"/>
      </w:r>
      <w:r>
        <w:t>163</w:t>
      </w:r>
      <w:r>
        <w:fldChar w:fldCharType="end"/>
      </w:r>
    </w:p>
    <w:p w14:paraId="4E27BE8A" w14:textId="2FC3D6FA" w:rsidR="00BC0293" w:rsidRDefault="00BC0293">
      <w:pPr>
        <w:pStyle w:val="TOC3"/>
        <w:rPr>
          <w:rFonts w:asciiTheme="minorHAnsi" w:eastAsiaTheme="minorEastAsia" w:hAnsiTheme="minorHAnsi" w:cstheme="minorBidi"/>
          <w:sz w:val="22"/>
          <w:szCs w:val="22"/>
        </w:rPr>
      </w:pPr>
      <w:r w:rsidRPr="00232103">
        <w:rPr>
          <w:rFonts w:eastAsia="DengXian"/>
          <w:lang w:eastAsia="zh-CN"/>
        </w:rPr>
        <w:t>6.40.4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_Toc117496619 \h </w:instrText>
      </w:r>
      <w:r>
        <w:fldChar w:fldCharType="separate"/>
      </w:r>
      <w:r>
        <w:t>163</w:t>
      </w:r>
      <w:r>
        <w:fldChar w:fldCharType="end"/>
      </w:r>
    </w:p>
    <w:p w14:paraId="65C59863" w14:textId="0BF1EAC2" w:rsidR="00BC0293" w:rsidRDefault="00BC0293">
      <w:pPr>
        <w:pStyle w:val="TOC2"/>
        <w:rPr>
          <w:rFonts w:asciiTheme="minorHAnsi" w:eastAsiaTheme="minorEastAsia" w:hAnsiTheme="minorHAnsi" w:cstheme="minorBidi"/>
          <w:sz w:val="22"/>
          <w:szCs w:val="22"/>
        </w:rPr>
      </w:pPr>
      <w:r w:rsidRPr="00232103">
        <w:rPr>
          <w:rFonts w:eastAsia="DengXian"/>
          <w:lang w:eastAsia="zh-CN"/>
        </w:rPr>
        <w:t>6.41</w:t>
      </w:r>
      <w:r>
        <w:rPr>
          <w:rFonts w:asciiTheme="minorHAnsi" w:eastAsiaTheme="minorEastAsia" w:hAnsiTheme="minorHAnsi" w:cstheme="minorBidi"/>
          <w:sz w:val="22"/>
          <w:szCs w:val="22"/>
        </w:rPr>
        <w:tab/>
      </w:r>
      <w:r w:rsidRPr="00232103">
        <w:rPr>
          <w:rFonts w:eastAsia="DengXian"/>
          <w:lang w:eastAsia="zh-CN"/>
        </w:rPr>
        <w:t>Solution #41: Use of ECN bits for L4S to enable codec/rate adaptation to meet requirements for services</w:t>
      </w:r>
      <w:r>
        <w:tab/>
      </w:r>
      <w:r>
        <w:fldChar w:fldCharType="begin" w:fldLock="1"/>
      </w:r>
      <w:r>
        <w:instrText xml:space="preserve"> PAGEREF _Toc117496620 \h </w:instrText>
      </w:r>
      <w:r>
        <w:fldChar w:fldCharType="separate"/>
      </w:r>
      <w:r>
        <w:t>164</w:t>
      </w:r>
      <w:r>
        <w:fldChar w:fldCharType="end"/>
      </w:r>
    </w:p>
    <w:p w14:paraId="6873E927" w14:textId="13D2216F" w:rsidR="00BC0293" w:rsidRDefault="00BC0293">
      <w:pPr>
        <w:pStyle w:val="TOC3"/>
        <w:rPr>
          <w:rFonts w:asciiTheme="minorHAnsi" w:eastAsiaTheme="minorEastAsia" w:hAnsiTheme="minorHAnsi" w:cstheme="minorBidi"/>
          <w:sz w:val="22"/>
          <w:szCs w:val="22"/>
        </w:rPr>
      </w:pPr>
      <w:r w:rsidRPr="00232103">
        <w:rPr>
          <w:rFonts w:eastAsia="DengXian"/>
          <w:lang w:eastAsia="zh-CN"/>
        </w:rPr>
        <w:t>6.41.1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_Toc117496621 \h </w:instrText>
      </w:r>
      <w:r>
        <w:fldChar w:fldCharType="separate"/>
      </w:r>
      <w:r>
        <w:t>164</w:t>
      </w:r>
      <w:r>
        <w:fldChar w:fldCharType="end"/>
      </w:r>
    </w:p>
    <w:p w14:paraId="41C4592E" w14:textId="4A1175B4" w:rsidR="00BC0293" w:rsidRDefault="00BC0293">
      <w:pPr>
        <w:pStyle w:val="TOC3"/>
        <w:rPr>
          <w:rFonts w:asciiTheme="minorHAnsi" w:eastAsiaTheme="minorEastAsia" w:hAnsiTheme="minorHAnsi" w:cstheme="minorBidi"/>
          <w:sz w:val="22"/>
          <w:szCs w:val="22"/>
        </w:rPr>
      </w:pPr>
      <w:r w:rsidRPr="00232103">
        <w:rPr>
          <w:rFonts w:eastAsia="DengXian"/>
          <w:lang w:eastAsia="zh-CN"/>
        </w:rPr>
        <w:t>6.41.2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_Toc117496622 \h </w:instrText>
      </w:r>
      <w:r>
        <w:fldChar w:fldCharType="separate"/>
      </w:r>
      <w:r>
        <w:t>164</w:t>
      </w:r>
      <w:r>
        <w:fldChar w:fldCharType="end"/>
      </w:r>
    </w:p>
    <w:p w14:paraId="249E15A6" w14:textId="4FE358F6" w:rsidR="00BC0293" w:rsidRDefault="00BC0293">
      <w:pPr>
        <w:pStyle w:val="TOC4"/>
        <w:rPr>
          <w:rFonts w:asciiTheme="minorHAnsi" w:eastAsiaTheme="minorEastAsia" w:hAnsiTheme="minorHAnsi" w:cstheme="minorBidi"/>
          <w:sz w:val="22"/>
          <w:szCs w:val="22"/>
        </w:rPr>
      </w:pPr>
      <w:r w:rsidRPr="00232103">
        <w:rPr>
          <w:rFonts w:eastAsia="DengXian"/>
          <w:lang w:eastAsia="zh-CN"/>
        </w:rPr>
        <w:t>6.41.2.1</w:t>
      </w:r>
      <w:r>
        <w:rPr>
          <w:rFonts w:asciiTheme="minorHAnsi" w:eastAsiaTheme="minorEastAsia" w:hAnsiTheme="minorHAnsi" w:cstheme="minorBidi"/>
          <w:sz w:val="22"/>
          <w:szCs w:val="22"/>
        </w:rPr>
        <w:tab/>
      </w:r>
      <w:r w:rsidRPr="00232103">
        <w:rPr>
          <w:rFonts w:eastAsia="DengXian"/>
          <w:lang w:eastAsia="zh-CN"/>
        </w:rPr>
        <w:t>Use of ECN bits in NG-RAN for L4S</w:t>
      </w:r>
      <w:r>
        <w:tab/>
      </w:r>
      <w:r>
        <w:fldChar w:fldCharType="begin" w:fldLock="1"/>
      </w:r>
      <w:r>
        <w:instrText xml:space="preserve"> PAGEREF _Toc117496623 \h </w:instrText>
      </w:r>
      <w:r>
        <w:fldChar w:fldCharType="separate"/>
      </w:r>
      <w:r>
        <w:t>164</w:t>
      </w:r>
      <w:r>
        <w:fldChar w:fldCharType="end"/>
      </w:r>
    </w:p>
    <w:p w14:paraId="5FB15646" w14:textId="066C6F49" w:rsidR="00BC0293" w:rsidRDefault="00BC0293">
      <w:pPr>
        <w:pStyle w:val="TOC4"/>
        <w:rPr>
          <w:rFonts w:asciiTheme="minorHAnsi" w:eastAsiaTheme="minorEastAsia" w:hAnsiTheme="minorHAnsi" w:cstheme="minorBidi"/>
          <w:sz w:val="22"/>
          <w:szCs w:val="22"/>
        </w:rPr>
      </w:pPr>
      <w:r w:rsidRPr="00232103">
        <w:rPr>
          <w:rFonts w:eastAsia="DengXian"/>
          <w:lang w:eastAsia="zh-CN"/>
        </w:rPr>
        <w:t>6.41.2.2</w:t>
      </w:r>
      <w:r>
        <w:rPr>
          <w:rFonts w:asciiTheme="minorHAnsi" w:eastAsiaTheme="minorEastAsia" w:hAnsiTheme="minorHAnsi" w:cstheme="minorBidi"/>
          <w:sz w:val="22"/>
          <w:szCs w:val="22"/>
        </w:rPr>
        <w:tab/>
      </w:r>
      <w:r w:rsidRPr="00232103">
        <w:rPr>
          <w:rFonts w:eastAsia="DengXian"/>
          <w:lang w:eastAsia="zh-CN"/>
        </w:rPr>
        <w:t>Enablement of using ECN bits marking for L4S</w:t>
      </w:r>
      <w:r>
        <w:tab/>
      </w:r>
      <w:r>
        <w:fldChar w:fldCharType="begin" w:fldLock="1"/>
      </w:r>
      <w:r>
        <w:instrText xml:space="preserve"> PAGEREF _Toc117496624 \h </w:instrText>
      </w:r>
      <w:r>
        <w:fldChar w:fldCharType="separate"/>
      </w:r>
      <w:r>
        <w:t>165</w:t>
      </w:r>
      <w:r>
        <w:fldChar w:fldCharType="end"/>
      </w:r>
    </w:p>
    <w:p w14:paraId="31479485" w14:textId="55473CF2" w:rsidR="00BC0293" w:rsidRDefault="00BC0293">
      <w:pPr>
        <w:pStyle w:val="TOC3"/>
        <w:rPr>
          <w:rFonts w:asciiTheme="minorHAnsi" w:eastAsiaTheme="minorEastAsia" w:hAnsiTheme="minorHAnsi" w:cstheme="minorBidi"/>
          <w:sz w:val="22"/>
          <w:szCs w:val="22"/>
        </w:rPr>
      </w:pPr>
      <w:r w:rsidRPr="00232103">
        <w:rPr>
          <w:rFonts w:eastAsia="DengXian"/>
          <w:lang w:eastAsia="zh-CN"/>
        </w:rPr>
        <w:t>6.41.3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_Toc117496625 \h </w:instrText>
      </w:r>
      <w:r>
        <w:fldChar w:fldCharType="separate"/>
      </w:r>
      <w:r>
        <w:t>165</w:t>
      </w:r>
      <w:r>
        <w:fldChar w:fldCharType="end"/>
      </w:r>
    </w:p>
    <w:p w14:paraId="22198B09" w14:textId="026BB7A9" w:rsidR="00BC0293" w:rsidRDefault="00BC0293">
      <w:pPr>
        <w:pStyle w:val="TOC3"/>
        <w:rPr>
          <w:rFonts w:asciiTheme="minorHAnsi" w:eastAsiaTheme="minorEastAsia" w:hAnsiTheme="minorHAnsi" w:cstheme="minorBidi"/>
          <w:sz w:val="22"/>
          <w:szCs w:val="22"/>
        </w:rPr>
      </w:pPr>
      <w:r w:rsidRPr="00232103">
        <w:rPr>
          <w:rFonts w:eastAsia="DengXian"/>
          <w:lang w:eastAsia="zh-CN"/>
        </w:rPr>
        <w:t>6.41.4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_Toc117496626 \h </w:instrText>
      </w:r>
      <w:r>
        <w:fldChar w:fldCharType="separate"/>
      </w:r>
      <w:r>
        <w:t>165</w:t>
      </w:r>
      <w:r>
        <w:fldChar w:fldCharType="end"/>
      </w:r>
    </w:p>
    <w:p w14:paraId="48F78E25" w14:textId="2364A42D" w:rsidR="00BC0293" w:rsidRDefault="00BC0293">
      <w:pPr>
        <w:pStyle w:val="TOC2"/>
        <w:rPr>
          <w:rFonts w:asciiTheme="minorHAnsi" w:eastAsiaTheme="minorEastAsia" w:hAnsiTheme="minorHAnsi" w:cstheme="minorBidi"/>
          <w:sz w:val="22"/>
          <w:szCs w:val="22"/>
        </w:rPr>
      </w:pPr>
      <w:r w:rsidRPr="00232103">
        <w:rPr>
          <w:rFonts w:eastAsia="DengXian"/>
          <w:lang w:eastAsia="zh-CN"/>
        </w:rPr>
        <w:t>6.42</w:t>
      </w:r>
      <w:r>
        <w:rPr>
          <w:rFonts w:asciiTheme="minorHAnsi" w:eastAsiaTheme="minorEastAsia" w:hAnsiTheme="minorHAnsi" w:cstheme="minorBidi"/>
          <w:sz w:val="22"/>
          <w:szCs w:val="22"/>
        </w:rPr>
        <w:tab/>
      </w:r>
      <w:r w:rsidRPr="00232103">
        <w:rPr>
          <w:rFonts w:eastAsia="DengXian"/>
          <w:lang w:eastAsia="zh-CN"/>
        </w:rPr>
        <w:t>Solution #42: Exposure of round-trip delay to support XR/media enhancements</w:t>
      </w:r>
      <w:r>
        <w:tab/>
      </w:r>
      <w:r>
        <w:fldChar w:fldCharType="begin" w:fldLock="1"/>
      </w:r>
      <w:r>
        <w:instrText xml:space="preserve"> PAGEREF _Toc117496627 \h </w:instrText>
      </w:r>
      <w:r>
        <w:fldChar w:fldCharType="separate"/>
      </w:r>
      <w:r>
        <w:t>165</w:t>
      </w:r>
      <w:r>
        <w:fldChar w:fldCharType="end"/>
      </w:r>
    </w:p>
    <w:p w14:paraId="5C14EBEB" w14:textId="16A3B6C2" w:rsidR="00BC0293" w:rsidRDefault="00BC0293">
      <w:pPr>
        <w:pStyle w:val="TOC3"/>
        <w:rPr>
          <w:rFonts w:asciiTheme="minorHAnsi" w:eastAsiaTheme="minorEastAsia" w:hAnsiTheme="minorHAnsi" w:cstheme="minorBidi"/>
          <w:sz w:val="22"/>
          <w:szCs w:val="22"/>
        </w:rPr>
      </w:pPr>
      <w:r w:rsidRPr="00232103">
        <w:rPr>
          <w:rFonts w:eastAsia="DengXian"/>
          <w:lang w:eastAsia="zh-CN"/>
        </w:rPr>
        <w:t>6.42.1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_Toc117496628 \h </w:instrText>
      </w:r>
      <w:r>
        <w:fldChar w:fldCharType="separate"/>
      </w:r>
      <w:r>
        <w:t>165</w:t>
      </w:r>
      <w:r>
        <w:fldChar w:fldCharType="end"/>
      </w:r>
    </w:p>
    <w:p w14:paraId="29AB8557" w14:textId="77E00F6E" w:rsidR="00BC0293" w:rsidRDefault="00BC0293">
      <w:pPr>
        <w:pStyle w:val="TOC3"/>
        <w:rPr>
          <w:rFonts w:asciiTheme="minorHAnsi" w:eastAsiaTheme="minorEastAsia" w:hAnsiTheme="minorHAnsi" w:cstheme="minorBidi"/>
          <w:sz w:val="22"/>
          <w:szCs w:val="22"/>
        </w:rPr>
      </w:pPr>
      <w:r w:rsidRPr="00232103">
        <w:rPr>
          <w:rFonts w:eastAsia="DengXian"/>
          <w:lang w:eastAsia="zh-CN"/>
        </w:rPr>
        <w:t>6.42.2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_Toc117496629 \h </w:instrText>
      </w:r>
      <w:r>
        <w:fldChar w:fldCharType="separate"/>
      </w:r>
      <w:r>
        <w:t>165</w:t>
      </w:r>
      <w:r>
        <w:fldChar w:fldCharType="end"/>
      </w:r>
    </w:p>
    <w:p w14:paraId="342734D2" w14:textId="7A559564" w:rsidR="00BC0293" w:rsidRDefault="00BC0293">
      <w:pPr>
        <w:pStyle w:val="TOC3"/>
        <w:rPr>
          <w:rFonts w:asciiTheme="minorHAnsi" w:eastAsiaTheme="minorEastAsia" w:hAnsiTheme="minorHAnsi" w:cstheme="minorBidi"/>
          <w:sz w:val="22"/>
          <w:szCs w:val="22"/>
        </w:rPr>
      </w:pPr>
      <w:r w:rsidRPr="00232103">
        <w:rPr>
          <w:rFonts w:eastAsia="DengXian"/>
          <w:lang w:eastAsia="zh-CN"/>
        </w:rPr>
        <w:t>6.42.3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_Toc117496630 \h </w:instrText>
      </w:r>
      <w:r>
        <w:fldChar w:fldCharType="separate"/>
      </w:r>
      <w:r>
        <w:t>166</w:t>
      </w:r>
      <w:r>
        <w:fldChar w:fldCharType="end"/>
      </w:r>
    </w:p>
    <w:p w14:paraId="5F222A70" w14:textId="163F197F" w:rsidR="00BC0293" w:rsidRDefault="00BC0293">
      <w:pPr>
        <w:pStyle w:val="TOC3"/>
        <w:rPr>
          <w:rFonts w:asciiTheme="minorHAnsi" w:eastAsiaTheme="minorEastAsia" w:hAnsiTheme="minorHAnsi" w:cstheme="minorBidi"/>
          <w:sz w:val="22"/>
          <w:szCs w:val="22"/>
        </w:rPr>
      </w:pPr>
      <w:r w:rsidRPr="00232103">
        <w:rPr>
          <w:rFonts w:eastAsia="DengXian"/>
          <w:lang w:eastAsia="zh-CN"/>
        </w:rPr>
        <w:t>6.42.4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_Toc117496631 \h </w:instrText>
      </w:r>
      <w:r>
        <w:fldChar w:fldCharType="separate"/>
      </w:r>
      <w:r>
        <w:t>167</w:t>
      </w:r>
      <w:r>
        <w:fldChar w:fldCharType="end"/>
      </w:r>
    </w:p>
    <w:p w14:paraId="3CC2F5D6" w14:textId="6DE60D3F" w:rsidR="00BC0293" w:rsidRDefault="00BC0293">
      <w:pPr>
        <w:pStyle w:val="TOC2"/>
        <w:rPr>
          <w:rFonts w:asciiTheme="minorHAnsi" w:eastAsiaTheme="minorEastAsia" w:hAnsiTheme="minorHAnsi" w:cstheme="minorBidi"/>
          <w:sz w:val="22"/>
          <w:szCs w:val="22"/>
        </w:rPr>
      </w:pPr>
      <w:r w:rsidRPr="00232103">
        <w:rPr>
          <w:rFonts w:eastAsia="DengXian"/>
          <w:lang w:eastAsia="zh-CN"/>
        </w:rPr>
        <w:t>6.43</w:t>
      </w:r>
      <w:r>
        <w:rPr>
          <w:rFonts w:asciiTheme="minorHAnsi" w:eastAsiaTheme="minorEastAsia" w:hAnsiTheme="minorHAnsi" w:cstheme="minorBidi"/>
          <w:sz w:val="22"/>
          <w:szCs w:val="22"/>
        </w:rPr>
        <w:tab/>
      </w:r>
      <w:r w:rsidRPr="00232103">
        <w:rPr>
          <w:rFonts w:eastAsia="DengXian"/>
          <w:lang w:eastAsia="zh-CN"/>
        </w:rPr>
        <w:t>Solution #43: Information Exposure to AF for XR/media Enhancements</w:t>
      </w:r>
      <w:r>
        <w:tab/>
      </w:r>
      <w:r>
        <w:fldChar w:fldCharType="begin" w:fldLock="1"/>
      </w:r>
      <w:r>
        <w:instrText xml:space="preserve"> PAGEREF _Toc117496632 \h </w:instrText>
      </w:r>
      <w:r>
        <w:fldChar w:fldCharType="separate"/>
      </w:r>
      <w:r>
        <w:t>168</w:t>
      </w:r>
      <w:r>
        <w:fldChar w:fldCharType="end"/>
      </w:r>
    </w:p>
    <w:p w14:paraId="1E5DE2D8" w14:textId="7E744E9B" w:rsidR="00BC0293" w:rsidRDefault="00BC0293">
      <w:pPr>
        <w:pStyle w:val="TOC3"/>
        <w:rPr>
          <w:rFonts w:asciiTheme="minorHAnsi" w:eastAsiaTheme="minorEastAsia" w:hAnsiTheme="minorHAnsi" w:cstheme="minorBidi"/>
          <w:sz w:val="22"/>
          <w:szCs w:val="22"/>
        </w:rPr>
      </w:pPr>
      <w:r w:rsidRPr="00232103">
        <w:rPr>
          <w:rFonts w:eastAsia="DengXian"/>
          <w:lang w:eastAsia="zh-CN"/>
        </w:rPr>
        <w:t>6.43.1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_Toc117496633 \h </w:instrText>
      </w:r>
      <w:r>
        <w:fldChar w:fldCharType="separate"/>
      </w:r>
      <w:r>
        <w:t>168</w:t>
      </w:r>
      <w:r>
        <w:fldChar w:fldCharType="end"/>
      </w:r>
    </w:p>
    <w:p w14:paraId="12D4329E" w14:textId="69C793A1" w:rsidR="00BC0293" w:rsidRDefault="00BC0293">
      <w:pPr>
        <w:pStyle w:val="TOC3"/>
        <w:rPr>
          <w:rFonts w:asciiTheme="minorHAnsi" w:eastAsiaTheme="minorEastAsia" w:hAnsiTheme="minorHAnsi" w:cstheme="minorBidi"/>
          <w:sz w:val="22"/>
          <w:szCs w:val="22"/>
        </w:rPr>
      </w:pPr>
      <w:r w:rsidRPr="00232103">
        <w:rPr>
          <w:rFonts w:eastAsia="DengXian"/>
          <w:lang w:eastAsia="zh-CN"/>
        </w:rPr>
        <w:t>6.43.2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_Toc117496634 \h </w:instrText>
      </w:r>
      <w:r>
        <w:fldChar w:fldCharType="separate"/>
      </w:r>
      <w:r>
        <w:t>168</w:t>
      </w:r>
      <w:r>
        <w:fldChar w:fldCharType="end"/>
      </w:r>
    </w:p>
    <w:p w14:paraId="71A68913" w14:textId="03E4C3F5" w:rsidR="00BC0293" w:rsidRDefault="00BC0293">
      <w:pPr>
        <w:pStyle w:val="TOC3"/>
        <w:rPr>
          <w:rFonts w:asciiTheme="minorHAnsi" w:eastAsiaTheme="minorEastAsia" w:hAnsiTheme="minorHAnsi" w:cstheme="minorBidi"/>
          <w:sz w:val="22"/>
          <w:szCs w:val="22"/>
        </w:rPr>
      </w:pPr>
      <w:r w:rsidRPr="00232103">
        <w:rPr>
          <w:rFonts w:eastAsia="DengXian"/>
          <w:lang w:eastAsia="zh-CN"/>
        </w:rPr>
        <w:t>6.43.3</w:t>
      </w:r>
      <w:r>
        <w:rPr>
          <w:rFonts w:asciiTheme="minorHAnsi" w:eastAsiaTheme="minorEastAsia" w:hAnsiTheme="minorHAnsi" w:cstheme="minorBidi"/>
          <w:sz w:val="22"/>
          <w:szCs w:val="22"/>
        </w:rPr>
        <w:tab/>
      </w:r>
      <w:r w:rsidRPr="00232103">
        <w:rPr>
          <w:rFonts w:eastAsia="DengXian"/>
          <w:lang w:eastAsia="zh-CN"/>
        </w:rPr>
        <w:t>Procedure for information exposure</w:t>
      </w:r>
      <w:r>
        <w:tab/>
      </w:r>
      <w:r>
        <w:fldChar w:fldCharType="begin" w:fldLock="1"/>
      </w:r>
      <w:r>
        <w:instrText xml:space="preserve"> PAGEREF _Toc117496635 \h </w:instrText>
      </w:r>
      <w:r>
        <w:fldChar w:fldCharType="separate"/>
      </w:r>
      <w:r>
        <w:t>170</w:t>
      </w:r>
      <w:r>
        <w:fldChar w:fldCharType="end"/>
      </w:r>
    </w:p>
    <w:p w14:paraId="1CE58827" w14:textId="5735911C" w:rsidR="00BC0293" w:rsidRDefault="00BC0293">
      <w:pPr>
        <w:pStyle w:val="TOC3"/>
        <w:rPr>
          <w:rFonts w:asciiTheme="minorHAnsi" w:eastAsiaTheme="minorEastAsia" w:hAnsiTheme="minorHAnsi" w:cstheme="minorBidi"/>
          <w:sz w:val="22"/>
          <w:szCs w:val="22"/>
        </w:rPr>
      </w:pPr>
      <w:r w:rsidRPr="00232103">
        <w:rPr>
          <w:rFonts w:eastAsia="DengXian"/>
          <w:lang w:eastAsia="zh-CN"/>
        </w:rPr>
        <w:t>6.43.4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_Toc117496636 \h </w:instrText>
      </w:r>
      <w:r>
        <w:fldChar w:fldCharType="separate"/>
      </w:r>
      <w:r>
        <w:t>172</w:t>
      </w:r>
      <w:r>
        <w:fldChar w:fldCharType="end"/>
      </w:r>
    </w:p>
    <w:p w14:paraId="2CA50986" w14:textId="7ADECBE5" w:rsidR="00BC0293" w:rsidRDefault="00BC0293">
      <w:pPr>
        <w:pStyle w:val="TOC2"/>
        <w:rPr>
          <w:rFonts w:asciiTheme="minorHAnsi" w:eastAsiaTheme="minorEastAsia" w:hAnsiTheme="minorHAnsi" w:cstheme="minorBidi"/>
          <w:sz w:val="22"/>
          <w:szCs w:val="22"/>
        </w:rPr>
      </w:pPr>
      <w:r w:rsidRPr="00232103">
        <w:rPr>
          <w:rFonts w:eastAsia="DengXian"/>
          <w:lang w:eastAsia="zh-CN"/>
        </w:rPr>
        <w:t>6.44</w:t>
      </w:r>
      <w:r>
        <w:rPr>
          <w:rFonts w:asciiTheme="minorHAnsi" w:eastAsiaTheme="minorEastAsia" w:hAnsiTheme="minorHAnsi" w:cstheme="minorBidi"/>
          <w:sz w:val="22"/>
          <w:szCs w:val="22"/>
        </w:rPr>
        <w:tab/>
      </w:r>
      <w:r w:rsidRPr="00232103">
        <w:rPr>
          <w:rFonts w:eastAsia="DengXian"/>
          <w:lang w:eastAsia="zh-CN"/>
        </w:rPr>
        <w:t>Solution #44: XRM AF driven Quick QoS Notification Control</w:t>
      </w:r>
      <w:r>
        <w:tab/>
      </w:r>
      <w:r>
        <w:fldChar w:fldCharType="begin" w:fldLock="1"/>
      </w:r>
      <w:r>
        <w:instrText xml:space="preserve"> PAGEREF _Toc117496637 \h </w:instrText>
      </w:r>
      <w:r>
        <w:fldChar w:fldCharType="separate"/>
      </w:r>
      <w:r>
        <w:t>172</w:t>
      </w:r>
      <w:r>
        <w:fldChar w:fldCharType="end"/>
      </w:r>
    </w:p>
    <w:p w14:paraId="526B2CD9" w14:textId="7CB05F5B" w:rsidR="00BC0293" w:rsidRDefault="00BC0293">
      <w:pPr>
        <w:pStyle w:val="TOC3"/>
        <w:rPr>
          <w:rFonts w:asciiTheme="minorHAnsi" w:eastAsiaTheme="minorEastAsia" w:hAnsiTheme="minorHAnsi" w:cstheme="minorBidi"/>
          <w:sz w:val="22"/>
          <w:szCs w:val="22"/>
        </w:rPr>
      </w:pPr>
      <w:r w:rsidRPr="00232103">
        <w:rPr>
          <w:rFonts w:eastAsia="DengXian"/>
          <w:lang w:eastAsia="zh-CN"/>
        </w:rPr>
        <w:t>6.44.1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_Toc117496638 \h </w:instrText>
      </w:r>
      <w:r>
        <w:fldChar w:fldCharType="separate"/>
      </w:r>
      <w:r>
        <w:t>172</w:t>
      </w:r>
      <w:r>
        <w:fldChar w:fldCharType="end"/>
      </w:r>
    </w:p>
    <w:p w14:paraId="74A4727F" w14:textId="533E70AA" w:rsidR="00BC0293" w:rsidRDefault="00BC0293">
      <w:pPr>
        <w:pStyle w:val="TOC3"/>
        <w:rPr>
          <w:rFonts w:asciiTheme="minorHAnsi" w:eastAsiaTheme="minorEastAsia" w:hAnsiTheme="minorHAnsi" w:cstheme="minorBidi"/>
          <w:sz w:val="22"/>
          <w:szCs w:val="22"/>
        </w:rPr>
      </w:pPr>
      <w:r w:rsidRPr="00232103">
        <w:rPr>
          <w:rFonts w:eastAsia="DengXian"/>
          <w:lang w:eastAsia="zh-CN"/>
        </w:rPr>
        <w:t>6.44.2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_Toc117496639 \h </w:instrText>
      </w:r>
      <w:r>
        <w:fldChar w:fldCharType="separate"/>
      </w:r>
      <w:r>
        <w:t>172</w:t>
      </w:r>
      <w:r>
        <w:fldChar w:fldCharType="end"/>
      </w:r>
    </w:p>
    <w:p w14:paraId="63C96107" w14:textId="1044038A" w:rsidR="00BC0293" w:rsidRDefault="00BC0293">
      <w:pPr>
        <w:pStyle w:val="TOC3"/>
        <w:rPr>
          <w:rFonts w:asciiTheme="minorHAnsi" w:eastAsiaTheme="minorEastAsia" w:hAnsiTheme="minorHAnsi" w:cstheme="minorBidi"/>
          <w:sz w:val="22"/>
          <w:szCs w:val="22"/>
        </w:rPr>
      </w:pPr>
      <w:r w:rsidRPr="00232103">
        <w:rPr>
          <w:rFonts w:eastAsia="DengXian"/>
          <w:lang w:eastAsia="zh-CN"/>
        </w:rPr>
        <w:t>6.44.3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_Toc117496640 \h </w:instrText>
      </w:r>
      <w:r>
        <w:fldChar w:fldCharType="separate"/>
      </w:r>
      <w:r>
        <w:t>174</w:t>
      </w:r>
      <w:r>
        <w:fldChar w:fldCharType="end"/>
      </w:r>
    </w:p>
    <w:p w14:paraId="3F9C4327" w14:textId="004BB6FA" w:rsidR="00BC0293" w:rsidRDefault="00BC0293">
      <w:pPr>
        <w:pStyle w:val="TOC3"/>
        <w:rPr>
          <w:rFonts w:asciiTheme="minorHAnsi" w:eastAsiaTheme="minorEastAsia" w:hAnsiTheme="minorHAnsi" w:cstheme="minorBidi"/>
          <w:sz w:val="22"/>
          <w:szCs w:val="22"/>
        </w:rPr>
      </w:pPr>
      <w:r w:rsidRPr="00232103">
        <w:rPr>
          <w:rFonts w:eastAsia="DengXian"/>
          <w:lang w:eastAsia="zh-CN"/>
        </w:rPr>
        <w:t>6.44.4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_Toc117496641 \h </w:instrText>
      </w:r>
      <w:r>
        <w:fldChar w:fldCharType="separate"/>
      </w:r>
      <w:r>
        <w:t>175</w:t>
      </w:r>
      <w:r>
        <w:fldChar w:fldCharType="end"/>
      </w:r>
    </w:p>
    <w:p w14:paraId="68C90170" w14:textId="39010FED" w:rsidR="00BC0293" w:rsidRDefault="00BC0293">
      <w:pPr>
        <w:pStyle w:val="TOC2"/>
        <w:rPr>
          <w:rFonts w:asciiTheme="minorHAnsi" w:eastAsiaTheme="minorEastAsia" w:hAnsiTheme="minorHAnsi" w:cstheme="minorBidi"/>
          <w:sz w:val="22"/>
          <w:szCs w:val="22"/>
        </w:rPr>
      </w:pPr>
      <w:r w:rsidRPr="00232103">
        <w:rPr>
          <w:rFonts w:eastAsia="DengXian"/>
          <w:lang w:eastAsia="zh-CN"/>
        </w:rPr>
        <w:t>6.45</w:t>
      </w:r>
      <w:r>
        <w:rPr>
          <w:rFonts w:asciiTheme="minorHAnsi" w:eastAsiaTheme="minorEastAsia" w:hAnsiTheme="minorHAnsi" w:cstheme="minorBidi"/>
          <w:sz w:val="22"/>
          <w:szCs w:val="22"/>
        </w:rPr>
        <w:tab/>
      </w:r>
      <w:r w:rsidRPr="00232103">
        <w:rPr>
          <w:rFonts w:eastAsia="DengXian"/>
          <w:lang w:eastAsia="zh-CN"/>
        </w:rPr>
        <w:t>Solution #45: Information Exposure to AF for XR/media Enhancements</w:t>
      </w:r>
      <w:r>
        <w:tab/>
      </w:r>
      <w:r>
        <w:fldChar w:fldCharType="begin" w:fldLock="1"/>
      </w:r>
      <w:r>
        <w:instrText xml:space="preserve"> PAGEREF _Toc117496642 \h </w:instrText>
      </w:r>
      <w:r>
        <w:fldChar w:fldCharType="separate"/>
      </w:r>
      <w:r>
        <w:t>175</w:t>
      </w:r>
      <w:r>
        <w:fldChar w:fldCharType="end"/>
      </w:r>
    </w:p>
    <w:p w14:paraId="02491077" w14:textId="3353AC56" w:rsidR="00BC0293" w:rsidRDefault="00BC0293">
      <w:pPr>
        <w:pStyle w:val="TOC3"/>
        <w:rPr>
          <w:rFonts w:asciiTheme="minorHAnsi" w:eastAsiaTheme="minorEastAsia" w:hAnsiTheme="minorHAnsi" w:cstheme="minorBidi"/>
          <w:sz w:val="22"/>
          <w:szCs w:val="22"/>
        </w:rPr>
      </w:pPr>
      <w:r w:rsidRPr="00232103">
        <w:rPr>
          <w:rFonts w:eastAsia="DengXian"/>
          <w:lang w:eastAsia="zh-CN"/>
        </w:rPr>
        <w:t>6.45.1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_Toc117496643 \h </w:instrText>
      </w:r>
      <w:r>
        <w:fldChar w:fldCharType="separate"/>
      </w:r>
      <w:r>
        <w:t>175</w:t>
      </w:r>
      <w:r>
        <w:fldChar w:fldCharType="end"/>
      </w:r>
    </w:p>
    <w:p w14:paraId="4809527D" w14:textId="3CEB70E6" w:rsidR="00BC0293" w:rsidRDefault="00BC0293">
      <w:pPr>
        <w:pStyle w:val="TOC3"/>
        <w:rPr>
          <w:rFonts w:asciiTheme="minorHAnsi" w:eastAsiaTheme="minorEastAsia" w:hAnsiTheme="minorHAnsi" w:cstheme="minorBidi"/>
          <w:sz w:val="22"/>
          <w:szCs w:val="22"/>
        </w:rPr>
      </w:pPr>
      <w:r w:rsidRPr="00232103">
        <w:rPr>
          <w:rFonts w:eastAsia="DengXian"/>
          <w:lang w:eastAsia="zh-CN"/>
        </w:rPr>
        <w:t>6.45.2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_Toc117496644 \h </w:instrText>
      </w:r>
      <w:r>
        <w:fldChar w:fldCharType="separate"/>
      </w:r>
      <w:r>
        <w:t>175</w:t>
      </w:r>
      <w:r>
        <w:fldChar w:fldCharType="end"/>
      </w:r>
    </w:p>
    <w:p w14:paraId="28AE542A" w14:textId="256A48DB" w:rsidR="00BC0293" w:rsidRDefault="00BC0293">
      <w:pPr>
        <w:pStyle w:val="TOC3"/>
        <w:rPr>
          <w:rFonts w:asciiTheme="minorHAnsi" w:eastAsiaTheme="minorEastAsia" w:hAnsiTheme="minorHAnsi" w:cstheme="minorBidi"/>
          <w:sz w:val="22"/>
          <w:szCs w:val="22"/>
        </w:rPr>
      </w:pPr>
      <w:r w:rsidRPr="00232103">
        <w:rPr>
          <w:rFonts w:eastAsia="DengXian"/>
          <w:lang w:eastAsia="zh-CN"/>
        </w:rPr>
        <w:t>6.45.3</w:t>
      </w:r>
      <w:r>
        <w:rPr>
          <w:rFonts w:asciiTheme="minorHAnsi" w:eastAsiaTheme="minorEastAsia" w:hAnsiTheme="minorHAnsi" w:cstheme="minorBidi"/>
          <w:sz w:val="22"/>
          <w:szCs w:val="22"/>
        </w:rPr>
        <w:tab/>
      </w:r>
      <w:r w:rsidRPr="00232103">
        <w:rPr>
          <w:rFonts w:eastAsia="DengXian"/>
          <w:lang w:eastAsia="zh-CN"/>
        </w:rPr>
        <w:t>Procedure for information exposure for estimated QoS</w:t>
      </w:r>
      <w:r>
        <w:tab/>
      </w:r>
      <w:r>
        <w:fldChar w:fldCharType="begin" w:fldLock="1"/>
      </w:r>
      <w:r>
        <w:instrText xml:space="preserve"> PAGEREF _Toc117496645 \h </w:instrText>
      </w:r>
      <w:r>
        <w:fldChar w:fldCharType="separate"/>
      </w:r>
      <w:r>
        <w:t>176</w:t>
      </w:r>
      <w:r>
        <w:fldChar w:fldCharType="end"/>
      </w:r>
    </w:p>
    <w:p w14:paraId="42DF9611" w14:textId="2C1CA66A" w:rsidR="00BC0293" w:rsidRDefault="00BC0293">
      <w:pPr>
        <w:pStyle w:val="TOC3"/>
        <w:rPr>
          <w:rFonts w:asciiTheme="minorHAnsi" w:eastAsiaTheme="minorEastAsia" w:hAnsiTheme="minorHAnsi" w:cstheme="minorBidi"/>
          <w:sz w:val="22"/>
          <w:szCs w:val="22"/>
        </w:rPr>
      </w:pPr>
      <w:r w:rsidRPr="00232103">
        <w:rPr>
          <w:rFonts w:eastAsia="DengXian"/>
          <w:lang w:eastAsia="zh-CN"/>
        </w:rPr>
        <w:t>6.45.4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_Toc117496646 \h </w:instrText>
      </w:r>
      <w:r>
        <w:fldChar w:fldCharType="separate"/>
      </w:r>
      <w:r>
        <w:t>177</w:t>
      </w:r>
      <w:r>
        <w:fldChar w:fldCharType="end"/>
      </w:r>
    </w:p>
    <w:p w14:paraId="168CD69B" w14:textId="1ECE267B" w:rsidR="00BC0293" w:rsidRDefault="00BC0293">
      <w:pPr>
        <w:pStyle w:val="TOC2"/>
        <w:rPr>
          <w:rFonts w:asciiTheme="minorHAnsi" w:eastAsiaTheme="minorEastAsia" w:hAnsiTheme="minorHAnsi" w:cstheme="minorBidi"/>
          <w:sz w:val="22"/>
          <w:szCs w:val="22"/>
        </w:rPr>
      </w:pPr>
      <w:r w:rsidRPr="00232103">
        <w:rPr>
          <w:rFonts w:eastAsia="DengXian"/>
          <w:lang w:eastAsia="zh-CN"/>
        </w:rPr>
        <w:t>6.46</w:t>
      </w:r>
      <w:r>
        <w:rPr>
          <w:rFonts w:asciiTheme="minorHAnsi" w:eastAsiaTheme="minorEastAsia" w:hAnsiTheme="minorHAnsi" w:cstheme="minorBidi"/>
          <w:sz w:val="22"/>
          <w:szCs w:val="22"/>
        </w:rPr>
        <w:tab/>
      </w:r>
      <w:r w:rsidRPr="00232103">
        <w:rPr>
          <w:rFonts w:eastAsia="DengXian"/>
          <w:lang w:eastAsia="zh-CN"/>
        </w:rPr>
        <w:t>Solution #46: Use of ECN marking for L4S for scalable congestion control and meet requirements for services</w:t>
      </w:r>
      <w:r>
        <w:tab/>
      </w:r>
      <w:r>
        <w:fldChar w:fldCharType="begin" w:fldLock="1"/>
      </w:r>
      <w:r>
        <w:instrText xml:space="preserve"> PAGEREF _Toc117496647 \h </w:instrText>
      </w:r>
      <w:r>
        <w:fldChar w:fldCharType="separate"/>
      </w:r>
      <w:r>
        <w:t>177</w:t>
      </w:r>
      <w:r>
        <w:fldChar w:fldCharType="end"/>
      </w:r>
    </w:p>
    <w:p w14:paraId="3411B646" w14:textId="0A3274B1" w:rsidR="00BC0293" w:rsidRDefault="00BC0293">
      <w:pPr>
        <w:pStyle w:val="TOC3"/>
        <w:rPr>
          <w:rFonts w:asciiTheme="minorHAnsi" w:eastAsiaTheme="minorEastAsia" w:hAnsiTheme="minorHAnsi" w:cstheme="minorBidi"/>
          <w:sz w:val="22"/>
          <w:szCs w:val="22"/>
        </w:rPr>
      </w:pPr>
      <w:r w:rsidRPr="00232103">
        <w:rPr>
          <w:rFonts w:eastAsia="DengXian"/>
          <w:lang w:eastAsia="zh-CN"/>
        </w:rPr>
        <w:t>6.46.1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_Toc117496648 \h </w:instrText>
      </w:r>
      <w:r>
        <w:fldChar w:fldCharType="separate"/>
      </w:r>
      <w:r>
        <w:t>177</w:t>
      </w:r>
      <w:r>
        <w:fldChar w:fldCharType="end"/>
      </w:r>
    </w:p>
    <w:p w14:paraId="268A7D96" w14:textId="6C8E2134" w:rsidR="00BC0293" w:rsidRDefault="00BC0293">
      <w:pPr>
        <w:pStyle w:val="TOC3"/>
        <w:rPr>
          <w:rFonts w:asciiTheme="minorHAnsi" w:eastAsiaTheme="minorEastAsia" w:hAnsiTheme="minorHAnsi" w:cstheme="minorBidi"/>
          <w:sz w:val="22"/>
          <w:szCs w:val="22"/>
        </w:rPr>
      </w:pPr>
      <w:r w:rsidRPr="00232103">
        <w:rPr>
          <w:rFonts w:eastAsia="DengXian"/>
          <w:lang w:eastAsia="zh-CN"/>
        </w:rPr>
        <w:t>6.46.2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_Toc117496649 \h </w:instrText>
      </w:r>
      <w:r>
        <w:fldChar w:fldCharType="separate"/>
      </w:r>
      <w:r>
        <w:t>177</w:t>
      </w:r>
      <w:r>
        <w:fldChar w:fldCharType="end"/>
      </w:r>
    </w:p>
    <w:p w14:paraId="2A00BB62" w14:textId="6338BAEE" w:rsidR="00BC0293" w:rsidRDefault="00BC0293">
      <w:pPr>
        <w:pStyle w:val="TOC4"/>
        <w:rPr>
          <w:rFonts w:asciiTheme="minorHAnsi" w:eastAsiaTheme="minorEastAsia" w:hAnsiTheme="minorHAnsi" w:cstheme="minorBidi"/>
          <w:sz w:val="22"/>
          <w:szCs w:val="22"/>
        </w:rPr>
      </w:pPr>
      <w:r w:rsidRPr="00232103">
        <w:rPr>
          <w:rFonts w:eastAsia="DengXian"/>
          <w:lang w:eastAsia="zh-CN"/>
        </w:rPr>
        <w:t>6.46.2.1</w:t>
      </w:r>
      <w:r>
        <w:rPr>
          <w:rFonts w:asciiTheme="minorHAnsi" w:eastAsiaTheme="minorEastAsia" w:hAnsiTheme="minorHAnsi" w:cstheme="minorBidi"/>
          <w:sz w:val="22"/>
          <w:szCs w:val="22"/>
        </w:rPr>
        <w:tab/>
      </w:r>
      <w:r w:rsidRPr="00232103">
        <w:rPr>
          <w:rFonts w:eastAsia="DengXian"/>
          <w:lang w:eastAsia="zh-CN"/>
        </w:rPr>
        <w:t>Use of ECN for Uplink</w:t>
      </w:r>
      <w:r>
        <w:tab/>
      </w:r>
      <w:r>
        <w:fldChar w:fldCharType="begin" w:fldLock="1"/>
      </w:r>
      <w:r>
        <w:instrText xml:space="preserve"> PAGEREF _Toc117496650 \h </w:instrText>
      </w:r>
      <w:r>
        <w:fldChar w:fldCharType="separate"/>
      </w:r>
      <w:r>
        <w:t>177</w:t>
      </w:r>
      <w:r>
        <w:fldChar w:fldCharType="end"/>
      </w:r>
    </w:p>
    <w:p w14:paraId="79217AE9" w14:textId="49C93C08" w:rsidR="00BC0293" w:rsidRDefault="00BC0293">
      <w:pPr>
        <w:pStyle w:val="TOC4"/>
        <w:rPr>
          <w:rFonts w:asciiTheme="minorHAnsi" w:eastAsiaTheme="minorEastAsia" w:hAnsiTheme="minorHAnsi" w:cstheme="minorBidi"/>
          <w:sz w:val="22"/>
          <w:szCs w:val="22"/>
        </w:rPr>
      </w:pPr>
      <w:r w:rsidRPr="00232103">
        <w:rPr>
          <w:rFonts w:eastAsia="DengXian"/>
          <w:lang w:eastAsia="zh-CN"/>
        </w:rPr>
        <w:t>6.46.2.2</w:t>
      </w:r>
      <w:r>
        <w:rPr>
          <w:rFonts w:asciiTheme="minorHAnsi" w:eastAsiaTheme="minorEastAsia" w:hAnsiTheme="minorHAnsi" w:cstheme="minorBidi"/>
          <w:sz w:val="22"/>
          <w:szCs w:val="22"/>
        </w:rPr>
        <w:tab/>
      </w:r>
      <w:r w:rsidRPr="00232103">
        <w:rPr>
          <w:rFonts w:eastAsia="DengXian"/>
          <w:lang w:eastAsia="zh-CN"/>
        </w:rPr>
        <w:t>Use of ECN for Downlink</w:t>
      </w:r>
      <w:r>
        <w:tab/>
      </w:r>
      <w:r>
        <w:fldChar w:fldCharType="begin" w:fldLock="1"/>
      </w:r>
      <w:r>
        <w:instrText xml:space="preserve"> PAGEREF _Toc117496651 \h </w:instrText>
      </w:r>
      <w:r>
        <w:fldChar w:fldCharType="separate"/>
      </w:r>
      <w:r>
        <w:t>179</w:t>
      </w:r>
      <w:r>
        <w:fldChar w:fldCharType="end"/>
      </w:r>
    </w:p>
    <w:p w14:paraId="14753475" w14:textId="720DEB3A" w:rsidR="00BC0293" w:rsidRDefault="00BC0293">
      <w:pPr>
        <w:pStyle w:val="TOC4"/>
        <w:rPr>
          <w:rFonts w:asciiTheme="minorHAnsi" w:eastAsiaTheme="minorEastAsia" w:hAnsiTheme="minorHAnsi" w:cstheme="minorBidi"/>
          <w:sz w:val="22"/>
          <w:szCs w:val="22"/>
        </w:rPr>
      </w:pPr>
      <w:r w:rsidRPr="00232103">
        <w:rPr>
          <w:rFonts w:eastAsia="DengXian"/>
          <w:lang w:eastAsia="zh-CN"/>
        </w:rPr>
        <w:t>6.46.2.3</w:t>
      </w:r>
      <w:r>
        <w:rPr>
          <w:rFonts w:asciiTheme="minorHAnsi" w:eastAsiaTheme="minorEastAsia" w:hAnsiTheme="minorHAnsi" w:cstheme="minorBidi"/>
          <w:sz w:val="22"/>
          <w:szCs w:val="22"/>
        </w:rPr>
        <w:tab/>
      </w:r>
      <w:r w:rsidRPr="00232103">
        <w:rPr>
          <w:rFonts w:eastAsia="DengXian"/>
          <w:lang w:eastAsia="zh-CN"/>
        </w:rPr>
        <w:t>Enabling use of ECN</w:t>
      </w:r>
      <w:r>
        <w:tab/>
      </w:r>
      <w:r>
        <w:fldChar w:fldCharType="begin" w:fldLock="1"/>
      </w:r>
      <w:r>
        <w:instrText xml:space="preserve"> PAGEREF _Toc117496652 \h </w:instrText>
      </w:r>
      <w:r>
        <w:fldChar w:fldCharType="separate"/>
      </w:r>
      <w:r>
        <w:t>180</w:t>
      </w:r>
      <w:r>
        <w:fldChar w:fldCharType="end"/>
      </w:r>
    </w:p>
    <w:p w14:paraId="6F6A3110" w14:textId="0093A79B" w:rsidR="00BC0293" w:rsidRDefault="00BC0293">
      <w:pPr>
        <w:pStyle w:val="TOC3"/>
        <w:rPr>
          <w:rFonts w:asciiTheme="minorHAnsi" w:eastAsiaTheme="minorEastAsia" w:hAnsiTheme="minorHAnsi" w:cstheme="minorBidi"/>
          <w:sz w:val="22"/>
          <w:szCs w:val="22"/>
        </w:rPr>
      </w:pPr>
      <w:r w:rsidRPr="00232103">
        <w:rPr>
          <w:rFonts w:eastAsia="DengXian"/>
          <w:lang w:eastAsia="zh-CN"/>
        </w:rPr>
        <w:t>6.46.3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_Toc117496653 \h </w:instrText>
      </w:r>
      <w:r>
        <w:fldChar w:fldCharType="separate"/>
      </w:r>
      <w:r>
        <w:t>181</w:t>
      </w:r>
      <w:r>
        <w:fldChar w:fldCharType="end"/>
      </w:r>
    </w:p>
    <w:p w14:paraId="57E9145E" w14:textId="064C4BA6" w:rsidR="00BC0293" w:rsidRDefault="00BC0293">
      <w:pPr>
        <w:pStyle w:val="TOC3"/>
        <w:rPr>
          <w:rFonts w:asciiTheme="minorHAnsi" w:eastAsiaTheme="minorEastAsia" w:hAnsiTheme="minorHAnsi" w:cstheme="minorBidi"/>
          <w:sz w:val="22"/>
          <w:szCs w:val="22"/>
        </w:rPr>
      </w:pPr>
      <w:r w:rsidRPr="00232103">
        <w:rPr>
          <w:rFonts w:eastAsia="DengXian"/>
          <w:lang w:eastAsia="zh-CN"/>
        </w:rPr>
        <w:t>6.46.4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_Toc117496654 \h </w:instrText>
      </w:r>
      <w:r>
        <w:fldChar w:fldCharType="separate"/>
      </w:r>
      <w:r>
        <w:t>181</w:t>
      </w:r>
      <w:r>
        <w:fldChar w:fldCharType="end"/>
      </w:r>
    </w:p>
    <w:p w14:paraId="23BF472C" w14:textId="70196711"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47</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47</w:t>
      </w:r>
      <w:r w:rsidRPr="00232103">
        <w:rPr>
          <w:rFonts w:eastAsia="DengXian"/>
        </w:rPr>
        <w:t>: Delay Difference and Delay Notifications and Reports</w:t>
      </w:r>
      <w:r>
        <w:tab/>
      </w:r>
      <w:r>
        <w:fldChar w:fldCharType="begin" w:fldLock="1"/>
      </w:r>
      <w:r>
        <w:instrText xml:space="preserve"> PAGEREF _Toc117496655 \h </w:instrText>
      </w:r>
      <w:r>
        <w:fldChar w:fldCharType="separate"/>
      </w:r>
      <w:r>
        <w:t>181</w:t>
      </w:r>
      <w:r>
        <w:fldChar w:fldCharType="end"/>
      </w:r>
    </w:p>
    <w:p w14:paraId="7C1A2179" w14:textId="7089F77E"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47</w:t>
      </w:r>
      <w:r w:rsidRPr="00232103">
        <w:rPr>
          <w:rFonts w:eastAsia="DengXian"/>
        </w:rPr>
        <w:t>.1</w:t>
      </w:r>
      <w:r>
        <w:rPr>
          <w:rFonts w:asciiTheme="minorHAnsi" w:eastAsiaTheme="minorEastAsia" w:hAnsiTheme="minorHAnsi" w:cstheme="minorBidi"/>
          <w:sz w:val="22"/>
          <w:szCs w:val="22"/>
        </w:rPr>
        <w:tab/>
      </w:r>
      <w:r w:rsidRPr="00232103">
        <w:rPr>
          <w:rFonts w:eastAsia="DengXian"/>
        </w:rPr>
        <w:t>Key Issue mapping</w:t>
      </w:r>
      <w:r>
        <w:tab/>
      </w:r>
      <w:r>
        <w:fldChar w:fldCharType="begin" w:fldLock="1"/>
      </w:r>
      <w:r>
        <w:instrText xml:space="preserve"> PAGEREF _Toc117496656 \h </w:instrText>
      </w:r>
      <w:r>
        <w:fldChar w:fldCharType="separate"/>
      </w:r>
      <w:r>
        <w:t>181</w:t>
      </w:r>
      <w:r>
        <w:fldChar w:fldCharType="end"/>
      </w:r>
    </w:p>
    <w:p w14:paraId="11830B88" w14:textId="5BD4DFC1"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47</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_Toc117496657 \h </w:instrText>
      </w:r>
      <w:r>
        <w:fldChar w:fldCharType="separate"/>
      </w:r>
      <w:r>
        <w:t>181</w:t>
      </w:r>
      <w:r>
        <w:fldChar w:fldCharType="end"/>
      </w:r>
    </w:p>
    <w:p w14:paraId="6B5E1B86" w14:textId="502D8E89"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47</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_Toc117496658 \h </w:instrText>
      </w:r>
      <w:r>
        <w:fldChar w:fldCharType="separate"/>
      </w:r>
      <w:r>
        <w:t>181</w:t>
      </w:r>
      <w:r>
        <w:fldChar w:fldCharType="end"/>
      </w:r>
    </w:p>
    <w:p w14:paraId="1452C996" w14:textId="4BC3ABB2"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47</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_Toc117496659 \h </w:instrText>
      </w:r>
      <w:r>
        <w:fldChar w:fldCharType="separate"/>
      </w:r>
      <w:r>
        <w:t>183</w:t>
      </w:r>
      <w:r>
        <w:fldChar w:fldCharType="end"/>
      </w:r>
    </w:p>
    <w:p w14:paraId="470C342B" w14:textId="7E5747BA"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48</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48</w:t>
      </w:r>
      <w:r w:rsidRPr="00232103">
        <w:rPr>
          <w:rFonts w:eastAsia="DengXian"/>
        </w:rPr>
        <w:t>: Enhanced Notification of Rata Adaptation Request</w:t>
      </w:r>
      <w:r>
        <w:tab/>
      </w:r>
      <w:r>
        <w:fldChar w:fldCharType="begin" w:fldLock="1"/>
      </w:r>
      <w:r>
        <w:instrText xml:space="preserve"> PAGEREF _Toc117496660 \h </w:instrText>
      </w:r>
      <w:r>
        <w:fldChar w:fldCharType="separate"/>
      </w:r>
      <w:r>
        <w:t>183</w:t>
      </w:r>
      <w:r>
        <w:fldChar w:fldCharType="end"/>
      </w:r>
    </w:p>
    <w:p w14:paraId="3A3A23B2" w14:textId="744FDD2D"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48</w:t>
      </w:r>
      <w:r w:rsidRPr="00232103">
        <w:rPr>
          <w:rFonts w:eastAsia="DengXian"/>
        </w:rPr>
        <w:t>.1</w:t>
      </w:r>
      <w:r>
        <w:rPr>
          <w:rFonts w:asciiTheme="minorHAnsi" w:eastAsiaTheme="minorEastAsia" w:hAnsiTheme="minorHAnsi" w:cstheme="minorBidi"/>
          <w:sz w:val="22"/>
          <w:szCs w:val="22"/>
        </w:rPr>
        <w:tab/>
      </w:r>
      <w:r w:rsidRPr="00232103">
        <w:rPr>
          <w:rFonts w:eastAsia="DengXian"/>
        </w:rPr>
        <w:t>General</w:t>
      </w:r>
      <w:r>
        <w:tab/>
      </w:r>
      <w:r>
        <w:fldChar w:fldCharType="begin" w:fldLock="1"/>
      </w:r>
      <w:r>
        <w:instrText xml:space="preserve"> PAGEREF _Toc117496661 \h </w:instrText>
      </w:r>
      <w:r>
        <w:fldChar w:fldCharType="separate"/>
      </w:r>
      <w:r>
        <w:t>183</w:t>
      </w:r>
      <w:r>
        <w:fldChar w:fldCharType="end"/>
      </w:r>
    </w:p>
    <w:p w14:paraId="637847D7" w14:textId="43FA25EF"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48</w:t>
      </w:r>
      <w:r w:rsidRPr="00232103">
        <w:rPr>
          <w:rFonts w:eastAsia="DengXian"/>
        </w:rPr>
        <w:t>.2</w:t>
      </w:r>
      <w:r>
        <w:rPr>
          <w:rFonts w:asciiTheme="minorHAnsi" w:eastAsiaTheme="minorEastAsia" w:hAnsiTheme="minorHAnsi" w:cstheme="minorBidi"/>
          <w:sz w:val="22"/>
          <w:szCs w:val="22"/>
        </w:rPr>
        <w:tab/>
      </w:r>
      <w:r w:rsidRPr="00232103">
        <w:rPr>
          <w:rFonts w:eastAsia="DengXian"/>
        </w:rPr>
        <w:t>Functional Description</w:t>
      </w:r>
      <w:r>
        <w:tab/>
      </w:r>
      <w:r>
        <w:fldChar w:fldCharType="begin" w:fldLock="1"/>
      </w:r>
      <w:r>
        <w:instrText xml:space="preserve"> PAGEREF _Toc117496662 \h </w:instrText>
      </w:r>
      <w:r>
        <w:fldChar w:fldCharType="separate"/>
      </w:r>
      <w:r>
        <w:t>184</w:t>
      </w:r>
      <w:r>
        <w:fldChar w:fldCharType="end"/>
      </w:r>
    </w:p>
    <w:p w14:paraId="1868FDB1" w14:textId="21694761"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48</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_Toc117496663 \h </w:instrText>
      </w:r>
      <w:r>
        <w:fldChar w:fldCharType="separate"/>
      </w:r>
      <w:r>
        <w:t>184</w:t>
      </w:r>
      <w:r>
        <w:fldChar w:fldCharType="end"/>
      </w:r>
    </w:p>
    <w:p w14:paraId="0ED92913" w14:textId="6ED7A9AD"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48</w:t>
      </w:r>
      <w:r w:rsidRPr="00232103">
        <w:rPr>
          <w:rFonts w:eastAsia="DengXian"/>
        </w:rPr>
        <w:t>.3.1</w:t>
      </w:r>
      <w:r>
        <w:rPr>
          <w:rFonts w:asciiTheme="minorHAnsi" w:eastAsiaTheme="minorEastAsia" w:hAnsiTheme="minorHAnsi" w:cstheme="minorBidi"/>
          <w:sz w:val="22"/>
          <w:szCs w:val="22"/>
        </w:rPr>
        <w:tab/>
      </w:r>
      <w:r w:rsidRPr="00232103">
        <w:rPr>
          <w:rFonts w:eastAsia="DengXian"/>
        </w:rPr>
        <w:t>Rate Adaptation Notification</w:t>
      </w:r>
      <w:r>
        <w:tab/>
      </w:r>
      <w:r>
        <w:fldChar w:fldCharType="begin" w:fldLock="1"/>
      </w:r>
      <w:r>
        <w:instrText xml:space="preserve"> PAGEREF _Toc117496664 \h </w:instrText>
      </w:r>
      <w:r>
        <w:fldChar w:fldCharType="separate"/>
      </w:r>
      <w:r>
        <w:t>184</w:t>
      </w:r>
      <w:r>
        <w:fldChar w:fldCharType="end"/>
      </w:r>
    </w:p>
    <w:p w14:paraId="3C09731A" w14:textId="18F3BC73" w:rsidR="00BC0293" w:rsidRDefault="00BC0293">
      <w:pPr>
        <w:pStyle w:val="TOC3"/>
        <w:rPr>
          <w:rFonts w:asciiTheme="minorHAnsi" w:eastAsiaTheme="minorEastAsia" w:hAnsiTheme="minorHAnsi" w:cstheme="minorBidi"/>
          <w:sz w:val="22"/>
          <w:szCs w:val="22"/>
        </w:rPr>
      </w:pPr>
      <w:r w:rsidRPr="00232103">
        <w:rPr>
          <w:rFonts w:eastAsia="DengXian"/>
        </w:rPr>
        <w:lastRenderedPageBreak/>
        <w:t>6.</w:t>
      </w:r>
      <w:r w:rsidRPr="00232103">
        <w:rPr>
          <w:rFonts w:eastAsia="DengXian"/>
          <w:lang w:eastAsia="zh-CN"/>
        </w:rPr>
        <w:t>48</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_Toc117496665 \h </w:instrText>
      </w:r>
      <w:r>
        <w:fldChar w:fldCharType="separate"/>
      </w:r>
      <w:r>
        <w:t>185</w:t>
      </w:r>
      <w:r>
        <w:fldChar w:fldCharType="end"/>
      </w:r>
    </w:p>
    <w:p w14:paraId="519184EF" w14:textId="3BF83764" w:rsidR="00BC0293" w:rsidRDefault="00BC0293">
      <w:pPr>
        <w:pStyle w:val="TOC2"/>
        <w:rPr>
          <w:rFonts w:asciiTheme="minorHAnsi" w:eastAsiaTheme="minorEastAsia" w:hAnsiTheme="minorHAnsi" w:cstheme="minorBidi"/>
          <w:sz w:val="22"/>
          <w:szCs w:val="22"/>
        </w:rPr>
      </w:pPr>
      <w:r w:rsidRPr="00232103">
        <w:rPr>
          <w:rFonts w:eastAsia="DengXian"/>
          <w:lang w:eastAsia="zh-CN"/>
        </w:rPr>
        <w:t>6.49</w:t>
      </w:r>
      <w:r>
        <w:rPr>
          <w:rFonts w:asciiTheme="minorHAnsi" w:eastAsiaTheme="minorEastAsia" w:hAnsiTheme="minorHAnsi" w:cstheme="minorBidi"/>
          <w:sz w:val="22"/>
          <w:szCs w:val="22"/>
        </w:rPr>
        <w:tab/>
      </w:r>
      <w:r w:rsidRPr="00232103">
        <w:rPr>
          <w:rFonts w:eastAsia="DengXian"/>
          <w:lang w:eastAsia="zh-CN"/>
        </w:rPr>
        <w:t>Solution #49: PDU set integrated handling for UPF/UE</w:t>
      </w:r>
      <w:r>
        <w:tab/>
      </w:r>
      <w:r>
        <w:fldChar w:fldCharType="begin" w:fldLock="1"/>
      </w:r>
      <w:r>
        <w:instrText xml:space="preserve"> PAGEREF _Toc117496666 \h </w:instrText>
      </w:r>
      <w:r>
        <w:fldChar w:fldCharType="separate"/>
      </w:r>
      <w:r>
        <w:t>185</w:t>
      </w:r>
      <w:r>
        <w:fldChar w:fldCharType="end"/>
      </w:r>
    </w:p>
    <w:p w14:paraId="56A5B285" w14:textId="2CECD6EF" w:rsidR="00BC0293" w:rsidRDefault="00BC0293">
      <w:pPr>
        <w:pStyle w:val="TOC3"/>
        <w:rPr>
          <w:rFonts w:asciiTheme="minorHAnsi" w:eastAsiaTheme="minorEastAsia" w:hAnsiTheme="minorHAnsi" w:cstheme="minorBidi"/>
          <w:sz w:val="22"/>
          <w:szCs w:val="22"/>
        </w:rPr>
      </w:pPr>
      <w:r w:rsidRPr="00232103">
        <w:rPr>
          <w:rFonts w:eastAsia="DengXian"/>
          <w:lang w:eastAsia="zh-CN"/>
        </w:rPr>
        <w:t>6.49.1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_Toc117496667 \h </w:instrText>
      </w:r>
      <w:r>
        <w:fldChar w:fldCharType="separate"/>
      </w:r>
      <w:r>
        <w:t>185</w:t>
      </w:r>
      <w:r>
        <w:fldChar w:fldCharType="end"/>
      </w:r>
    </w:p>
    <w:p w14:paraId="2DBE6F29" w14:textId="0E2CB0C8" w:rsidR="00BC0293" w:rsidRDefault="00BC0293">
      <w:pPr>
        <w:pStyle w:val="TOC3"/>
        <w:rPr>
          <w:rFonts w:asciiTheme="minorHAnsi" w:eastAsiaTheme="minorEastAsia" w:hAnsiTheme="minorHAnsi" w:cstheme="minorBidi"/>
          <w:sz w:val="22"/>
          <w:szCs w:val="22"/>
        </w:rPr>
      </w:pPr>
      <w:r w:rsidRPr="00232103">
        <w:rPr>
          <w:rFonts w:eastAsia="DengXian"/>
          <w:lang w:eastAsia="zh-CN"/>
        </w:rPr>
        <w:t>6.49.2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_Toc117496668 \h </w:instrText>
      </w:r>
      <w:r>
        <w:fldChar w:fldCharType="separate"/>
      </w:r>
      <w:r>
        <w:t>185</w:t>
      </w:r>
      <w:r>
        <w:fldChar w:fldCharType="end"/>
      </w:r>
    </w:p>
    <w:p w14:paraId="7DBB3F5F" w14:textId="55B6289A" w:rsidR="00BC0293" w:rsidRDefault="00BC0293">
      <w:pPr>
        <w:pStyle w:val="TOC3"/>
        <w:rPr>
          <w:rFonts w:asciiTheme="minorHAnsi" w:eastAsiaTheme="minorEastAsia" w:hAnsiTheme="minorHAnsi" w:cstheme="minorBidi"/>
          <w:sz w:val="22"/>
          <w:szCs w:val="22"/>
        </w:rPr>
      </w:pPr>
      <w:r w:rsidRPr="00232103">
        <w:rPr>
          <w:rFonts w:eastAsia="DengXian"/>
          <w:lang w:eastAsia="zh-CN"/>
        </w:rPr>
        <w:t>6.49.3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_Toc117496669 \h </w:instrText>
      </w:r>
      <w:r>
        <w:fldChar w:fldCharType="separate"/>
      </w:r>
      <w:r>
        <w:t>186</w:t>
      </w:r>
      <w:r>
        <w:fldChar w:fldCharType="end"/>
      </w:r>
    </w:p>
    <w:p w14:paraId="137B2AA8" w14:textId="4D80E6CF" w:rsidR="00BC0293" w:rsidRDefault="00BC0293">
      <w:pPr>
        <w:pStyle w:val="TOC3"/>
        <w:rPr>
          <w:rFonts w:asciiTheme="minorHAnsi" w:eastAsiaTheme="minorEastAsia" w:hAnsiTheme="minorHAnsi" w:cstheme="minorBidi"/>
          <w:sz w:val="22"/>
          <w:szCs w:val="22"/>
        </w:rPr>
      </w:pPr>
      <w:r w:rsidRPr="00232103">
        <w:rPr>
          <w:rFonts w:eastAsia="DengXian"/>
          <w:lang w:eastAsia="zh-CN"/>
        </w:rPr>
        <w:t>6.49.4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_Toc117496670 \h </w:instrText>
      </w:r>
      <w:r>
        <w:fldChar w:fldCharType="separate"/>
      </w:r>
      <w:r>
        <w:t>187</w:t>
      </w:r>
      <w:r>
        <w:fldChar w:fldCharType="end"/>
      </w:r>
    </w:p>
    <w:p w14:paraId="77202E58" w14:textId="4D03413B" w:rsidR="00BC0293" w:rsidRDefault="00BC0293">
      <w:pPr>
        <w:pStyle w:val="TOC2"/>
        <w:rPr>
          <w:rFonts w:asciiTheme="minorHAnsi" w:eastAsiaTheme="minorEastAsia" w:hAnsiTheme="minorHAnsi" w:cstheme="minorBidi"/>
          <w:sz w:val="22"/>
          <w:szCs w:val="22"/>
        </w:rPr>
      </w:pPr>
      <w:r w:rsidRPr="00232103">
        <w:rPr>
          <w:rFonts w:eastAsia="DengXian"/>
          <w:lang w:eastAsia="zh-CN"/>
        </w:rPr>
        <w:t>6.50</w:t>
      </w:r>
      <w:r>
        <w:rPr>
          <w:rFonts w:asciiTheme="minorHAnsi" w:eastAsiaTheme="minorEastAsia" w:hAnsiTheme="minorHAnsi" w:cstheme="minorBidi"/>
          <w:sz w:val="22"/>
          <w:szCs w:val="22"/>
        </w:rPr>
        <w:tab/>
      </w:r>
      <w:r w:rsidRPr="00232103">
        <w:rPr>
          <w:rFonts w:eastAsia="DengXian"/>
          <w:lang w:eastAsia="zh-CN"/>
        </w:rPr>
        <w:t>Solution #50: Relative QoS within a PDU Set</w:t>
      </w:r>
      <w:r>
        <w:tab/>
      </w:r>
      <w:r>
        <w:fldChar w:fldCharType="begin" w:fldLock="1"/>
      </w:r>
      <w:r>
        <w:instrText xml:space="preserve"> PAGEREF _Toc117496671 \h </w:instrText>
      </w:r>
      <w:r>
        <w:fldChar w:fldCharType="separate"/>
      </w:r>
      <w:r>
        <w:t>187</w:t>
      </w:r>
      <w:r>
        <w:fldChar w:fldCharType="end"/>
      </w:r>
    </w:p>
    <w:p w14:paraId="289ED277" w14:textId="50605648" w:rsidR="00BC0293" w:rsidRDefault="00BC0293">
      <w:pPr>
        <w:pStyle w:val="TOC3"/>
        <w:rPr>
          <w:rFonts w:asciiTheme="minorHAnsi" w:eastAsiaTheme="minorEastAsia" w:hAnsiTheme="minorHAnsi" w:cstheme="minorBidi"/>
          <w:sz w:val="22"/>
          <w:szCs w:val="22"/>
        </w:rPr>
      </w:pPr>
      <w:r w:rsidRPr="00232103">
        <w:rPr>
          <w:rFonts w:eastAsia="DengXian"/>
          <w:lang w:eastAsia="zh-CN"/>
        </w:rPr>
        <w:t>6.50.1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_Toc117496672 \h </w:instrText>
      </w:r>
      <w:r>
        <w:fldChar w:fldCharType="separate"/>
      </w:r>
      <w:r>
        <w:t>187</w:t>
      </w:r>
      <w:r>
        <w:fldChar w:fldCharType="end"/>
      </w:r>
    </w:p>
    <w:p w14:paraId="6FFCF9AB" w14:textId="2EA2F44E" w:rsidR="00BC0293" w:rsidRDefault="00BC0293">
      <w:pPr>
        <w:pStyle w:val="TOC4"/>
        <w:rPr>
          <w:rFonts w:asciiTheme="minorHAnsi" w:eastAsiaTheme="minorEastAsia" w:hAnsiTheme="minorHAnsi" w:cstheme="minorBidi"/>
          <w:sz w:val="22"/>
          <w:szCs w:val="22"/>
        </w:rPr>
      </w:pPr>
      <w:r w:rsidRPr="00232103">
        <w:rPr>
          <w:rFonts w:eastAsia="DengXian"/>
          <w:lang w:eastAsia="zh-CN"/>
        </w:rPr>
        <w:t>6.50.2.1</w:t>
      </w:r>
      <w:r>
        <w:rPr>
          <w:rFonts w:asciiTheme="minorHAnsi" w:eastAsiaTheme="minorEastAsia" w:hAnsiTheme="minorHAnsi" w:cstheme="minorBidi"/>
          <w:sz w:val="22"/>
          <w:szCs w:val="22"/>
        </w:rPr>
        <w:tab/>
      </w:r>
      <w:r w:rsidRPr="00232103">
        <w:rPr>
          <w:rFonts w:eastAsia="DengXian"/>
          <w:lang w:eastAsia="zh-CN"/>
        </w:rPr>
        <w:t>PDU-Set information</w:t>
      </w:r>
      <w:r>
        <w:tab/>
      </w:r>
      <w:r>
        <w:fldChar w:fldCharType="begin" w:fldLock="1"/>
      </w:r>
      <w:r>
        <w:instrText xml:space="preserve"> PAGEREF _Toc117496673 \h </w:instrText>
      </w:r>
      <w:r>
        <w:fldChar w:fldCharType="separate"/>
      </w:r>
      <w:r>
        <w:t>187</w:t>
      </w:r>
      <w:r>
        <w:fldChar w:fldCharType="end"/>
      </w:r>
    </w:p>
    <w:p w14:paraId="5702F82D" w14:textId="27EB3241" w:rsidR="00BC0293" w:rsidRDefault="00BC0293">
      <w:pPr>
        <w:pStyle w:val="TOC4"/>
        <w:rPr>
          <w:rFonts w:asciiTheme="minorHAnsi" w:eastAsiaTheme="minorEastAsia" w:hAnsiTheme="minorHAnsi" w:cstheme="minorBidi"/>
          <w:sz w:val="22"/>
          <w:szCs w:val="22"/>
        </w:rPr>
      </w:pPr>
      <w:r w:rsidRPr="00232103">
        <w:rPr>
          <w:rFonts w:eastAsia="DengXian"/>
          <w:lang w:eastAsia="zh-CN"/>
        </w:rPr>
        <w:t>6.50.2.2</w:t>
      </w:r>
      <w:r>
        <w:rPr>
          <w:rFonts w:asciiTheme="minorHAnsi" w:eastAsiaTheme="minorEastAsia" w:hAnsiTheme="minorHAnsi" w:cstheme="minorBidi"/>
          <w:sz w:val="22"/>
          <w:szCs w:val="22"/>
        </w:rPr>
        <w:tab/>
      </w:r>
      <w:r w:rsidRPr="00232103">
        <w:rPr>
          <w:rFonts w:eastAsia="DengXian"/>
          <w:lang w:eastAsia="zh-CN"/>
        </w:rPr>
        <w:t>New QoS parameter</w:t>
      </w:r>
      <w:r>
        <w:tab/>
      </w:r>
      <w:r>
        <w:fldChar w:fldCharType="begin" w:fldLock="1"/>
      </w:r>
      <w:r>
        <w:instrText xml:space="preserve"> PAGEREF _Toc117496674 \h </w:instrText>
      </w:r>
      <w:r>
        <w:fldChar w:fldCharType="separate"/>
      </w:r>
      <w:r>
        <w:t>187</w:t>
      </w:r>
      <w:r>
        <w:fldChar w:fldCharType="end"/>
      </w:r>
    </w:p>
    <w:p w14:paraId="27F7B549" w14:textId="2B15CF24" w:rsidR="00BC0293" w:rsidRDefault="00BC0293">
      <w:pPr>
        <w:pStyle w:val="TOC3"/>
        <w:rPr>
          <w:rFonts w:asciiTheme="minorHAnsi" w:eastAsiaTheme="minorEastAsia" w:hAnsiTheme="minorHAnsi" w:cstheme="minorBidi"/>
          <w:sz w:val="22"/>
          <w:szCs w:val="22"/>
        </w:rPr>
      </w:pPr>
      <w:r w:rsidRPr="00232103">
        <w:rPr>
          <w:rFonts w:eastAsia="DengXian"/>
          <w:lang w:eastAsia="zh-CN"/>
        </w:rPr>
        <w:t>6.50.3</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_Toc117496675 \h </w:instrText>
      </w:r>
      <w:r>
        <w:fldChar w:fldCharType="separate"/>
      </w:r>
      <w:r>
        <w:t>188</w:t>
      </w:r>
      <w:r>
        <w:fldChar w:fldCharType="end"/>
      </w:r>
    </w:p>
    <w:p w14:paraId="64F26A50" w14:textId="3DF20358"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51</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51</w:t>
      </w:r>
      <w:r w:rsidRPr="00232103">
        <w:rPr>
          <w:rFonts w:eastAsia="DengXian"/>
        </w:rPr>
        <w:t xml:space="preserve">: </w:t>
      </w:r>
      <w:r w:rsidRPr="00232103">
        <w:rPr>
          <w:rFonts w:eastAsia="DengXian"/>
          <w:lang w:eastAsia="zh-CN"/>
        </w:rPr>
        <w:t>H</w:t>
      </w:r>
      <w:r w:rsidRPr="00232103">
        <w:rPr>
          <w:rFonts w:eastAsia="DengXian"/>
        </w:rPr>
        <w:t>andling of the PDU Set</w:t>
      </w:r>
      <w:r>
        <w:tab/>
      </w:r>
      <w:r>
        <w:fldChar w:fldCharType="begin" w:fldLock="1"/>
      </w:r>
      <w:r>
        <w:instrText xml:space="preserve"> PAGEREF _Toc117496676 \h </w:instrText>
      </w:r>
      <w:r>
        <w:fldChar w:fldCharType="separate"/>
      </w:r>
      <w:r>
        <w:t>188</w:t>
      </w:r>
      <w:r>
        <w:fldChar w:fldCharType="end"/>
      </w:r>
    </w:p>
    <w:p w14:paraId="42E57320" w14:textId="236222EC"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51</w:t>
      </w:r>
      <w:r w:rsidRPr="00232103">
        <w:rPr>
          <w:rFonts w:eastAsia="DengXian"/>
        </w:rPr>
        <w:t>.1</w:t>
      </w:r>
      <w:r>
        <w:rPr>
          <w:rFonts w:asciiTheme="minorHAnsi" w:eastAsiaTheme="minorEastAsia" w:hAnsiTheme="minorHAnsi" w:cstheme="minorBidi"/>
          <w:sz w:val="22"/>
          <w:szCs w:val="22"/>
        </w:rPr>
        <w:tab/>
      </w:r>
      <w:r w:rsidRPr="00232103">
        <w:rPr>
          <w:rFonts w:eastAsia="DengXian"/>
        </w:rPr>
        <w:t>Key Issue mapping</w:t>
      </w:r>
      <w:r>
        <w:tab/>
      </w:r>
      <w:r>
        <w:fldChar w:fldCharType="begin" w:fldLock="1"/>
      </w:r>
      <w:r>
        <w:instrText xml:space="preserve"> PAGEREF _Toc117496677 \h </w:instrText>
      </w:r>
      <w:r>
        <w:fldChar w:fldCharType="separate"/>
      </w:r>
      <w:r>
        <w:t>188</w:t>
      </w:r>
      <w:r>
        <w:fldChar w:fldCharType="end"/>
      </w:r>
    </w:p>
    <w:p w14:paraId="777E7A53" w14:textId="7949D134"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51</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_Toc117496678 \h </w:instrText>
      </w:r>
      <w:r>
        <w:fldChar w:fldCharType="separate"/>
      </w:r>
      <w:r>
        <w:t>188</w:t>
      </w:r>
      <w:r>
        <w:fldChar w:fldCharType="end"/>
      </w:r>
    </w:p>
    <w:p w14:paraId="4A27AAFA" w14:textId="77D65726"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51</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_Toc117496679 \h </w:instrText>
      </w:r>
      <w:r>
        <w:fldChar w:fldCharType="separate"/>
      </w:r>
      <w:r>
        <w:t>189</w:t>
      </w:r>
      <w:r>
        <w:fldChar w:fldCharType="end"/>
      </w:r>
    </w:p>
    <w:p w14:paraId="6ED71727" w14:textId="6653C629"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51</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_Toc117496680 \h </w:instrText>
      </w:r>
      <w:r>
        <w:fldChar w:fldCharType="separate"/>
      </w:r>
      <w:r>
        <w:t>190</w:t>
      </w:r>
      <w:r>
        <w:fldChar w:fldCharType="end"/>
      </w:r>
    </w:p>
    <w:p w14:paraId="4CA0274E" w14:textId="71ACA118" w:rsidR="00BC0293" w:rsidRDefault="00BC0293">
      <w:pPr>
        <w:pStyle w:val="TOC2"/>
        <w:rPr>
          <w:rFonts w:asciiTheme="minorHAnsi" w:eastAsiaTheme="minorEastAsia" w:hAnsiTheme="minorHAnsi" w:cstheme="minorBidi"/>
          <w:sz w:val="22"/>
          <w:szCs w:val="22"/>
        </w:rPr>
      </w:pPr>
      <w:r w:rsidRPr="00232103">
        <w:rPr>
          <w:rFonts w:eastAsia="DengXian"/>
          <w:lang w:eastAsia="zh-CN"/>
        </w:rPr>
        <w:t>6.52</w:t>
      </w:r>
      <w:r>
        <w:rPr>
          <w:rFonts w:asciiTheme="minorHAnsi" w:eastAsiaTheme="minorEastAsia" w:hAnsiTheme="minorHAnsi" w:cstheme="minorBidi"/>
          <w:sz w:val="22"/>
          <w:szCs w:val="22"/>
        </w:rPr>
        <w:tab/>
      </w:r>
      <w:r w:rsidRPr="00232103">
        <w:rPr>
          <w:rFonts w:eastAsia="DengXian"/>
          <w:lang w:eastAsia="zh-CN"/>
        </w:rPr>
        <w:t>Solution #52: Consolidated Solution for PDU Set based QoS framework</w:t>
      </w:r>
      <w:r>
        <w:tab/>
      </w:r>
      <w:r>
        <w:fldChar w:fldCharType="begin" w:fldLock="1"/>
      </w:r>
      <w:r>
        <w:instrText xml:space="preserve"> PAGEREF _Toc117496681 \h </w:instrText>
      </w:r>
      <w:r>
        <w:fldChar w:fldCharType="separate"/>
      </w:r>
      <w:r>
        <w:t>190</w:t>
      </w:r>
      <w:r>
        <w:fldChar w:fldCharType="end"/>
      </w:r>
    </w:p>
    <w:p w14:paraId="3710CA28" w14:textId="199EC4D3" w:rsidR="00BC0293" w:rsidRDefault="00BC0293">
      <w:pPr>
        <w:pStyle w:val="TOC3"/>
        <w:rPr>
          <w:rFonts w:asciiTheme="minorHAnsi" w:eastAsiaTheme="minorEastAsia" w:hAnsiTheme="minorHAnsi" w:cstheme="minorBidi"/>
          <w:sz w:val="22"/>
          <w:szCs w:val="22"/>
        </w:rPr>
      </w:pPr>
      <w:r w:rsidRPr="00232103">
        <w:rPr>
          <w:rFonts w:eastAsia="DengXian"/>
          <w:lang w:eastAsia="zh-CN"/>
        </w:rPr>
        <w:t>6.52.1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_Toc117496682 \h </w:instrText>
      </w:r>
      <w:r>
        <w:fldChar w:fldCharType="separate"/>
      </w:r>
      <w:r>
        <w:t>190</w:t>
      </w:r>
      <w:r>
        <w:fldChar w:fldCharType="end"/>
      </w:r>
    </w:p>
    <w:p w14:paraId="1A282CD0" w14:textId="4D8EDA60" w:rsidR="00BC0293" w:rsidRDefault="00BC0293">
      <w:pPr>
        <w:pStyle w:val="TOC3"/>
        <w:rPr>
          <w:rFonts w:asciiTheme="minorHAnsi" w:eastAsiaTheme="minorEastAsia" w:hAnsiTheme="minorHAnsi" w:cstheme="minorBidi"/>
          <w:sz w:val="22"/>
          <w:szCs w:val="22"/>
        </w:rPr>
      </w:pPr>
      <w:r w:rsidRPr="00232103">
        <w:rPr>
          <w:rFonts w:eastAsia="DengXian"/>
          <w:lang w:eastAsia="zh-CN"/>
        </w:rPr>
        <w:t>6.52.2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_Toc117496683 \h </w:instrText>
      </w:r>
      <w:r>
        <w:fldChar w:fldCharType="separate"/>
      </w:r>
      <w:r>
        <w:t>191</w:t>
      </w:r>
      <w:r>
        <w:fldChar w:fldCharType="end"/>
      </w:r>
    </w:p>
    <w:p w14:paraId="124BD798" w14:textId="381C6390" w:rsidR="00BC0293" w:rsidRDefault="00BC0293">
      <w:pPr>
        <w:pStyle w:val="TOC4"/>
        <w:rPr>
          <w:rFonts w:asciiTheme="minorHAnsi" w:eastAsiaTheme="minorEastAsia" w:hAnsiTheme="minorHAnsi" w:cstheme="minorBidi"/>
          <w:sz w:val="22"/>
          <w:szCs w:val="22"/>
        </w:rPr>
      </w:pPr>
      <w:r w:rsidRPr="00232103">
        <w:rPr>
          <w:rFonts w:eastAsia="DengXian"/>
          <w:lang w:eastAsia="zh-CN"/>
        </w:rPr>
        <w:t>6.52.2.0</w:t>
      </w:r>
      <w:r>
        <w:rPr>
          <w:rFonts w:asciiTheme="minorHAnsi" w:eastAsiaTheme="minorEastAsia" w:hAnsiTheme="minorHAnsi" w:cstheme="minorBidi"/>
          <w:sz w:val="22"/>
          <w:szCs w:val="22"/>
        </w:rPr>
        <w:tab/>
      </w:r>
      <w:r w:rsidRPr="00232103">
        <w:rPr>
          <w:rFonts w:eastAsia="DengXian"/>
          <w:lang w:eastAsia="zh-CN"/>
        </w:rPr>
        <w:t>General principles</w:t>
      </w:r>
      <w:r>
        <w:tab/>
      </w:r>
      <w:r>
        <w:fldChar w:fldCharType="begin" w:fldLock="1"/>
      </w:r>
      <w:r>
        <w:instrText xml:space="preserve"> PAGEREF _Toc117496684 \h </w:instrText>
      </w:r>
      <w:r>
        <w:fldChar w:fldCharType="separate"/>
      </w:r>
      <w:r>
        <w:t>191</w:t>
      </w:r>
      <w:r>
        <w:fldChar w:fldCharType="end"/>
      </w:r>
    </w:p>
    <w:p w14:paraId="029AA642" w14:textId="31160C2C" w:rsidR="00BC0293" w:rsidRDefault="00BC0293">
      <w:pPr>
        <w:pStyle w:val="TOC4"/>
        <w:rPr>
          <w:rFonts w:asciiTheme="minorHAnsi" w:eastAsiaTheme="minorEastAsia" w:hAnsiTheme="minorHAnsi" w:cstheme="minorBidi"/>
          <w:sz w:val="22"/>
          <w:szCs w:val="22"/>
        </w:rPr>
      </w:pPr>
      <w:r w:rsidRPr="00232103">
        <w:rPr>
          <w:rFonts w:eastAsia="DengXian"/>
          <w:lang w:eastAsia="zh-CN"/>
        </w:rPr>
        <w:t>6.52.2.1</w:t>
      </w:r>
      <w:r>
        <w:rPr>
          <w:rFonts w:asciiTheme="minorHAnsi" w:eastAsiaTheme="minorEastAsia" w:hAnsiTheme="minorHAnsi" w:cstheme="minorBidi"/>
          <w:sz w:val="22"/>
          <w:szCs w:val="22"/>
        </w:rPr>
        <w:tab/>
      </w:r>
      <w:r w:rsidRPr="00232103">
        <w:rPr>
          <w:rFonts w:eastAsia="DengXian"/>
          <w:lang w:eastAsia="zh-CN"/>
        </w:rPr>
        <w:t>PDU set information detected by the UPF</w:t>
      </w:r>
      <w:r>
        <w:tab/>
      </w:r>
      <w:r>
        <w:fldChar w:fldCharType="begin" w:fldLock="1"/>
      </w:r>
      <w:r>
        <w:instrText xml:space="preserve"> PAGEREF _Toc117496685 \h </w:instrText>
      </w:r>
      <w:r>
        <w:fldChar w:fldCharType="separate"/>
      </w:r>
      <w:r>
        <w:t>191</w:t>
      </w:r>
      <w:r>
        <w:fldChar w:fldCharType="end"/>
      </w:r>
    </w:p>
    <w:p w14:paraId="01E8E2C2" w14:textId="21CB3220" w:rsidR="00BC0293" w:rsidRDefault="00BC0293">
      <w:pPr>
        <w:pStyle w:val="TOC4"/>
        <w:rPr>
          <w:rFonts w:asciiTheme="minorHAnsi" w:eastAsiaTheme="minorEastAsia" w:hAnsiTheme="minorHAnsi" w:cstheme="minorBidi"/>
          <w:sz w:val="22"/>
          <w:szCs w:val="22"/>
        </w:rPr>
      </w:pPr>
      <w:r w:rsidRPr="00232103">
        <w:rPr>
          <w:rFonts w:eastAsia="DengXian"/>
          <w:lang w:eastAsia="zh-CN"/>
        </w:rPr>
        <w:t>6.52.2.2</w:t>
      </w:r>
      <w:r>
        <w:rPr>
          <w:rFonts w:asciiTheme="minorHAnsi" w:eastAsiaTheme="minorEastAsia" w:hAnsiTheme="minorHAnsi" w:cstheme="minorBidi"/>
          <w:sz w:val="22"/>
          <w:szCs w:val="22"/>
        </w:rPr>
        <w:tab/>
      </w:r>
      <w:r w:rsidRPr="00232103">
        <w:rPr>
          <w:rFonts w:eastAsia="DengXian"/>
          <w:lang w:eastAsia="zh-CN"/>
        </w:rPr>
        <w:t>PDU Set information identification by the UPF</w:t>
      </w:r>
      <w:r>
        <w:tab/>
      </w:r>
      <w:r>
        <w:fldChar w:fldCharType="begin" w:fldLock="1"/>
      </w:r>
      <w:r>
        <w:instrText xml:space="preserve"> PAGEREF _Toc117496686 \h </w:instrText>
      </w:r>
      <w:r>
        <w:fldChar w:fldCharType="separate"/>
      </w:r>
      <w:r>
        <w:t>192</w:t>
      </w:r>
      <w:r>
        <w:fldChar w:fldCharType="end"/>
      </w:r>
    </w:p>
    <w:p w14:paraId="5E4FE978" w14:textId="36A9D937" w:rsidR="00BC0293" w:rsidRDefault="00BC0293">
      <w:pPr>
        <w:pStyle w:val="TOC4"/>
        <w:rPr>
          <w:rFonts w:asciiTheme="minorHAnsi" w:eastAsiaTheme="minorEastAsia" w:hAnsiTheme="minorHAnsi" w:cstheme="minorBidi"/>
          <w:sz w:val="22"/>
          <w:szCs w:val="22"/>
        </w:rPr>
      </w:pPr>
      <w:r w:rsidRPr="00232103">
        <w:rPr>
          <w:rFonts w:eastAsia="DengXian"/>
          <w:lang w:eastAsia="zh-CN"/>
        </w:rPr>
        <w:t>6.52.2.3</w:t>
      </w:r>
      <w:r>
        <w:rPr>
          <w:rFonts w:asciiTheme="minorHAnsi" w:eastAsiaTheme="minorEastAsia" w:hAnsiTheme="minorHAnsi" w:cstheme="minorBidi"/>
          <w:sz w:val="22"/>
          <w:szCs w:val="22"/>
        </w:rPr>
        <w:tab/>
      </w:r>
      <w:r w:rsidRPr="00232103">
        <w:rPr>
          <w:rFonts w:eastAsia="DengXian"/>
          <w:lang w:eastAsia="zh-CN"/>
        </w:rPr>
        <w:t>PDU Set information provided by the UPF to the RAN</w:t>
      </w:r>
      <w:r>
        <w:tab/>
      </w:r>
      <w:r>
        <w:fldChar w:fldCharType="begin" w:fldLock="1"/>
      </w:r>
      <w:r>
        <w:instrText xml:space="preserve"> PAGEREF _Toc117496687 \h </w:instrText>
      </w:r>
      <w:r>
        <w:fldChar w:fldCharType="separate"/>
      </w:r>
      <w:r>
        <w:t>192</w:t>
      </w:r>
      <w:r>
        <w:fldChar w:fldCharType="end"/>
      </w:r>
    </w:p>
    <w:p w14:paraId="3ABC8BE3" w14:textId="1C314B50" w:rsidR="00BC0293" w:rsidRDefault="00BC0293">
      <w:pPr>
        <w:pStyle w:val="TOC4"/>
        <w:rPr>
          <w:rFonts w:asciiTheme="minorHAnsi" w:eastAsiaTheme="minorEastAsia" w:hAnsiTheme="minorHAnsi" w:cstheme="minorBidi"/>
          <w:sz w:val="22"/>
          <w:szCs w:val="22"/>
        </w:rPr>
      </w:pPr>
      <w:r w:rsidRPr="00232103">
        <w:rPr>
          <w:rFonts w:eastAsia="DengXian"/>
          <w:lang w:eastAsia="zh-CN"/>
        </w:rPr>
        <w:t>6.52.2.4</w:t>
      </w:r>
      <w:r>
        <w:rPr>
          <w:rFonts w:asciiTheme="minorHAnsi" w:eastAsiaTheme="minorEastAsia" w:hAnsiTheme="minorHAnsi" w:cstheme="minorBidi"/>
          <w:sz w:val="22"/>
          <w:szCs w:val="22"/>
        </w:rPr>
        <w:tab/>
      </w:r>
      <w:r w:rsidRPr="00232103">
        <w:rPr>
          <w:rFonts w:eastAsia="DengXian"/>
          <w:lang w:eastAsia="zh-CN"/>
        </w:rPr>
        <w:t>QoS parameters for PDU Set Based QoS handling</w:t>
      </w:r>
      <w:r>
        <w:tab/>
      </w:r>
      <w:r>
        <w:fldChar w:fldCharType="begin" w:fldLock="1"/>
      </w:r>
      <w:r>
        <w:instrText xml:space="preserve"> PAGEREF _Toc117496688 \h </w:instrText>
      </w:r>
      <w:r>
        <w:fldChar w:fldCharType="separate"/>
      </w:r>
      <w:r>
        <w:t>193</w:t>
      </w:r>
      <w:r>
        <w:fldChar w:fldCharType="end"/>
      </w:r>
    </w:p>
    <w:p w14:paraId="6E4F59DB" w14:textId="3F598EFF" w:rsidR="00BC0293" w:rsidRDefault="00BC0293">
      <w:pPr>
        <w:pStyle w:val="TOC4"/>
        <w:rPr>
          <w:rFonts w:asciiTheme="minorHAnsi" w:eastAsiaTheme="minorEastAsia" w:hAnsiTheme="minorHAnsi" w:cstheme="minorBidi"/>
          <w:sz w:val="22"/>
          <w:szCs w:val="22"/>
        </w:rPr>
      </w:pPr>
      <w:r w:rsidRPr="00232103">
        <w:rPr>
          <w:rFonts w:eastAsia="DengXian"/>
          <w:lang w:eastAsia="zh-CN"/>
        </w:rPr>
        <w:t>6.52.2.5</w:t>
      </w:r>
      <w:r>
        <w:rPr>
          <w:rFonts w:asciiTheme="minorHAnsi" w:eastAsiaTheme="minorEastAsia" w:hAnsiTheme="minorHAnsi" w:cstheme="minorBidi"/>
          <w:sz w:val="22"/>
          <w:szCs w:val="22"/>
        </w:rPr>
        <w:tab/>
      </w:r>
      <w:r w:rsidRPr="00232103">
        <w:rPr>
          <w:rFonts w:eastAsia="DengXian"/>
          <w:lang w:eastAsia="zh-CN"/>
        </w:rPr>
        <w:t>QoS parameters provided by the AF to the CN</w:t>
      </w:r>
      <w:r>
        <w:tab/>
      </w:r>
      <w:r>
        <w:fldChar w:fldCharType="begin" w:fldLock="1"/>
      </w:r>
      <w:r>
        <w:instrText xml:space="preserve"> PAGEREF _Toc117496689 \h </w:instrText>
      </w:r>
      <w:r>
        <w:fldChar w:fldCharType="separate"/>
      </w:r>
      <w:r>
        <w:t>193</w:t>
      </w:r>
      <w:r>
        <w:fldChar w:fldCharType="end"/>
      </w:r>
    </w:p>
    <w:p w14:paraId="753710F4" w14:textId="19BEAF72" w:rsidR="00BC0293" w:rsidRDefault="00BC0293">
      <w:pPr>
        <w:pStyle w:val="TOC3"/>
        <w:rPr>
          <w:rFonts w:asciiTheme="minorHAnsi" w:eastAsiaTheme="minorEastAsia" w:hAnsiTheme="minorHAnsi" w:cstheme="minorBidi"/>
          <w:sz w:val="22"/>
          <w:szCs w:val="22"/>
        </w:rPr>
      </w:pPr>
      <w:r w:rsidRPr="00232103">
        <w:rPr>
          <w:rFonts w:eastAsia="DengXian"/>
          <w:lang w:eastAsia="zh-CN"/>
        </w:rPr>
        <w:t>6.52.3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_Toc117496690 \h </w:instrText>
      </w:r>
      <w:r>
        <w:fldChar w:fldCharType="separate"/>
      </w:r>
      <w:r>
        <w:t>194</w:t>
      </w:r>
      <w:r>
        <w:fldChar w:fldCharType="end"/>
      </w:r>
    </w:p>
    <w:p w14:paraId="5C925E25" w14:textId="690277C0" w:rsidR="00BC0293" w:rsidRDefault="00BC0293">
      <w:pPr>
        <w:pStyle w:val="TOC4"/>
        <w:rPr>
          <w:rFonts w:asciiTheme="minorHAnsi" w:eastAsiaTheme="minorEastAsia" w:hAnsiTheme="minorHAnsi" w:cstheme="minorBidi"/>
          <w:sz w:val="22"/>
          <w:szCs w:val="22"/>
        </w:rPr>
      </w:pPr>
      <w:r w:rsidRPr="00232103">
        <w:rPr>
          <w:rFonts w:eastAsia="DengXian"/>
          <w:lang w:eastAsia="zh-CN"/>
        </w:rPr>
        <w:t>6.52.3.1</w:t>
      </w:r>
      <w:r>
        <w:rPr>
          <w:rFonts w:asciiTheme="minorHAnsi" w:eastAsiaTheme="minorEastAsia" w:hAnsiTheme="minorHAnsi" w:cstheme="minorBidi"/>
          <w:sz w:val="22"/>
          <w:szCs w:val="22"/>
        </w:rPr>
        <w:tab/>
      </w:r>
      <w:r w:rsidRPr="00232103">
        <w:rPr>
          <w:rFonts w:eastAsia="DengXian"/>
          <w:lang w:eastAsia="zh-CN"/>
        </w:rPr>
        <w:t>PDU Set based QoS handling</w:t>
      </w:r>
      <w:r>
        <w:tab/>
      </w:r>
      <w:r>
        <w:fldChar w:fldCharType="begin" w:fldLock="1"/>
      </w:r>
      <w:r>
        <w:instrText xml:space="preserve"> PAGEREF _Toc117496691 \h </w:instrText>
      </w:r>
      <w:r>
        <w:fldChar w:fldCharType="separate"/>
      </w:r>
      <w:r>
        <w:t>194</w:t>
      </w:r>
      <w:r>
        <w:fldChar w:fldCharType="end"/>
      </w:r>
    </w:p>
    <w:p w14:paraId="763294DE" w14:textId="6E03BFAF" w:rsidR="00BC0293" w:rsidRDefault="00BC0293">
      <w:pPr>
        <w:pStyle w:val="TOC3"/>
        <w:rPr>
          <w:rFonts w:asciiTheme="minorHAnsi" w:eastAsiaTheme="minorEastAsia" w:hAnsiTheme="minorHAnsi" w:cstheme="minorBidi"/>
          <w:sz w:val="22"/>
          <w:szCs w:val="22"/>
        </w:rPr>
      </w:pPr>
      <w:r w:rsidRPr="00232103">
        <w:rPr>
          <w:rFonts w:eastAsia="DengXian"/>
          <w:lang w:eastAsia="zh-CN"/>
        </w:rPr>
        <w:t>6.52.4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_Toc117496692 \h </w:instrText>
      </w:r>
      <w:r>
        <w:fldChar w:fldCharType="separate"/>
      </w:r>
      <w:r>
        <w:t>195</w:t>
      </w:r>
      <w:r>
        <w:fldChar w:fldCharType="end"/>
      </w:r>
    </w:p>
    <w:p w14:paraId="0D860A47" w14:textId="189C1F51"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53</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53</w:t>
      </w:r>
      <w:r w:rsidRPr="00232103">
        <w:rPr>
          <w:rFonts w:eastAsia="DengXian"/>
        </w:rPr>
        <w:t>: PDU Set transmission coordination between RAN and UPF</w:t>
      </w:r>
      <w:r>
        <w:tab/>
      </w:r>
      <w:r>
        <w:fldChar w:fldCharType="begin" w:fldLock="1"/>
      </w:r>
      <w:r>
        <w:instrText xml:space="preserve"> PAGEREF _Toc117496693 \h </w:instrText>
      </w:r>
      <w:r>
        <w:fldChar w:fldCharType="separate"/>
      </w:r>
      <w:r>
        <w:t>195</w:t>
      </w:r>
      <w:r>
        <w:fldChar w:fldCharType="end"/>
      </w:r>
    </w:p>
    <w:p w14:paraId="6A45028F" w14:textId="79CF48FE"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53</w:t>
      </w:r>
      <w:r w:rsidRPr="00232103">
        <w:rPr>
          <w:rFonts w:eastAsia="DengXian"/>
        </w:rPr>
        <w:t>.1</w:t>
      </w:r>
      <w:r>
        <w:rPr>
          <w:rFonts w:asciiTheme="minorHAnsi" w:eastAsiaTheme="minorEastAsia" w:hAnsiTheme="minorHAnsi" w:cstheme="minorBidi"/>
          <w:sz w:val="22"/>
          <w:szCs w:val="22"/>
        </w:rPr>
        <w:tab/>
      </w:r>
      <w:r w:rsidRPr="00232103">
        <w:rPr>
          <w:rFonts w:eastAsia="DengXian"/>
        </w:rPr>
        <w:t>Key Issue mapping</w:t>
      </w:r>
      <w:r>
        <w:tab/>
      </w:r>
      <w:r>
        <w:fldChar w:fldCharType="begin" w:fldLock="1"/>
      </w:r>
      <w:r>
        <w:instrText xml:space="preserve"> PAGEREF _Toc117496694 \h </w:instrText>
      </w:r>
      <w:r>
        <w:fldChar w:fldCharType="separate"/>
      </w:r>
      <w:r>
        <w:t>195</w:t>
      </w:r>
      <w:r>
        <w:fldChar w:fldCharType="end"/>
      </w:r>
    </w:p>
    <w:p w14:paraId="74800DB3" w14:textId="57CA1F5E"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53</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_Toc117496695 \h </w:instrText>
      </w:r>
      <w:r>
        <w:fldChar w:fldCharType="separate"/>
      </w:r>
      <w:r>
        <w:t>195</w:t>
      </w:r>
      <w:r>
        <w:fldChar w:fldCharType="end"/>
      </w:r>
    </w:p>
    <w:p w14:paraId="6F9A7F7D" w14:textId="56E6E0C7"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53</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_Toc117496696 \h </w:instrText>
      </w:r>
      <w:r>
        <w:fldChar w:fldCharType="separate"/>
      </w:r>
      <w:r>
        <w:t>196</w:t>
      </w:r>
      <w:r>
        <w:fldChar w:fldCharType="end"/>
      </w:r>
    </w:p>
    <w:p w14:paraId="1519DB2B" w14:textId="20E376DD"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53</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_Toc117496697 \h </w:instrText>
      </w:r>
      <w:r>
        <w:fldChar w:fldCharType="separate"/>
      </w:r>
      <w:r>
        <w:t>197</w:t>
      </w:r>
      <w:r>
        <w:fldChar w:fldCharType="end"/>
      </w:r>
    </w:p>
    <w:p w14:paraId="1BF9C4BC" w14:textId="6E39F4C9"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54</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54</w:t>
      </w:r>
      <w:r w:rsidRPr="00232103">
        <w:rPr>
          <w:rFonts w:eastAsia="DengXian"/>
        </w:rPr>
        <w:t xml:space="preserve">: </w:t>
      </w:r>
      <w:r w:rsidRPr="00232103">
        <w:rPr>
          <w:rFonts w:eastAsia="DengXian"/>
          <w:lang w:eastAsia="zh-CN"/>
        </w:rPr>
        <w:t>Identification and processing of PDU set by interworking between Application and 5GS</w:t>
      </w:r>
      <w:r>
        <w:tab/>
      </w:r>
      <w:r>
        <w:fldChar w:fldCharType="begin" w:fldLock="1"/>
      </w:r>
      <w:r>
        <w:instrText xml:space="preserve"> PAGEREF _Toc117496698 \h </w:instrText>
      </w:r>
      <w:r>
        <w:fldChar w:fldCharType="separate"/>
      </w:r>
      <w:r>
        <w:t>197</w:t>
      </w:r>
      <w:r>
        <w:fldChar w:fldCharType="end"/>
      </w:r>
    </w:p>
    <w:p w14:paraId="57FD180B" w14:textId="191D886D" w:rsidR="00BC0293" w:rsidRDefault="00BC0293">
      <w:pPr>
        <w:pStyle w:val="TOC3"/>
        <w:rPr>
          <w:rFonts w:asciiTheme="minorHAnsi" w:eastAsiaTheme="minorEastAsia" w:hAnsiTheme="minorHAnsi" w:cstheme="minorBidi"/>
          <w:sz w:val="22"/>
          <w:szCs w:val="22"/>
        </w:rPr>
      </w:pPr>
      <w:r w:rsidRPr="00232103">
        <w:rPr>
          <w:rFonts w:eastAsia="DengXian"/>
          <w:lang w:eastAsia="zh-CN"/>
        </w:rPr>
        <w:t>6.54.1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_Toc117496699 \h </w:instrText>
      </w:r>
      <w:r>
        <w:fldChar w:fldCharType="separate"/>
      </w:r>
      <w:r>
        <w:t>197</w:t>
      </w:r>
      <w:r>
        <w:fldChar w:fldCharType="end"/>
      </w:r>
    </w:p>
    <w:p w14:paraId="23903D3B" w14:textId="57485973" w:rsidR="00BC0293" w:rsidRDefault="00BC0293">
      <w:pPr>
        <w:pStyle w:val="TOC3"/>
        <w:rPr>
          <w:rFonts w:asciiTheme="minorHAnsi" w:eastAsiaTheme="minorEastAsia" w:hAnsiTheme="minorHAnsi" w:cstheme="minorBidi"/>
          <w:sz w:val="22"/>
          <w:szCs w:val="22"/>
        </w:rPr>
      </w:pPr>
      <w:r w:rsidRPr="00232103">
        <w:rPr>
          <w:rFonts w:eastAsia="DengXian"/>
          <w:lang w:eastAsia="zh-CN"/>
        </w:rPr>
        <w:t>6.54.2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_Toc117496700 \h </w:instrText>
      </w:r>
      <w:r>
        <w:fldChar w:fldCharType="separate"/>
      </w:r>
      <w:r>
        <w:t>197</w:t>
      </w:r>
      <w:r>
        <w:fldChar w:fldCharType="end"/>
      </w:r>
    </w:p>
    <w:p w14:paraId="6F89D51A" w14:textId="495EC02B" w:rsidR="00BC0293" w:rsidRDefault="00BC0293">
      <w:pPr>
        <w:pStyle w:val="TOC3"/>
        <w:rPr>
          <w:rFonts w:asciiTheme="minorHAnsi" w:eastAsiaTheme="minorEastAsia" w:hAnsiTheme="minorHAnsi" w:cstheme="minorBidi"/>
          <w:sz w:val="22"/>
          <w:szCs w:val="22"/>
        </w:rPr>
      </w:pPr>
      <w:r w:rsidRPr="00232103">
        <w:rPr>
          <w:rFonts w:eastAsia="DengXian"/>
          <w:lang w:eastAsia="zh-CN"/>
        </w:rPr>
        <w:t>6.54.3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_Toc117496701 \h </w:instrText>
      </w:r>
      <w:r>
        <w:fldChar w:fldCharType="separate"/>
      </w:r>
      <w:r>
        <w:t>198</w:t>
      </w:r>
      <w:r>
        <w:fldChar w:fldCharType="end"/>
      </w:r>
    </w:p>
    <w:p w14:paraId="15C12A07" w14:textId="18C7F9A6" w:rsidR="00BC0293" w:rsidRDefault="00BC0293">
      <w:pPr>
        <w:pStyle w:val="TOC3"/>
        <w:rPr>
          <w:rFonts w:asciiTheme="minorHAnsi" w:eastAsiaTheme="minorEastAsia" w:hAnsiTheme="minorHAnsi" w:cstheme="minorBidi"/>
          <w:sz w:val="22"/>
          <w:szCs w:val="22"/>
        </w:rPr>
      </w:pPr>
      <w:r w:rsidRPr="00232103">
        <w:rPr>
          <w:rFonts w:eastAsia="DengXian"/>
          <w:lang w:eastAsia="zh-CN"/>
        </w:rPr>
        <w:t>6.54.4</w:t>
      </w:r>
      <w:r>
        <w:rPr>
          <w:rFonts w:asciiTheme="minorHAnsi" w:eastAsiaTheme="minorEastAsia" w:hAnsiTheme="minorHAnsi" w:cstheme="minorBidi"/>
          <w:sz w:val="22"/>
          <w:szCs w:val="22"/>
        </w:rPr>
        <w:tab/>
      </w:r>
      <w:r w:rsidRPr="00232103">
        <w:rPr>
          <w:rFonts w:eastAsia="DengXian"/>
          <w:lang w:eastAsia="zh-CN"/>
        </w:rPr>
        <w:t>Impacts on existing entities and interfaces</w:t>
      </w:r>
      <w:r>
        <w:tab/>
      </w:r>
      <w:r>
        <w:fldChar w:fldCharType="begin" w:fldLock="1"/>
      </w:r>
      <w:r>
        <w:instrText xml:space="preserve"> PAGEREF _Toc117496702 \h </w:instrText>
      </w:r>
      <w:r>
        <w:fldChar w:fldCharType="separate"/>
      </w:r>
      <w:r>
        <w:t>199</w:t>
      </w:r>
      <w:r>
        <w:fldChar w:fldCharType="end"/>
      </w:r>
    </w:p>
    <w:p w14:paraId="2E761175" w14:textId="034A5081" w:rsidR="00BC0293" w:rsidRDefault="00BC0293">
      <w:pPr>
        <w:pStyle w:val="TOC2"/>
        <w:rPr>
          <w:rFonts w:asciiTheme="minorHAnsi" w:eastAsiaTheme="minorEastAsia" w:hAnsiTheme="minorHAnsi" w:cstheme="minorBidi"/>
          <w:sz w:val="22"/>
          <w:szCs w:val="22"/>
        </w:rPr>
      </w:pPr>
      <w:r w:rsidRPr="00232103">
        <w:rPr>
          <w:rFonts w:eastAsia="DengXian"/>
          <w:lang w:eastAsia="zh-CN"/>
        </w:rPr>
        <w:t>6.55</w:t>
      </w:r>
      <w:r>
        <w:rPr>
          <w:rFonts w:asciiTheme="minorHAnsi" w:eastAsiaTheme="minorEastAsia" w:hAnsiTheme="minorHAnsi" w:cstheme="minorBidi"/>
          <w:sz w:val="22"/>
          <w:szCs w:val="22"/>
        </w:rPr>
        <w:tab/>
      </w:r>
      <w:r w:rsidRPr="00232103">
        <w:rPr>
          <w:rFonts w:eastAsia="DengXian"/>
          <w:lang w:eastAsia="zh-CN"/>
        </w:rPr>
        <w:t>Solution #55: PDU Set based services using MASQUE</w:t>
      </w:r>
      <w:r>
        <w:tab/>
      </w:r>
      <w:r>
        <w:fldChar w:fldCharType="begin" w:fldLock="1"/>
      </w:r>
      <w:r>
        <w:instrText xml:space="preserve"> PAGEREF _Toc117496703 \h </w:instrText>
      </w:r>
      <w:r>
        <w:fldChar w:fldCharType="separate"/>
      </w:r>
      <w:r>
        <w:t>200</w:t>
      </w:r>
      <w:r>
        <w:fldChar w:fldCharType="end"/>
      </w:r>
    </w:p>
    <w:p w14:paraId="028870DA" w14:textId="3796A2CE" w:rsidR="00BC0293" w:rsidRDefault="00BC0293">
      <w:pPr>
        <w:pStyle w:val="TOC3"/>
        <w:rPr>
          <w:rFonts w:asciiTheme="minorHAnsi" w:eastAsiaTheme="minorEastAsia" w:hAnsiTheme="minorHAnsi" w:cstheme="minorBidi"/>
          <w:sz w:val="22"/>
          <w:szCs w:val="22"/>
        </w:rPr>
      </w:pPr>
      <w:r w:rsidRPr="00232103">
        <w:rPr>
          <w:rFonts w:eastAsia="DengXian"/>
          <w:lang w:eastAsia="zh-CN"/>
        </w:rPr>
        <w:t>6.55.1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_Toc117496704 \h </w:instrText>
      </w:r>
      <w:r>
        <w:fldChar w:fldCharType="separate"/>
      </w:r>
      <w:r>
        <w:t>200</w:t>
      </w:r>
      <w:r>
        <w:fldChar w:fldCharType="end"/>
      </w:r>
    </w:p>
    <w:p w14:paraId="475E0947" w14:textId="63C31C01" w:rsidR="00BC0293" w:rsidRDefault="00BC0293">
      <w:pPr>
        <w:pStyle w:val="TOC3"/>
        <w:rPr>
          <w:rFonts w:asciiTheme="minorHAnsi" w:eastAsiaTheme="minorEastAsia" w:hAnsiTheme="minorHAnsi" w:cstheme="minorBidi"/>
          <w:sz w:val="22"/>
          <w:szCs w:val="22"/>
        </w:rPr>
      </w:pPr>
      <w:r w:rsidRPr="00232103">
        <w:rPr>
          <w:rFonts w:eastAsia="DengXian"/>
          <w:lang w:eastAsia="zh-CN"/>
        </w:rPr>
        <w:t>6.55.2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_Toc117496705 \h </w:instrText>
      </w:r>
      <w:r>
        <w:fldChar w:fldCharType="separate"/>
      </w:r>
      <w:r>
        <w:t>200</w:t>
      </w:r>
      <w:r>
        <w:fldChar w:fldCharType="end"/>
      </w:r>
    </w:p>
    <w:p w14:paraId="7D96B777" w14:textId="29C2063A" w:rsidR="00BC0293" w:rsidRDefault="00BC0293">
      <w:pPr>
        <w:pStyle w:val="TOC3"/>
        <w:rPr>
          <w:rFonts w:asciiTheme="minorHAnsi" w:eastAsiaTheme="minorEastAsia" w:hAnsiTheme="minorHAnsi" w:cstheme="minorBidi"/>
          <w:sz w:val="22"/>
          <w:szCs w:val="22"/>
        </w:rPr>
      </w:pPr>
      <w:r w:rsidRPr="00232103">
        <w:rPr>
          <w:rFonts w:eastAsia="DengXian"/>
          <w:lang w:eastAsia="zh-CN"/>
        </w:rPr>
        <w:t>6.55.3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_Toc117496706 \h </w:instrText>
      </w:r>
      <w:r>
        <w:fldChar w:fldCharType="separate"/>
      </w:r>
      <w:r>
        <w:t>202</w:t>
      </w:r>
      <w:r>
        <w:fldChar w:fldCharType="end"/>
      </w:r>
    </w:p>
    <w:p w14:paraId="1A095CCC" w14:textId="01C3F65A" w:rsidR="00BC0293" w:rsidRDefault="00BC0293">
      <w:pPr>
        <w:pStyle w:val="TOC4"/>
        <w:rPr>
          <w:rFonts w:asciiTheme="minorHAnsi" w:eastAsiaTheme="minorEastAsia" w:hAnsiTheme="minorHAnsi" w:cstheme="minorBidi"/>
          <w:sz w:val="22"/>
          <w:szCs w:val="22"/>
        </w:rPr>
      </w:pPr>
      <w:r w:rsidRPr="00232103">
        <w:rPr>
          <w:rFonts w:eastAsia="DengXian"/>
          <w:lang w:eastAsia="zh-CN"/>
        </w:rPr>
        <w:t>6.55.3.1</w:t>
      </w:r>
      <w:r>
        <w:rPr>
          <w:rFonts w:asciiTheme="minorHAnsi" w:eastAsiaTheme="minorEastAsia" w:hAnsiTheme="minorHAnsi" w:cstheme="minorBidi"/>
          <w:sz w:val="22"/>
          <w:szCs w:val="22"/>
        </w:rPr>
        <w:tab/>
      </w:r>
      <w:r w:rsidRPr="00232103">
        <w:rPr>
          <w:rFonts w:eastAsia="DengXian"/>
          <w:lang w:eastAsia="zh-CN"/>
        </w:rPr>
        <w:t>PDU Set based QoS handling</w:t>
      </w:r>
      <w:r>
        <w:tab/>
      </w:r>
      <w:r>
        <w:fldChar w:fldCharType="begin" w:fldLock="1"/>
      </w:r>
      <w:r>
        <w:instrText xml:space="preserve"> PAGEREF _Toc117496707 \h </w:instrText>
      </w:r>
      <w:r>
        <w:fldChar w:fldCharType="separate"/>
      </w:r>
      <w:r>
        <w:t>202</w:t>
      </w:r>
      <w:r>
        <w:fldChar w:fldCharType="end"/>
      </w:r>
    </w:p>
    <w:p w14:paraId="7439CEA8" w14:textId="36E9AF06" w:rsidR="00BC0293" w:rsidRDefault="00BC0293">
      <w:pPr>
        <w:pStyle w:val="TOC3"/>
        <w:rPr>
          <w:rFonts w:asciiTheme="minorHAnsi" w:eastAsiaTheme="minorEastAsia" w:hAnsiTheme="minorHAnsi" w:cstheme="minorBidi"/>
          <w:sz w:val="22"/>
          <w:szCs w:val="22"/>
        </w:rPr>
      </w:pPr>
      <w:r w:rsidRPr="00232103">
        <w:rPr>
          <w:rFonts w:eastAsia="DengXian"/>
          <w:lang w:eastAsia="zh-CN"/>
        </w:rPr>
        <w:t>6.55.4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_Toc117496708 \h </w:instrText>
      </w:r>
      <w:r>
        <w:fldChar w:fldCharType="separate"/>
      </w:r>
      <w:r>
        <w:t>203</w:t>
      </w:r>
      <w:r>
        <w:fldChar w:fldCharType="end"/>
      </w:r>
    </w:p>
    <w:p w14:paraId="68B9E6FC" w14:textId="0CCFADEF" w:rsidR="00BC0293" w:rsidRDefault="00BC0293">
      <w:pPr>
        <w:pStyle w:val="TOC2"/>
        <w:rPr>
          <w:rFonts w:asciiTheme="minorHAnsi" w:eastAsiaTheme="minorEastAsia" w:hAnsiTheme="minorHAnsi" w:cstheme="minorBidi"/>
          <w:sz w:val="22"/>
          <w:szCs w:val="22"/>
        </w:rPr>
      </w:pPr>
      <w:r w:rsidRPr="00232103">
        <w:rPr>
          <w:rFonts w:eastAsia="DengXian"/>
          <w:lang w:eastAsia="zh-CN"/>
        </w:rPr>
        <w:t>6.56</w:t>
      </w:r>
      <w:r>
        <w:rPr>
          <w:rFonts w:asciiTheme="minorHAnsi" w:eastAsiaTheme="minorEastAsia" w:hAnsiTheme="minorHAnsi" w:cstheme="minorBidi"/>
          <w:sz w:val="22"/>
          <w:szCs w:val="22"/>
        </w:rPr>
        <w:tab/>
      </w:r>
      <w:r w:rsidRPr="00232103">
        <w:rPr>
          <w:rFonts w:eastAsia="DengXian"/>
          <w:lang w:eastAsia="zh-CN"/>
        </w:rPr>
        <w:t>Solution #56: PDU Set integrated packet handling with QoS differentiation</w:t>
      </w:r>
      <w:r>
        <w:tab/>
      </w:r>
      <w:r>
        <w:fldChar w:fldCharType="begin" w:fldLock="1"/>
      </w:r>
      <w:r>
        <w:instrText xml:space="preserve"> PAGEREF _Toc117496709 \h </w:instrText>
      </w:r>
      <w:r>
        <w:fldChar w:fldCharType="separate"/>
      </w:r>
      <w:r>
        <w:t>204</w:t>
      </w:r>
      <w:r>
        <w:fldChar w:fldCharType="end"/>
      </w:r>
    </w:p>
    <w:p w14:paraId="3EDF3760" w14:textId="66D607E8" w:rsidR="00BC0293" w:rsidRDefault="00BC0293">
      <w:pPr>
        <w:pStyle w:val="TOC3"/>
        <w:rPr>
          <w:rFonts w:asciiTheme="minorHAnsi" w:eastAsiaTheme="minorEastAsia" w:hAnsiTheme="minorHAnsi" w:cstheme="minorBidi"/>
          <w:sz w:val="22"/>
          <w:szCs w:val="22"/>
        </w:rPr>
      </w:pPr>
      <w:r w:rsidRPr="00232103">
        <w:rPr>
          <w:rFonts w:eastAsia="DengXian"/>
          <w:lang w:eastAsia="zh-CN"/>
        </w:rPr>
        <w:t>6.56.1</w:t>
      </w:r>
      <w:r>
        <w:rPr>
          <w:rFonts w:asciiTheme="minorHAnsi" w:eastAsiaTheme="minorEastAsia" w:hAnsiTheme="minorHAnsi" w:cstheme="minorBidi"/>
          <w:sz w:val="22"/>
          <w:szCs w:val="22"/>
        </w:rPr>
        <w:tab/>
      </w:r>
      <w:r w:rsidRPr="00232103">
        <w:rPr>
          <w:rFonts w:eastAsia="DengXian"/>
          <w:lang w:eastAsia="zh-CN"/>
        </w:rPr>
        <w:t>Introduction</w:t>
      </w:r>
      <w:r>
        <w:tab/>
      </w:r>
      <w:r>
        <w:fldChar w:fldCharType="begin" w:fldLock="1"/>
      </w:r>
      <w:r>
        <w:instrText xml:space="preserve"> PAGEREF _Toc117496710 \h </w:instrText>
      </w:r>
      <w:r>
        <w:fldChar w:fldCharType="separate"/>
      </w:r>
      <w:r>
        <w:t>204</w:t>
      </w:r>
      <w:r>
        <w:fldChar w:fldCharType="end"/>
      </w:r>
    </w:p>
    <w:p w14:paraId="145C31F3" w14:textId="2ECE4713" w:rsidR="00BC0293" w:rsidRDefault="00BC0293">
      <w:pPr>
        <w:pStyle w:val="TOC3"/>
        <w:rPr>
          <w:rFonts w:asciiTheme="minorHAnsi" w:eastAsiaTheme="minorEastAsia" w:hAnsiTheme="minorHAnsi" w:cstheme="minorBidi"/>
          <w:sz w:val="22"/>
          <w:szCs w:val="22"/>
        </w:rPr>
      </w:pPr>
      <w:r w:rsidRPr="00232103">
        <w:rPr>
          <w:rFonts w:eastAsia="DengXian"/>
          <w:lang w:eastAsia="zh-CN"/>
        </w:rPr>
        <w:t>6.56.2</w:t>
      </w:r>
      <w:r>
        <w:rPr>
          <w:rFonts w:asciiTheme="minorHAnsi" w:eastAsiaTheme="minorEastAsia" w:hAnsiTheme="minorHAnsi" w:cstheme="minorBidi"/>
          <w:sz w:val="22"/>
          <w:szCs w:val="22"/>
        </w:rPr>
        <w:tab/>
      </w:r>
      <w:r w:rsidRPr="00232103">
        <w:rPr>
          <w:rFonts w:eastAsia="DengXian"/>
          <w:lang w:eastAsia="zh-CN"/>
        </w:rPr>
        <w:t>Description of Solution Components</w:t>
      </w:r>
      <w:r>
        <w:tab/>
      </w:r>
      <w:r>
        <w:fldChar w:fldCharType="begin" w:fldLock="1"/>
      </w:r>
      <w:r>
        <w:instrText xml:space="preserve"> PAGEREF _Toc117496711 \h </w:instrText>
      </w:r>
      <w:r>
        <w:fldChar w:fldCharType="separate"/>
      </w:r>
      <w:r>
        <w:t>205</w:t>
      </w:r>
      <w:r>
        <w:fldChar w:fldCharType="end"/>
      </w:r>
    </w:p>
    <w:p w14:paraId="2FF4E31D" w14:textId="44CB1539" w:rsidR="00BC0293" w:rsidRDefault="00BC0293">
      <w:pPr>
        <w:pStyle w:val="TOC3"/>
        <w:rPr>
          <w:rFonts w:asciiTheme="minorHAnsi" w:eastAsiaTheme="minorEastAsia" w:hAnsiTheme="minorHAnsi" w:cstheme="minorBidi"/>
          <w:sz w:val="22"/>
          <w:szCs w:val="22"/>
        </w:rPr>
      </w:pPr>
      <w:r w:rsidRPr="00232103">
        <w:rPr>
          <w:rFonts w:eastAsia="DengXian"/>
          <w:lang w:eastAsia="zh-CN"/>
        </w:rPr>
        <w:t>6.56.3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_Toc117496712 \h </w:instrText>
      </w:r>
      <w:r>
        <w:fldChar w:fldCharType="separate"/>
      </w:r>
      <w:r>
        <w:t>207</w:t>
      </w:r>
      <w:r>
        <w:fldChar w:fldCharType="end"/>
      </w:r>
    </w:p>
    <w:p w14:paraId="60B98CFA" w14:textId="6EFA979A" w:rsidR="00BC0293" w:rsidRDefault="00BC0293">
      <w:pPr>
        <w:pStyle w:val="TOC3"/>
        <w:rPr>
          <w:rFonts w:asciiTheme="minorHAnsi" w:eastAsiaTheme="minorEastAsia" w:hAnsiTheme="minorHAnsi" w:cstheme="minorBidi"/>
          <w:sz w:val="22"/>
          <w:szCs w:val="22"/>
        </w:rPr>
      </w:pPr>
      <w:r w:rsidRPr="00232103">
        <w:rPr>
          <w:rFonts w:eastAsia="DengXian"/>
          <w:lang w:eastAsia="zh-CN"/>
        </w:rPr>
        <w:t>6.56.4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_Toc117496713 \h </w:instrText>
      </w:r>
      <w:r>
        <w:fldChar w:fldCharType="separate"/>
      </w:r>
      <w:r>
        <w:t>208</w:t>
      </w:r>
      <w:r>
        <w:fldChar w:fldCharType="end"/>
      </w:r>
    </w:p>
    <w:p w14:paraId="49622A90" w14:textId="1FE9ADB8" w:rsidR="00BC0293" w:rsidRDefault="00BC0293">
      <w:pPr>
        <w:pStyle w:val="TOC2"/>
        <w:rPr>
          <w:rFonts w:asciiTheme="minorHAnsi" w:eastAsiaTheme="minorEastAsia" w:hAnsiTheme="minorHAnsi" w:cstheme="minorBidi"/>
          <w:sz w:val="22"/>
          <w:szCs w:val="22"/>
        </w:rPr>
      </w:pPr>
      <w:r w:rsidRPr="00232103">
        <w:rPr>
          <w:rFonts w:eastAsia="DengXian"/>
          <w:lang w:eastAsia="zh-CN"/>
        </w:rPr>
        <w:t>6.57</w:t>
      </w:r>
      <w:r>
        <w:rPr>
          <w:rFonts w:asciiTheme="minorHAnsi" w:eastAsiaTheme="minorEastAsia" w:hAnsiTheme="minorHAnsi" w:cstheme="minorBidi"/>
          <w:sz w:val="22"/>
          <w:szCs w:val="22"/>
        </w:rPr>
        <w:tab/>
      </w:r>
      <w:r w:rsidRPr="00232103">
        <w:rPr>
          <w:rFonts w:eastAsia="DengXian"/>
          <w:lang w:eastAsia="zh-CN"/>
        </w:rPr>
        <w:t>Solution #57: Negotiation of details of marking mechanisms for AS to UPF communication</w:t>
      </w:r>
      <w:r>
        <w:tab/>
      </w:r>
      <w:r>
        <w:fldChar w:fldCharType="begin" w:fldLock="1"/>
      </w:r>
      <w:r>
        <w:instrText xml:space="preserve"> PAGEREF _Toc117496714 \h </w:instrText>
      </w:r>
      <w:r>
        <w:fldChar w:fldCharType="separate"/>
      </w:r>
      <w:r>
        <w:t>208</w:t>
      </w:r>
      <w:r>
        <w:fldChar w:fldCharType="end"/>
      </w:r>
    </w:p>
    <w:p w14:paraId="5607A4B0" w14:textId="77716F4D" w:rsidR="00BC0293" w:rsidRDefault="00BC0293">
      <w:pPr>
        <w:pStyle w:val="TOC3"/>
        <w:rPr>
          <w:rFonts w:asciiTheme="minorHAnsi" w:eastAsiaTheme="minorEastAsia" w:hAnsiTheme="minorHAnsi" w:cstheme="minorBidi"/>
          <w:sz w:val="22"/>
          <w:szCs w:val="22"/>
        </w:rPr>
      </w:pPr>
      <w:r w:rsidRPr="00232103">
        <w:rPr>
          <w:rFonts w:eastAsia="DengXian"/>
          <w:lang w:eastAsia="zh-CN"/>
        </w:rPr>
        <w:t>6.57.1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_Toc117496715 \h </w:instrText>
      </w:r>
      <w:r>
        <w:fldChar w:fldCharType="separate"/>
      </w:r>
      <w:r>
        <w:t>208</w:t>
      </w:r>
      <w:r>
        <w:fldChar w:fldCharType="end"/>
      </w:r>
    </w:p>
    <w:p w14:paraId="7E45CDA0" w14:textId="5892B60F" w:rsidR="00BC0293" w:rsidRDefault="00BC0293">
      <w:pPr>
        <w:pStyle w:val="TOC3"/>
        <w:rPr>
          <w:rFonts w:asciiTheme="minorHAnsi" w:eastAsiaTheme="minorEastAsia" w:hAnsiTheme="minorHAnsi" w:cstheme="minorBidi"/>
          <w:sz w:val="22"/>
          <w:szCs w:val="22"/>
        </w:rPr>
      </w:pPr>
      <w:r w:rsidRPr="00232103">
        <w:rPr>
          <w:rFonts w:eastAsia="DengXian"/>
          <w:lang w:eastAsia="zh-CN"/>
        </w:rPr>
        <w:t>6.57.2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_Toc117496716 \h </w:instrText>
      </w:r>
      <w:r>
        <w:fldChar w:fldCharType="separate"/>
      </w:r>
      <w:r>
        <w:t>208</w:t>
      </w:r>
      <w:r>
        <w:fldChar w:fldCharType="end"/>
      </w:r>
    </w:p>
    <w:p w14:paraId="56EE5D39" w14:textId="23F0774E" w:rsidR="00BC0293" w:rsidRDefault="00BC0293">
      <w:pPr>
        <w:pStyle w:val="TOC3"/>
        <w:rPr>
          <w:rFonts w:asciiTheme="minorHAnsi" w:eastAsiaTheme="minorEastAsia" w:hAnsiTheme="minorHAnsi" w:cstheme="minorBidi"/>
          <w:sz w:val="22"/>
          <w:szCs w:val="22"/>
        </w:rPr>
      </w:pPr>
      <w:r w:rsidRPr="00232103">
        <w:rPr>
          <w:rFonts w:eastAsia="DengXian"/>
          <w:lang w:eastAsia="zh-CN"/>
        </w:rPr>
        <w:t>6.57.3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_Toc117496717 \h </w:instrText>
      </w:r>
      <w:r>
        <w:fldChar w:fldCharType="separate"/>
      </w:r>
      <w:r>
        <w:t>209</w:t>
      </w:r>
      <w:r>
        <w:fldChar w:fldCharType="end"/>
      </w:r>
    </w:p>
    <w:p w14:paraId="117B3557" w14:textId="1801B5B6" w:rsidR="00BC0293" w:rsidRDefault="00BC0293">
      <w:pPr>
        <w:pStyle w:val="TOC3"/>
        <w:rPr>
          <w:rFonts w:asciiTheme="minorHAnsi" w:eastAsiaTheme="minorEastAsia" w:hAnsiTheme="minorHAnsi" w:cstheme="minorBidi"/>
          <w:sz w:val="22"/>
          <w:szCs w:val="22"/>
        </w:rPr>
      </w:pPr>
      <w:r w:rsidRPr="00232103">
        <w:rPr>
          <w:rFonts w:eastAsia="DengXian"/>
          <w:lang w:eastAsia="zh-CN"/>
        </w:rPr>
        <w:t>6.57.4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_Toc117496718 \h </w:instrText>
      </w:r>
      <w:r>
        <w:fldChar w:fldCharType="separate"/>
      </w:r>
      <w:r>
        <w:t>211</w:t>
      </w:r>
      <w:r>
        <w:fldChar w:fldCharType="end"/>
      </w:r>
    </w:p>
    <w:p w14:paraId="3EBA1815" w14:textId="054AE6C2" w:rsidR="00BC0293" w:rsidRDefault="00BC0293">
      <w:pPr>
        <w:pStyle w:val="TOC2"/>
        <w:rPr>
          <w:rFonts w:asciiTheme="minorHAnsi" w:eastAsiaTheme="minorEastAsia" w:hAnsiTheme="minorHAnsi" w:cstheme="minorBidi"/>
          <w:sz w:val="22"/>
          <w:szCs w:val="22"/>
        </w:rPr>
      </w:pPr>
      <w:r w:rsidRPr="00232103">
        <w:rPr>
          <w:rFonts w:eastAsia="DengXian"/>
          <w:lang w:eastAsia="zh-CN"/>
        </w:rPr>
        <w:t>6.58</w:t>
      </w:r>
      <w:r>
        <w:rPr>
          <w:rFonts w:asciiTheme="minorHAnsi" w:eastAsiaTheme="minorEastAsia" w:hAnsiTheme="minorHAnsi" w:cstheme="minorBidi"/>
          <w:sz w:val="22"/>
          <w:szCs w:val="22"/>
        </w:rPr>
        <w:tab/>
      </w:r>
      <w:r w:rsidRPr="00232103">
        <w:rPr>
          <w:rFonts w:eastAsia="DengXian"/>
          <w:lang w:eastAsia="zh-CN"/>
        </w:rPr>
        <w:t>Solution #58: Support for application packet information for CDRX enhancements</w:t>
      </w:r>
      <w:r>
        <w:tab/>
      </w:r>
      <w:r>
        <w:fldChar w:fldCharType="begin" w:fldLock="1"/>
      </w:r>
      <w:r>
        <w:instrText xml:space="preserve"> PAGEREF _Toc117496719 \h </w:instrText>
      </w:r>
      <w:r>
        <w:fldChar w:fldCharType="separate"/>
      </w:r>
      <w:r>
        <w:t>211</w:t>
      </w:r>
      <w:r>
        <w:fldChar w:fldCharType="end"/>
      </w:r>
    </w:p>
    <w:p w14:paraId="043AB06E" w14:textId="354ED912" w:rsidR="00BC0293" w:rsidRDefault="00BC0293">
      <w:pPr>
        <w:pStyle w:val="TOC3"/>
        <w:rPr>
          <w:rFonts w:asciiTheme="minorHAnsi" w:eastAsiaTheme="minorEastAsia" w:hAnsiTheme="minorHAnsi" w:cstheme="minorBidi"/>
          <w:sz w:val="22"/>
          <w:szCs w:val="22"/>
        </w:rPr>
      </w:pPr>
      <w:r w:rsidRPr="00232103">
        <w:rPr>
          <w:rFonts w:eastAsia="DengXian"/>
          <w:lang w:eastAsia="zh-CN"/>
        </w:rPr>
        <w:t>6.58.1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_Toc117496720 \h </w:instrText>
      </w:r>
      <w:r>
        <w:fldChar w:fldCharType="separate"/>
      </w:r>
      <w:r>
        <w:t>211</w:t>
      </w:r>
      <w:r>
        <w:fldChar w:fldCharType="end"/>
      </w:r>
    </w:p>
    <w:p w14:paraId="5A8F146C" w14:textId="1E842609" w:rsidR="00BC0293" w:rsidRDefault="00BC0293">
      <w:pPr>
        <w:pStyle w:val="TOC3"/>
        <w:rPr>
          <w:rFonts w:asciiTheme="minorHAnsi" w:eastAsiaTheme="minorEastAsia" w:hAnsiTheme="minorHAnsi" w:cstheme="minorBidi"/>
          <w:sz w:val="22"/>
          <w:szCs w:val="22"/>
        </w:rPr>
      </w:pPr>
      <w:r w:rsidRPr="00232103">
        <w:rPr>
          <w:rFonts w:eastAsia="DengXian"/>
          <w:lang w:eastAsia="zh-CN"/>
        </w:rPr>
        <w:t>6.58.2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_Toc117496721 \h </w:instrText>
      </w:r>
      <w:r>
        <w:fldChar w:fldCharType="separate"/>
      </w:r>
      <w:r>
        <w:t>211</w:t>
      </w:r>
      <w:r>
        <w:fldChar w:fldCharType="end"/>
      </w:r>
    </w:p>
    <w:p w14:paraId="3E0F505F" w14:textId="49389DCB" w:rsidR="00BC0293" w:rsidRDefault="00BC0293">
      <w:pPr>
        <w:pStyle w:val="TOC4"/>
        <w:rPr>
          <w:rFonts w:asciiTheme="minorHAnsi" w:eastAsiaTheme="minorEastAsia" w:hAnsiTheme="minorHAnsi" w:cstheme="minorBidi"/>
          <w:sz w:val="22"/>
          <w:szCs w:val="22"/>
        </w:rPr>
      </w:pPr>
      <w:r w:rsidRPr="00232103">
        <w:rPr>
          <w:rFonts w:eastAsia="DengXian"/>
          <w:lang w:eastAsia="zh-CN"/>
        </w:rPr>
        <w:t>6.58.2.1</w:t>
      </w:r>
      <w:r>
        <w:rPr>
          <w:rFonts w:asciiTheme="minorHAnsi" w:eastAsiaTheme="minorEastAsia" w:hAnsiTheme="minorHAnsi" w:cstheme="minorBidi"/>
          <w:sz w:val="22"/>
          <w:szCs w:val="22"/>
        </w:rPr>
        <w:tab/>
      </w:r>
      <w:r w:rsidRPr="00232103">
        <w:rPr>
          <w:rFonts w:eastAsia="DengXian"/>
          <w:lang w:eastAsia="zh-CN"/>
        </w:rPr>
        <w:t>General</w:t>
      </w:r>
      <w:r>
        <w:tab/>
      </w:r>
      <w:r>
        <w:fldChar w:fldCharType="begin" w:fldLock="1"/>
      </w:r>
      <w:r>
        <w:instrText xml:space="preserve"> PAGEREF _Toc117496722 \h </w:instrText>
      </w:r>
      <w:r>
        <w:fldChar w:fldCharType="separate"/>
      </w:r>
      <w:r>
        <w:t>211</w:t>
      </w:r>
      <w:r>
        <w:fldChar w:fldCharType="end"/>
      </w:r>
    </w:p>
    <w:p w14:paraId="6C8B1DE2" w14:textId="721B675D" w:rsidR="00BC0293" w:rsidRDefault="00BC0293">
      <w:pPr>
        <w:pStyle w:val="TOC4"/>
        <w:rPr>
          <w:rFonts w:asciiTheme="minorHAnsi" w:eastAsiaTheme="minorEastAsia" w:hAnsiTheme="minorHAnsi" w:cstheme="minorBidi"/>
          <w:sz w:val="22"/>
          <w:szCs w:val="22"/>
        </w:rPr>
      </w:pPr>
      <w:r w:rsidRPr="00232103">
        <w:rPr>
          <w:rFonts w:eastAsia="DengXian"/>
          <w:lang w:eastAsia="zh-CN"/>
        </w:rPr>
        <w:t>6.58.2.2</w:t>
      </w:r>
      <w:r>
        <w:rPr>
          <w:rFonts w:asciiTheme="minorHAnsi" w:eastAsiaTheme="minorEastAsia" w:hAnsiTheme="minorHAnsi" w:cstheme="minorBidi"/>
          <w:sz w:val="22"/>
          <w:szCs w:val="22"/>
        </w:rPr>
        <w:tab/>
      </w:r>
      <w:r w:rsidRPr="00232103">
        <w:rPr>
          <w:rFonts w:eastAsia="DengXian"/>
          <w:lang w:eastAsia="zh-CN"/>
        </w:rPr>
        <w:t>Application packet periodicity</w:t>
      </w:r>
      <w:r>
        <w:tab/>
      </w:r>
      <w:r>
        <w:fldChar w:fldCharType="begin" w:fldLock="1"/>
      </w:r>
      <w:r>
        <w:instrText xml:space="preserve"> PAGEREF _Toc117496723 \h </w:instrText>
      </w:r>
      <w:r>
        <w:fldChar w:fldCharType="separate"/>
      </w:r>
      <w:r>
        <w:t>212</w:t>
      </w:r>
      <w:r>
        <w:fldChar w:fldCharType="end"/>
      </w:r>
    </w:p>
    <w:p w14:paraId="30064AFB" w14:textId="609274CE" w:rsidR="00BC0293" w:rsidRDefault="00BC0293">
      <w:pPr>
        <w:pStyle w:val="TOC4"/>
        <w:rPr>
          <w:rFonts w:asciiTheme="minorHAnsi" w:eastAsiaTheme="minorEastAsia" w:hAnsiTheme="minorHAnsi" w:cstheme="minorBidi"/>
          <w:sz w:val="22"/>
          <w:szCs w:val="22"/>
        </w:rPr>
      </w:pPr>
      <w:r w:rsidRPr="00232103">
        <w:rPr>
          <w:rFonts w:eastAsia="DengXian"/>
          <w:lang w:eastAsia="zh-CN"/>
        </w:rPr>
        <w:t>6.58.2.3</w:t>
      </w:r>
      <w:r>
        <w:rPr>
          <w:rFonts w:asciiTheme="minorHAnsi" w:eastAsiaTheme="minorEastAsia" w:hAnsiTheme="minorHAnsi" w:cstheme="minorBidi"/>
          <w:sz w:val="22"/>
          <w:szCs w:val="22"/>
        </w:rPr>
        <w:tab/>
      </w:r>
      <w:r w:rsidRPr="00232103">
        <w:rPr>
          <w:rFonts w:eastAsia="DengXian"/>
          <w:lang w:eastAsia="zh-CN"/>
        </w:rPr>
        <w:t>Application packet jitter range</w:t>
      </w:r>
      <w:r>
        <w:tab/>
      </w:r>
      <w:r>
        <w:fldChar w:fldCharType="begin" w:fldLock="1"/>
      </w:r>
      <w:r>
        <w:instrText xml:space="preserve"> PAGEREF _Toc117496724 \h </w:instrText>
      </w:r>
      <w:r>
        <w:fldChar w:fldCharType="separate"/>
      </w:r>
      <w:r>
        <w:t>212</w:t>
      </w:r>
      <w:r>
        <w:fldChar w:fldCharType="end"/>
      </w:r>
    </w:p>
    <w:p w14:paraId="7C775DF7" w14:textId="271F5D6F" w:rsidR="00BC0293" w:rsidRDefault="00BC0293">
      <w:pPr>
        <w:pStyle w:val="TOC4"/>
        <w:rPr>
          <w:rFonts w:asciiTheme="minorHAnsi" w:eastAsiaTheme="minorEastAsia" w:hAnsiTheme="minorHAnsi" w:cstheme="minorBidi"/>
          <w:sz w:val="22"/>
          <w:szCs w:val="22"/>
        </w:rPr>
      </w:pPr>
      <w:r w:rsidRPr="00232103">
        <w:rPr>
          <w:rFonts w:eastAsia="DengXian"/>
          <w:lang w:eastAsia="zh-CN"/>
        </w:rPr>
        <w:t>6.58.2.4</w:t>
      </w:r>
      <w:r>
        <w:rPr>
          <w:rFonts w:asciiTheme="minorHAnsi" w:eastAsiaTheme="minorEastAsia" w:hAnsiTheme="minorHAnsi" w:cstheme="minorBidi"/>
          <w:sz w:val="22"/>
          <w:szCs w:val="22"/>
        </w:rPr>
        <w:tab/>
      </w:r>
      <w:r w:rsidRPr="00232103">
        <w:rPr>
          <w:rFonts w:eastAsia="DengXian"/>
          <w:lang w:eastAsia="zh-CN"/>
        </w:rPr>
        <w:t>Introduction of new information for enhanced CDRX operation</w:t>
      </w:r>
      <w:r>
        <w:tab/>
      </w:r>
      <w:r>
        <w:fldChar w:fldCharType="begin" w:fldLock="1"/>
      </w:r>
      <w:r>
        <w:instrText xml:space="preserve"> PAGEREF _Toc117496725 \h </w:instrText>
      </w:r>
      <w:r>
        <w:fldChar w:fldCharType="separate"/>
      </w:r>
      <w:r>
        <w:t>213</w:t>
      </w:r>
      <w:r>
        <w:fldChar w:fldCharType="end"/>
      </w:r>
    </w:p>
    <w:p w14:paraId="0A5CC452" w14:textId="7A8CBC6F" w:rsidR="00BC0293" w:rsidRDefault="00BC0293">
      <w:pPr>
        <w:pStyle w:val="TOC3"/>
        <w:rPr>
          <w:rFonts w:asciiTheme="minorHAnsi" w:eastAsiaTheme="minorEastAsia" w:hAnsiTheme="minorHAnsi" w:cstheme="minorBidi"/>
          <w:sz w:val="22"/>
          <w:szCs w:val="22"/>
        </w:rPr>
      </w:pPr>
      <w:r w:rsidRPr="00232103">
        <w:rPr>
          <w:rFonts w:eastAsia="DengXian"/>
          <w:lang w:eastAsia="zh-CN"/>
        </w:rPr>
        <w:t>6.58.3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_Toc117496726 \h </w:instrText>
      </w:r>
      <w:r>
        <w:fldChar w:fldCharType="separate"/>
      </w:r>
      <w:r>
        <w:t>213</w:t>
      </w:r>
      <w:r>
        <w:fldChar w:fldCharType="end"/>
      </w:r>
    </w:p>
    <w:p w14:paraId="23E42D5F" w14:textId="17776F66" w:rsidR="00BC0293" w:rsidRDefault="00BC0293">
      <w:pPr>
        <w:pStyle w:val="TOC4"/>
        <w:rPr>
          <w:rFonts w:asciiTheme="minorHAnsi" w:eastAsiaTheme="minorEastAsia" w:hAnsiTheme="minorHAnsi" w:cstheme="minorBidi"/>
          <w:sz w:val="22"/>
          <w:szCs w:val="22"/>
        </w:rPr>
      </w:pPr>
      <w:r w:rsidRPr="00232103">
        <w:rPr>
          <w:rFonts w:eastAsia="DengXian"/>
          <w:lang w:eastAsia="zh-CN"/>
        </w:rPr>
        <w:lastRenderedPageBreak/>
        <w:t>6.58.3.1</w:t>
      </w:r>
      <w:r>
        <w:rPr>
          <w:rFonts w:asciiTheme="minorHAnsi" w:eastAsiaTheme="minorEastAsia" w:hAnsiTheme="minorHAnsi" w:cstheme="minorBidi"/>
          <w:sz w:val="22"/>
          <w:szCs w:val="22"/>
        </w:rPr>
        <w:tab/>
      </w:r>
      <w:r w:rsidRPr="00232103">
        <w:rPr>
          <w:rFonts w:eastAsia="DengXian"/>
          <w:lang w:eastAsia="zh-CN"/>
        </w:rPr>
        <w:t>CP based initial configuration of the 5GS</w:t>
      </w:r>
      <w:r>
        <w:tab/>
      </w:r>
      <w:r>
        <w:fldChar w:fldCharType="begin" w:fldLock="1"/>
      </w:r>
      <w:r>
        <w:instrText xml:space="preserve"> PAGEREF _Toc117496727 \h </w:instrText>
      </w:r>
      <w:r>
        <w:fldChar w:fldCharType="separate"/>
      </w:r>
      <w:r>
        <w:t>213</w:t>
      </w:r>
      <w:r>
        <w:fldChar w:fldCharType="end"/>
      </w:r>
    </w:p>
    <w:p w14:paraId="03AD561B" w14:textId="2039D8A3" w:rsidR="00BC0293" w:rsidRDefault="00BC0293">
      <w:pPr>
        <w:pStyle w:val="TOC4"/>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_Toc117496728 \h </w:instrText>
      </w:r>
      <w:r>
        <w:fldChar w:fldCharType="separate"/>
      </w:r>
      <w:r>
        <w:t>213</w:t>
      </w:r>
      <w:r>
        <w:fldChar w:fldCharType="end"/>
      </w:r>
    </w:p>
    <w:p w14:paraId="2BCCECF4" w14:textId="7F14A9A4" w:rsidR="00BC0293" w:rsidRDefault="00BC0293">
      <w:pPr>
        <w:pStyle w:val="TOC3"/>
        <w:rPr>
          <w:rFonts w:asciiTheme="minorHAnsi" w:eastAsiaTheme="minorEastAsia" w:hAnsiTheme="minorHAnsi" w:cstheme="minorBidi"/>
          <w:sz w:val="22"/>
          <w:szCs w:val="22"/>
        </w:rPr>
      </w:pPr>
      <w:r w:rsidRPr="00232103">
        <w:rPr>
          <w:rFonts w:eastAsia="DengXian"/>
          <w:lang w:eastAsia="zh-CN"/>
        </w:rPr>
        <w:t>6.58.4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_Toc117496729 \h </w:instrText>
      </w:r>
      <w:r>
        <w:fldChar w:fldCharType="separate"/>
      </w:r>
      <w:r>
        <w:t>213</w:t>
      </w:r>
      <w:r>
        <w:fldChar w:fldCharType="end"/>
      </w:r>
    </w:p>
    <w:p w14:paraId="6FAB0762" w14:textId="65990CB5" w:rsidR="00BC0293" w:rsidRDefault="00BC0293">
      <w:pPr>
        <w:pStyle w:val="TOC2"/>
        <w:rPr>
          <w:rFonts w:asciiTheme="minorHAnsi" w:eastAsiaTheme="minorEastAsia" w:hAnsiTheme="minorHAnsi" w:cstheme="minorBidi"/>
          <w:sz w:val="22"/>
          <w:szCs w:val="22"/>
        </w:rPr>
      </w:pPr>
      <w:r w:rsidRPr="00232103">
        <w:rPr>
          <w:rFonts w:eastAsia="DengXian"/>
          <w:lang w:eastAsia="zh-CN"/>
        </w:rPr>
        <w:t>6.59</w:t>
      </w:r>
      <w:r>
        <w:rPr>
          <w:rFonts w:asciiTheme="minorHAnsi" w:eastAsiaTheme="minorEastAsia" w:hAnsiTheme="minorHAnsi" w:cstheme="minorBidi"/>
          <w:sz w:val="22"/>
          <w:szCs w:val="22"/>
        </w:rPr>
        <w:tab/>
      </w:r>
      <w:r w:rsidRPr="00232103">
        <w:rPr>
          <w:rFonts w:eastAsia="DengXian"/>
          <w:lang w:eastAsia="zh-CN"/>
        </w:rPr>
        <w:t>Solution #59: Assistance information needed for power savings in NG-RAN</w:t>
      </w:r>
      <w:r>
        <w:tab/>
      </w:r>
      <w:r>
        <w:fldChar w:fldCharType="begin" w:fldLock="1"/>
      </w:r>
      <w:r>
        <w:instrText xml:space="preserve"> PAGEREF _Toc117496730 \h </w:instrText>
      </w:r>
      <w:r>
        <w:fldChar w:fldCharType="separate"/>
      </w:r>
      <w:r>
        <w:t>214</w:t>
      </w:r>
      <w:r>
        <w:fldChar w:fldCharType="end"/>
      </w:r>
    </w:p>
    <w:p w14:paraId="0F472407" w14:textId="0F9FDAE4" w:rsidR="00BC0293" w:rsidRDefault="00BC0293">
      <w:pPr>
        <w:pStyle w:val="TOC3"/>
        <w:rPr>
          <w:rFonts w:asciiTheme="minorHAnsi" w:eastAsiaTheme="minorEastAsia" w:hAnsiTheme="minorHAnsi" w:cstheme="minorBidi"/>
          <w:sz w:val="22"/>
          <w:szCs w:val="22"/>
        </w:rPr>
      </w:pPr>
      <w:r w:rsidRPr="00232103">
        <w:rPr>
          <w:rFonts w:eastAsia="DengXian"/>
          <w:lang w:eastAsia="zh-CN"/>
        </w:rPr>
        <w:t>6.59.1</w:t>
      </w:r>
      <w:r>
        <w:rPr>
          <w:rFonts w:asciiTheme="minorHAnsi" w:eastAsiaTheme="minorEastAsia" w:hAnsiTheme="minorHAnsi" w:cstheme="minorBidi"/>
          <w:sz w:val="22"/>
          <w:szCs w:val="22"/>
        </w:rPr>
        <w:tab/>
      </w:r>
      <w:r w:rsidRPr="00232103">
        <w:rPr>
          <w:rFonts w:eastAsia="DengXian"/>
          <w:lang w:eastAsia="zh-CN"/>
        </w:rPr>
        <w:t>Introduction</w:t>
      </w:r>
      <w:r>
        <w:tab/>
      </w:r>
      <w:r>
        <w:fldChar w:fldCharType="begin" w:fldLock="1"/>
      </w:r>
      <w:r>
        <w:instrText xml:space="preserve"> PAGEREF _Toc117496731 \h </w:instrText>
      </w:r>
      <w:r>
        <w:fldChar w:fldCharType="separate"/>
      </w:r>
      <w:r>
        <w:t>214</w:t>
      </w:r>
      <w:r>
        <w:fldChar w:fldCharType="end"/>
      </w:r>
    </w:p>
    <w:p w14:paraId="373DE9E6" w14:textId="6919E359" w:rsidR="00BC0293" w:rsidRDefault="00BC0293">
      <w:pPr>
        <w:pStyle w:val="TOC3"/>
        <w:rPr>
          <w:rFonts w:asciiTheme="minorHAnsi" w:eastAsiaTheme="minorEastAsia" w:hAnsiTheme="minorHAnsi" w:cstheme="minorBidi"/>
          <w:sz w:val="22"/>
          <w:szCs w:val="22"/>
        </w:rPr>
      </w:pPr>
      <w:r w:rsidRPr="00232103">
        <w:rPr>
          <w:rFonts w:eastAsia="DengXian"/>
          <w:lang w:eastAsia="zh-CN"/>
        </w:rPr>
        <w:t>6.59.2</w:t>
      </w:r>
      <w:r>
        <w:rPr>
          <w:rFonts w:asciiTheme="minorHAnsi" w:eastAsiaTheme="minorEastAsia" w:hAnsiTheme="minorHAnsi" w:cstheme="minorBidi"/>
          <w:sz w:val="22"/>
          <w:szCs w:val="22"/>
        </w:rPr>
        <w:tab/>
      </w:r>
      <w:r w:rsidRPr="00232103">
        <w:rPr>
          <w:rFonts w:eastAsia="DengXian"/>
          <w:lang w:eastAsia="zh-CN"/>
        </w:rPr>
        <w:t>Functional Description</w:t>
      </w:r>
      <w:r>
        <w:tab/>
      </w:r>
      <w:r>
        <w:fldChar w:fldCharType="begin" w:fldLock="1"/>
      </w:r>
      <w:r>
        <w:instrText xml:space="preserve"> PAGEREF _Toc117496732 \h </w:instrText>
      </w:r>
      <w:r>
        <w:fldChar w:fldCharType="separate"/>
      </w:r>
      <w:r>
        <w:t>214</w:t>
      </w:r>
      <w:r>
        <w:fldChar w:fldCharType="end"/>
      </w:r>
    </w:p>
    <w:p w14:paraId="5D42EFB9" w14:textId="09DCB1F9" w:rsidR="00BC0293" w:rsidRDefault="00BC0293">
      <w:pPr>
        <w:pStyle w:val="TOC3"/>
        <w:rPr>
          <w:rFonts w:asciiTheme="minorHAnsi" w:eastAsiaTheme="minorEastAsia" w:hAnsiTheme="minorHAnsi" w:cstheme="minorBidi"/>
          <w:sz w:val="22"/>
          <w:szCs w:val="22"/>
        </w:rPr>
      </w:pPr>
      <w:r w:rsidRPr="00232103">
        <w:rPr>
          <w:rFonts w:eastAsia="DengXian"/>
          <w:lang w:eastAsia="zh-CN"/>
        </w:rPr>
        <w:t>6.59.3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_Toc117496733 \h </w:instrText>
      </w:r>
      <w:r>
        <w:fldChar w:fldCharType="separate"/>
      </w:r>
      <w:r>
        <w:t>215</w:t>
      </w:r>
      <w:r>
        <w:fldChar w:fldCharType="end"/>
      </w:r>
    </w:p>
    <w:p w14:paraId="6BF37DDF" w14:textId="046B745F" w:rsidR="00BC0293" w:rsidRDefault="00BC0293">
      <w:pPr>
        <w:pStyle w:val="TOC3"/>
        <w:rPr>
          <w:rFonts w:asciiTheme="minorHAnsi" w:eastAsiaTheme="minorEastAsia" w:hAnsiTheme="minorHAnsi" w:cstheme="minorBidi"/>
          <w:sz w:val="22"/>
          <w:szCs w:val="22"/>
        </w:rPr>
      </w:pPr>
      <w:r w:rsidRPr="00232103">
        <w:rPr>
          <w:rFonts w:eastAsia="DengXian"/>
          <w:lang w:eastAsia="zh-CN"/>
        </w:rPr>
        <w:t>6.59.4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_Toc117496734 \h </w:instrText>
      </w:r>
      <w:r>
        <w:fldChar w:fldCharType="separate"/>
      </w:r>
      <w:r>
        <w:t>215</w:t>
      </w:r>
      <w:r>
        <w:fldChar w:fldCharType="end"/>
      </w:r>
    </w:p>
    <w:p w14:paraId="7730C2E7" w14:textId="7AE19D92" w:rsidR="00BC0293" w:rsidRDefault="00BC0293">
      <w:pPr>
        <w:pStyle w:val="TOC2"/>
        <w:rPr>
          <w:rFonts w:asciiTheme="minorHAnsi" w:eastAsiaTheme="minorEastAsia" w:hAnsiTheme="minorHAnsi" w:cstheme="minorBidi"/>
          <w:sz w:val="22"/>
          <w:szCs w:val="22"/>
        </w:rPr>
      </w:pPr>
      <w:r w:rsidRPr="00232103">
        <w:rPr>
          <w:rFonts w:eastAsia="DengXian"/>
          <w:lang w:eastAsia="zh-CN"/>
        </w:rPr>
        <w:t>6.60</w:t>
      </w:r>
      <w:r>
        <w:rPr>
          <w:rFonts w:asciiTheme="minorHAnsi" w:eastAsiaTheme="minorEastAsia" w:hAnsiTheme="minorHAnsi" w:cstheme="minorBidi"/>
          <w:sz w:val="22"/>
          <w:szCs w:val="22"/>
        </w:rPr>
        <w:tab/>
      </w:r>
      <w:r w:rsidRPr="00232103">
        <w:rPr>
          <w:rFonts w:eastAsia="DengXian"/>
          <w:lang w:eastAsia="zh-CN"/>
        </w:rPr>
        <w:t>Solution #60: End of Burst Indication</w:t>
      </w:r>
      <w:r>
        <w:tab/>
      </w:r>
      <w:r>
        <w:fldChar w:fldCharType="begin" w:fldLock="1"/>
      </w:r>
      <w:r>
        <w:instrText xml:space="preserve"> PAGEREF _Toc117496735 \h </w:instrText>
      </w:r>
      <w:r>
        <w:fldChar w:fldCharType="separate"/>
      </w:r>
      <w:r>
        <w:t>216</w:t>
      </w:r>
      <w:r>
        <w:fldChar w:fldCharType="end"/>
      </w:r>
    </w:p>
    <w:p w14:paraId="24B21187" w14:textId="08BC5E9D" w:rsidR="00BC0293" w:rsidRDefault="00BC0293">
      <w:pPr>
        <w:pStyle w:val="TOC3"/>
        <w:rPr>
          <w:rFonts w:asciiTheme="minorHAnsi" w:eastAsiaTheme="minorEastAsia" w:hAnsiTheme="minorHAnsi" w:cstheme="minorBidi"/>
          <w:sz w:val="22"/>
          <w:szCs w:val="22"/>
        </w:rPr>
      </w:pPr>
      <w:r w:rsidRPr="00232103">
        <w:rPr>
          <w:rFonts w:eastAsia="DengXian"/>
          <w:lang w:eastAsia="zh-CN"/>
        </w:rPr>
        <w:t>6.60.1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_Toc117496736 \h </w:instrText>
      </w:r>
      <w:r>
        <w:fldChar w:fldCharType="separate"/>
      </w:r>
      <w:r>
        <w:t>216</w:t>
      </w:r>
      <w:r>
        <w:fldChar w:fldCharType="end"/>
      </w:r>
    </w:p>
    <w:p w14:paraId="5E573A63" w14:textId="15DF3BA2" w:rsidR="00BC0293" w:rsidRDefault="00BC0293">
      <w:pPr>
        <w:pStyle w:val="TOC3"/>
        <w:rPr>
          <w:rFonts w:asciiTheme="minorHAnsi" w:eastAsiaTheme="minorEastAsia" w:hAnsiTheme="minorHAnsi" w:cstheme="minorBidi"/>
          <w:sz w:val="22"/>
          <w:szCs w:val="22"/>
        </w:rPr>
      </w:pPr>
      <w:r w:rsidRPr="00232103">
        <w:rPr>
          <w:rFonts w:eastAsia="DengXian"/>
          <w:lang w:eastAsia="zh-CN"/>
        </w:rPr>
        <w:t>6.60.2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_Toc117496737 \h </w:instrText>
      </w:r>
      <w:r>
        <w:fldChar w:fldCharType="separate"/>
      </w:r>
      <w:r>
        <w:t>216</w:t>
      </w:r>
      <w:r>
        <w:fldChar w:fldCharType="end"/>
      </w:r>
    </w:p>
    <w:p w14:paraId="5367D9B5" w14:textId="7E8AAB52" w:rsidR="00BC0293" w:rsidRDefault="00BC0293">
      <w:pPr>
        <w:pStyle w:val="TOC3"/>
        <w:rPr>
          <w:rFonts w:asciiTheme="minorHAnsi" w:eastAsiaTheme="minorEastAsia" w:hAnsiTheme="minorHAnsi" w:cstheme="minorBidi"/>
          <w:sz w:val="22"/>
          <w:szCs w:val="22"/>
        </w:rPr>
      </w:pPr>
      <w:r w:rsidRPr="00232103">
        <w:rPr>
          <w:rFonts w:eastAsia="DengXian"/>
          <w:lang w:eastAsia="zh-CN"/>
        </w:rPr>
        <w:t>6.60.3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_Toc117496738 \h </w:instrText>
      </w:r>
      <w:r>
        <w:fldChar w:fldCharType="separate"/>
      </w:r>
      <w:r>
        <w:t>216</w:t>
      </w:r>
      <w:r>
        <w:fldChar w:fldCharType="end"/>
      </w:r>
    </w:p>
    <w:p w14:paraId="5217C441" w14:textId="30B7F28A" w:rsidR="00BC0293" w:rsidRDefault="00BC0293">
      <w:pPr>
        <w:pStyle w:val="TOC3"/>
        <w:rPr>
          <w:rFonts w:asciiTheme="minorHAnsi" w:eastAsiaTheme="minorEastAsia" w:hAnsiTheme="minorHAnsi" w:cstheme="minorBidi"/>
          <w:sz w:val="22"/>
          <w:szCs w:val="22"/>
        </w:rPr>
      </w:pPr>
      <w:r w:rsidRPr="00232103">
        <w:rPr>
          <w:rFonts w:eastAsia="DengXian"/>
          <w:lang w:eastAsia="zh-CN"/>
        </w:rPr>
        <w:t>6.60.4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_Toc117496739 \h </w:instrText>
      </w:r>
      <w:r>
        <w:fldChar w:fldCharType="separate"/>
      </w:r>
      <w:r>
        <w:t>217</w:t>
      </w:r>
      <w:r>
        <w:fldChar w:fldCharType="end"/>
      </w:r>
    </w:p>
    <w:p w14:paraId="74D0C0BC" w14:textId="7E57675C" w:rsidR="00BC0293" w:rsidRDefault="00BC0293">
      <w:pPr>
        <w:pStyle w:val="TOC2"/>
        <w:rPr>
          <w:rFonts w:asciiTheme="minorHAnsi" w:eastAsiaTheme="minorEastAsia" w:hAnsiTheme="minorHAnsi" w:cstheme="minorBidi"/>
          <w:sz w:val="22"/>
          <w:szCs w:val="22"/>
        </w:rPr>
      </w:pPr>
      <w:r w:rsidRPr="00232103">
        <w:rPr>
          <w:rFonts w:eastAsia="DengXian"/>
          <w:lang w:eastAsia="zh-CN"/>
        </w:rPr>
        <w:t>6.61</w:t>
      </w:r>
      <w:r>
        <w:rPr>
          <w:rFonts w:asciiTheme="minorHAnsi" w:eastAsiaTheme="minorEastAsia" w:hAnsiTheme="minorHAnsi" w:cstheme="minorBidi"/>
          <w:sz w:val="22"/>
          <w:szCs w:val="22"/>
        </w:rPr>
        <w:tab/>
      </w:r>
      <w:r w:rsidRPr="00232103">
        <w:rPr>
          <w:rFonts w:eastAsia="DengXian"/>
          <w:lang w:eastAsia="zh-CN"/>
        </w:rPr>
        <w:t>Solution #61: Policy Determination Considering UE Battery Level</w:t>
      </w:r>
      <w:r>
        <w:tab/>
      </w:r>
      <w:r>
        <w:fldChar w:fldCharType="begin" w:fldLock="1"/>
      </w:r>
      <w:r>
        <w:instrText xml:space="preserve"> PAGEREF _Toc117496740 \h </w:instrText>
      </w:r>
      <w:r>
        <w:fldChar w:fldCharType="separate"/>
      </w:r>
      <w:r>
        <w:t>217</w:t>
      </w:r>
      <w:r>
        <w:fldChar w:fldCharType="end"/>
      </w:r>
    </w:p>
    <w:p w14:paraId="077EE54F" w14:textId="1C04A816" w:rsidR="00BC0293" w:rsidRDefault="00BC0293">
      <w:pPr>
        <w:pStyle w:val="TOC3"/>
        <w:rPr>
          <w:rFonts w:asciiTheme="minorHAnsi" w:eastAsiaTheme="minorEastAsia" w:hAnsiTheme="minorHAnsi" w:cstheme="minorBidi"/>
          <w:sz w:val="22"/>
          <w:szCs w:val="22"/>
        </w:rPr>
      </w:pPr>
      <w:r w:rsidRPr="00232103">
        <w:rPr>
          <w:rFonts w:eastAsia="DengXian"/>
          <w:lang w:eastAsia="zh-CN"/>
        </w:rPr>
        <w:t>6.61.1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_Toc117496741 \h </w:instrText>
      </w:r>
      <w:r>
        <w:fldChar w:fldCharType="separate"/>
      </w:r>
      <w:r>
        <w:t>217</w:t>
      </w:r>
      <w:r>
        <w:fldChar w:fldCharType="end"/>
      </w:r>
    </w:p>
    <w:p w14:paraId="2A2FC8AA" w14:textId="3F477500" w:rsidR="00BC0293" w:rsidRDefault="00BC0293">
      <w:pPr>
        <w:pStyle w:val="TOC3"/>
        <w:rPr>
          <w:rFonts w:asciiTheme="minorHAnsi" w:eastAsiaTheme="minorEastAsia" w:hAnsiTheme="minorHAnsi" w:cstheme="minorBidi"/>
          <w:sz w:val="22"/>
          <w:szCs w:val="22"/>
        </w:rPr>
      </w:pPr>
      <w:r w:rsidRPr="00232103">
        <w:rPr>
          <w:rFonts w:eastAsia="DengXian"/>
          <w:lang w:eastAsia="zh-CN"/>
        </w:rPr>
        <w:t>6.61.2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_Toc117496742 \h </w:instrText>
      </w:r>
      <w:r>
        <w:fldChar w:fldCharType="separate"/>
      </w:r>
      <w:r>
        <w:t>217</w:t>
      </w:r>
      <w:r>
        <w:fldChar w:fldCharType="end"/>
      </w:r>
    </w:p>
    <w:p w14:paraId="0631E7BF" w14:textId="6063DCFB" w:rsidR="00BC0293" w:rsidRDefault="00BC0293">
      <w:pPr>
        <w:pStyle w:val="TOC3"/>
        <w:rPr>
          <w:rFonts w:asciiTheme="minorHAnsi" w:eastAsiaTheme="minorEastAsia" w:hAnsiTheme="minorHAnsi" w:cstheme="minorBidi"/>
          <w:sz w:val="22"/>
          <w:szCs w:val="22"/>
        </w:rPr>
      </w:pPr>
      <w:r w:rsidRPr="00232103">
        <w:rPr>
          <w:rFonts w:eastAsia="DengXian"/>
          <w:lang w:eastAsia="zh-CN"/>
        </w:rPr>
        <w:t>6.61.3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_Toc117496743 \h </w:instrText>
      </w:r>
      <w:r>
        <w:fldChar w:fldCharType="separate"/>
      </w:r>
      <w:r>
        <w:t>218</w:t>
      </w:r>
      <w:r>
        <w:fldChar w:fldCharType="end"/>
      </w:r>
    </w:p>
    <w:p w14:paraId="43943086" w14:textId="4825E930" w:rsidR="00BC0293" w:rsidRDefault="00BC0293">
      <w:pPr>
        <w:pStyle w:val="TOC4"/>
        <w:rPr>
          <w:rFonts w:asciiTheme="minorHAnsi" w:eastAsiaTheme="minorEastAsia" w:hAnsiTheme="minorHAnsi" w:cstheme="minorBidi"/>
          <w:sz w:val="22"/>
          <w:szCs w:val="22"/>
        </w:rPr>
      </w:pPr>
      <w:r w:rsidRPr="00232103">
        <w:rPr>
          <w:rFonts w:eastAsia="DengXian"/>
          <w:lang w:eastAsia="zh-CN"/>
        </w:rPr>
        <w:t>6.61.3.1</w:t>
      </w:r>
      <w:r>
        <w:rPr>
          <w:rFonts w:asciiTheme="minorHAnsi" w:eastAsiaTheme="minorEastAsia" w:hAnsiTheme="minorHAnsi" w:cstheme="minorBidi"/>
          <w:sz w:val="22"/>
          <w:szCs w:val="22"/>
        </w:rPr>
        <w:tab/>
      </w:r>
      <w:r w:rsidRPr="00232103">
        <w:rPr>
          <w:rFonts w:eastAsia="DengXian"/>
          <w:lang w:eastAsia="zh-CN"/>
        </w:rPr>
        <w:t>AM Policy Association Establishment and Modification</w:t>
      </w:r>
      <w:r>
        <w:tab/>
      </w:r>
      <w:r>
        <w:fldChar w:fldCharType="begin" w:fldLock="1"/>
      </w:r>
      <w:r>
        <w:instrText xml:space="preserve"> PAGEREF _Toc117496744 \h </w:instrText>
      </w:r>
      <w:r>
        <w:fldChar w:fldCharType="separate"/>
      </w:r>
      <w:r>
        <w:t>218</w:t>
      </w:r>
      <w:r>
        <w:fldChar w:fldCharType="end"/>
      </w:r>
    </w:p>
    <w:p w14:paraId="27166FFB" w14:textId="5D74FA7C" w:rsidR="00BC0293" w:rsidRDefault="00BC0293">
      <w:pPr>
        <w:pStyle w:val="TOC4"/>
        <w:rPr>
          <w:rFonts w:asciiTheme="minorHAnsi" w:eastAsiaTheme="minorEastAsia" w:hAnsiTheme="minorHAnsi" w:cstheme="minorBidi"/>
          <w:sz w:val="22"/>
          <w:szCs w:val="22"/>
        </w:rPr>
      </w:pPr>
      <w:r w:rsidRPr="00232103">
        <w:rPr>
          <w:rFonts w:eastAsia="DengXian"/>
          <w:lang w:eastAsia="zh-CN"/>
        </w:rPr>
        <w:t>6.61.3.2</w:t>
      </w:r>
      <w:r>
        <w:rPr>
          <w:rFonts w:asciiTheme="minorHAnsi" w:eastAsiaTheme="minorEastAsia" w:hAnsiTheme="minorHAnsi" w:cstheme="minorBidi"/>
          <w:sz w:val="22"/>
          <w:szCs w:val="22"/>
        </w:rPr>
        <w:tab/>
      </w:r>
      <w:r w:rsidRPr="00232103">
        <w:rPr>
          <w:rFonts w:eastAsia="DengXian"/>
          <w:lang w:eastAsia="zh-CN"/>
        </w:rPr>
        <w:t>SM Policy Association Establishment and Modification</w:t>
      </w:r>
      <w:r>
        <w:tab/>
      </w:r>
      <w:r>
        <w:fldChar w:fldCharType="begin" w:fldLock="1"/>
      </w:r>
      <w:r>
        <w:instrText xml:space="preserve"> PAGEREF _Toc117496745 \h </w:instrText>
      </w:r>
      <w:r>
        <w:fldChar w:fldCharType="separate"/>
      </w:r>
      <w:r>
        <w:t>219</w:t>
      </w:r>
      <w:r>
        <w:fldChar w:fldCharType="end"/>
      </w:r>
    </w:p>
    <w:p w14:paraId="22D2A7DC" w14:textId="2B0806F6" w:rsidR="00BC0293" w:rsidRDefault="00BC0293">
      <w:pPr>
        <w:pStyle w:val="TOC3"/>
        <w:rPr>
          <w:rFonts w:asciiTheme="minorHAnsi" w:eastAsiaTheme="minorEastAsia" w:hAnsiTheme="minorHAnsi" w:cstheme="minorBidi"/>
          <w:sz w:val="22"/>
          <w:szCs w:val="22"/>
        </w:rPr>
      </w:pPr>
      <w:r w:rsidRPr="00232103">
        <w:rPr>
          <w:rFonts w:eastAsia="DengXian"/>
          <w:lang w:eastAsia="zh-CN"/>
        </w:rPr>
        <w:t>6.61.4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_Toc117496746 \h </w:instrText>
      </w:r>
      <w:r>
        <w:fldChar w:fldCharType="separate"/>
      </w:r>
      <w:r>
        <w:t>220</w:t>
      </w:r>
      <w:r>
        <w:fldChar w:fldCharType="end"/>
      </w:r>
    </w:p>
    <w:p w14:paraId="067E54D4" w14:textId="3F9F932A" w:rsidR="00BC0293" w:rsidRDefault="00BC0293">
      <w:pPr>
        <w:pStyle w:val="TOC2"/>
        <w:rPr>
          <w:rFonts w:asciiTheme="minorHAnsi" w:eastAsiaTheme="minorEastAsia" w:hAnsiTheme="minorHAnsi" w:cstheme="minorBidi"/>
          <w:sz w:val="22"/>
          <w:szCs w:val="22"/>
        </w:rPr>
      </w:pPr>
      <w:r w:rsidRPr="00232103">
        <w:rPr>
          <w:rFonts w:eastAsia="DengXian"/>
          <w:lang w:eastAsia="zh-CN"/>
        </w:rPr>
        <w:t>6.62</w:t>
      </w:r>
      <w:r>
        <w:rPr>
          <w:rFonts w:asciiTheme="minorHAnsi" w:eastAsiaTheme="minorEastAsia" w:hAnsiTheme="minorHAnsi" w:cstheme="minorBidi"/>
          <w:sz w:val="22"/>
          <w:szCs w:val="22"/>
        </w:rPr>
        <w:tab/>
      </w:r>
      <w:r w:rsidRPr="00232103">
        <w:rPr>
          <w:rFonts w:eastAsia="DengXian"/>
          <w:lang w:eastAsia="zh-CN"/>
        </w:rPr>
        <w:t>Solution#62: Policy control and exposure for multi-modality services</w:t>
      </w:r>
      <w:r>
        <w:tab/>
      </w:r>
      <w:r>
        <w:fldChar w:fldCharType="begin" w:fldLock="1"/>
      </w:r>
      <w:r>
        <w:instrText xml:space="preserve"> PAGEREF _Toc117496747 \h </w:instrText>
      </w:r>
      <w:r>
        <w:fldChar w:fldCharType="separate"/>
      </w:r>
      <w:r>
        <w:t>220</w:t>
      </w:r>
      <w:r>
        <w:fldChar w:fldCharType="end"/>
      </w:r>
    </w:p>
    <w:p w14:paraId="3788FB71" w14:textId="40079553" w:rsidR="00BC0293" w:rsidRDefault="00BC0293">
      <w:pPr>
        <w:pStyle w:val="TOC3"/>
        <w:rPr>
          <w:rFonts w:asciiTheme="minorHAnsi" w:eastAsiaTheme="minorEastAsia" w:hAnsiTheme="minorHAnsi" w:cstheme="minorBidi"/>
          <w:sz w:val="22"/>
          <w:szCs w:val="22"/>
        </w:rPr>
      </w:pPr>
      <w:r w:rsidRPr="00232103">
        <w:rPr>
          <w:rFonts w:eastAsia="DengXian"/>
          <w:lang w:eastAsia="zh-CN"/>
        </w:rPr>
        <w:t>6.62.1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_Toc117496748 \h </w:instrText>
      </w:r>
      <w:r>
        <w:fldChar w:fldCharType="separate"/>
      </w:r>
      <w:r>
        <w:t>220</w:t>
      </w:r>
      <w:r>
        <w:fldChar w:fldCharType="end"/>
      </w:r>
    </w:p>
    <w:p w14:paraId="1D230142" w14:textId="313A6A67" w:rsidR="00BC0293" w:rsidRDefault="00BC0293">
      <w:pPr>
        <w:pStyle w:val="TOC3"/>
        <w:rPr>
          <w:rFonts w:asciiTheme="minorHAnsi" w:eastAsiaTheme="minorEastAsia" w:hAnsiTheme="minorHAnsi" w:cstheme="minorBidi"/>
          <w:sz w:val="22"/>
          <w:szCs w:val="22"/>
        </w:rPr>
      </w:pPr>
      <w:r w:rsidRPr="00232103">
        <w:rPr>
          <w:rFonts w:eastAsia="DengXian"/>
          <w:lang w:eastAsia="zh-CN"/>
        </w:rPr>
        <w:t>6.62.2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_Toc117496749 \h </w:instrText>
      </w:r>
      <w:r>
        <w:fldChar w:fldCharType="separate"/>
      </w:r>
      <w:r>
        <w:t>220</w:t>
      </w:r>
      <w:r>
        <w:fldChar w:fldCharType="end"/>
      </w:r>
    </w:p>
    <w:p w14:paraId="62F40755" w14:textId="671FA719" w:rsidR="00BC0293" w:rsidRDefault="00BC0293">
      <w:pPr>
        <w:pStyle w:val="TOC3"/>
        <w:rPr>
          <w:rFonts w:asciiTheme="minorHAnsi" w:eastAsiaTheme="minorEastAsia" w:hAnsiTheme="minorHAnsi" w:cstheme="minorBidi"/>
          <w:sz w:val="22"/>
          <w:szCs w:val="22"/>
        </w:rPr>
      </w:pPr>
      <w:r w:rsidRPr="00232103">
        <w:rPr>
          <w:rFonts w:eastAsia="DengXian"/>
          <w:lang w:eastAsia="zh-CN"/>
        </w:rPr>
        <w:t>6.62.3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_Toc117496750 \h </w:instrText>
      </w:r>
      <w:r>
        <w:fldChar w:fldCharType="separate"/>
      </w:r>
      <w:r>
        <w:t>222</w:t>
      </w:r>
      <w:r>
        <w:fldChar w:fldCharType="end"/>
      </w:r>
    </w:p>
    <w:p w14:paraId="46CA3739" w14:textId="5972D73F" w:rsidR="00BC0293" w:rsidRDefault="00BC0293">
      <w:pPr>
        <w:pStyle w:val="TOC3"/>
        <w:rPr>
          <w:rFonts w:asciiTheme="minorHAnsi" w:eastAsiaTheme="minorEastAsia" w:hAnsiTheme="minorHAnsi" w:cstheme="minorBidi"/>
          <w:sz w:val="22"/>
          <w:szCs w:val="22"/>
        </w:rPr>
      </w:pPr>
      <w:r w:rsidRPr="00232103">
        <w:rPr>
          <w:rFonts w:eastAsia="DengXian"/>
          <w:lang w:eastAsia="zh-CN"/>
        </w:rPr>
        <w:t>6.62.4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_Toc117496751 \h </w:instrText>
      </w:r>
      <w:r>
        <w:fldChar w:fldCharType="separate"/>
      </w:r>
      <w:r>
        <w:t>223</w:t>
      </w:r>
      <w:r>
        <w:fldChar w:fldCharType="end"/>
      </w:r>
    </w:p>
    <w:p w14:paraId="56B55C66" w14:textId="4CFBEB32" w:rsidR="00BC0293" w:rsidRDefault="00BC0293">
      <w:pPr>
        <w:pStyle w:val="TOC2"/>
        <w:rPr>
          <w:rFonts w:asciiTheme="minorHAnsi" w:eastAsiaTheme="minorEastAsia" w:hAnsiTheme="minorHAnsi" w:cstheme="minorBidi"/>
          <w:sz w:val="22"/>
          <w:szCs w:val="22"/>
        </w:rPr>
      </w:pPr>
      <w:r w:rsidRPr="00232103">
        <w:rPr>
          <w:rFonts w:eastAsia="DengXian"/>
          <w:lang w:eastAsia="zh-CN"/>
        </w:rPr>
        <w:t>6.63</w:t>
      </w:r>
      <w:r>
        <w:rPr>
          <w:rFonts w:asciiTheme="minorHAnsi" w:eastAsiaTheme="minorEastAsia" w:hAnsiTheme="minorHAnsi" w:cstheme="minorBidi"/>
          <w:sz w:val="22"/>
          <w:szCs w:val="22"/>
        </w:rPr>
        <w:tab/>
      </w:r>
      <w:r w:rsidRPr="00232103">
        <w:rPr>
          <w:rFonts w:eastAsia="DengXian"/>
          <w:lang w:eastAsia="zh-CN"/>
        </w:rPr>
        <w:t>Solution#63: Group QoS coordination and network interaction enhancement</w:t>
      </w:r>
      <w:r w:rsidRPr="00232103">
        <w:rPr>
          <w:rFonts w:eastAsia="DengXian"/>
        </w:rPr>
        <w:t>6.</w:t>
      </w:r>
      <w:r w:rsidRPr="00232103">
        <w:rPr>
          <w:rFonts w:eastAsia="DengXian"/>
          <w:lang w:eastAsia="zh-CN"/>
        </w:rPr>
        <w:t>63</w:t>
      </w:r>
      <w:r w:rsidRPr="00232103">
        <w:rPr>
          <w:rFonts w:eastAsia="DengXian"/>
        </w:rPr>
        <w:t>.1 Key Issue mapping</w:t>
      </w:r>
      <w:r>
        <w:tab/>
      </w:r>
      <w:r>
        <w:fldChar w:fldCharType="begin" w:fldLock="1"/>
      </w:r>
      <w:r>
        <w:instrText xml:space="preserve"> PAGEREF _Toc117496752 \h </w:instrText>
      </w:r>
      <w:r>
        <w:fldChar w:fldCharType="separate"/>
      </w:r>
      <w:r>
        <w:t>223</w:t>
      </w:r>
      <w:r>
        <w:fldChar w:fldCharType="end"/>
      </w:r>
    </w:p>
    <w:p w14:paraId="06A694F7" w14:textId="3D939EEF"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_Toc117496753 \h </w:instrText>
      </w:r>
      <w:r>
        <w:fldChar w:fldCharType="separate"/>
      </w:r>
      <w:r>
        <w:t>223</w:t>
      </w:r>
      <w:r>
        <w:fldChar w:fldCharType="end"/>
      </w:r>
    </w:p>
    <w:p w14:paraId="3FAD8E63" w14:textId="0CECD1B7"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_Toc117496754 \h </w:instrText>
      </w:r>
      <w:r>
        <w:fldChar w:fldCharType="separate"/>
      </w:r>
      <w:r>
        <w:t>224</w:t>
      </w:r>
      <w:r>
        <w:fldChar w:fldCharType="end"/>
      </w:r>
    </w:p>
    <w:p w14:paraId="003C50D3" w14:textId="51A3E025"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.3.1</w:t>
      </w:r>
      <w:r>
        <w:rPr>
          <w:rFonts w:asciiTheme="minorHAnsi" w:eastAsiaTheme="minorEastAsia" w:hAnsiTheme="minorHAnsi" w:cstheme="minorBidi"/>
          <w:sz w:val="22"/>
          <w:szCs w:val="22"/>
        </w:rPr>
        <w:tab/>
      </w:r>
      <w:r w:rsidRPr="00232103">
        <w:rPr>
          <w:rFonts w:eastAsia="DengXian"/>
        </w:rPr>
        <w:t>Audio-Video synchronization</w:t>
      </w:r>
      <w:r>
        <w:tab/>
      </w:r>
      <w:r>
        <w:fldChar w:fldCharType="begin" w:fldLock="1"/>
      </w:r>
      <w:r>
        <w:instrText xml:space="preserve"> PAGEREF _Toc117496755 \h </w:instrText>
      </w:r>
      <w:r>
        <w:fldChar w:fldCharType="separate"/>
      </w:r>
      <w:r>
        <w:t>224</w:t>
      </w:r>
      <w:r>
        <w:fldChar w:fldCharType="end"/>
      </w:r>
    </w:p>
    <w:p w14:paraId="24F54E80" w14:textId="0EE739C7"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.3.2</w:t>
      </w:r>
      <w:r>
        <w:rPr>
          <w:rFonts w:asciiTheme="minorHAnsi" w:eastAsiaTheme="minorEastAsia" w:hAnsiTheme="minorHAnsi" w:cstheme="minorBidi"/>
          <w:sz w:val="22"/>
          <w:szCs w:val="22"/>
        </w:rPr>
        <w:tab/>
      </w:r>
      <w:r w:rsidRPr="00232103">
        <w:rPr>
          <w:rFonts w:eastAsia="DengXian"/>
        </w:rPr>
        <w:t>Enhanced interaction between AF and 5GS for Single UE</w:t>
      </w:r>
      <w:r>
        <w:tab/>
      </w:r>
      <w:r>
        <w:fldChar w:fldCharType="begin" w:fldLock="1"/>
      </w:r>
      <w:r>
        <w:instrText xml:space="preserve"> PAGEREF _Toc117496756 \h </w:instrText>
      </w:r>
      <w:r>
        <w:fldChar w:fldCharType="separate"/>
      </w:r>
      <w:r>
        <w:t>224</w:t>
      </w:r>
      <w:r>
        <w:fldChar w:fldCharType="end"/>
      </w:r>
    </w:p>
    <w:p w14:paraId="71D13F8B" w14:textId="1865924C"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.3.3</w:t>
      </w:r>
      <w:r>
        <w:rPr>
          <w:rFonts w:asciiTheme="minorHAnsi" w:eastAsiaTheme="minorEastAsia" w:hAnsiTheme="minorHAnsi" w:cstheme="minorBidi"/>
          <w:sz w:val="22"/>
          <w:szCs w:val="22"/>
        </w:rPr>
        <w:tab/>
      </w:r>
      <w:r w:rsidRPr="00232103">
        <w:rPr>
          <w:rFonts w:eastAsia="DengXian"/>
        </w:rPr>
        <w:t>Enhanced interaction between AF and 5GS for Multiple UEs</w:t>
      </w:r>
      <w:r>
        <w:tab/>
      </w:r>
      <w:r>
        <w:fldChar w:fldCharType="begin" w:fldLock="1"/>
      </w:r>
      <w:r>
        <w:instrText xml:space="preserve"> PAGEREF _Toc117496757 \h </w:instrText>
      </w:r>
      <w:r>
        <w:fldChar w:fldCharType="separate"/>
      </w:r>
      <w:r>
        <w:t>225</w:t>
      </w:r>
      <w:r>
        <w:fldChar w:fldCharType="end"/>
      </w:r>
    </w:p>
    <w:p w14:paraId="037FA4D2" w14:textId="653B66DB"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63</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_Toc117496758 \h </w:instrText>
      </w:r>
      <w:r>
        <w:fldChar w:fldCharType="separate"/>
      </w:r>
      <w:r>
        <w:t>226</w:t>
      </w:r>
      <w:r>
        <w:fldChar w:fldCharType="end"/>
      </w:r>
    </w:p>
    <w:p w14:paraId="52E2C05D" w14:textId="50A1AF6E" w:rsidR="00BC0293" w:rsidRDefault="00BC0293">
      <w:pPr>
        <w:pStyle w:val="TOC2"/>
        <w:rPr>
          <w:rFonts w:asciiTheme="minorHAnsi" w:eastAsiaTheme="minorEastAsia" w:hAnsiTheme="minorHAnsi" w:cstheme="minorBidi"/>
          <w:sz w:val="22"/>
          <w:szCs w:val="22"/>
        </w:rPr>
      </w:pPr>
      <w:r w:rsidRPr="00232103">
        <w:rPr>
          <w:rFonts w:eastAsia="DengXian"/>
          <w:lang w:eastAsia="zh-CN"/>
        </w:rPr>
        <w:t>6.64</w:t>
      </w:r>
      <w:r>
        <w:rPr>
          <w:rFonts w:asciiTheme="minorHAnsi" w:eastAsiaTheme="minorEastAsia" w:hAnsiTheme="minorHAnsi" w:cstheme="minorBidi"/>
          <w:sz w:val="22"/>
          <w:szCs w:val="22"/>
        </w:rPr>
        <w:tab/>
      </w:r>
      <w:r w:rsidRPr="00232103">
        <w:rPr>
          <w:rFonts w:eastAsia="DengXian"/>
          <w:lang w:eastAsia="zh-CN"/>
        </w:rPr>
        <w:t>Solution #64: NEF based coordination across multiple PCFs for multi-modal flow groups with multiple UEs</w:t>
      </w:r>
      <w:r>
        <w:tab/>
      </w:r>
      <w:r>
        <w:fldChar w:fldCharType="begin" w:fldLock="1"/>
      </w:r>
      <w:r>
        <w:instrText xml:space="preserve"> PAGEREF _Toc117496759 \h </w:instrText>
      </w:r>
      <w:r>
        <w:fldChar w:fldCharType="separate"/>
      </w:r>
      <w:r>
        <w:t>226</w:t>
      </w:r>
      <w:r>
        <w:fldChar w:fldCharType="end"/>
      </w:r>
    </w:p>
    <w:p w14:paraId="5FFA92D7" w14:textId="28ABE323" w:rsidR="00BC0293" w:rsidRDefault="00BC0293">
      <w:pPr>
        <w:pStyle w:val="TOC3"/>
        <w:rPr>
          <w:rFonts w:asciiTheme="minorHAnsi" w:eastAsiaTheme="minorEastAsia" w:hAnsiTheme="minorHAnsi" w:cstheme="minorBidi"/>
          <w:sz w:val="22"/>
          <w:szCs w:val="22"/>
        </w:rPr>
      </w:pPr>
      <w:r w:rsidRPr="00232103">
        <w:rPr>
          <w:rFonts w:eastAsia="DengXian"/>
          <w:lang w:eastAsia="zh-CN"/>
        </w:rPr>
        <w:t>6.64.1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_Toc117496760 \h </w:instrText>
      </w:r>
      <w:r>
        <w:fldChar w:fldCharType="separate"/>
      </w:r>
      <w:r>
        <w:t>226</w:t>
      </w:r>
      <w:r>
        <w:fldChar w:fldCharType="end"/>
      </w:r>
    </w:p>
    <w:p w14:paraId="2AE020E4" w14:textId="7FB671CD" w:rsidR="00BC0293" w:rsidRDefault="00BC0293">
      <w:pPr>
        <w:pStyle w:val="TOC3"/>
        <w:rPr>
          <w:rFonts w:asciiTheme="minorHAnsi" w:eastAsiaTheme="minorEastAsia" w:hAnsiTheme="minorHAnsi" w:cstheme="minorBidi"/>
          <w:sz w:val="22"/>
          <w:szCs w:val="22"/>
        </w:rPr>
      </w:pPr>
      <w:r w:rsidRPr="00232103">
        <w:rPr>
          <w:rFonts w:eastAsia="DengXian"/>
          <w:lang w:eastAsia="zh-CN"/>
        </w:rPr>
        <w:t>6.64.2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_Toc117496761 \h </w:instrText>
      </w:r>
      <w:r>
        <w:fldChar w:fldCharType="separate"/>
      </w:r>
      <w:r>
        <w:t>226</w:t>
      </w:r>
      <w:r>
        <w:fldChar w:fldCharType="end"/>
      </w:r>
    </w:p>
    <w:p w14:paraId="735A9C0C" w14:textId="644917D7" w:rsidR="00BC0293" w:rsidRDefault="00BC0293">
      <w:pPr>
        <w:pStyle w:val="TOC3"/>
        <w:rPr>
          <w:rFonts w:asciiTheme="minorHAnsi" w:eastAsiaTheme="minorEastAsia" w:hAnsiTheme="minorHAnsi" w:cstheme="minorBidi"/>
          <w:sz w:val="22"/>
          <w:szCs w:val="22"/>
        </w:rPr>
      </w:pPr>
      <w:r w:rsidRPr="00232103">
        <w:rPr>
          <w:rFonts w:eastAsia="DengXian"/>
          <w:lang w:eastAsia="zh-CN"/>
        </w:rPr>
        <w:t>6.64.2</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_Toc117496762 \h </w:instrText>
      </w:r>
      <w:r>
        <w:fldChar w:fldCharType="separate"/>
      </w:r>
      <w:r>
        <w:t>227</w:t>
      </w:r>
      <w:r>
        <w:fldChar w:fldCharType="end"/>
      </w:r>
    </w:p>
    <w:p w14:paraId="762174AA" w14:textId="7EC44589" w:rsidR="00BC0293" w:rsidRDefault="00BC0293">
      <w:pPr>
        <w:pStyle w:val="TOC4"/>
        <w:rPr>
          <w:rFonts w:asciiTheme="minorHAnsi" w:eastAsiaTheme="minorEastAsia" w:hAnsiTheme="minorHAnsi" w:cstheme="minorBidi"/>
          <w:sz w:val="22"/>
          <w:szCs w:val="22"/>
        </w:rPr>
      </w:pPr>
      <w:r w:rsidRPr="00232103">
        <w:rPr>
          <w:rFonts w:eastAsia="DengXian"/>
          <w:lang w:eastAsia="zh-CN"/>
        </w:rPr>
        <w:t>6.64.3.1</w:t>
      </w:r>
      <w:r>
        <w:rPr>
          <w:rFonts w:asciiTheme="minorHAnsi" w:eastAsiaTheme="minorEastAsia" w:hAnsiTheme="minorHAnsi" w:cstheme="minorBidi"/>
          <w:sz w:val="22"/>
          <w:szCs w:val="22"/>
        </w:rPr>
        <w:tab/>
      </w:r>
      <w:r w:rsidRPr="00232103">
        <w:rPr>
          <w:rFonts w:eastAsia="DengXian"/>
          <w:lang w:eastAsia="zh-CN"/>
        </w:rPr>
        <w:t>Procedure for coordination between Multiple PCFs facilitated by NEF</w:t>
      </w:r>
      <w:r>
        <w:tab/>
      </w:r>
      <w:r>
        <w:fldChar w:fldCharType="begin" w:fldLock="1"/>
      </w:r>
      <w:r>
        <w:instrText xml:space="preserve"> PAGEREF _Toc117496763 \h </w:instrText>
      </w:r>
      <w:r>
        <w:fldChar w:fldCharType="separate"/>
      </w:r>
      <w:r>
        <w:t>227</w:t>
      </w:r>
      <w:r>
        <w:fldChar w:fldCharType="end"/>
      </w:r>
    </w:p>
    <w:p w14:paraId="7C8584C8" w14:textId="3232B759" w:rsidR="00BC0293" w:rsidRDefault="00BC0293">
      <w:pPr>
        <w:pStyle w:val="TOC3"/>
        <w:rPr>
          <w:rFonts w:asciiTheme="minorHAnsi" w:eastAsiaTheme="minorEastAsia" w:hAnsiTheme="minorHAnsi" w:cstheme="minorBidi"/>
          <w:sz w:val="22"/>
          <w:szCs w:val="22"/>
        </w:rPr>
      </w:pPr>
      <w:r w:rsidRPr="00232103">
        <w:rPr>
          <w:rFonts w:eastAsia="DengXian"/>
          <w:lang w:eastAsia="zh-CN"/>
        </w:rPr>
        <w:t>6.64.3</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_Toc117496764 \h </w:instrText>
      </w:r>
      <w:r>
        <w:fldChar w:fldCharType="separate"/>
      </w:r>
      <w:r>
        <w:t>230</w:t>
      </w:r>
      <w:r>
        <w:fldChar w:fldCharType="end"/>
      </w:r>
    </w:p>
    <w:p w14:paraId="2943E392" w14:textId="2D15C492" w:rsidR="00BC0293" w:rsidRDefault="00BC0293">
      <w:pPr>
        <w:pStyle w:val="TOC2"/>
        <w:rPr>
          <w:rFonts w:asciiTheme="minorHAnsi" w:eastAsiaTheme="minorEastAsia" w:hAnsiTheme="minorHAnsi" w:cstheme="minorBidi"/>
          <w:sz w:val="22"/>
          <w:szCs w:val="22"/>
        </w:rPr>
      </w:pPr>
      <w:r w:rsidRPr="00232103">
        <w:rPr>
          <w:rFonts w:eastAsia="DengXian"/>
          <w:lang w:eastAsia="zh-CN"/>
        </w:rPr>
        <w:t>6.65</w:t>
      </w:r>
      <w:r>
        <w:rPr>
          <w:rFonts w:asciiTheme="minorHAnsi" w:eastAsiaTheme="minorEastAsia" w:hAnsiTheme="minorHAnsi" w:cstheme="minorBidi"/>
          <w:sz w:val="22"/>
          <w:szCs w:val="22"/>
        </w:rPr>
        <w:tab/>
      </w:r>
      <w:r w:rsidRPr="00232103">
        <w:rPr>
          <w:rFonts w:eastAsia="DengXian"/>
          <w:lang w:eastAsia="zh-CN"/>
        </w:rPr>
        <w:t>Solution #65: QoS enhancement to support the synchronized delivery of multiple QoS flows</w:t>
      </w:r>
      <w:r>
        <w:tab/>
      </w:r>
      <w:r>
        <w:fldChar w:fldCharType="begin" w:fldLock="1"/>
      </w:r>
      <w:r>
        <w:instrText xml:space="preserve"> PAGEREF _Toc117496765 \h </w:instrText>
      </w:r>
      <w:r>
        <w:fldChar w:fldCharType="separate"/>
      </w:r>
      <w:r>
        <w:t>230</w:t>
      </w:r>
      <w:r>
        <w:fldChar w:fldCharType="end"/>
      </w:r>
    </w:p>
    <w:p w14:paraId="2C7E15B5" w14:textId="56375A45" w:rsidR="00BC0293" w:rsidRDefault="00BC0293">
      <w:pPr>
        <w:pStyle w:val="TOC3"/>
        <w:rPr>
          <w:rFonts w:asciiTheme="minorHAnsi" w:eastAsiaTheme="minorEastAsia" w:hAnsiTheme="minorHAnsi" w:cstheme="minorBidi"/>
          <w:sz w:val="22"/>
          <w:szCs w:val="22"/>
        </w:rPr>
      </w:pPr>
      <w:r w:rsidRPr="00232103">
        <w:rPr>
          <w:rFonts w:eastAsia="DengXian"/>
          <w:lang w:eastAsia="zh-CN"/>
        </w:rPr>
        <w:t>6.65.1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_Toc117496766 \h </w:instrText>
      </w:r>
      <w:r>
        <w:fldChar w:fldCharType="separate"/>
      </w:r>
      <w:r>
        <w:t>230</w:t>
      </w:r>
      <w:r>
        <w:fldChar w:fldCharType="end"/>
      </w:r>
    </w:p>
    <w:p w14:paraId="7C138709" w14:textId="15A288A9" w:rsidR="00BC0293" w:rsidRDefault="00BC0293">
      <w:pPr>
        <w:pStyle w:val="TOC3"/>
        <w:rPr>
          <w:rFonts w:asciiTheme="minorHAnsi" w:eastAsiaTheme="minorEastAsia" w:hAnsiTheme="minorHAnsi" w:cstheme="minorBidi"/>
          <w:sz w:val="22"/>
          <w:szCs w:val="22"/>
        </w:rPr>
      </w:pPr>
      <w:r w:rsidRPr="00232103">
        <w:rPr>
          <w:rFonts w:eastAsia="DengXian"/>
          <w:lang w:eastAsia="zh-CN"/>
        </w:rPr>
        <w:t>6.65.2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_Toc117496767 \h </w:instrText>
      </w:r>
      <w:r>
        <w:fldChar w:fldCharType="separate"/>
      </w:r>
      <w:r>
        <w:t>230</w:t>
      </w:r>
      <w:r>
        <w:fldChar w:fldCharType="end"/>
      </w:r>
    </w:p>
    <w:p w14:paraId="14304CA6" w14:textId="15F0DA0C" w:rsidR="00BC0293" w:rsidRDefault="00BC0293">
      <w:pPr>
        <w:pStyle w:val="TOC3"/>
        <w:rPr>
          <w:rFonts w:asciiTheme="minorHAnsi" w:eastAsiaTheme="minorEastAsia" w:hAnsiTheme="minorHAnsi" w:cstheme="minorBidi"/>
          <w:sz w:val="22"/>
          <w:szCs w:val="22"/>
        </w:rPr>
      </w:pPr>
      <w:r w:rsidRPr="00232103">
        <w:rPr>
          <w:rFonts w:eastAsia="DengXian"/>
          <w:lang w:eastAsia="zh-CN"/>
        </w:rPr>
        <w:t>6.65.3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_Toc117496768 \h </w:instrText>
      </w:r>
      <w:r>
        <w:fldChar w:fldCharType="separate"/>
      </w:r>
      <w:r>
        <w:t>232</w:t>
      </w:r>
      <w:r>
        <w:fldChar w:fldCharType="end"/>
      </w:r>
    </w:p>
    <w:p w14:paraId="1BF930D5" w14:textId="4487203E" w:rsidR="00BC0293" w:rsidRDefault="00BC0293">
      <w:pPr>
        <w:pStyle w:val="TOC4"/>
        <w:rPr>
          <w:rFonts w:asciiTheme="minorHAnsi" w:eastAsiaTheme="minorEastAsia" w:hAnsiTheme="minorHAnsi" w:cstheme="minorBidi"/>
          <w:sz w:val="22"/>
          <w:szCs w:val="22"/>
        </w:rPr>
      </w:pPr>
      <w:r w:rsidRPr="00232103">
        <w:rPr>
          <w:rFonts w:eastAsia="DengXian"/>
          <w:lang w:eastAsia="zh-CN"/>
        </w:rPr>
        <w:t>6.65.3.1</w:t>
      </w:r>
      <w:r>
        <w:rPr>
          <w:rFonts w:asciiTheme="minorHAnsi" w:eastAsiaTheme="minorEastAsia" w:hAnsiTheme="minorHAnsi" w:cstheme="minorBidi"/>
          <w:sz w:val="22"/>
          <w:szCs w:val="22"/>
        </w:rPr>
        <w:tab/>
      </w:r>
      <w:r w:rsidRPr="00232103">
        <w:rPr>
          <w:rFonts w:eastAsia="DengXian"/>
          <w:lang w:eastAsia="zh-CN"/>
        </w:rPr>
        <w:t>Enhanced interaction between AF and 5GS for QoS policy coordination among multiple QoS flows</w:t>
      </w:r>
      <w:r>
        <w:tab/>
      </w:r>
      <w:r>
        <w:fldChar w:fldCharType="begin" w:fldLock="1"/>
      </w:r>
      <w:r>
        <w:instrText xml:space="preserve"> PAGEREF _Toc117496769 \h </w:instrText>
      </w:r>
      <w:r>
        <w:fldChar w:fldCharType="separate"/>
      </w:r>
      <w:r>
        <w:t>232</w:t>
      </w:r>
      <w:r>
        <w:fldChar w:fldCharType="end"/>
      </w:r>
    </w:p>
    <w:p w14:paraId="41D31B85" w14:textId="2CB90B93" w:rsidR="00BC0293" w:rsidRDefault="00BC0293">
      <w:pPr>
        <w:pStyle w:val="TOC4"/>
        <w:rPr>
          <w:rFonts w:asciiTheme="minorHAnsi" w:eastAsiaTheme="minorEastAsia" w:hAnsiTheme="minorHAnsi" w:cstheme="minorBidi"/>
          <w:sz w:val="22"/>
          <w:szCs w:val="22"/>
        </w:rPr>
      </w:pPr>
      <w:r w:rsidRPr="00232103">
        <w:rPr>
          <w:rFonts w:eastAsia="DengXian"/>
          <w:lang w:eastAsia="zh-CN"/>
        </w:rPr>
        <w:t>6.65.3.2</w:t>
      </w:r>
      <w:r>
        <w:rPr>
          <w:rFonts w:asciiTheme="minorHAnsi" w:eastAsiaTheme="minorEastAsia" w:hAnsiTheme="minorHAnsi" w:cstheme="minorBidi"/>
          <w:sz w:val="22"/>
          <w:szCs w:val="22"/>
        </w:rPr>
        <w:tab/>
      </w:r>
      <w:r w:rsidRPr="00232103">
        <w:rPr>
          <w:rFonts w:eastAsia="DengXian"/>
          <w:lang w:eastAsia="zh-CN"/>
        </w:rPr>
        <w:t>Procedure to distribute coordination group ID and group level treatment policy in 5GS</w:t>
      </w:r>
      <w:r>
        <w:tab/>
      </w:r>
      <w:r>
        <w:fldChar w:fldCharType="begin" w:fldLock="1"/>
      </w:r>
      <w:r>
        <w:instrText xml:space="preserve"> PAGEREF _Toc117496770 \h </w:instrText>
      </w:r>
      <w:r>
        <w:fldChar w:fldCharType="separate"/>
      </w:r>
      <w:r>
        <w:t>233</w:t>
      </w:r>
      <w:r>
        <w:fldChar w:fldCharType="end"/>
      </w:r>
    </w:p>
    <w:p w14:paraId="5AD38360" w14:textId="48DD01DC" w:rsidR="00BC0293" w:rsidRDefault="00BC0293">
      <w:pPr>
        <w:pStyle w:val="TOC4"/>
        <w:rPr>
          <w:rFonts w:asciiTheme="minorHAnsi" w:eastAsiaTheme="minorEastAsia" w:hAnsiTheme="minorHAnsi" w:cstheme="minorBidi"/>
          <w:sz w:val="22"/>
          <w:szCs w:val="22"/>
        </w:rPr>
      </w:pPr>
      <w:r w:rsidRPr="00232103">
        <w:rPr>
          <w:rFonts w:eastAsia="DengXian"/>
          <w:lang w:eastAsia="zh-CN"/>
        </w:rPr>
        <w:t>6.65.3.3</w:t>
      </w:r>
      <w:r>
        <w:rPr>
          <w:rFonts w:asciiTheme="minorHAnsi" w:eastAsiaTheme="minorEastAsia" w:hAnsiTheme="minorHAnsi" w:cstheme="minorBidi"/>
          <w:sz w:val="22"/>
          <w:szCs w:val="22"/>
        </w:rPr>
        <w:tab/>
      </w:r>
      <w:r w:rsidRPr="00232103">
        <w:rPr>
          <w:rFonts w:eastAsia="DengXian"/>
          <w:lang w:eastAsia="zh-CN"/>
        </w:rPr>
        <w:t>Procedure to handle group level treatment requirements in RAN</w:t>
      </w:r>
      <w:r>
        <w:tab/>
      </w:r>
      <w:r>
        <w:fldChar w:fldCharType="begin" w:fldLock="1"/>
      </w:r>
      <w:r>
        <w:instrText xml:space="preserve"> PAGEREF _Toc117496771 \h </w:instrText>
      </w:r>
      <w:r>
        <w:fldChar w:fldCharType="separate"/>
      </w:r>
      <w:r>
        <w:t>235</w:t>
      </w:r>
      <w:r>
        <w:fldChar w:fldCharType="end"/>
      </w:r>
    </w:p>
    <w:p w14:paraId="7F63CD57" w14:textId="2CB8C57E" w:rsidR="00BC0293" w:rsidRDefault="00BC0293">
      <w:pPr>
        <w:pStyle w:val="TOC4"/>
        <w:rPr>
          <w:rFonts w:asciiTheme="minorHAnsi" w:eastAsiaTheme="minorEastAsia" w:hAnsiTheme="minorHAnsi" w:cstheme="minorBidi"/>
          <w:sz w:val="22"/>
          <w:szCs w:val="22"/>
        </w:rPr>
      </w:pPr>
      <w:r w:rsidRPr="00232103">
        <w:rPr>
          <w:rFonts w:eastAsia="DengXian"/>
          <w:lang w:eastAsia="zh-CN"/>
        </w:rPr>
        <w:t>6.65.3.4</w:t>
      </w:r>
      <w:r>
        <w:rPr>
          <w:rFonts w:asciiTheme="minorHAnsi" w:eastAsiaTheme="minorEastAsia" w:hAnsiTheme="minorHAnsi" w:cstheme="minorBidi"/>
          <w:sz w:val="22"/>
          <w:szCs w:val="22"/>
        </w:rPr>
        <w:tab/>
      </w:r>
      <w:r w:rsidRPr="00232103">
        <w:rPr>
          <w:rFonts w:eastAsia="DengXian"/>
          <w:lang w:eastAsia="zh-CN"/>
        </w:rPr>
        <w:t>Procedure to provide RAN additional information about all QoS flows to be considered for joint admission</w:t>
      </w:r>
      <w:r>
        <w:tab/>
      </w:r>
      <w:r>
        <w:fldChar w:fldCharType="begin" w:fldLock="1"/>
      </w:r>
      <w:r>
        <w:instrText xml:space="preserve"> PAGEREF _Toc117496772 \h </w:instrText>
      </w:r>
      <w:r>
        <w:fldChar w:fldCharType="separate"/>
      </w:r>
      <w:r>
        <w:t>235</w:t>
      </w:r>
      <w:r>
        <w:fldChar w:fldCharType="end"/>
      </w:r>
    </w:p>
    <w:p w14:paraId="32C99025" w14:textId="416FFCA9" w:rsidR="00BC0293" w:rsidRDefault="00BC0293">
      <w:pPr>
        <w:pStyle w:val="TOC3"/>
        <w:rPr>
          <w:rFonts w:asciiTheme="minorHAnsi" w:eastAsiaTheme="minorEastAsia" w:hAnsiTheme="minorHAnsi" w:cstheme="minorBidi"/>
          <w:sz w:val="22"/>
          <w:szCs w:val="22"/>
        </w:rPr>
      </w:pPr>
      <w:r w:rsidRPr="00232103">
        <w:rPr>
          <w:rFonts w:eastAsia="DengXian"/>
          <w:lang w:eastAsia="zh-CN"/>
        </w:rPr>
        <w:t>6.65.4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_Toc117496773 \h </w:instrText>
      </w:r>
      <w:r>
        <w:fldChar w:fldCharType="separate"/>
      </w:r>
      <w:r>
        <w:t>235</w:t>
      </w:r>
      <w:r>
        <w:fldChar w:fldCharType="end"/>
      </w:r>
    </w:p>
    <w:p w14:paraId="79ABB9EC" w14:textId="71592996"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66</w:t>
      </w:r>
      <w:r w:rsidRPr="00232103">
        <w:rPr>
          <w:rFonts w:eastAsia="DengXian"/>
        </w:rPr>
        <w:t>: multi-modality support</w:t>
      </w:r>
      <w:r>
        <w:tab/>
      </w:r>
      <w:r>
        <w:fldChar w:fldCharType="begin" w:fldLock="1"/>
      </w:r>
      <w:r>
        <w:instrText xml:space="preserve"> PAGEREF _Toc117496774 \h </w:instrText>
      </w:r>
      <w:r>
        <w:fldChar w:fldCharType="separate"/>
      </w:r>
      <w:r>
        <w:t>236</w:t>
      </w:r>
      <w:r>
        <w:fldChar w:fldCharType="end"/>
      </w:r>
    </w:p>
    <w:p w14:paraId="4C0894CF" w14:textId="16767282"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.1</w:t>
      </w:r>
      <w:r>
        <w:rPr>
          <w:rFonts w:asciiTheme="minorHAnsi" w:eastAsiaTheme="minorEastAsia" w:hAnsiTheme="minorHAnsi" w:cstheme="minorBidi"/>
          <w:sz w:val="22"/>
          <w:szCs w:val="22"/>
        </w:rPr>
        <w:tab/>
      </w:r>
      <w:r w:rsidRPr="00232103">
        <w:rPr>
          <w:rFonts w:eastAsia="DengXian"/>
        </w:rPr>
        <w:t>Key Issue mapping</w:t>
      </w:r>
      <w:r>
        <w:tab/>
      </w:r>
      <w:r>
        <w:fldChar w:fldCharType="begin" w:fldLock="1"/>
      </w:r>
      <w:r>
        <w:instrText xml:space="preserve"> PAGEREF _Toc117496775 \h </w:instrText>
      </w:r>
      <w:r>
        <w:fldChar w:fldCharType="separate"/>
      </w:r>
      <w:r>
        <w:t>236</w:t>
      </w:r>
      <w:r>
        <w:fldChar w:fldCharType="end"/>
      </w:r>
    </w:p>
    <w:p w14:paraId="0041AFA1" w14:textId="1281D62E"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_Toc117496776 \h </w:instrText>
      </w:r>
      <w:r>
        <w:fldChar w:fldCharType="separate"/>
      </w:r>
      <w:r>
        <w:t>236</w:t>
      </w:r>
      <w:r>
        <w:fldChar w:fldCharType="end"/>
      </w:r>
    </w:p>
    <w:p w14:paraId="72FB7293" w14:textId="52ED435A"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_Toc117496777 \h </w:instrText>
      </w:r>
      <w:r>
        <w:fldChar w:fldCharType="separate"/>
      </w:r>
      <w:r>
        <w:t>236</w:t>
      </w:r>
      <w:r>
        <w:fldChar w:fldCharType="end"/>
      </w:r>
    </w:p>
    <w:p w14:paraId="33676F5C" w14:textId="56B46B8A"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.3.1</w:t>
      </w:r>
      <w:r>
        <w:rPr>
          <w:rFonts w:asciiTheme="minorHAnsi" w:eastAsiaTheme="minorEastAsia" w:hAnsiTheme="minorHAnsi" w:cstheme="minorBidi"/>
          <w:sz w:val="22"/>
          <w:szCs w:val="22"/>
        </w:rPr>
        <w:tab/>
      </w:r>
      <w:r w:rsidRPr="00232103">
        <w:rPr>
          <w:rFonts w:eastAsia="DengXian"/>
        </w:rPr>
        <w:t>General</w:t>
      </w:r>
      <w:r>
        <w:tab/>
      </w:r>
      <w:r>
        <w:fldChar w:fldCharType="begin" w:fldLock="1"/>
      </w:r>
      <w:r>
        <w:instrText xml:space="preserve"> PAGEREF _Toc117496778 \h </w:instrText>
      </w:r>
      <w:r>
        <w:fldChar w:fldCharType="separate"/>
      </w:r>
      <w:r>
        <w:t>236</w:t>
      </w:r>
      <w:r>
        <w:fldChar w:fldCharType="end"/>
      </w:r>
    </w:p>
    <w:p w14:paraId="2227EB53" w14:textId="6D0F12AB" w:rsidR="00BC0293" w:rsidRDefault="00BC0293">
      <w:pPr>
        <w:pStyle w:val="TOC4"/>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.3.2</w:t>
      </w:r>
      <w:r>
        <w:rPr>
          <w:rFonts w:asciiTheme="minorHAnsi" w:eastAsiaTheme="minorEastAsia" w:hAnsiTheme="minorHAnsi" w:cstheme="minorBidi"/>
          <w:sz w:val="22"/>
          <w:szCs w:val="22"/>
        </w:rPr>
        <w:tab/>
      </w:r>
      <w:r w:rsidRPr="00232103">
        <w:rPr>
          <w:rFonts w:eastAsia="DengXian"/>
        </w:rPr>
        <w:t>PDU session establish procedures for multi-modality communication</w:t>
      </w:r>
      <w:r>
        <w:tab/>
      </w:r>
      <w:r>
        <w:fldChar w:fldCharType="begin" w:fldLock="1"/>
      </w:r>
      <w:r>
        <w:instrText xml:space="preserve"> PAGEREF _Toc117496779 \h </w:instrText>
      </w:r>
      <w:r>
        <w:fldChar w:fldCharType="separate"/>
      </w:r>
      <w:r>
        <w:t>237</w:t>
      </w:r>
      <w:r>
        <w:fldChar w:fldCharType="end"/>
      </w:r>
    </w:p>
    <w:p w14:paraId="707B8CE4" w14:textId="5B1CCE6C"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66</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_Toc117496780 \h </w:instrText>
      </w:r>
      <w:r>
        <w:fldChar w:fldCharType="separate"/>
      </w:r>
      <w:r>
        <w:t>240</w:t>
      </w:r>
      <w:r>
        <w:fldChar w:fldCharType="end"/>
      </w:r>
    </w:p>
    <w:p w14:paraId="4ED8FA71" w14:textId="772179DA" w:rsidR="00BC0293" w:rsidRDefault="00BC0293">
      <w:pPr>
        <w:pStyle w:val="TOC2"/>
        <w:rPr>
          <w:rFonts w:asciiTheme="minorHAnsi" w:eastAsiaTheme="minorEastAsia" w:hAnsiTheme="minorHAnsi" w:cstheme="minorBidi"/>
          <w:sz w:val="22"/>
          <w:szCs w:val="22"/>
        </w:rPr>
      </w:pPr>
      <w:r w:rsidRPr="00232103">
        <w:rPr>
          <w:rFonts w:eastAsia="DengXian"/>
          <w:lang w:eastAsia="zh-CN"/>
        </w:rPr>
        <w:t>6.67</w:t>
      </w:r>
      <w:r>
        <w:rPr>
          <w:rFonts w:asciiTheme="minorHAnsi" w:eastAsiaTheme="minorEastAsia" w:hAnsiTheme="minorHAnsi" w:cstheme="minorBidi"/>
          <w:sz w:val="22"/>
          <w:szCs w:val="22"/>
        </w:rPr>
        <w:tab/>
      </w:r>
      <w:r w:rsidRPr="00232103">
        <w:rPr>
          <w:rFonts w:eastAsia="DengXian"/>
          <w:lang w:eastAsia="zh-CN"/>
        </w:rPr>
        <w:t>Solution #67: Supporting ECN mark for L4S in 5GS for XR/media Enhancements</w:t>
      </w:r>
      <w:r>
        <w:tab/>
      </w:r>
      <w:r>
        <w:fldChar w:fldCharType="begin" w:fldLock="1"/>
      </w:r>
      <w:r>
        <w:instrText xml:space="preserve"> PAGEREF _Toc117496781 \h </w:instrText>
      </w:r>
      <w:r>
        <w:fldChar w:fldCharType="separate"/>
      </w:r>
      <w:r>
        <w:t>240</w:t>
      </w:r>
      <w:r>
        <w:fldChar w:fldCharType="end"/>
      </w:r>
    </w:p>
    <w:p w14:paraId="750CA560" w14:textId="2C461DA7" w:rsidR="00BC0293" w:rsidRDefault="00BC0293">
      <w:pPr>
        <w:pStyle w:val="TOC3"/>
        <w:rPr>
          <w:rFonts w:asciiTheme="minorHAnsi" w:eastAsiaTheme="minorEastAsia" w:hAnsiTheme="minorHAnsi" w:cstheme="minorBidi"/>
          <w:sz w:val="22"/>
          <w:szCs w:val="22"/>
        </w:rPr>
      </w:pPr>
      <w:r w:rsidRPr="00232103">
        <w:rPr>
          <w:rFonts w:eastAsia="DengXian"/>
          <w:lang w:eastAsia="zh-CN"/>
        </w:rPr>
        <w:t>6.67.1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_Toc117496782 \h </w:instrText>
      </w:r>
      <w:r>
        <w:fldChar w:fldCharType="separate"/>
      </w:r>
      <w:r>
        <w:t>240</w:t>
      </w:r>
      <w:r>
        <w:fldChar w:fldCharType="end"/>
      </w:r>
    </w:p>
    <w:p w14:paraId="01315C66" w14:textId="17FB3669" w:rsidR="00BC0293" w:rsidRDefault="00BC0293">
      <w:pPr>
        <w:pStyle w:val="TOC3"/>
        <w:rPr>
          <w:rFonts w:asciiTheme="minorHAnsi" w:eastAsiaTheme="minorEastAsia" w:hAnsiTheme="minorHAnsi" w:cstheme="minorBidi"/>
          <w:sz w:val="22"/>
          <w:szCs w:val="22"/>
        </w:rPr>
      </w:pPr>
      <w:r w:rsidRPr="00232103">
        <w:rPr>
          <w:rFonts w:eastAsia="DengXian"/>
          <w:lang w:eastAsia="zh-CN"/>
        </w:rPr>
        <w:t>6.67.2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_Toc117496783 \h </w:instrText>
      </w:r>
      <w:r>
        <w:fldChar w:fldCharType="separate"/>
      </w:r>
      <w:r>
        <w:t>240</w:t>
      </w:r>
      <w:r>
        <w:fldChar w:fldCharType="end"/>
      </w:r>
    </w:p>
    <w:p w14:paraId="5DB266BB" w14:textId="08874F07" w:rsidR="00BC0293" w:rsidRDefault="00BC0293">
      <w:pPr>
        <w:pStyle w:val="TOC3"/>
        <w:rPr>
          <w:rFonts w:asciiTheme="minorHAnsi" w:eastAsiaTheme="minorEastAsia" w:hAnsiTheme="minorHAnsi" w:cstheme="minorBidi"/>
          <w:sz w:val="22"/>
          <w:szCs w:val="22"/>
        </w:rPr>
      </w:pPr>
      <w:r w:rsidRPr="00232103">
        <w:rPr>
          <w:rFonts w:eastAsia="DengXian"/>
          <w:lang w:eastAsia="zh-CN"/>
        </w:rPr>
        <w:t>6.67.3</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_Toc117496784 \h </w:instrText>
      </w:r>
      <w:r>
        <w:fldChar w:fldCharType="separate"/>
      </w:r>
      <w:r>
        <w:t>241</w:t>
      </w:r>
      <w:r>
        <w:fldChar w:fldCharType="end"/>
      </w:r>
    </w:p>
    <w:p w14:paraId="201BFE2F" w14:textId="26927A3B" w:rsidR="00BC0293" w:rsidRDefault="00BC0293">
      <w:pPr>
        <w:pStyle w:val="TOC2"/>
        <w:rPr>
          <w:rFonts w:asciiTheme="minorHAnsi" w:eastAsiaTheme="minorEastAsia" w:hAnsiTheme="minorHAnsi" w:cstheme="minorBidi"/>
          <w:sz w:val="22"/>
          <w:szCs w:val="22"/>
        </w:rPr>
      </w:pPr>
      <w:r w:rsidRPr="00232103">
        <w:rPr>
          <w:rFonts w:eastAsia="DengXian"/>
          <w:lang w:val="en-US" w:eastAsia="zh-CN"/>
        </w:rPr>
        <w:t>6.68</w:t>
      </w:r>
      <w:r>
        <w:rPr>
          <w:rFonts w:asciiTheme="minorHAnsi" w:eastAsiaTheme="minorEastAsia" w:hAnsiTheme="minorHAnsi" w:cstheme="minorBidi"/>
          <w:sz w:val="22"/>
          <w:szCs w:val="22"/>
        </w:rPr>
        <w:tab/>
      </w:r>
      <w:r w:rsidRPr="00232103">
        <w:rPr>
          <w:rFonts w:eastAsia="DengXian"/>
          <w:lang w:val="en-US" w:eastAsia="zh-CN"/>
        </w:rPr>
        <w:t>Solution #68: PDU set handling enhancements for different kinds of packets</w:t>
      </w:r>
      <w:r>
        <w:tab/>
      </w:r>
      <w:r>
        <w:fldChar w:fldCharType="begin" w:fldLock="1"/>
      </w:r>
      <w:r>
        <w:instrText xml:space="preserve"> PAGEREF _Toc117496785 \h </w:instrText>
      </w:r>
      <w:r>
        <w:fldChar w:fldCharType="separate"/>
      </w:r>
      <w:r>
        <w:t>241</w:t>
      </w:r>
      <w:r>
        <w:fldChar w:fldCharType="end"/>
      </w:r>
    </w:p>
    <w:p w14:paraId="6CF325BE" w14:textId="1AE24CDD"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lastRenderedPageBreak/>
        <w:t>6.68.1</w:t>
      </w:r>
      <w:r>
        <w:rPr>
          <w:rFonts w:asciiTheme="minorHAnsi" w:eastAsiaTheme="minorEastAsia" w:hAnsiTheme="minorHAnsi" w:cstheme="minorBidi"/>
          <w:sz w:val="22"/>
          <w:szCs w:val="22"/>
        </w:rPr>
        <w:tab/>
      </w:r>
      <w:r w:rsidRPr="00232103">
        <w:rPr>
          <w:rFonts w:eastAsia="DengXian"/>
          <w:lang w:val="en-US" w:eastAsia="zh-CN"/>
        </w:rPr>
        <w:t>Key Issue mapping</w:t>
      </w:r>
      <w:r>
        <w:tab/>
      </w:r>
      <w:r>
        <w:fldChar w:fldCharType="begin" w:fldLock="1"/>
      </w:r>
      <w:r>
        <w:instrText xml:space="preserve"> PAGEREF _Toc117496786 \h </w:instrText>
      </w:r>
      <w:r>
        <w:fldChar w:fldCharType="separate"/>
      </w:r>
      <w:r>
        <w:t>241</w:t>
      </w:r>
      <w:r>
        <w:fldChar w:fldCharType="end"/>
      </w:r>
    </w:p>
    <w:p w14:paraId="46FBCD9A" w14:textId="2FB1A52D"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6.68.2</w:t>
      </w:r>
      <w:r>
        <w:rPr>
          <w:rFonts w:asciiTheme="minorHAnsi" w:eastAsiaTheme="minorEastAsia" w:hAnsiTheme="minorHAnsi" w:cstheme="minorBidi"/>
          <w:sz w:val="22"/>
          <w:szCs w:val="22"/>
        </w:rPr>
        <w:tab/>
      </w:r>
      <w:r w:rsidRPr="00232103">
        <w:rPr>
          <w:rFonts w:eastAsia="DengXian"/>
          <w:lang w:val="en-US" w:eastAsia="zh-CN"/>
        </w:rPr>
        <w:t>Description</w:t>
      </w:r>
      <w:r>
        <w:tab/>
      </w:r>
      <w:r>
        <w:fldChar w:fldCharType="begin" w:fldLock="1"/>
      </w:r>
      <w:r>
        <w:instrText xml:space="preserve"> PAGEREF _Toc117496787 \h </w:instrText>
      </w:r>
      <w:r>
        <w:fldChar w:fldCharType="separate"/>
      </w:r>
      <w:r>
        <w:t>241</w:t>
      </w:r>
      <w:r>
        <w:fldChar w:fldCharType="end"/>
      </w:r>
    </w:p>
    <w:p w14:paraId="450B7638" w14:textId="76EF75E3"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6.68.3</w:t>
      </w:r>
      <w:r>
        <w:rPr>
          <w:rFonts w:asciiTheme="minorHAnsi" w:eastAsiaTheme="minorEastAsia" w:hAnsiTheme="minorHAnsi" w:cstheme="minorBidi"/>
          <w:sz w:val="22"/>
          <w:szCs w:val="22"/>
        </w:rPr>
        <w:tab/>
      </w:r>
      <w:r w:rsidRPr="00232103">
        <w:rPr>
          <w:rFonts w:eastAsia="DengXian"/>
          <w:lang w:val="en-US" w:eastAsia="zh-CN"/>
        </w:rPr>
        <w:t>Procedures</w:t>
      </w:r>
      <w:r>
        <w:tab/>
      </w:r>
      <w:r>
        <w:fldChar w:fldCharType="begin" w:fldLock="1"/>
      </w:r>
      <w:r>
        <w:instrText xml:space="preserve"> PAGEREF _Toc117496788 \h </w:instrText>
      </w:r>
      <w:r>
        <w:fldChar w:fldCharType="separate"/>
      </w:r>
      <w:r>
        <w:t>243</w:t>
      </w:r>
      <w:r>
        <w:fldChar w:fldCharType="end"/>
      </w:r>
    </w:p>
    <w:p w14:paraId="63C3240C" w14:textId="511C4D98"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6.68.4</w:t>
      </w:r>
      <w:r>
        <w:rPr>
          <w:rFonts w:asciiTheme="minorHAnsi" w:eastAsiaTheme="minorEastAsia" w:hAnsiTheme="minorHAnsi" w:cstheme="minorBidi"/>
          <w:sz w:val="22"/>
          <w:szCs w:val="22"/>
        </w:rPr>
        <w:tab/>
      </w:r>
      <w:r w:rsidRPr="00232103">
        <w:rPr>
          <w:rFonts w:eastAsia="DengXian"/>
          <w:lang w:val="en-US" w:eastAsia="zh-CN"/>
        </w:rPr>
        <w:t>Impacts on services, entities and interfaces</w:t>
      </w:r>
      <w:r>
        <w:tab/>
      </w:r>
      <w:r>
        <w:fldChar w:fldCharType="begin" w:fldLock="1"/>
      </w:r>
      <w:r>
        <w:instrText xml:space="preserve"> PAGEREF _Toc117496789 \h </w:instrText>
      </w:r>
      <w:r>
        <w:fldChar w:fldCharType="separate"/>
      </w:r>
      <w:r>
        <w:t>243</w:t>
      </w:r>
      <w:r>
        <w:fldChar w:fldCharType="end"/>
      </w:r>
    </w:p>
    <w:p w14:paraId="504ADB2B" w14:textId="0EB5B197" w:rsidR="00BC0293" w:rsidRDefault="00BC0293">
      <w:pPr>
        <w:pStyle w:val="TOC2"/>
        <w:rPr>
          <w:rFonts w:asciiTheme="minorHAnsi" w:eastAsiaTheme="minorEastAsia" w:hAnsiTheme="minorHAnsi" w:cstheme="minorBidi"/>
          <w:sz w:val="22"/>
          <w:szCs w:val="22"/>
        </w:rPr>
      </w:pPr>
      <w:r w:rsidRPr="00232103">
        <w:rPr>
          <w:rFonts w:eastAsia="DengXian"/>
          <w:lang w:eastAsia="zh-CN"/>
        </w:rPr>
        <w:t>6.69</w:t>
      </w:r>
      <w:r>
        <w:rPr>
          <w:rFonts w:asciiTheme="minorHAnsi" w:eastAsiaTheme="minorEastAsia" w:hAnsiTheme="minorHAnsi" w:cstheme="minorBidi"/>
          <w:sz w:val="22"/>
          <w:szCs w:val="22"/>
        </w:rPr>
        <w:tab/>
      </w:r>
      <w:r w:rsidRPr="00232103">
        <w:rPr>
          <w:rFonts w:eastAsia="DengXian"/>
          <w:lang w:eastAsia="zh-CN"/>
        </w:rPr>
        <w:t>Solution #69: PDU set handling capability of RAN node</w:t>
      </w:r>
      <w:r>
        <w:tab/>
      </w:r>
      <w:r>
        <w:fldChar w:fldCharType="begin" w:fldLock="1"/>
      </w:r>
      <w:r>
        <w:instrText xml:space="preserve"> PAGEREF _Toc117496790 \h </w:instrText>
      </w:r>
      <w:r>
        <w:fldChar w:fldCharType="separate"/>
      </w:r>
      <w:r>
        <w:t>243</w:t>
      </w:r>
      <w:r>
        <w:fldChar w:fldCharType="end"/>
      </w:r>
    </w:p>
    <w:p w14:paraId="62C6CF4B" w14:textId="2BC33056" w:rsidR="00BC0293" w:rsidRDefault="00BC0293">
      <w:pPr>
        <w:pStyle w:val="TOC3"/>
        <w:rPr>
          <w:rFonts w:asciiTheme="minorHAnsi" w:eastAsiaTheme="minorEastAsia" w:hAnsiTheme="minorHAnsi" w:cstheme="minorBidi"/>
          <w:sz w:val="22"/>
          <w:szCs w:val="22"/>
        </w:rPr>
      </w:pPr>
      <w:r w:rsidRPr="00232103">
        <w:rPr>
          <w:rFonts w:eastAsia="DengXian"/>
          <w:lang w:eastAsia="zh-CN"/>
        </w:rPr>
        <w:t>6.69.1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_Toc117496791 \h </w:instrText>
      </w:r>
      <w:r>
        <w:fldChar w:fldCharType="separate"/>
      </w:r>
      <w:r>
        <w:t>243</w:t>
      </w:r>
      <w:r>
        <w:fldChar w:fldCharType="end"/>
      </w:r>
    </w:p>
    <w:p w14:paraId="000B65D0" w14:textId="5A9AB961" w:rsidR="00BC0293" w:rsidRDefault="00BC0293">
      <w:pPr>
        <w:pStyle w:val="TOC3"/>
        <w:rPr>
          <w:rFonts w:asciiTheme="minorHAnsi" w:eastAsiaTheme="minorEastAsia" w:hAnsiTheme="minorHAnsi" w:cstheme="minorBidi"/>
          <w:sz w:val="22"/>
          <w:szCs w:val="22"/>
        </w:rPr>
      </w:pPr>
      <w:r w:rsidRPr="00232103">
        <w:rPr>
          <w:rFonts w:eastAsia="DengXian"/>
          <w:lang w:eastAsia="zh-CN"/>
        </w:rPr>
        <w:t>6.69.2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_Toc117496792 \h </w:instrText>
      </w:r>
      <w:r>
        <w:fldChar w:fldCharType="separate"/>
      </w:r>
      <w:r>
        <w:t>243</w:t>
      </w:r>
      <w:r>
        <w:fldChar w:fldCharType="end"/>
      </w:r>
    </w:p>
    <w:p w14:paraId="504D8FD0" w14:textId="781578A3" w:rsidR="00BC0293" w:rsidRDefault="00BC0293">
      <w:pPr>
        <w:pStyle w:val="TOC3"/>
        <w:rPr>
          <w:rFonts w:asciiTheme="minorHAnsi" w:eastAsiaTheme="minorEastAsia" w:hAnsiTheme="minorHAnsi" w:cstheme="minorBidi"/>
          <w:sz w:val="22"/>
          <w:szCs w:val="22"/>
        </w:rPr>
      </w:pPr>
      <w:r w:rsidRPr="00232103">
        <w:rPr>
          <w:rFonts w:eastAsia="DengXian"/>
          <w:lang w:eastAsia="zh-CN"/>
        </w:rPr>
        <w:t>6.69.3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_Toc117496793 \h </w:instrText>
      </w:r>
      <w:r>
        <w:fldChar w:fldCharType="separate"/>
      </w:r>
      <w:r>
        <w:t>244</w:t>
      </w:r>
      <w:r>
        <w:fldChar w:fldCharType="end"/>
      </w:r>
    </w:p>
    <w:p w14:paraId="4A9301B2" w14:textId="3BC21F94" w:rsidR="00BC0293" w:rsidRDefault="00BC0293">
      <w:pPr>
        <w:pStyle w:val="TOC4"/>
        <w:rPr>
          <w:rFonts w:asciiTheme="minorHAnsi" w:eastAsiaTheme="minorEastAsia" w:hAnsiTheme="minorHAnsi" w:cstheme="minorBidi"/>
          <w:sz w:val="22"/>
          <w:szCs w:val="22"/>
        </w:rPr>
      </w:pPr>
      <w:r w:rsidRPr="00232103">
        <w:rPr>
          <w:rFonts w:eastAsia="DengXian"/>
          <w:lang w:eastAsia="zh-CN"/>
        </w:rPr>
        <w:t>6.69.3.1</w:t>
      </w:r>
      <w:r>
        <w:rPr>
          <w:rFonts w:asciiTheme="minorHAnsi" w:eastAsiaTheme="minorEastAsia" w:hAnsiTheme="minorHAnsi" w:cstheme="minorBidi"/>
          <w:sz w:val="22"/>
          <w:szCs w:val="22"/>
        </w:rPr>
        <w:tab/>
      </w:r>
      <w:r w:rsidRPr="00232103">
        <w:rPr>
          <w:rFonts w:eastAsia="DengXian"/>
          <w:lang w:eastAsia="zh-CN"/>
        </w:rPr>
        <w:t>Notification upon PDU session establishment procedure</w:t>
      </w:r>
      <w:r>
        <w:tab/>
      </w:r>
      <w:r>
        <w:fldChar w:fldCharType="begin" w:fldLock="1"/>
      </w:r>
      <w:r>
        <w:instrText xml:space="preserve"> PAGEREF _Toc117496794 \h </w:instrText>
      </w:r>
      <w:r>
        <w:fldChar w:fldCharType="separate"/>
      </w:r>
      <w:r>
        <w:t>244</w:t>
      </w:r>
      <w:r>
        <w:fldChar w:fldCharType="end"/>
      </w:r>
    </w:p>
    <w:p w14:paraId="04B4D6B2" w14:textId="793F6809" w:rsidR="00BC0293" w:rsidRDefault="00BC0293">
      <w:pPr>
        <w:pStyle w:val="TOC4"/>
        <w:rPr>
          <w:rFonts w:asciiTheme="minorHAnsi" w:eastAsiaTheme="minorEastAsia" w:hAnsiTheme="minorHAnsi" w:cstheme="minorBidi"/>
          <w:sz w:val="22"/>
          <w:szCs w:val="22"/>
        </w:rPr>
      </w:pPr>
      <w:r w:rsidRPr="00232103">
        <w:rPr>
          <w:rFonts w:eastAsia="DengXian"/>
          <w:lang w:eastAsia="zh-CN"/>
        </w:rPr>
        <w:t>6.69.3.2</w:t>
      </w:r>
      <w:r>
        <w:rPr>
          <w:rFonts w:asciiTheme="minorHAnsi" w:eastAsiaTheme="minorEastAsia" w:hAnsiTheme="minorHAnsi" w:cstheme="minorBidi"/>
          <w:sz w:val="22"/>
          <w:szCs w:val="22"/>
        </w:rPr>
        <w:tab/>
      </w:r>
      <w:r w:rsidRPr="00232103">
        <w:rPr>
          <w:rFonts w:eastAsia="DengXian"/>
          <w:lang w:eastAsia="zh-CN"/>
        </w:rPr>
        <w:t>Notification upon handover</w:t>
      </w:r>
      <w:r>
        <w:tab/>
      </w:r>
      <w:r>
        <w:fldChar w:fldCharType="begin" w:fldLock="1"/>
      </w:r>
      <w:r>
        <w:instrText xml:space="preserve"> PAGEREF _Toc117496795 \h </w:instrText>
      </w:r>
      <w:r>
        <w:fldChar w:fldCharType="separate"/>
      </w:r>
      <w:r>
        <w:t>245</w:t>
      </w:r>
      <w:r>
        <w:fldChar w:fldCharType="end"/>
      </w:r>
    </w:p>
    <w:p w14:paraId="289D13A7" w14:textId="295ACEE9" w:rsidR="00BC0293" w:rsidRDefault="00BC0293">
      <w:pPr>
        <w:pStyle w:val="TOC3"/>
        <w:rPr>
          <w:rFonts w:asciiTheme="minorHAnsi" w:eastAsiaTheme="minorEastAsia" w:hAnsiTheme="minorHAnsi" w:cstheme="minorBidi"/>
          <w:sz w:val="22"/>
          <w:szCs w:val="22"/>
        </w:rPr>
      </w:pPr>
      <w:r w:rsidRPr="00232103">
        <w:rPr>
          <w:rFonts w:eastAsia="DengXian"/>
          <w:lang w:eastAsia="zh-CN"/>
        </w:rPr>
        <w:t>6.69.4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_Toc117496796 \h </w:instrText>
      </w:r>
      <w:r>
        <w:fldChar w:fldCharType="separate"/>
      </w:r>
      <w:r>
        <w:t>245</w:t>
      </w:r>
      <w:r>
        <w:fldChar w:fldCharType="end"/>
      </w:r>
    </w:p>
    <w:p w14:paraId="2D07AEDB" w14:textId="3074D1B1" w:rsidR="00BC0293" w:rsidRDefault="00BC0293">
      <w:pPr>
        <w:pStyle w:val="TOC2"/>
        <w:rPr>
          <w:rFonts w:asciiTheme="minorHAnsi" w:eastAsiaTheme="minorEastAsia" w:hAnsiTheme="minorHAnsi" w:cstheme="minorBidi"/>
          <w:sz w:val="22"/>
          <w:szCs w:val="22"/>
        </w:rPr>
      </w:pPr>
      <w:r w:rsidRPr="00232103">
        <w:rPr>
          <w:rFonts w:eastAsia="DengXian"/>
          <w:lang w:eastAsia="zh-CN"/>
        </w:rPr>
        <w:t>6.70</w:t>
      </w:r>
      <w:r>
        <w:rPr>
          <w:rFonts w:asciiTheme="minorHAnsi" w:eastAsiaTheme="minorEastAsia" w:hAnsiTheme="minorHAnsi" w:cstheme="minorBidi"/>
          <w:sz w:val="22"/>
          <w:szCs w:val="22"/>
        </w:rPr>
        <w:tab/>
      </w:r>
      <w:r w:rsidRPr="00232103">
        <w:rPr>
          <w:rFonts w:eastAsia="DengXian"/>
          <w:lang w:eastAsia="zh-CN"/>
        </w:rPr>
        <w:t>Solution #70: PDU Set with FEC Data</w:t>
      </w:r>
      <w:r>
        <w:tab/>
      </w:r>
      <w:r>
        <w:fldChar w:fldCharType="begin" w:fldLock="1"/>
      </w:r>
      <w:r>
        <w:instrText xml:space="preserve"> PAGEREF _Toc117496797 \h </w:instrText>
      </w:r>
      <w:r>
        <w:fldChar w:fldCharType="separate"/>
      </w:r>
      <w:r>
        <w:t>246</w:t>
      </w:r>
      <w:r>
        <w:fldChar w:fldCharType="end"/>
      </w:r>
    </w:p>
    <w:p w14:paraId="1ACBE273" w14:textId="722A106E" w:rsidR="00BC0293" w:rsidRDefault="00BC0293">
      <w:pPr>
        <w:pStyle w:val="TOC3"/>
        <w:rPr>
          <w:rFonts w:asciiTheme="minorHAnsi" w:eastAsiaTheme="minorEastAsia" w:hAnsiTheme="minorHAnsi" w:cstheme="minorBidi"/>
          <w:sz w:val="22"/>
          <w:szCs w:val="22"/>
        </w:rPr>
      </w:pPr>
      <w:r w:rsidRPr="00232103">
        <w:rPr>
          <w:rFonts w:eastAsia="DengXian"/>
          <w:lang w:eastAsia="zh-CN"/>
        </w:rPr>
        <w:t>6.70.1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_Toc117496798 \h </w:instrText>
      </w:r>
      <w:r>
        <w:fldChar w:fldCharType="separate"/>
      </w:r>
      <w:r>
        <w:t>246</w:t>
      </w:r>
      <w:r>
        <w:fldChar w:fldCharType="end"/>
      </w:r>
    </w:p>
    <w:p w14:paraId="1ABB15EB" w14:textId="7E98BE24" w:rsidR="00BC0293" w:rsidRDefault="00BC0293">
      <w:pPr>
        <w:pStyle w:val="TOC4"/>
        <w:rPr>
          <w:rFonts w:asciiTheme="minorHAnsi" w:eastAsiaTheme="minorEastAsia" w:hAnsiTheme="minorHAnsi" w:cstheme="minorBidi"/>
          <w:sz w:val="22"/>
          <w:szCs w:val="22"/>
        </w:rPr>
      </w:pPr>
      <w:r w:rsidRPr="00232103">
        <w:rPr>
          <w:rFonts w:eastAsia="DengXian"/>
          <w:lang w:eastAsia="zh-CN"/>
        </w:rPr>
        <w:t>6.70.2.1</w:t>
      </w:r>
      <w:r>
        <w:rPr>
          <w:rFonts w:asciiTheme="minorHAnsi" w:eastAsiaTheme="minorEastAsia" w:hAnsiTheme="minorHAnsi" w:cstheme="minorBidi"/>
          <w:sz w:val="22"/>
          <w:szCs w:val="22"/>
        </w:rPr>
        <w:tab/>
      </w:r>
      <w:r w:rsidRPr="00232103">
        <w:rPr>
          <w:rFonts w:eastAsia="DengXian"/>
          <w:lang w:eastAsia="zh-CN"/>
        </w:rPr>
        <w:t>PDU-Set information</w:t>
      </w:r>
      <w:r>
        <w:tab/>
      </w:r>
      <w:r>
        <w:fldChar w:fldCharType="begin" w:fldLock="1"/>
      </w:r>
      <w:r>
        <w:instrText xml:space="preserve"> PAGEREF _Toc117496799 \h </w:instrText>
      </w:r>
      <w:r>
        <w:fldChar w:fldCharType="separate"/>
      </w:r>
      <w:r>
        <w:t>246</w:t>
      </w:r>
      <w:r>
        <w:fldChar w:fldCharType="end"/>
      </w:r>
    </w:p>
    <w:p w14:paraId="16449E6F" w14:textId="78B17335" w:rsidR="00BC0293" w:rsidRDefault="00BC0293">
      <w:pPr>
        <w:pStyle w:val="TOC4"/>
        <w:rPr>
          <w:rFonts w:asciiTheme="minorHAnsi" w:eastAsiaTheme="minorEastAsia" w:hAnsiTheme="minorHAnsi" w:cstheme="minorBidi"/>
          <w:sz w:val="22"/>
          <w:szCs w:val="22"/>
        </w:rPr>
      </w:pPr>
      <w:r w:rsidRPr="00232103">
        <w:rPr>
          <w:rFonts w:eastAsia="DengXian"/>
          <w:lang w:eastAsia="zh-CN"/>
        </w:rPr>
        <w:t>6.70.2.2</w:t>
      </w:r>
      <w:r>
        <w:rPr>
          <w:rFonts w:asciiTheme="minorHAnsi" w:eastAsiaTheme="minorEastAsia" w:hAnsiTheme="minorHAnsi" w:cstheme="minorBidi"/>
          <w:sz w:val="22"/>
          <w:szCs w:val="22"/>
        </w:rPr>
        <w:tab/>
      </w:r>
      <w:r w:rsidRPr="00232103">
        <w:rPr>
          <w:rFonts w:eastAsia="DengXian"/>
          <w:lang w:eastAsia="zh-CN"/>
        </w:rPr>
        <w:t>New QoS parameter</w:t>
      </w:r>
      <w:r>
        <w:tab/>
      </w:r>
      <w:r>
        <w:fldChar w:fldCharType="begin" w:fldLock="1"/>
      </w:r>
      <w:r>
        <w:instrText xml:space="preserve"> PAGEREF _Toc117496800 \h </w:instrText>
      </w:r>
      <w:r>
        <w:fldChar w:fldCharType="separate"/>
      </w:r>
      <w:r>
        <w:t>246</w:t>
      </w:r>
      <w:r>
        <w:fldChar w:fldCharType="end"/>
      </w:r>
    </w:p>
    <w:p w14:paraId="617EB56E" w14:textId="7AB0BB41" w:rsidR="00BC0293" w:rsidRDefault="00BC0293">
      <w:pPr>
        <w:pStyle w:val="TOC3"/>
        <w:rPr>
          <w:rFonts w:asciiTheme="minorHAnsi" w:eastAsiaTheme="minorEastAsia" w:hAnsiTheme="minorHAnsi" w:cstheme="minorBidi"/>
          <w:sz w:val="22"/>
          <w:szCs w:val="22"/>
        </w:rPr>
      </w:pPr>
      <w:r w:rsidRPr="00232103">
        <w:rPr>
          <w:rFonts w:eastAsia="DengXian"/>
          <w:lang w:eastAsia="zh-CN"/>
        </w:rPr>
        <w:t>6.70.3</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_Toc117496801 \h </w:instrText>
      </w:r>
      <w:r>
        <w:fldChar w:fldCharType="separate"/>
      </w:r>
      <w:r>
        <w:t>246</w:t>
      </w:r>
      <w:r>
        <w:fldChar w:fldCharType="end"/>
      </w:r>
    </w:p>
    <w:p w14:paraId="55032423" w14:textId="60E79D15" w:rsidR="00BC0293" w:rsidRDefault="00BC0293">
      <w:pPr>
        <w:pStyle w:val="TOC2"/>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71</w:t>
      </w:r>
      <w:r>
        <w:rPr>
          <w:rFonts w:asciiTheme="minorHAnsi" w:eastAsiaTheme="minorEastAsia" w:hAnsiTheme="minorHAnsi" w:cstheme="minorBidi"/>
          <w:sz w:val="22"/>
          <w:szCs w:val="22"/>
        </w:rPr>
        <w:tab/>
      </w:r>
      <w:r w:rsidRPr="00232103">
        <w:rPr>
          <w:rFonts w:eastAsia="DengXian"/>
        </w:rPr>
        <w:t>Solution #</w:t>
      </w:r>
      <w:r w:rsidRPr="00232103">
        <w:rPr>
          <w:rFonts w:eastAsia="DengXian"/>
          <w:lang w:eastAsia="zh-CN"/>
        </w:rPr>
        <w:t>71</w:t>
      </w:r>
      <w:r w:rsidRPr="00232103">
        <w:rPr>
          <w:rFonts w:eastAsia="DengXian"/>
        </w:rPr>
        <w:t>: RT latency fulfilment based on UL/DL AQP Adaptation</w:t>
      </w:r>
      <w:r>
        <w:tab/>
      </w:r>
      <w:r>
        <w:fldChar w:fldCharType="begin" w:fldLock="1"/>
      </w:r>
      <w:r>
        <w:instrText xml:space="preserve"> PAGEREF _Toc117496802 \h </w:instrText>
      </w:r>
      <w:r>
        <w:fldChar w:fldCharType="separate"/>
      </w:r>
      <w:r>
        <w:t>247</w:t>
      </w:r>
      <w:r>
        <w:fldChar w:fldCharType="end"/>
      </w:r>
    </w:p>
    <w:p w14:paraId="748E311F" w14:textId="34624654"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71</w:t>
      </w:r>
      <w:r w:rsidRPr="00232103">
        <w:rPr>
          <w:rFonts w:eastAsia="DengXian"/>
        </w:rPr>
        <w:t>.1</w:t>
      </w:r>
      <w:r>
        <w:rPr>
          <w:rFonts w:asciiTheme="minorHAnsi" w:eastAsiaTheme="minorEastAsia" w:hAnsiTheme="minorHAnsi" w:cstheme="minorBidi"/>
          <w:sz w:val="22"/>
          <w:szCs w:val="22"/>
        </w:rPr>
        <w:tab/>
      </w:r>
      <w:r w:rsidRPr="00232103">
        <w:rPr>
          <w:rFonts w:eastAsia="DengXian"/>
        </w:rPr>
        <w:t>Key Issue mapping</w:t>
      </w:r>
      <w:r>
        <w:tab/>
      </w:r>
      <w:r>
        <w:fldChar w:fldCharType="begin" w:fldLock="1"/>
      </w:r>
      <w:r>
        <w:instrText xml:space="preserve"> PAGEREF _Toc117496803 \h </w:instrText>
      </w:r>
      <w:r>
        <w:fldChar w:fldCharType="separate"/>
      </w:r>
      <w:r>
        <w:t>247</w:t>
      </w:r>
      <w:r>
        <w:fldChar w:fldCharType="end"/>
      </w:r>
    </w:p>
    <w:p w14:paraId="0DFF6D5F" w14:textId="1FAE7C60"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71</w:t>
      </w:r>
      <w:r w:rsidRPr="00232103">
        <w:rPr>
          <w:rFonts w:eastAsia="DengXian"/>
        </w:rPr>
        <w:t>.2</w:t>
      </w:r>
      <w:r>
        <w:rPr>
          <w:rFonts w:asciiTheme="minorHAnsi" w:eastAsiaTheme="minorEastAsia" w:hAnsiTheme="minorHAnsi" w:cstheme="minorBidi"/>
          <w:sz w:val="22"/>
          <w:szCs w:val="22"/>
        </w:rPr>
        <w:tab/>
      </w:r>
      <w:r w:rsidRPr="00232103">
        <w:rPr>
          <w:rFonts w:eastAsia="DengXian"/>
        </w:rPr>
        <w:t>Description</w:t>
      </w:r>
      <w:r>
        <w:tab/>
      </w:r>
      <w:r>
        <w:fldChar w:fldCharType="begin" w:fldLock="1"/>
      </w:r>
      <w:r>
        <w:instrText xml:space="preserve"> PAGEREF _Toc117496804 \h </w:instrText>
      </w:r>
      <w:r>
        <w:fldChar w:fldCharType="separate"/>
      </w:r>
      <w:r>
        <w:t>247</w:t>
      </w:r>
      <w:r>
        <w:fldChar w:fldCharType="end"/>
      </w:r>
    </w:p>
    <w:p w14:paraId="1B1399C6" w14:textId="1287B1BA"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71</w:t>
      </w:r>
      <w:r w:rsidRPr="00232103">
        <w:rPr>
          <w:rFonts w:eastAsia="DengXian"/>
        </w:rPr>
        <w:t>.3</w:t>
      </w:r>
      <w:r>
        <w:rPr>
          <w:rFonts w:asciiTheme="minorHAnsi" w:eastAsiaTheme="minorEastAsia" w:hAnsiTheme="minorHAnsi" w:cstheme="minorBidi"/>
          <w:sz w:val="22"/>
          <w:szCs w:val="22"/>
        </w:rPr>
        <w:tab/>
      </w:r>
      <w:r w:rsidRPr="00232103">
        <w:rPr>
          <w:rFonts w:eastAsia="DengXian"/>
        </w:rPr>
        <w:t>Procedures</w:t>
      </w:r>
      <w:r>
        <w:tab/>
      </w:r>
      <w:r>
        <w:fldChar w:fldCharType="begin" w:fldLock="1"/>
      </w:r>
      <w:r>
        <w:instrText xml:space="preserve"> PAGEREF _Toc117496805 \h </w:instrText>
      </w:r>
      <w:r>
        <w:fldChar w:fldCharType="separate"/>
      </w:r>
      <w:r>
        <w:t>248</w:t>
      </w:r>
      <w:r>
        <w:fldChar w:fldCharType="end"/>
      </w:r>
    </w:p>
    <w:p w14:paraId="59FF069D" w14:textId="05D2A046" w:rsidR="00BC0293" w:rsidRDefault="00BC0293">
      <w:pPr>
        <w:pStyle w:val="TOC3"/>
        <w:rPr>
          <w:rFonts w:asciiTheme="minorHAnsi" w:eastAsiaTheme="minorEastAsia" w:hAnsiTheme="minorHAnsi" w:cstheme="minorBidi"/>
          <w:sz w:val="22"/>
          <w:szCs w:val="22"/>
        </w:rPr>
      </w:pPr>
      <w:r w:rsidRPr="00232103">
        <w:rPr>
          <w:rFonts w:eastAsia="DengXian"/>
        </w:rPr>
        <w:t>6.</w:t>
      </w:r>
      <w:r w:rsidRPr="00232103">
        <w:rPr>
          <w:rFonts w:eastAsia="DengXian"/>
          <w:lang w:eastAsia="zh-CN"/>
        </w:rPr>
        <w:t>71</w:t>
      </w:r>
      <w:r w:rsidRPr="00232103">
        <w:rPr>
          <w:rFonts w:eastAsia="DengXian"/>
        </w:rPr>
        <w:t>.4</w:t>
      </w:r>
      <w:r>
        <w:rPr>
          <w:rFonts w:asciiTheme="minorHAnsi" w:eastAsiaTheme="minorEastAsia" w:hAnsiTheme="minorHAnsi" w:cstheme="minorBidi"/>
          <w:sz w:val="22"/>
          <w:szCs w:val="22"/>
        </w:rPr>
        <w:tab/>
      </w:r>
      <w:r w:rsidRPr="00232103">
        <w:rPr>
          <w:rFonts w:eastAsia="DengXian"/>
        </w:rPr>
        <w:t>Impacts on services, entities and interfaces</w:t>
      </w:r>
      <w:r>
        <w:tab/>
      </w:r>
      <w:r>
        <w:fldChar w:fldCharType="begin" w:fldLock="1"/>
      </w:r>
      <w:r>
        <w:instrText xml:space="preserve"> PAGEREF _Toc117496806 \h </w:instrText>
      </w:r>
      <w:r>
        <w:fldChar w:fldCharType="separate"/>
      </w:r>
      <w:r>
        <w:t>248</w:t>
      </w:r>
      <w:r>
        <w:fldChar w:fldCharType="end"/>
      </w:r>
    </w:p>
    <w:p w14:paraId="27AD8C07" w14:textId="0216AB5A" w:rsidR="00BC0293" w:rsidRDefault="00BC0293">
      <w:pPr>
        <w:pStyle w:val="TOC2"/>
        <w:rPr>
          <w:rFonts w:asciiTheme="minorHAnsi" w:eastAsiaTheme="minorEastAsia" w:hAnsiTheme="minorHAnsi" w:cstheme="minorBidi"/>
          <w:sz w:val="22"/>
          <w:szCs w:val="22"/>
        </w:rPr>
      </w:pPr>
      <w:r w:rsidRPr="00232103">
        <w:rPr>
          <w:rFonts w:eastAsia="DengXian"/>
          <w:lang w:eastAsia="zh-CN"/>
        </w:rPr>
        <w:t>6.72</w:t>
      </w:r>
      <w:r>
        <w:rPr>
          <w:rFonts w:asciiTheme="minorHAnsi" w:eastAsiaTheme="minorEastAsia" w:hAnsiTheme="minorHAnsi" w:cstheme="minorBidi"/>
          <w:sz w:val="22"/>
          <w:szCs w:val="22"/>
        </w:rPr>
        <w:tab/>
      </w:r>
      <w:r w:rsidRPr="00232103">
        <w:rPr>
          <w:rFonts w:eastAsia="DengXian"/>
          <w:lang w:eastAsia="zh-CN"/>
        </w:rPr>
        <w:t>Solution #72: Improvements to jitter range assistance information to RAN for configuring CDRX</w:t>
      </w:r>
      <w:r>
        <w:tab/>
      </w:r>
      <w:r>
        <w:fldChar w:fldCharType="begin" w:fldLock="1"/>
      </w:r>
      <w:r>
        <w:instrText xml:space="preserve"> PAGEREF _Toc117496807 \h </w:instrText>
      </w:r>
      <w:r>
        <w:fldChar w:fldCharType="separate"/>
      </w:r>
      <w:r>
        <w:t>249</w:t>
      </w:r>
      <w:r>
        <w:fldChar w:fldCharType="end"/>
      </w:r>
    </w:p>
    <w:p w14:paraId="47E1BDF6" w14:textId="3DCAA560" w:rsidR="00BC0293" w:rsidRDefault="00BC0293">
      <w:pPr>
        <w:pStyle w:val="TOC3"/>
        <w:rPr>
          <w:rFonts w:asciiTheme="minorHAnsi" w:eastAsiaTheme="minorEastAsia" w:hAnsiTheme="minorHAnsi" w:cstheme="minorBidi"/>
          <w:sz w:val="22"/>
          <w:szCs w:val="22"/>
        </w:rPr>
      </w:pPr>
      <w:r w:rsidRPr="00232103">
        <w:rPr>
          <w:rFonts w:eastAsia="DengXian"/>
          <w:lang w:eastAsia="zh-CN"/>
        </w:rPr>
        <w:t>6.72.1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_Toc117496808 \h </w:instrText>
      </w:r>
      <w:r>
        <w:fldChar w:fldCharType="separate"/>
      </w:r>
      <w:r>
        <w:t>249</w:t>
      </w:r>
      <w:r>
        <w:fldChar w:fldCharType="end"/>
      </w:r>
    </w:p>
    <w:p w14:paraId="3A4162E8" w14:textId="4833F681" w:rsidR="00BC0293" w:rsidRDefault="00BC0293">
      <w:pPr>
        <w:pStyle w:val="TOC3"/>
        <w:rPr>
          <w:rFonts w:asciiTheme="minorHAnsi" w:eastAsiaTheme="minorEastAsia" w:hAnsiTheme="minorHAnsi" w:cstheme="minorBidi"/>
          <w:sz w:val="22"/>
          <w:szCs w:val="22"/>
        </w:rPr>
      </w:pPr>
      <w:r w:rsidRPr="00232103">
        <w:rPr>
          <w:rFonts w:eastAsia="DengXian"/>
          <w:lang w:eastAsia="zh-CN"/>
        </w:rPr>
        <w:t>6.72.2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_Toc117496809 \h </w:instrText>
      </w:r>
      <w:r>
        <w:fldChar w:fldCharType="separate"/>
      </w:r>
      <w:r>
        <w:t>249</w:t>
      </w:r>
      <w:r>
        <w:fldChar w:fldCharType="end"/>
      </w:r>
    </w:p>
    <w:p w14:paraId="797C1E44" w14:textId="29EA6EEA" w:rsidR="00BC0293" w:rsidRDefault="00BC0293">
      <w:pPr>
        <w:pStyle w:val="TOC3"/>
        <w:rPr>
          <w:rFonts w:asciiTheme="minorHAnsi" w:eastAsiaTheme="minorEastAsia" w:hAnsiTheme="minorHAnsi" w:cstheme="minorBidi"/>
          <w:sz w:val="22"/>
          <w:szCs w:val="22"/>
        </w:rPr>
      </w:pPr>
      <w:r w:rsidRPr="00232103">
        <w:rPr>
          <w:rFonts w:eastAsia="DengXian"/>
          <w:lang w:eastAsia="zh-CN"/>
        </w:rPr>
        <w:t>6.72.3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_Toc117496810 \h </w:instrText>
      </w:r>
      <w:r>
        <w:fldChar w:fldCharType="separate"/>
      </w:r>
      <w:r>
        <w:t>250</w:t>
      </w:r>
      <w:r>
        <w:fldChar w:fldCharType="end"/>
      </w:r>
    </w:p>
    <w:p w14:paraId="29A21B8D" w14:textId="377756CA" w:rsidR="00BC0293" w:rsidRDefault="00BC0293">
      <w:pPr>
        <w:pStyle w:val="TOC4"/>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fldChar w:fldCharType="begin" w:fldLock="1"/>
      </w:r>
      <w:r>
        <w:instrText xml:space="preserve"> PAGEREF _Toc117496811 \h </w:instrText>
      </w:r>
      <w:r>
        <w:fldChar w:fldCharType="separate"/>
      </w:r>
      <w:r>
        <w:t>250</w:t>
      </w:r>
      <w:r>
        <w:fldChar w:fldCharType="end"/>
      </w:r>
    </w:p>
    <w:p w14:paraId="4B07CC02" w14:textId="58B04378" w:rsidR="00BC0293" w:rsidRDefault="00BC0293">
      <w:pPr>
        <w:pStyle w:val="TOC4"/>
        <w:rPr>
          <w:rFonts w:asciiTheme="minorHAnsi" w:eastAsiaTheme="minorEastAsia" w:hAnsiTheme="minorHAnsi" w:cstheme="minorBidi"/>
          <w:sz w:val="22"/>
          <w:szCs w:val="22"/>
        </w:rPr>
      </w:pPr>
      <w:r w:rsidRPr="00232103">
        <w:rPr>
          <w:rFonts w:eastAsia="DengXian"/>
          <w:lang w:eastAsia="zh-CN"/>
        </w:rPr>
        <w:t>6.72.3.2</w:t>
      </w:r>
      <w:r>
        <w:rPr>
          <w:rFonts w:asciiTheme="minorHAnsi" w:eastAsiaTheme="minorEastAsia" w:hAnsiTheme="minorHAnsi" w:cstheme="minorBidi"/>
          <w:sz w:val="22"/>
          <w:szCs w:val="22"/>
        </w:rPr>
        <w:tab/>
      </w:r>
      <w:r w:rsidRPr="00232103">
        <w:rPr>
          <w:rFonts w:eastAsia="DengXian"/>
          <w:lang w:eastAsia="zh-CN"/>
        </w:rPr>
        <w:t>Jitter range update configuration</w:t>
      </w:r>
      <w:r>
        <w:tab/>
      </w:r>
      <w:r>
        <w:fldChar w:fldCharType="begin" w:fldLock="1"/>
      </w:r>
      <w:r>
        <w:instrText xml:space="preserve"> PAGEREF _Toc117496812 \h </w:instrText>
      </w:r>
      <w:r>
        <w:fldChar w:fldCharType="separate"/>
      </w:r>
      <w:r>
        <w:t>250</w:t>
      </w:r>
      <w:r>
        <w:fldChar w:fldCharType="end"/>
      </w:r>
    </w:p>
    <w:p w14:paraId="052A5620" w14:textId="746F9C24" w:rsidR="00BC0293" w:rsidRDefault="00BC0293">
      <w:pPr>
        <w:pStyle w:val="TOC3"/>
        <w:rPr>
          <w:rFonts w:asciiTheme="minorHAnsi" w:eastAsiaTheme="minorEastAsia" w:hAnsiTheme="minorHAnsi" w:cstheme="minorBidi"/>
          <w:sz w:val="22"/>
          <w:szCs w:val="22"/>
        </w:rPr>
      </w:pPr>
      <w:r w:rsidRPr="00232103">
        <w:rPr>
          <w:rFonts w:eastAsia="DengXian"/>
          <w:lang w:eastAsia="zh-CN"/>
        </w:rPr>
        <w:t>6.72.4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_Toc117496813 \h </w:instrText>
      </w:r>
      <w:r>
        <w:fldChar w:fldCharType="separate"/>
      </w:r>
      <w:r>
        <w:t>251</w:t>
      </w:r>
      <w:r>
        <w:fldChar w:fldCharType="end"/>
      </w:r>
    </w:p>
    <w:p w14:paraId="4436C498" w14:textId="7FB1867D" w:rsidR="00BC0293" w:rsidRDefault="00BC0293">
      <w:pPr>
        <w:pStyle w:val="TOC2"/>
        <w:rPr>
          <w:rFonts w:asciiTheme="minorHAnsi" w:eastAsiaTheme="minorEastAsia" w:hAnsiTheme="minorHAnsi" w:cstheme="minorBidi"/>
          <w:sz w:val="22"/>
          <w:szCs w:val="22"/>
        </w:rPr>
      </w:pPr>
      <w:r w:rsidRPr="00232103">
        <w:rPr>
          <w:rFonts w:eastAsia="DengXian"/>
          <w:lang w:eastAsia="zh-CN"/>
        </w:rPr>
        <w:t>6.73</w:t>
      </w:r>
      <w:r>
        <w:rPr>
          <w:rFonts w:asciiTheme="minorHAnsi" w:eastAsiaTheme="minorEastAsia" w:hAnsiTheme="minorHAnsi" w:cstheme="minorBidi"/>
          <w:sz w:val="22"/>
          <w:szCs w:val="22"/>
        </w:rPr>
        <w:tab/>
      </w:r>
      <w:r w:rsidRPr="00232103">
        <w:rPr>
          <w:rFonts w:eastAsia="DengXian"/>
          <w:lang w:eastAsia="zh-CN"/>
        </w:rPr>
        <w:t>Solution #73: Notification to XR AF of CDRX parameters reflecting UE's CDRX preference</w:t>
      </w:r>
      <w:r>
        <w:tab/>
      </w:r>
      <w:r>
        <w:fldChar w:fldCharType="begin" w:fldLock="1"/>
      </w:r>
      <w:r>
        <w:instrText xml:space="preserve"> PAGEREF _Toc117496814 \h </w:instrText>
      </w:r>
      <w:r>
        <w:fldChar w:fldCharType="separate"/>
      </w:r>
      <w:r>
        <w:t>251</w:t>
      </w:r>
      <w:r>
        <w:fldChar w:fldCharType="end"/>
      </w:r>
    </w:p>
    <w:p w14:paraId="0420D330" w14:textId="1DB484C1" w:rsidR="00BC0293" w:rsidRDefault="00BC0293">
      <w:pPr>
        <w:pStyle w:val="TOC3"/>
        <w:rPr>
          <w:rFonts w:asciiTheme="minorHAnsi" w:eastAsiaTheme="minorEastAsia" w:hAnsiTheme="minorHAnsi" w:cstheme="minorBidi"/>
          <w:sz w:val="22"/>
          <w:szCs w:val="22"/>
        </w:rPr>
      </w:pPr>
      <w:r w:rsidRPr="00232103">
        <w:rPr>
          <w:rFonts w:eastAsia="DengXian"/>
          <w:lang w:eastAsia="zh-CN"/>
        </w:rPr>
        <w:t>6.73.1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_Toc117496815 \h </w:instrText>
      </w:r>
      <w:r>
        <w:fldChar w:fldCharType="separate"/>
      </w:r>
      <w:r>
        <w:t>251</w:t>
      </w:r>
      <w:r>
        <w:fldChar w:fldCharType="end"/>
      </w:r>
    </w:p>
    <w:p w14:paraId="7A52955A" w14:textId="6426467F" w:rsidR="00BC0293" w:rsidRDefault="00BC0293">
      <w:pPr>
        <w:pStyle w:val="TOC3"/>
        <w:rPr>
          <w:rFonts w:asciiTheme="minorHAnsi" w:eastAsiaTheme="minorEastAsia" w:hAnsiTheme="minorHAnsi" w:cstheme="minorBidi"/>
          <w:sz w:val="22"/>
          <w:szCs w:val="22"/>
        </w:rPr>
      </w:pPr>
      <w:r w:rsidRPr="00232103">
        <w:rPr>
          <w:rFonts w:eastAsia="DengXian"/>
          <w:lang w:eastAsia="zh-CN"/>
        </w:rPr>
        <w:t>6.73.2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_Toc117496816 \h </w:instrText>
      </w:r>
      <w:r>
        <w:fldChar w:fldCharType="separate"/>
      </w:r>
      <w:r>
        <w:t>251</w:t>
      </w:r>
      <w:r>
        <w:fldChar w:fldCharType="end"/>
      </w:r>
    </w:p>
    <w:p w14:paraId="4D389162" w14:textId="518C9E71" w:rsidR="00BC0293" w:rsidRDefault="00BC0293">
      <w:pPr>
        <w:pStyle w:val="TOC3"/>
        <w:rPr>
          <w:rFonts w:asciiTheme="minorHAnsi" w:eastAsiaTheme="minorEastAsia" w:hAnsiTheme="minorHAnsi" w:cstheme="minorBidi"/>
          <w:sz w:val="22"/>
          <w:szCs w:val="22"/>
        </w:rPr>
      </w:pPr>
      <w:r w:rsidRPr="00232103">
        <w:rPr>
          <w:rFonts w:eastAsia="DengXian"/>
          <w:lang w:eastAsia="zh-CN"/>
        </w:rPr>
        <w:t>6.73.3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_Toc117496817 \h </w:instrText>
      </w:r>
      <w:r>
        <w:fldChar w:fldCharType="separate"/>
      </w:r>
      <w:r>
        <w:t>252</w:t>
      </w:r>
      <w:r>
        <w:fldChar w:fldCharType="end"/>
      </w:r>
    </w:p>
    <w:p w14:paraId="0E2E47D4" w14:textId="462CC22C" w:rsidR="00BC0293" w:rsidRDefault="00BC0293">
      <w:pPr>
        <w:pStyle w:val="TOC3"/>
        <w:rPr>
          <w:rFonts w:asciiTheme="minorHAnsi" w:eastAsiaTheme="minorEastAsia" w:hAnsiTheme="minorHAnsi" w:cstheme="minorBidi"/>
          <w:sz w:val="22"/>
          <w:szCs w:val="22"/>
        </w:rPr>
      </w:pPr>
      <w:r w:rsidRPr="00232103">
        <w:rPr>
          <w:rFonts w:eastAsia="DengXian"/>
          <w:lang w:eastAsia="zh-CN"/>
        </w:rPr>
        <w:t>6.73.4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_Toc117496818 \h </w:instrText>
      </w:r>
      <w:r>
        <w:fldChar w:fldCharType="separate"/>
      </w:r>
      <w:r>
        <w:t>253</w:t>
      </w:r>
      <w:r>
        <w:fldChar w:fldCharType="end"/>
      </w:r>
    </w:p>
    <w:p w14:paraId="208640B9" w14:textId="311EB0E7" w:rsidR="00BC0293" w:rsidRDefault="00BC0293">
      <w:pPr>
        <w:pStyle w:val="TOC2"/>
        <w:rPr>
          <w:rFonts w:asciiTheme="minorHAnsi" w:eastAsiaTheme="minorEastAsia" w:hAnsiTheme="minorHAnsi" w:cstheme="minorBidi"/>
          <w:sz w:val="22"/>
          <w:szCs w:val="22"/>
        </w:rPr>
      </w:pPr>
      <w:r w:rsidRPr="00232103">
        <w:rPr>
          <w:rFonts w:eastAsia="DengXian"/>
          <w:lang w:eastAsia="zh-CN"/>
        </w:rPr>
        <w:t>6.74</w:t>
      </w:r>
      <w:r>
        <w:rPr>
          <w:rFonts w:asciiTheme="minorHAnsi" w:eastAsiaTheme="minorEastAsia" w:hAnsiTheme="minorHAnsi" w:cstheme="minorBidi"/>
          <w:sz w:val="22"/>
          <w:szCs w:val="22"/>
        </w:rPr>
        <w:tab/>
      </w:r>
      <w:r w:rsidRPr="00232103">
        <w:rPr>
          <w:rFonts w:eastAsia="DengXian"/>
          <w:lang w:eastAsia="zh-CN"/>
        </w:rPr>
        <w:t>Solution #74: power mode based QoS adjustment</w:t>
      </w:r>
      <w:r>
        <w:tab/>
      </w:r>
      <w:r>
        <w:fldChar w:fldCharType="begin" w:fldLock="1"/>
      </w:r>
      <w:r>
        <w:instrText xml:space="preserve"> PAGEREF _Toc117496819 \h </w:instrText>
      </w:r>
      <w:r>
        <w:fldChar w:fldCharType="separate"/>
      </w:r>
      <w:r>
        <w:t>253</w:t>
      </w:r>
      <w:r>
        <w:fldChar w:fldCharType="end"/>
      </w:r>
    </w:p>
    <w:p w14:paraId="596DAF3B" w14:textId="665A26F1" w:rsidR="00BC0293" w:rsidRDefault="00BC0293">
      <w:pPr>
        <w:pStyle w:val="TOC3"/>
        <w:rPr>
          <w:rFonts w:asciiTheme="minorHAnsi" w:eastAsiaTheme="minorEastAsia" w:hAnsiTheme="minorHAnsi" w:cstheme="minorBidi"/>
          <w:sz w:val="22"/>
          <w:szCs w:val="22"/>
        </w:rPr>
      </w:pPr>
      <w:r w:rsidRPr="00232103">
        <w:rPr>
          <w:rFonts w:eastAsia="DengXian"/>
          <w:lang w:eastAsia="zh-CN"/>
        </w:rPr>
        <w:t>6.74.1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_Toc117496820 \h </w:instrText>
      </w:r>
      <w:r>
        <w:fldChar w:fldCharType="separate"/>
      </w:r>
      <w:r>
        <w:t>253</w:t>
      </w:r>
      <w:r>
        <w:fldChar w:fldCharType="end"/>
      </w:r>
    </w:p>
    <w:p w14:paraId="5FE842D9" w14:textId="365DA160" w:rsidR="00BC0293" w:rsidRDefault="00BC0293">
      <w:pPr>
        <w:pStyle w:val="TOC3"/>
        <w:rPr>
          <w:rFonts w:asciiTheme="minorHAnsi" w:eastAsiaTheme="minorEastAsia" w:hAnsiTheme="minorHAnsi" w:cstheme="minorBidi"/>
          <w:sz w:val="22"/>
          <w:szCs w:val="22"/>
        </w:rPr>
      </w:pPr>
      <w:r w:rsidRPr="00232103">
        <w:rPr>
          <w:rFonts w:eastAsia="DengXian"/>
          <w:lang w:eastAsia="zh-CN"/>
        </w:rPr>
        <w:t>6.74.2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_Toc117496821 \h </w:instrText>
      </w:r>
      <w:r>
        <w:fldChar w:fldCharType="separate"/>
      </w:r>
      <w:r>
        <w:t>253</w:t>
      </w:r>
      <w:r>
        <w:fldChar w:fldCharType="end"/>
      </w:r>
    </w:p>
    <w:p w14:paraId="6C59658E" w14:textId="41D7980F" w:rsidR="00BC0293" w:rsidRDefault="00BC0293">
      <w:pPr>
        <w:pStyle w:val="TOC3"/>
        <w:rPr>
          <w:rFonts w:asciiTheme="minorHAnsi" w:eastAsiaTheme="minorEastAsia" w:hAnsiTheme="minorHAnsi" w:cstheme="minorBidi"/>
          <w:sz w:val="22"/>
          <w:szCs w:val="22"/>
        </w:rPr>
      </w:pPr>
      <w:r w:rsidRPr="00232103">
        <w:rPr>
          <w:rFonts w:eastAsia="DengXian"/>
          <w:lang w:eastAsia="zh-CN"/>
        </w:rPr>
        <w:t>6.74.3</w:t>
      </w:r>
      <w:r>
        <w:rPr>
          <w:rFonts w:asciiTheme="minorHAnsi" w:eastAsiaTheme="minorEastAsia" w:hAnsiTheme="minorHAnsi" w:cstheme="minorBidi"/>
          <w:sz w:val="22"/>
          <w:szCs w:val="22"/>
        </w:rPr>
        <w:tab/>
      </w:r>
      <w:r w:rsidRPr="00232103">
        <w:rPr>
          <w:rFonts w:eastAsia="DengXian"/>
          <w:lang w:eastAsia="zh-CN"/>
        </w:rPr>
        <w:t>Procedure</w:t>
      </w:r>
      <w:r>
        <w:tab/>
      </w:r>
      <w:r>
        <w:fldChar w:fldCharType="begin" w:fldLock="1"/>
      </w:r>
      <w:r>
        <w:instrText xml:space="preserve"> PAGEREF _Toc117496822 \h </w:instrText>
      </w:r>
      <w:r>
        <w:fldChar w:fldCharType="separate"/>
      </w:r>
      <w:r>
        <w:t>254</w:t>
      </w:r>
      <w:r>
        <w:fldChar w:fldCharType="end"/>
      </w:r>
    </w:p>
    <w:p w14:paraId="3C99F9EA" w14:textId="377CA284" w:rsidR="00BC0293" w:rsidRDefault="00BC0293">
      <w:pPr>
        <w:pStyle w:val="TOC3"/>
        <w:rPr>
          <w:rFonts w:asciiTheme="minorHAnsi" w:eastAsiaTheme="minorEastAsia" w:hAnsiTheme="minorHAnsi" w:cstheme="minorBidi"/>
          <w:sz w:val="22"/>
          <w:szCs w:val="22"/>
        </w:rPr>
      </w:pPr>
      <w:r w:rsidRPr="00232103">
        <w:rPr>
          <w:rFonts w:eastAsia="DengXian"/>
          <w:lang w:eastAsia="zh-CN"/>
        </w:rPr>
        <w:t>6.74.4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_Toc117496823 \h </w:instrText>
      </w:r>
      <w:r>
        <w:fldChar w:fldCharType="separate"/>
      </w:r>
      <w:r>
        <w:t>255</w:t>
      </w:r>
      <w:r>
        <w:fldChar w:fldCharType="end"/>
      </w:r>
    </w:p>
    <w:p w14:paraId="7A154D43" w14:textId="52237DC0" w:rsidR="00BC0293" w:rsidRDefault="00BC0293">
      <w:pPr>
        <w:pStyle w:val="TOC2"/>
        <w:rPr>
          <w:rFonts w:asciiTheme="minorHAnsi" w:eastAsiaTheme="minorEastAsia" w:hAnsiTheme="minorHAnsi" w:cstheme="minorBidi"/>
          <w:sz w:val="22"/>
          <w:szCs w:val="22"/>
        </w:rPr>
      </w:pPr>
      <w:r w:rsidRPr="00232103">
        <w:rPr>
          <w:rFonts w:eastAsia="DengXian"/>
          <w:lang w:eastAsia="zh-CN"/>
        </w:rPr>
        <w:t>6.75</w:t>
      </w:r>
      <w:r>
        <w:rPr>
          <w:rFonts w:asciiTheme="minorHAnsi" w:eastAsiaTheme="minorEastAsia" w:hAnsiTheme="minorHAnsi" w:cstheme="minorBidi"/>
          <w:sz w:val="22"/>
          <w:szCs w:val="22"/>
        </w:rPr>
        <w:tab/>
      </w:r>
      <w:r w:rsidRPr="00232103">
        <w:rPr>
          <w:rFonts w:eastAsia="DengXian"/>
          <w:lang w:eastAsia="zh-CN"/>
        </w:rPr>
        <w:t>Solution #75: QoS Enhancement to Support Trade-off of QoE and Power Consumption</w:t>
      </w:r>
      <w:r>
        <w:tab/>
      </w:r>
      <w:r>
        <w:fldChar w:fldCharType="begin" w:fldLock="1"/>
      </w:r>
      <w:r>
        <w:instrText xml:space="preserve"> PAGEREF _Toc117496824 \h </w:instrText>
      </w:r>
      <w:r>
        <w:fldChar w:fldCharType="separate"/>
      </w:r>
      <w:r>
        <w:t>255</w:t>
      </w:r>
      <w:r>
        <w:fldChar w:fldCharType="end"/>
      </w:r>
    </w:p>
    <w:p w14:paraId="1E41F994" w14:textId="5A1D5EE2" w:rsidR="00BC0293" w:rsidRDefault="00BC0293">
      <w:pPr>
        <w:pStyle w:val="TOC3"/>
        <w:rPr>
          <w:rFonts w:asciiTheme="minorHAnsi" w:eastAsiaTheme="minorEastAsia" w:hAnsiTheme="minorHAnsi" w:cstheme="minorBidi"/>
          <w:sz w:val="22"/>
          <w:szCs w:val="22"/>
        </w:rPr>
      </w:pPr>
      <w:r w:rsidRPr="00232103">
        <w:rPr>
          <w:rFonts w:eastAsia="DengXian"/>
          <w:lang w:eastAsia="zh-CN"/>
        </w:rPr>
        <w:t>6.75.1</w:t>
      </w:r>
      <w:r>
        <w:rPr>
          <w:rFonts w:asciiTheme="minorHAnsi" w:eastAsiaTheme="minorEastAsia" w:hAnsiTheme="minorHAnsi" w:cstheme="minorBidi"/>
          <w:sz w:val="22"/>
          <w:szCs w:val="22"/>
        </w:rPr>
        <w:tab/>
      </w:r>
      <w:r w:rsidRPr="00232103">
        <w:rPr>
          <w:rFonts w:eastAsia="DengXian"/>
          <w:lang w:eastAsia="zh-CN"/>
        </w:rPr>
        <w:t>Key Issue mapping</w:t>
      </w:r>
      <w:r>
        <w:tab/>
      </w:r>
      <w:r>
        <w:fldChar w:fldCharType="begin" w:fldLock="1"/>
      </w:r>
      <w:r>
        <w:instrText xml:space="preserve"> PAGEREF _Toc117496825 \h </w:instrText>
      </w:r>
      <w:r>
        <w:fldChar w:fldCharType="separate"/>
      </w:r>
      <w:r>
        <w:t>255</w:t>
      </w:r>
      <w:r>
        <w:fldChar w:fldCharType="end"/>
      </w:r>
    </w:p>
    <w:p w14:paraId="64106E84" w14:textId="002F6152" w:rsidR="00BC0293" w:rsidRDefault="00BC0293">
      <w:pPr>
        <w:pStyle w:val="TOC3"/>
        <w:rPr>
          <w:rFonts w:asciiTheme="minorHAnsi" w:eastAsiaTheme="minorEastAsia" w:hAnsiTheme="minorHAnsi" w:cstheme="minorBidi"/>
          <w:sz w:val="22"/>
          <w:szCs w:val="22"/>
        </w:rPr>
      </w:pPr>
      <w:r w:rsidRPr="00232103">
        <w:rPr>
          <w:rFonts w:eastAsia="DengXian"/>
          <w:lang w:eastAsia="zh-CN"/>
        </w:rPr>
        <w:t>6.75.2</w:t>
      </w:r>
      <w:r>
        <w:rPr>
          <w:rFonts w:asciiTheme="minorHAnsi" w:eastAsiaTheme="minorEastAsia" w:hAnsiTheme="minorHAnsi" w:cstheme="minorBidi"/>
          <w:sz w:val="22"/>
          <w:szCs w:val="22"/>
        </w:rPr>
        <w:tab/>
      </w:r>
      <w:r w:rsidRPr="00232103">
        <w:rPr>
          <w:rFonts w:eastAsia="DengXian"/>
          <w:lang w:eastAsia="zh-CN"/>
        </w:rPr>
        <w:t>Description</w:t>
      </w:r>
      <w:r>
        <w:tab/>
      </w:r>
      <w:r>
        <w:fldChar w:fldCharType="begin" w:fldLock="1"/>
      </w:r>
      <w:r>
        <w:instrText xml:space="preserve"> PAGEREF _Toc117496826 \h </w:instrText>
      </w:r>
      <w:r>
        <w:fldChar w:fldCharType="separate"/>
      </w:r>
      <w:r>
        <w:t>255</w:t>
      </w:r>
      <w:r>
        <w:fldChar w:fldCharType="end"/>
      </w:r>
    </w:p>
    <w:p w14:paraId="656CB04B" w14:textId="03C81599" w:rsidR="00BC0293" w:rsidRDefault="00BC0293">
      <w:pPr>
        <w:pStyle w:val="TOC3"/>
        <w:rPr>
          <w:rFonts w:asciiTheme="minorHAnsi" w:eastAsiaTheme="minorEastAsia" w:hAnsiTheme="minorHAnsi" w:cstheme="minorBidi"/>
          <w:sz w:val="22"/>
          <w:szCs w:val="22"/>
        </w:rPr>
      </w:pPr>
      <w:r w:rsidRPr="00232103">
        <w:rPr>
          <w:rFonts w:eastAsia="DengXian"/>
          <w:lang w:eastAsia="zh-CN"/>
        </w:rPr>
        <w:t>6.75.3</w:t>
      </w:r>
      <w:r>
        <w:rPr>
          <w:rFonts w:asciiTheme="minorHAnsi" w:eastAsiaTheme="minorEastAsia" w:hAnsiTheme="minorHAnsi" w:cstheme="minorBidi"/>
          <w:sz w:val="22"/>
          <w:szCs w:val="22"/>
        </w:rPr>
        <w:tab/>
      </w:r>
      <w:r w:rsidRPr="00232103">
        <w:rPr>
          <w:rFonts w:eastAsia="DengXian"/>
          <w:lang w:eastAsia="zh-CN"/>
        </w:rPr>
        <w:t>Procedures</w:t>
      </w:r>
      <w:r>
        <w:tab/>
      </w:r>
      <w:r>
        <w:fldChar w:fldCharType="begin" w:fldLock="1"/>
      </w:r>
      <w:r>
        <w:instrText xml:space="preserve"> PAGEREF _Toc117496827 \h </w:instrText>
      </w:r>
      <w:r>
        <w:fldChar w:fldCharType="separate"/>
      </w:r>
      <w:r>
        <w:t>256</w:t>
      </w:r>
      <w:r>
        <w:fldChar w:fldCharType="end"/>
      </w:r>
    </w:p>
    <w:p w14:paraId="15B40E22" w14:textId="35B1C24B" w:rsidR="00BC0293" w:rsidRDefault="00BC0293">
      <w:pPr>
        <w:pStyle w:val="TOC3"/>
        <w:rPr>
          <w:rFonts w:asciiTheme="minorHAnsi" w:eastAsiaTheme="minorEastAsia" w:hAnsiTheme="minorHAnsi" w:cstheme="minorBidi"/>
          <w:sz w:val="22"/>
          <w:szCs w:val="22"/>
        </w:rPr>
      </w:pPr>
      <w:r w:rsidRPr="00232103">
        <w:rPr>
          <w:rFonts w:eastAsia="DengXian"/>
          <w:lang w:eastAsia="zh-CN"/>
        </w:rPr>
        <w:t>6.75.4</w:t>
      </w:r>
      <w:r>
        <w:rPr>
          <w:rFonts w:asciiTheme="minorHAnsi" w:eastAsiaTheme="minorEastAsia" w:hAnsiTheme="minorHAnsi" w:cstheme="minorBidi"/>
          <w:sz w:val="22"/>
          <w:szCs w:val="22"/>
        </w:rPr>
        <w:tab/>
      </w:r>
      <w:r w:rsidRPr="00232103">
        <w:rPr>
          <w:rFonts w:eastAsia="DengXian"/>
          <w:lang w:eastAsia="zh-CN"/>
        </w:rPr>
        <w:t>Impacts on services, entities and interfaces</w:t>
      </w:r>
      <w:r>
        <w:tab/>
      </w:r>
      <w:r>
        <w:fldChar w:fldCharType="begin" w:fldLock="1"/>
      </w:r>
      <w:r>
        <w:instrText xml:space="preserve"> PAGEREF _Toc117496828 \h </w:instrText>
      </w:r>
      <w:r>
        <w:fldChar w:fldCharType="separate"/>
      </w:r>
      <w:r>
        <w:t>256</w:t>
      </w:r>
      <w:r>
        <w:fldChar w:fldCharType="end"/>
      </w:r>
    </w:p>
    <w:p w14:paraId="378EDC82" w14:textId="22FDEF4F" w:rsidR="00BC0293" w:rsidRDefault="00BC0293">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_Toc117496829 \h </w:instrText>
      </w:r>
      <w:r>
        <w:fldChar w:fldCharType="separate"/>
      </w:r>
      <w:r>
        <w:t>256</w:t>
      </w:r>
      <w:r>
        <w:fldChar w:fldCharType="end"/>
      </w:r>
    </w:p>
    <w:p w14:paraId="7EAE3CDE" w14:textId="5480F3F4" w:rsidR="00BC0293" w:rsidRDefault="00BC0293">
      <w:pPr>
        <w:pStyle w:val="TOC2"/>
        <w:rPr>
          <w:rFonts w:asciiTheme="minorHAnsi" w:eastAsiaTheme="minorEastAsia" w:hAnsiTheme="minorHAnsi" w:cstheme="minorBidi"/>
          <w:sz w:val="22"/>
          <w:szCs w:val="22"/>
        </w:rPr>
      </w:pPr>
      <w:r>
        <w:t>7.</w:t>
      </w:r>
      <w:r w:rsidRPr="00232103">
        <w:rPr>
          <w:rFonts w:eastAsia="DengXian"/>
          <w:lang w:eastAsia="zh-CN"/>
        </w:rPr>
        <w:t>1</w:t>
      </w:r>
      <w:r>
        <w:rPr>
          <w:rFonts w:asciiTheme="minorHAnsi" w:eastAsiaTheme="minorEastAsia" w:hAnsiTheme="minorHAnsi" w:cstheme="minorBidi"/>
          <w:sz w:val="22"/>
          <w:szCs w:val="22"/>
        </w:rPr>
        <w:tab/>
      </w:r>
      <w:r>
        <w:t>Evaluation for K</w:t>
      </w:r>
      <w:r w:rsidRPr="00232103">
        <w:rPr>
          <w:rFonts w:eastAsia="DengXian"/>
          <w:lang w:eastAsia="zh-CN"/>
        </w:rPr>
        <w:t xml:space="preserve">ey </w:t>
      </w:r>
      <w:r>
        <w:t>I</w:t>
      </w:r>
      <w:r w:rsidRPr="00232103">
        <w:rPr>
          <w:rFonts w:eastAsia="DengXian"/>
          <w:lang w:eastAsia="zh-CN"/>
        </w:rPr>
        <w:t xml:space="preserve">ssue </w:t>
      </w:r>
      <w:r>
        <w:t>#7</w:t>
      </w:r>
      <w:r>
        <w:tab/>
      </w:r>
      <w:r>
        <w:fldChar w:fldCharType="begin" w:fldLock="1"/>
      </w:r>
      <w:r>
        <w:instrText xml:space="preserve"> PAGEREF _Toc117496830 \h </w:instrText>
      </w:r>
      <w:r>
        <w:fldChar w:fldCharType="separate"/>
      </w:r>
      <w:r>
        <w:t>256</w:t>
      </w:r>
      <w:r>
        <w:fldChar w:fldCharType="end"/>
      </w:r>
    </w:p>
    <w:p w14:paraId="7D620216" w14:textId="64675992" w:rsidR="00BC0293" w:rsidRDefault="00BC0293">
      <w:pPr>
        <w:pStyle w:val="TOC2"/>
        <w:rPr>
          <w:rFonts w:asciiTheme="minorHAnsi" w:eastAsiaTheme="minorEastAsia" w:hAnsiTheme="minorHAnsi" w:cstheme="minorBidi"/>
          <w:sz w:val="22"/>
          <w:szCs w:val="22"/>
        </w:rPr>
      </w:pPr>
      <w:r w:rsidRPr="00232103">
        <w:rPr>
          <w:rFonts w:eastAsia="DengXian"/>
          <w:lang w:eastAsia="zh-CN"/>
        </w:rPr>
        <w:t>7.2</w:t>
      </w:r>
      <w:r>
        <w:rPr>
          <w:rFonts w:asciiTheme="minorHAnsi" w:eastAsiaTheme="minorEastAsia" w:hAnsiTheme="minorHAnsi" w:cstheme="minorBidi"/>
          <w:sz w:val="22"/>
          <w:szCs w:val="22"/>
        </w:rPr>
        <w:tab/>
      </w:r>
      <w:r w:rsidRPr="00232103">
        <w:rPr>
          <w:rFonts w:eastAsia="DengXian"/>
          <w:lang w:eastAsia="zh-CN"/>
        </w:rPr>
        <w:t>Evaluation for Key Issue #8</w:t>
      </w:r>
      <w:r>
        <w:tab/>
      </w:r>
      <w:r>
        <w:fldChar w:fldCharType="begin" w:fldLock="1"/>
      </w:r>
      <w:r>
        <w:instrText xml:space="preserve"> PAGEREF _Toc117496831 \h </w:instrText>
      </w:r>
      <w:r>
        <w:fldChar w:fldCharType="separate"/>
      </w:r>
      <w:r>
        <w:t>257</w:t>
      </w:r>
      <w:r>
        <w:fldChar w:fldCharType="end"/>
      </w:r>
    </w:p>
    <w:p w14:paraId="33F7067F" w14:textId="7395B0A3" w:rsidR="00BC0293" w:rsidRDefault="00BC0293">
      <w:pPr>
        <w:pStyle w:val="TOC2"/>
        <w:rPr>
          <w:rFonts w:asciiTheme="minorHAnsi" w:eastAsiaTheme="minorEastAsia" w:hAnsiTheme="minorHAnsi" w:cstheme="minorBidi"/>
          <w:sz w:val="22"/>
          <w:szCs w:val="22"/>
        </w:rPr>
      </w:pPr>
      <w:r w:rsidRPr="00232103">
        <w:rPr>
          <w:rFonts w:eastAsia="DengXian"/>
          <w:lang w:eastAsia="zh-CN"/>
        </w:rPr>
        <w:t>7.3</w:t>
      </w:r>
      <w:r>
        <w:rPr>
          <w:rFonts w:asciiTheme="minorHAnsi" w:eastAsiaTheme="minorEastAsia" w:hAnsiTheme="minorHAnsi" w:cstheme="minorBidi"/>
          <w:sz w:val="22"/>
          <w:szCs w:val="22"/>
        </w:rPr>
        <w:tab/>
      </w:r>
      <w:r w:rsidRPr="00232103">
        <w:rPr>
          <w:rFonts w:eastAsia="DengXian"/>
          <w:lang w:eastAsia="zh-CN"/>
        </w:rPr>
        <w:t>Overall Evaluation for Key Issue #9</w:t>
      </w:r>
      <w:r>
        <w:tab/>
      </w:r>
      <w:r>
        <w:fldChar w:fldCharType="begin" w:fldLock="1"/>
      </w:r>
      <w:r>
        <w:instrText xml:space="preserve"> PAGEREF _Toc117496832 \h </w:instrText>
      </w:r>
      <w:r>
        <w:fldChar w:fldCharType="separate"/>
      </w:r>
      <w:r>
        <w:t>257</w:t>
      </w:r>
      <w:r>
        <w:fldChar w:fldCharType="end"/>
      </w:r>
    </w:p>
    <w:p w14:paraId="26C0FD65" w14:textId="4F64AA7B" w:rsidR="00BC0293" w:rsidRDefault="00BC029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_Toc117496833 \h </w:instrText>
      </w:r>
      <w:r>
        <w:fldChar w:fldCharType="separate"/>
      </w:r>
      <w:r>
        <w:t>259</w:t>
      </w:r>
      <w:r>
        <w:fldChar w:fldCharType="end"/>
      </w:r>
    </w:p>
    <w:p w14:paraId="54C5DB90" w14:textId="690ACE5D" w:rsidR="00BC0293" w:rsidRDefault="00BC0293">
      <w:pPr>
        <w:pStyle w:val="TOC2"/>
        <w:rPr>
          <w:rFonts w:asciiTheme="minorHAnsi" w:eastAsiaTheme="minorEastAsia" w:hAnsiTheme="minorHAnsi" w:cstheme="minorBidi"/>
          <w:sz w:val="22"/>
          <w:szCs w:val="22"/>
        </w:rPr>
      </w:pPr>
      <w:r>
        <w:rPr>
          <w:lang w:eastAsia="zh-CN"/>
        </w:rPr>
        <w:t>8.</w:t>
      </w:r>
      <w:r w:rsidRPr="00232103">
        <w:rPr>
          <w:rFonts w:eastAsia="DengXian"/>
          <w:lang w:eastAsia="zh-CN"/>
        </w:rPr>
        <w:t>1</w:t>
      </w:r>
      <w:r>
        <w:rPr>
          <w:rFonts w:asciiTheme="minorHAnsi" w:eastAsiaTheme="minorEastAsia" w:hAnsiTheme="minorHAnsi" w:cstheme="minorBidi"/>
          <w:sz w:val="22"/>
          <w:szCs w:val="22"/>
        </w:rPr>
        <w:tab/>
      </w:r>
      <w:r>
        <w:rPr>
          <w:lang w:eastAsia="zh-CN"/>
        </w:rPr>
        <w:t xml:space="preserve">Conclusions for Key </w:t>
      </w:r>
      <w:r w:rsidRPr="00232103">
        <w:rPr>
          <w:rFonts w:eastAsia="DengXian"/>
          <w:lang w:eastAsia="zh-CN"/>
        </w:rPr>
        <w:t>I</w:t>
      </w:r>
      <w:r>
        <w:rPr>
          <w:lang w:eastAsia="zh-CN"/>
        </w:rPr>
        <w:t>ssue#1</w:t>
      </w:r>
      <w:r>
        <w:tab/>
      </w:r>
      <w:r>
        <w:fldChar w:fldCharType="begin" w:fldLock="1"/>
      </w:r>
      <w:r>
        <w:instrText xml:space="preserve"> PAGEREF _Toc117496834 \h </w:instrText>
      </w:r>
      <w:r>
        <w:fldChar w:fldCharType="separate"/>
      </w:r>
      <w:r>
        <w:t>259</w:t>
      </w:r>
      <w:r>
        <w:fldChar w:fldCharType="end"/>
      </w:r>
    </w:p>
    <w:p w14:paraId="45851547" w14:textId="3E31FDE1" w:rsidR="00BC0293" w:rsidRDefault="00BC029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Issue#2</w:t>
      </w:r>
      <w:r>
        <w:tab/>
      </w:r>
      <w:r>
        <w:fldChar w:fldCharType="begin" w:fldLock="1"/>
      </w:r>
      <w:r>
        <w:instrText xml:space="preserve"> PAGEREF _Toc117496835 \h </w:instrText>
      </w:r>
      <w:r>
        <w:fldChar w:fldCharType="separate"/>
      </w:r>
      <w:r>
        <w:t>259</w:t>
      </w:r>
      <w:r>
        <w:fldChar w:fldCharType="end"/>
      </w:r>
    </w:p>
    <w:p w14:paraId="1D8E2933" w14:textId="65EBF7D2" w:rsidR="00BC0293" w:rsidRDefault="00BC0293">
      <w:pPr>
        <w:pStyle w:val="TOC2"/>
        <w:rPr>
          <w:rFonts w:asciiTheme="minorHAnsi" w:eastAsiaTheme="minorEastAsia" w:hAnsiTheme="minorHAnsi" w:cstheme="minorBidi"/>
          <w:sz w:val="22"/>
          <w:szCs w:val="22"/>
        </w:rPr>
      </w:pPr>
      <w:r>
        <w:t>8.</w:t>
      </w:r>
      <w:r w:rsidRPr="00232103">
        <w:rPr>
          <w:rFonts w:eastAsia="DengXian"/>
          <w:lang w:eastAsia="zh-CN"/>
        </w:rPr>
        <w:t>3</w:t>
      </w:r>
      <w:r>
        <w:rPr>
          <w:rFonts w:asciiTheme="minorHAnsi" w:eastAsiaTheme="minorEastAsia" w:hAnsiTheme="minorHAnsi" w:cstheme="minorBidi"/>
          <w:sz w:val="22"/>
          <w:szCs w:val="22"/>
        </w:rPr>
        <w:tab/>
      </w:r>
      <w:r>
        <w:t xml:space="preserve">Conclusions for Key </w:t>
      </w:r>
      <w:r w:rsidRPr="00232103">
        <w:rPr>
          <w:rFonts w:eastAsia="DengXian"/>
          <w:lang w:eastAsia="zh-CN"/>
        </w:rPr>
        <w:t>I</w:t>
      </w:r>
      <w:r>
        <w:t>ssue#3: 5GS information exposure for XR/media Enhancements</w:t>
      </w:r>
      <w:r>
        <w:tab/>
      </w:r>
      <w:r>
        <w:fldChar w:fldCharType="begin" w:fldLock="1"/>
      </w:r>
      <w:r>
        <w:instrText xml:space="preserve"> PAGEREF _Toc117496836 \h </w:instrText>
      </w:r>
      <w:r>
        <w:fldChar w:fldCharType="separate"/>
      </w:r>
      <w:r>
        <w:t>260</w:t>
      </w:r>
      <w:r>
        <w:fldChar w:fldCharType="end"/>
      </w:r>
    </w:p>
    <w:p w14:paraId="71CF4C49" w14:textId="42763781" w:rsidR="00BC0293" w:rsidRDefault="00BC0293">
      <w:pPr>
        <w:pStyle w:val="TOC2"/>
        <w:rPr>
          <w:rFonts w:asciiTheme="minorHAnsi" w:eastAsiaTheme="minorEastAsia" w:hAnsiTheme="minorHAnsi" w:cstheme="minorBidi"/>
          <w:sz w:val="22"/>
          <w:szCs w:val="22"/>
        </w:rPr>
      </w:pPr>
      <w:r w:rsidRPr="00232103">
        <w:rPr>
          <w:rFonts w:eastAsia="DengXian"/>
          <w:lang w:val="en-US"/>
        </w:rPr>
        <w:t>8.</w:t>
      </w:r>
      <w:r w:rsidRPr="00232103">
        <w:rPr>
          <w:rFonts w:eastAsia="DengXian"/>
          <w:lang w:val="en-US" w:eastAsia="zh-CN"/>
        </w:rPr>
        <w:t>4</w:t>
      </w:r>
      <w:r>
        <w:rPr>
          <w:rFonts w:asciiTheme="minorHAnsi" w:eastAsiaTheme="minorEastAsia" w:hAnsiTheme="minorHAnsi" w:cstheme="minorBidi"/>
          <w:sz w:val="22"/>
          <w:szCs w:val="22"/>
        </w:rPr>
        <w:tab/>
      </w:r>
      <w:r w:rsidRPr="00232103">
        <w:rPr>
          <w:rFonts w:eastAsia="DengXian"/>
          <w:lang w:val="en-US"/>
        </w:rPr>
        <w:t>Conclusions for KI#4 and KI#5</w:t>
      </w:r>
      <w:r>
        <w:tab/>
      </w:r>
      <w:r>
        <w:fldChar w:fldCharType="begin" w:fldLock="1"/>
      </w:r>
      <w:r>
        <w:instrText xml:space="preserve"> PAGEREF _Toc117496837 \h </w:instrText>
      </w:r>
      <w:r>
        <w:fldChar w:fldCharType="separate"/>
      </w:r>
      <w:r>
        <w:t>261</w:t>
      </w:r>
      <w:r>
        <w:fldChar w:fldCharType="end"/>
      </w:r>
    </w:p>
    <w:p w14:paraId="38AE86A7" w14:textId="6835EBAD"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8.4.1</w:t>
      </w:r>
      <w:r>
        <w:rPr>
          <w:rFonts w:asciiTheme="minorHAnsi" w:eastAsiaTheme="minorEastAsia" w:hAnsiTheme="minorHAnsi" w:cstheme="minorBidi"/>
          <w:sz w:val="22"/>
          <w:szCs w:val="22"/>
        </w:rPr>
        <w:tab/>
      </w:r>
      <w:r w:rsidRPr="00232103">
        <w:rPr>
          <w:rFonts w:eastAsia="DengXian"/>
          <w:lang w:val="en-US" w:eastAsia="zh-CN"/>
        </w:rPr>
        <w:t>Control plane enhancements for supporting PDU Set in downlink</w:t>
      </w:r>
      <w:r>
        <w:tab/>
      </w:r>
      <w:r>
        <w:fldChar w:fldCharType="begin" w:fldLock="1"/>
      </w:r>
      <w:r>
        <w:instrText xml:space="preserve"> PAGEREF _Toc117496838 \h </w:instrText>
      </w:r>
      <w:r>
        <w:fldChar w:fldCharType="separate"/>
      </w:r>
      <w:r>
        <w:t>261</w:t>
      </w:r>
      <w:r>
        <w:fldChar w:fldCharType="end"/>
      </w:r>
    </w:p>
    <w:p w14:paraId="1A709182" w14:textId="54BFDD6F" w:rsidR="00BC0293" w:rsidRDefault="00BC0293">
      <w:pPr>
        <w:pStyle w:val="TOC4"/>
        <w:rPr>
          <w:rFonts w:asciiTheme="minorHAnsi" w:eastAsiaTheme="minorEastAsia" w:hAnsiTheme="minorHAnsi" w:cstheme="minorBidi"/>
          <w:sz w:val="22"/>
          <w:szCs w:val="22"/>
        </w:rPr>
      </w:pPr>
      <w:r w:rsidRPr="00232103">
        <w:rPr>
          <w:rFonts w:eastAsia="DengXian"/>
          <w:lang w:val="en-US" w:eastAsia="zh-CN"/>
        </w:rPr>
        <w:t>8.4.1.1</w:t>
      </w:r>
      <w:r>
        <w:rPr>
          <w:rFonts w:asciiTheme="minorHAnsi" w:eastAsiaTheme="minorEastAsia" w:hAnsiTheme="minorHAnsi" w:cstheme="minorBidi"/>
          <w:sz w:val="22"/>
          <w:szCs w:val="22"/>
        </w:rPr>
        <w:tab/>
      </w:r>
      <w:r w:rsidRPr="00232103">
        <w:rPr>
          <w:rFonts w:eastAsia="DengXian"/>
          <w:lang w:val="en-US" w:eastAsia="zh-CN"/>
        </w:rPr>
        <w:t>PDU Set QoS Parameters</w:t>
      </w:r>
      <w:r>
        <w:tab/>
      </w:r>
      <w:r>
        <w:fldChar w:fldCharType="begin" w:fldLock="1"/>
      </w:r>
      <w:r>
        <w:instrText xml:space="preserve"> PAGEREF _Toc117496839 \h </w:instrText>
      </w:r>
      <w:r>
        <w:fldChar w:fldCharType="separate"/>
      </w:r>
      <w:r>
        <w:t>261</w:t>
      </w:r>
      <w:r>
        <w:fldChar w:fldCharType="end"/>
      </w:r>
    </w:p>
    <w:p w14:paraId="6B8ADDB9" w14:textId="7578A61E" w:rsidR="00BC0293" w:rsidRDefault="00BC0293">
      <w:pPr>
        <w:pStyle w:val="TOC4"/>
        <w:rPr>
          <w:rFonts w:asciiTheme="minorHAnsi" w:eastAsiaTheme="minorEastAsia" w:hAnsiTheme="minorHAnsi" w:cstheme="minorBidi"/>
          <w:sz w:val="22"/>
          <w:szCs w:val="22"/>
        </w:rPr>
      </w:pPr>
      <w:r w:rsidRPr="00232103">
        <w:rPr>
          <w:rFonts w:eastAsia="DengXian"/>
          <w:lang w:val="en-US" w:eastAsia="zh-CN"/>
        </w:rPr>
        <w:t>8.4.1.2</w:t>
      </w:r>
      <w:r>
        <w:rPr>
          <w:rFonts w:asciiTheme="minorHAnsi" w:eastAsiaTheme="minorEastAsia" w:hAnsiTheme="minorHAnsi" w:cstheme="minorBidi"/>
          <w:sz w:val="22"/>
          <w:szCs w:val="22"/>
        </w:rPr>
        <w:tab/>
      </w:r>
      <w:r w:rsidRPr="00232103">
        <w:rPr>
          <w:rFonts w:eastAsia="DengXian"/>
          <w:lang w:val="en-US" w:eastAsia="zh-CN"/>
        </w:rPr>
        <w:t>AF Information Provisioning</w:t>
      </w:r>
      <w:r>
        <w:tab/>
      </w:r>
      <w:r>
        <w:fldChar w:fldCharType="begin" w:fldLock="1"/>
      </w:r>
      <w:r>
        <w:instrText xml:space="preserve"> PAGEREF _Toc117496840 \h </w:instrText>
      </w:r>
      <w:r>
        <w:fldChar w:fldCharType="separate"/>
      </w:r>
      <w:r>
        <w:t>262</w:t>
      </w:r>
      <w:r>
        <w:fldChar w:fldCharType="end"/>
      </w:r>
    </w:p>
    <w:p w14:paraId="4968F692" w14:textId="6DD03171"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8.4.2</w:t>
      </w:r>
      <w:r>
        <w:rPr>
          <w:rFonts w:asciiTheme="minorHAnsi" w:eastAsiaTheme="minorEastAsia" w:hAnsiTheme="minorHAnsi" w:cstheme="minorBidi"/>
          <w:sz w:val="22"/>
          <w:szCs w:val="22"/>
        </w:rPr>
        <w:tab/>
      </w:r>
      <w:r w:rsidRPr="00232103">
        <w:rPr>
          <w:rFonts w:eastAsia="DengXian"/>
          <w:lang w:val="en-US" w:eastAsia="zh-CN"/>
        </w:rPr>
        <w:t>User plane enhancements for supporting PDU Set in downlink</w:t>
      </w:r>
      <w:r>
        <w:tab/>
      </w:r>
      <w:r>
        <w:fldChar w:fldCharType="begin" w:fldLock="1"/>
      </w:r>
      <w:r>
        <w:instrText xml:space="preserve"> PAGEREF _Toc117496841 \h </w:instrText>
      </w:r>
      <w:r>
        <w:fldChar w:fldCharType="separate"/>
      </w:r>
      <w:r>
        <w:t>262</w:t>
      </w:r>
      <w:r>
        <w:fldChar w:fldCharType="end"/>
      </w:r>
    </w:p>
    <w:p w14:paraId="5AC81C53" w14:textId="3F034225" w:rsidR="00BC0293" w:rsidRDefault="00BC0293">
      <w:pPr>
        <w:pStyle w:val="TOC4"/>
        <w:rPr>
          <w:rFonts w:asciiTheme="minorHAnsi" w:eastAsiaTheme="minorEastAsia" w:hAnsiTheme="minorHAnsi" w:cstheme="minorBidi"/>
          <w:sz w:val="22"/>
          <w:szCs w:val="22"/>
        </w:rPr>
      </w:pPr>
      <w:r w:rsidRPr="00232103">
        <w:rPr>
          <w:rFonts w:eastAsia="DengXian"/>
          <w:lang w:val="en-US" w:eastAsia="zh-CN"/>
        </w:rPr>
        <w:t>8.4.2.1</w:t>
      </w:r>
      <w:r>
        <w:rPr>
          <w:rFonts w:asciiTheme="minorHAnsi" w:eastAsiaTheme="minorEastAsia" w:hAnsiTheme="minorHAnsi" w:cstheme="minorBidi"/>
          <w:sz w:val="22"/>
          <w:szCs w:val="22"/>
        </w:rPr>
        <w:tab/>
      </w:r>
      <w:r w:rsidRPr="00232103">
        <w:rPr>
          <w:rFonts w:eastAsia="DengXian"/>
          <w:lang w:val="en-US" w:eastAsia="zh-CN"/>
        </w:rPr>
        <w:t>PDU Set Information</w:t>
      </w:r>
      <w:r>
        <w:tab/>
      </w:r>
      <w:r>
        <w:fldChar w:fldCharType="begin" w:fldLock="1"/>
      </w:r>
      <w:r>
        <w:instrText xml:space="preserve"> PAGEREF _Toc117496842 \h </w:instrText>
      </w:r>
      <w:r>
        <w:fldChar w:fldCharType="separate"/>
      </w:r>
      <w:r>
        <w:t>262</w:t>
      </w:r>
      <w:r>
        <w:fldChar w:fldCharType="end"/>
      </w:r>
    </w:p>
    <w:p w14:paraId="49F37B76" w14:textId="530D2E41" w:rsidR="00BC0293" w:rsidRDefault="00BC0293">
      <w:pPr>
        <w:pStyle w:val="TOC4"/>
        <w:rPr>
          <w:rFonts w:asciiTheme="minorHAnsi" w:eastAsiaTheme="minorEastAsia" w:hAnsiTheme="minorHAnsi" w:cstheme="minorBidi"/>
          <w:sz w:val="22"/>
          <w:szCs w:val="22"/>
        </w:rPr>
      </w:pPr>
      <w:r w:rsidRPr="00232103">
        <w:rPr>
          <w:rFonts w:eastAsia="DengXian"/>
          <w:lang w:val="en-US" w:eastAsia="zh-CN"/>
        </w:rPr>
        <w:t>8.4.2.2</w:t>
      </w:r>
      <w:r>
        <w:rPr>
          <w:rFonts w:asciiTheme="minorHAnsi" w:eastAsiaTheme="minorEastAsia" w:hAnsiTheme="minorHAnsi" w:cstheme="minorBidi"/>
          <w:sz w:val="22"/>
          <w:szCs w:val="22"/>
        </w:rPr>
        <w:tab/>
      </w:r>
      <w:r w:rsidRPr="00232103">
        <w:rPr>
          <w:rFonts w:eastAsia="DengXian"/>
          <w:lang w:val="en-US" w:eastAsia="zh-CN"/>
        </w:rPr>
        <w:t>PDU Set Information identification on UPF and supported N6 protocols</w:t>
      </w:r>
      <w:r>
        <w:tab/>
      </w:r>
      <w:r>
        <w:fldChar w:fldCharType="begin" w:fldLock="1"/>
      </w:r>
      <w:r>
        <w:instrText xml:space="preserve"> PAGEREF _Toc117496843 \h </w:instrText>
      </w:r>
      <w:r>
        <w:fldChar w:fldCharType="separate"/>
      </w:r>
      <w:r>
        <w:t>262</w:t>
      </w:r>
      <w:r>
        <w:fldChar w:fldCharType="end"/>
      </w:r>
    </w:p>
    <w:p w14:paraId="1CD43982" w14:textId="17F56D22" w:rsidR="00BC0293" w:rsidRDefault="00BC0293">
      <w:pPr>
        <w:pStyle w:val="TOC4"/>
        <w:rPr>
          <w:rFonts w:asciiTheme="minorHAnsi" w:eastAsiaTheme="minorEastAsia" w:hAnsiTheme="minorHAnsi" w:cstheme="minorBidi"/>
          <w:sz w:val="22"/>
          <w:szCs w:val="22"/>
        </w:rPr>
      </w:pPr>
      <w:r w:rsidRPr="00232103">
        <w:rPr>
          <w:rFonts w:eastAsia="DengXian"/>
          <w:lang w:val="en-US" w:eastAsia="zh-CN"/>
        </w:rPr>
        <w:t>8.4.2.3</w:t>
      </w:r>
      <w:r>
        <w:rPr>
          <w:rFonts w:asciiTheme="minorHAnsi" w:eastAsiaTheme="minorEastAsia" w:hAnsiTheme="minorHAnsi" w:cstheme="minorBidi"/>
          <w:sz w:val="22"/>
          <w:szCs w:val="22"/>
        </w:rPr>
        <w:tab/>
      </w:r>
      <w:r w:rsidRPr="00232103">
        <w:rPr>
          <w:rFonts w:eastAsia="DengXian"/>
          <w:lang w:val="en-US" w:eastAsia="zh-CN"/>
        </w:rPr>
        <w:t>Delivering PDU Set Information to RAN</w:t>
      </w:r>
      <w:r>
        <w:tab/>
      </w:r>
      <w:r>
        <w:fldChar w:fldCharType="begin" w:fldLock="1"/>
      </w:r>
      <w:r>
        <w:instrText xml:space="preserve"> PAGEREF _Toc117496844 \h </w:instrText>
      </w:r>
      <w:r>
        <w:fldChar w:fldCharType="separate"/>
      </w:r>
      <w:r>
        <w:t>262</w:t>
      </w:r>
      <w:r>
        <w:fldChar w:fldCharType="end"/>
      </w:r>
    </w:p>
    <w:p w14:paraId="14AEE953" w14:textId="3E1D7325" w:rsidR="00BC0293" w:rsidRDefault="00BC0293">
      <w:pPr>
        <w:pStyle w:val="TOC3"/>
        <w:rPr>
          <w:rFonts w:asciiTheme="minorHAnsi" w:eastAsiaTheme="minorEastAsia" w:hAnsiTheme="minorHAnsi" w:cstheme="minorBidi"/>
          <w:sz w:val="22"/>
          <w:szCs w:val="22"/>
        </w:rPr>
      </w:pPr>
      <w:r w:rsidRPr="00232103">
        <w:rPr>
          <w:rFonts w:eastAsia="DengXian"/>
          <w:lang w:val="en-US" w:eastAsia="zh-CN"/>
        </w:rPr>
        <w:t>8.4.3</w:t>
      </w:r>
      <w:r>
        <w:rPr>
          <w:rFonts w:asciiTheme="minorHAnsi" w:eastAsiaTheme="minorEastAsia" w:hAnsiTheme="minorHAnsi" w:cstheme="minorBidi"/>
          <w:sz w:val="22"/>
          <w:szCs w:val="22"/>
        </w:rPr>
        <w:tab/>
      </w:r>
      <w:r w:rsidRPr="00232103">
        <w:rPr>
          <w:rFonts w:eastAsia="DengXian"/>
          <w:lang w:val="en-US" w:eastAsia="zh-CN"/>
        </w:rPr>
        <w:t>PDU Set based QoS handling</w:t>
      </w:r>
      <w:r>
        <w:tab/>
      </w:r>
      <w:r>
        <w:fldChar w:fldCharType="begin" w:fldLock="1"/>
      </w:r>
      <w:r>
        <w:instrText xml:space="preserve"> PAGEREF _Toc117496845 \h </w:instrText>
      </w:r>
      <w:r>
        <w:fldChar w:fldCharType="separate"/>
      </w:r>
      <w:r>
        <w:t>263</w:t>
      </w:r>
      <w:r>
        <w:fldChar w:fldCharType="end"/>
      </w:r>
    </w:p>
    <w:p w14:paraId="1539D85E" w14:textId="1843AB6D" w:rsidR="00BC0293" w:rsidRDefault="00BC0293">
      <w:pPr>
        <w:pStyle w:val="TOC2"/>
        <w:rPr>
          <w:rFonts w:asciiTheme="minorHAnsi" w:eastAsiaTheme="minorEastAsia" w:hAnsiTheme="minorHAnsi" w:cstheme="minorBidi"/>
          <w:sz w:val="22"/>
          <w:szCs w:val="22"/>
        </w:rPr>
      </w:pPr>
      <w:r w:rsidRPr="00232103">
        <w:rPr>
          <w:rFonts w:eastAsia="DengXian"/>
          <w:lang w:val="en-US" w:eastAsia="zh-CN"/>
        </w:rPr>
        <w:lastRenderedPageBreak/>
        <w:t>8.5</w:t>
      </w:r>
      <w:r>
        <w:rPr>
          <w:rFonts w:asciiTheme="minorHAnsi" w:eastAsiaTheme="minorEastAsia" w:hAnsiTheme="minorHAnsi" w:cstheme="minorBidi"/>
          <w:sz w:val="22"/>
          <w:szCs w:val="22"/>
        </w:rPr>
        <w:tab/>
      </w:r>
      <w:r w:rsidRPr="00232103">
        <w:rPr>
          <w:rFonts w:eastAsia="DengXian"/>
          <w:lang w:val="en-US" w:eastAsia="zh-CN"/>
        </w:rPr>
        <w:t>Void</w:t>
      </w:r>
      <w:r>
        <w:tab/>
      </w:r>
      <w:r>
        <w:fldChar w:fldCharType="begin" w:fldLock="1"/>
      </w:r>
      <w:r>
        <w:instrText xml:space="preserve"> PAGEREF _Toc117496846 \h </w:instrText>
      </w:r>
      <w:r>
        <w:fldChar w:fldCharType="separate"/>
      </w:r>
      <w:r>
        <w:t>263</w:t>
      </w:r>
      <w:r>
        <w:fldChar w:fldCharType="end"/>
      </w:r>
    </w:p>
    <w:p w14:paraId="672E3F00" w14:textId="4DBABBC3" w:rsidR="00BC0293" w:rsidRDefault="00BC0293">
      <w:pPr>
        <w:pStyle w:val="TOC2"/>
        <w:rPr>
          <w:rFonts w:asciiTheme="minorHAnsi" w:eastAsiaTheme="minorEastAsia" w:hAnsiTheme="minorHAnsi" w:cstheme="minorBidi"/>
          <w:sz w:val="22"/>
          <w:szCs w:val="22"/>
        </w:rPr>
      </w:pPr>
      <w:r>
        <w:t>8.</w:t>
      </w:r>
      <w:r w:rsidRPr="00232103">
        <w:rPr>
          <w:rFonts w:eastAsia="DengXian"/>
          <w:lang w:eastAsia="zh-CN"/>
        </w:rPr>
        <w:t>6</w:t>
      </w:r>
      <w:r>
        <w:rPr>
          <w:rFonts w:asciiTheme="minorHAnsi" w:eastAsiaTheme="minorEastAsia" w:hAnsiTheme="minorHAnsi" w:cstheme="minorBidi"/>
          <w:sz w:val="22"/>
          <w:szCs w:val="22"/>
        </w:rPr>
        <w:tab/>
      </w:r>
      <w:r>
        <w:t>Conclusions for K</w:t>
      </w:r>
      <w:r w:rsidRPr="00232103">
        <w:rPr>
          <w:rFonts w:eastAsia="DengXian"/>
          <w:lang w:eastAsia="zh-CN"/>
        </w:rPr>
        <w:t>ey Issue</w:t>
      </w:r>
      <w:r>
        <w:t>#6: Uplink-downlink transmission coordination to meet Round-Trip latency requirements</w:t>
      </w:r>
      <w:r>
        <w:tab/>
      </w:r>
      <w:r>
        <w:fldChar w:fldCharType="begin" w:fldLock="1"/>
      </w:r>
      <w:r>
        <w:instrText xml:space="preserve"> PAGEREF _Toc117496847 \h </w:instrText>
      </w:r>
      <w:r>
        <w:fldChar w:fldCharType="separate"/>
      </w:r>
      <w:r>
        <w:t>263</w:t>
      </w:r>
      <w:r>
        <w:fldChar w:fldCharType="end"/>
      </w:r>
    </w:p>
    <w:p w14:paraId="7433CD52" w14:textId="73A50B2A" w:rsidR="00BC0293" w:rsidRDefault="00BC0293">
      <w:pPr>
        <w:pStyle w:val="TOC2"/>
        <w:rPr>
          <w:rFonts w:asciiTheme="minorHAnsi" w:eastAsiaTheme="minorEastAsia" w:hAnsiTheme="minorHAnsi" w:cstheme="minorBidi"/>
          <w:sz w:val="22"/>
          <w:szCs w:val="22"/>
        </w:rPr>
      </w:pPr>
      <w:r>
        <w:t>8.</w:t>
      </w:r>
      <w:r w:rsidRPr="00232103">
        <w:rPr>
          <w:rFonts w:eastAsia="DengXian"/>
          <w:lang w:eastAsia="zh-CN"/>
        </w:rPr>
        <w:t>7</w:t>
      </w:r>
      <w:r>
        <w:rPr>
          <w:rFonts w:asciiTheme="minorHAnsi" w:eastAsiaTheme="minorEastAsia" w:hAnsiTheme="minorHAnsi" w:cstheme="minorBidi"/>
          <w:sz w:val="22"/>
          <w:szCs w:val="22"/>
        </w:rPr>
        <w:tab/>
      </w:r>
      <w:r w:rsidRPr="00232103">
        <w:rPr>
          <w:rFonts w:eastAsia="DengXian"/>
          <w:lang w:eastAsia="zh-CN"/>
        </w:rPr>
        <w:t>C</w:t>
      </w:r>
      <w:r>
        <w:t>onclusion for Key Issue #7: policy enhancements to minimize jitter</w:t>
      </w:r>
      <w:r>
        <w:tab/>
      </w:r>
      <w:r>
        <w:fldChar w:fldCharType="begin" w:fldLock="1"/>
      </w:r>
      <w:r>
        <w:instrText xml:space="preserve"> PAGEREF _Toc117496848 \h </w:instrText>
      </w:r>
      <w:r>
        <w:fldChar w:fldCharType="separate"/>
      </w:r>
      <w:r>
        <w:t>263</w:t>
      </w:r>
      <w:r>
        <w:fldChar w:fldCharType="end"/>
      </w:r>
    </w:p>
    <w:p w14:paraId="0258B954" w14:textId="323DADB2" w:rsidR="00BC0293" w:rsidRDefault="00BC0293">
      <w:pPr>
        <w:pStyle w:val="TOC2"/>
        <w:rPr>
          <w:rFonts w:asciiTheme="minorHAnsi" w:eastAsiaTheme="minorEastAsia" w:hAnsiTheme="minorHAnsi" w:cstheme="minorBidi"/>
          <w:sz w:val="22"/>
          <w:szCs w:val="22"/>
        </w:rPr>
      </w:pPr>
      <w:r>
        <w:t>8.</w:t>
      </w:r>
      <w:r w:rsidRPr="00232103">
        <w:rPr>
          <w:rFonts w:eastAsia="DengXian"/>
          <w:lang w:eastAsia="zh-CN"/>
        </w:rPr>
        <w:t>8</w:t>
      </w:r>
      <w:r>
        <w:rPr>
          <w:rFonts w:asciiTheme="minorHAnsi" w:eastAsiaTheme="minorEastAsia" w:hAnsiTheme="minorHAnsi" w:cstheme="minorBidi"/>
          <w:sz w:val="22"/>
          <w:szCs w:val="22"/>
        </w:rPr>
        <w:tab/>
      </w:r>
      <w:r>
        <w:t>Interim Conclusion for Key Issue #8</w:t>
      </w:r>
      <w:r>
        <w:tab/>
      </w:r>
      <w:r>
        <w:fldChar w:fldCharType="begin" w:fldLock="1"/>
      </w:r>
      <w:r>
        <w:instrText xml:space="preserve"> PAGEREF _Toc117496849 \h </w:instrText>
      </w:r>
      <w:r>
        <w:fldChar w:fldCharType="separate"/>
      </w:r>
      <w:r>
        <w:t>263</w:t>
      </w:r>
      <w:r>
        <w:fldChar w:fldCharType="end"/>
      </w:r>
    </w:p>
    <w:p w14:paraId="20CA8CC8" w14:textId="16E79EAF" w:rsidR="00BC0293" w:rsidRDefault="00BC0293">
      <w:pPr>
        <w:pStyle w:val="TOC2"/>
        <w:rPr>
          <w:rFonts w:asciiTheme="minorHAnsi" w:eastAsiaTheme="minorEastAsia" w:hAnsiTheme="minorHAnsi" w:cstheme="minorBidi"/>
          <w:sz w:val="22"/>
          <w:szCs w:val="22"/>
        </w:rPr>
      </w:pPr>
      <w:r>
        <w:t>8.</w:t>
      </w:r>
      <w:r w:rsidRPr="00232103">
        <w:rPr>
          <w:rFonts w:eastAsia="DengXian"/>
          <w:lang w:eastAsia="zh-CN"/>
        </w:rPr>
        <w:t>9</w:t>
      </w:r>
      <w:r>
        <w:rPr>
          <w:rFonts w:asciiTheme="minorHAnsi" w:eastAsiaTheme="minorEastAsia" w:hAnsiTheme="minorHAnsi" w:cstheme="minorBidi"/>
          <w:sz w:val="22"/>
          <w:szCs w:val="22"/>
        </w:rPr>
        <w:tab/>
      </w:r>
      <w:r>
        <w:t>Conclusions for Key Issue #9: Trade-off of QoE and Power Saving Requirements</w:t>
      </w:r>
      <w:r>
        <w:tab/>
      </w:r>
      <w:r>
        <w:fldChar w:fldCharType="begin" w:fldLock="1"/>
      </w:r>
      <w:r>
        <w:instrText xml:space="preserve"> PAGEREF _Toc117496850 \h </w:instrText>
      </w:r>
      <w:r>
        <w:fldChar w:fldCharType="separate"/>
      </w:r>
      <w:r>
        <w:t>264</w:t>
      </w:r>
      <w:r>
        <w:fldChar w:fldCharType="end"/>
      </w:r>
    </w:p>
    <w:p w14:paraId="15879028" w14:textId="6303CD1C" w:rsidR="00BC0293" w:rsidRDefault="00BC0293">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_Toc117496851 \h </w:instrText>
      </w:r>
      <w:r>
        <w:fldChar w:fldCharType="separate"/>
      </w:r>
      <w:r>
        <w:t>265</w:t>
      </w:r>
      <w:r>
        <w:fldChar w:fldCharType="end"/>
      </w:r>
    </w:p>
    <w:p w14:paraId="7489EAB3" w14:textId="0CB1FB31" w:rsidR="00080512" w:rsidRPr="00BC49C2" w:rsidRDefault="00C45CE4">
      <w:r>
        <w:rPr>
          <w:rFonts w:eastAsia="Times New Roman"/>
          <w:noProof/>
          <w:sz w:val="22"/>
          <w:lang w:eastAsia="en-GB"/>
        </w:rPr>
        <w:fldChar w:fldCharType="end"/>
      </w:r>
    </w:p>
    <w:p w14:paraId="69FDC03F" w14:textId="77777777" w:rsidR="008051F8" w:rsidRPr="00BC49C2" w:rsidRDefault="008051F8" w:rsidP="005442D3">
      <w:bookmarkStart w:id="15" w:name="foreword"/>
      <w:bookmarkEnd w:id="15"/>
      <w:r w:rsidRPr="00BC49C2">
        <w:br w:type="page"/>
      </w:r>
    </w:p>
    <w:p w14:paraId="46C52E64" w14:textId="77777777" w:rsidR="00080512" w:rsidRPr="00BC49C2" w:rsidRDefault="00080512" w:rsidP="00964868">
      <w:pPr>
        <w:pStyle w:val="Heading1"/>
      </w:pPr>
      <w:bookmarkStart w:id="16" w:name="_Toc97526892"/>
      <w:bookmarkStart w:id="17" w:name="_Toc101526044"/>
      <w:bookmarkStart w:id="18" w:name="_Toc104882734"/>
      <w:bookmarkStart w:id="19" w:name="_Toc113425882"/>
      <w:bookmarkStart w:id="20" w:name="_Toc117496309"/>
      <w:r w:rsidRPr="00BC49C2">
        <w:lastRenderedPageBreak/>
        <w:t>Foreword</w:t>
      </w:r>
      <w:bookmarkEnd w:id="16"/>
      <w:bookmarkEnd w:id="17"/>
      <w:bookmarkEnd w:id="18"/>
      <w:bookmarkEnd w:id="19"/>
      <w:bookmarkEnd w:id="20"/>
    </w:p>
    <w:p w14:paraId="159195B0" w14:textId="77777777" w:rsidR="00080512" w:rsidRPr="00BC49C2" w:rsidRDefault="00080512">
      <w:r w:rsidRPr="00BC49C2">
        <w:t xml:space="preserve">This Technical </w:t>
      </w:r>
      <w:bookmarkStart w:id="21" w:name="spectype3"/>
      <w:r w:rsidR="00602AEA" w:rsidRPr="00BC49C2">
        <w:t>Report</w:t>
      </w:r>
      <w:bookmarkEnd w:id="21"/>
      <w:r w:rsidRPr="00BC49C2">
        <w:t xml:space="preserve"> has been produced by the 3</w:t>
      </w:r>
      <w:r w:rsidR="00F04712" w:rsidRPr="00BC49C2">
        <w:t>rd</w:t>
      </w:r>
      <w:r w:rsidRPr="00BC49C2">
        <w:t xml:space="preserve"> Generation Partnership Project (3GPP).</w:t>
      </w:r>
    </w:p>
    <w:p w14:paraId="0D282EDF"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9AE1C0" w14:textId="77777777" w:rsidR="00080512" w:rsidRPr="00BC49C2" w:rsidRDefault="00080512">
      <w:pPr>
        <w:pStyle w:val="B1"/>
      </w:pPr>
      <w:r w:rsidRPr="00BC49C2">
        <w:t>Version x.y.z</w:t>
      </w:r>
    </w:p>
    <w:p w14:paraId="25D35A31" w14:textId="77777777" w:rsidR="00080512" w:rsidRPr="00BC49C2" w:rsidRDefault="00080512">
      <w:pPr>
        <w:pStyle w:val="B1"/>
      </w:pPr>
      <w:r w:rsidRPr="00BC49C2">
        <w:t>where:</w:t>
      </w:r>
    </w:p>
    <w:p w14:paraId="3837E2AB" w14:textId="77777777" w:rsidR="00080512" w:rsidRPr="00BC49C2" w:rsidRDefault="00080512">
      <w:pPr>
        <w:pStyle w:val="B2"/>
      </w:pPr>
      <w:r w:rsidRPr="00BC49C2">
        <w:t>x</w:t>
      </w:r>
      <w:r w:rsidRPr="00BC49C2">
        <w:tab/>
        <w:t>the first digit:</w:t>
      </w:r>
    </w:p>
    <w:p w14:paraId="52FF7DEE" w14:textId="77777777" w:rsidR="00080512" w:rsidRPr="00BC49C2" w:rsidRDefault="00080512">
      <w:pPr>
        <w:pStyle w:val="B3"/>
      </w:pPr>
      <w:r w:rsidRPr="00BC49C2">
        <w:t>1</w:t>
      </w:r>
      <w:r w:rsidRPr="00BC49C2">
        <w:tab/>
        <w:t>presented to TSG for information;</w:t>
      </w:r>
    </w:p>
    <w:p w14:paraId="2E8EFC10" w14:textId="77777777" w:rsidR="00080512" w:rsidRPr="00BC49C2" w:rsidRDefault="00080512">
      <w:pPr>
        <w:pStyle w:val="B3"/>
      </w:pPr>
      <w:r w:rsidRPr="00BC49C2">
        <w:t>2</w:t>
      </w:r>
      <w:r w:rsidRPr="00BC49C2">
        <w:tab/>
        <w:t>presented to TSG for approval;</w:t>
      </w:r>
    </w:p>
    <w:p w14:paraId="3E68BB2B" w14:textId="77777777" w:rsidR="00080512" w:rsidRPr="00BC49C2" w:rsidRDefault="00080512">
      <w:pPr>
        <w:pStyle w:val="B3"/>
      </w:pPr>
      <w:r w:rsidRPr="00BC49C2">
        <w:t>3</w:t>
      </w:r>
      <w:r w:rsidRPr="00BC49C2">
        <w:tab/>
        <w:t>or greater indicates TSG approved document under change control.</w:t>
      </w:r>
    </w:p>
    <w:p w14:paraId="52E133CA"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248CBE0D" w14:textId="77777777" w:rsidR="00080512" w:rsidRPr="00BC49C2" w:rsidRDefault="00080512">
      <w:pPr>
        <w:pStyle w:val="B2"/>
      </w:pPr>
      <w:r w:rsidRPr="00BC49C2">
        <w:t>z</w:t>
      </w:r>
      <w:r w:rsidRPr="00BC49C2">
        <w:tab/>
        <w:t>the third digit is incremented when editorial only changes have been incorporated in the document.</w:t>
      </w:r>
    </w:p>
    <w:p w14:paraId="4663C141"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7BF9ADDB"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348FA332"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057479BA" w14:textId="0F833542" w:rsidR="00BA19ED" w:rsidRPr="00BC49C2" w:rsidRDefault="00BA19ED" w:rsidP="00A27486">
      <w:r w:rsidRPr="00BC49C2">
        <w:t xml:space="preserve">The constructions </w:t>
      </w:r>
      <w:r w:rsidR="00917ADA">
        <w:t>"</w:t>
      </w:r>
      <w:r w:rsidRPr="00BC49C2">
        <w:t>shall</w:t>
      </w:r>
      <w:r w:rsidR="00917ADA">
        <w:t>"</w:t>
      </w:r>
      <w:r w:rsidRPr="00BC49C2">
        <w:t xml:space="preserve"> and </w:t>
      </w:r>
      <w:r w:rsidR="00917ADA">
        <w:t>"</w:t>
      </w:r>
      <w:r w:rsidRPr="00BC49C2">
        <w:t>shall not</w:t>
      </w:r>
      <w:r w:rsidR="00917ADA">
        <w:t>"</w:t>
      </w:r>
      <w:r w:rsidRPr="00BC49C2">
        <w:t xml:space="preserve"> are confined to the context of normative provisions, and do not appear in Technical Reports.</w:t>
      </w:r>
    </w:p>
    <w:p w14:paraId="606E8FC3" w14:textId="4274DE15" w:rsidR="00C1496A" w:rsidRPr="00BC49C2" w:rsidRDefault="00C1496A" w:rsidP="00A27486">
      <w:r w:rsidRPr="00BC49C2">
        <w:t xml:space="preserve">The constructions </w:t>
      </w:r>
      <w:r w:rsidR="00917ADA">
        <w:t>"</w:t>
      </w:r>
      <w:r w:rsidRPr="00BC49C2">
        <w:t>must</w:t>
      </w:r>
      <w:r w:rsidR="00917ADA">
        <w:t>"</w:t>
      </w:r>
      <w:r w:rsidRPr="00BC49C2">
        <w:t xml:space="preserve"> and </w:t>
      </w:r>
      <w:r w:rsidR="00917ADA">
        <w:t>"</w:t>
      </w:r>
      <w:r w:rsidRPr="00BC49C2">
        <w:t>must not</w:t>
      </w:r>
      <w:r w:rsidR="00917ADA">
        <w:t>"</w:t>
      </w:r>
      <w:r w:rsidRPr="00BC49C2">
        <w:t xml:space="preserve"> are not used as substitutes for </w:t>
      </w:r>
      <w:r w:rsidR="00917ADA">
        <w:t>"</w:t>
      </w:r>
      <w:r w:rsidRPr="00BC49C2">
        <w:t>shall</w:t>
      </w:r>
      <w:r w:rsidR="00917ADA">
        <w:t>"</w:t>
      </w:r>
      <w:r w:rsidRPr="00BC49C2">
        <w:t xml:space="preserve"> and </w:t>
      </w:r>
      <w:r w:rsidR="00917ADA">
        <w:t>"</w:t>
      </w:r>
      <w:r w:rsidRPr="00BC49C2">
        <w:t>shall not</w:t>
      </w:r>
      <w:r w:rsidR="00917ADA">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0C8E18B7"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256D509" w14:textId="77777777" w:rsidR="008C384C" w:rsidRPr="00BC49C2" w:rsidRDefault="008C384C" w:rsidP="00774DA4">
      <w:pPr>
        <w:pStyle w:val="EX"/>
      </w:pPr>
      <w:r w:rsidRPr="00BC49C2">
        <w:rPr>
          <w:b/>
        </w:rPr>
        <w:t>should not</w:t>
      </w:r>
      <w:r w:rsidRPr="00BC49C2">
        <w:tab/>
        <w:t>indicates a recommendation not to do something</w:t>
      </w:r>
    </w:p>
    <w:p w14:paraId="183788B9" w14:textId="77777777" w:rsidR="008C384C" w:rsidRPr="00BC49C2" w:rsidRDefault="008C384C" w:rsidP="00774DA4">
      <w:pPr>
        <w:pStyle w:val="EX"/>
      </w:pPr>
      <w:r w:rsidRPr="00BC49C2">
        <w:rPr>
          <w:b/>
        </w:rPr>
        <w:t>may</w:t>
      </w:r>
      <w:r w:rsidR="00A06228" w:rsidRPr="00BC49C2">
        <w:tab/>
      </w:r>
      <w:r w:rsidRPr="00BC49C2">
        <w:t>indicates permission to do something</w:t>
      </w:r>
    </w:p>
    <w:p w14:paraId="2584DB81" w14:textId="77777777" w:rsidR="008C384C" w:rsidRPr="00BC49C2" w:rsidRDefault="008C384C" w:rsidP="00774DA4">
      <w:pPr>
        <w:pStyle w:val="EX"/>
      </w:pPr>
      <w:r w:rsidRPr="00BC49C2">
        <w:rPr>
          <w:b/>
        </w:rPr>
        <w:t>need not</w:t>
      </w:r>
      <w:r w:rsidRPr="00BC49C2">
        <w:tab/>
        <w:t>indicates permission not to do something</w:t>
      </w:r>
    </w:p>
    <w:p w14:paraId="74E5A379" w14:textId="7BF96088" w:rsidR="008C384C" w:rsidRPr="00BC49C2" w:rsidRDefault="008C384C" w:rsidP="00A27486">
      <w:r w:rsidRPr="00BC49C2">
        <w:t xml:space="preserve">The construction </w:t>
      </w:r>
      <w:r w:rsidR="00917ADA">
        <w:t>"</w:t>
      </w:r>
      <w:r w:rsidRPr="00BC49C2">
        <w:t>may not</w:t>
      </w:r>
      <w:r w:rsidR="00917ADA">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917ADA">
        <w:t>"</w:t>
      </w:r>
      <w:r w:rsidR="001F1132" w:rsidRPr="00BC49C2">
        <w:t>might not</w:t>
      </w:r>
      <w:r w:rsidR="00917ADA">
        <w:t>"</w:t>
      </w:r>
      <w:r w:rsidR="001F1132" w:rsidRPr="00BC49C2">
        <w:t xml:space="preserve"> </w:t>
      </w:r>
      <w:r w:rsidR="003765B8" w:rsidRPr="00BC49C2">
        <w:t xml:space="preserve">or </w:t>
      </w:r>
      <w:r w:rsidR="00917ADA">
        <w:t>"</w:t>
      </w:r>
      <w:r w:rsidR="003765B8" w:rsidRPr="00BC49C2">
        <w:t>shall not</w:t>
      </w:r>
      <w:r w:rsidR="00917ADA">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28BD6154"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044B9D79"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63E4E925" w14:textId="353EF745" w:rsidR="00774DA4" w:rsidRPr="00BC49C2" w:rsidRDefault="00774DA4" w:rsidP="00A27486">
      <w:r w:rsidRPr="00BC49C2">
        <w:t xml:space="preserve">The constructions </w:t>
      </w:r>
      <w:r w:rsidR="00917ADA">
        <w:t>"</w:t>
      </w:r>
      <w:r w:rsidRPr="00BC49C2">
        <w:t>can</w:t>
      </w:r>
      <w:r w:rsidR="00917ADA">
        <w:t>"</w:t>
      </w:r>
      <w:r w:rsidRPr="00BC49C2">
        <w:t xml:space="preserve"> and </w:t>
      </w:r>
      <w:r w:rsidR="00917ADA">
        <w:t>"</w:t>
      </w:r>
      <w:r w:rsidRPr="00BC49C2">
        <w:t>cannot</w:t>
      </w:r>
      <w:r w:rsidR="00917ADA">
        <w:t>"</w:t>
      </w:r>
      <w:r w:rsidRPr="00BC49C2">
        <w:t xml:space="preserve"> </w:t>
      </w:r>
      <w:r w:rsidR="00F9008D" w:rsidRPr="00BC49C2">
        <w:t xml:space="preserve">are not </w:t>
      </w:r>
      <w:r w:rsidRPr="00BC49C2">
        <w:t>substitute</w:t>
      </w:r>
      <w:r w:rsidR="003765B8" w:rsidRPr="00BC49C2">
        <w:t>s</w:t>
      </w:r>
      <w:r w:rsidRPr="00BC49C2">
        <w:t xml:space="preserve"> for </w:t>
      </w:r>
      <w:r w:rsidR="00917ADA">
        <w:t>"</w:t>
      </w:r>
      <w:r w:rsidRPr="00BC49C2">
        <w:t>may</w:t>
      </w:r>
      <w:r w:rsidR="00917ADA">
        <w:t>"</w:t>
      </w:r>
      <w:r w:rsidRPr="00BC49C2">
        <w:t xml:space="preserve"> and </w:t>
      </w:r>
      <w:r w:rsidR="00917ADA">
        <w:t>"</w:t>
      </w:r>
      <w:r w:rsidRPr="00BC49C2">
        <w:t>need not</w:t>
      </w:r>
      <w:r w:rsidR="00917ADA">
        <w:t>"</w:t>
      </w:r>
      <w:r w:rsidRPr="00BC49C2">
        <w:t>.</w:t>
      </w:r>
    </w:p>
    <w:p w14:paraId="5FD12780"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75E54B63"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788A18C3"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64E4DE29"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3B2BA555" w14:textId="77777777" w:rsidR="001F1132" w:rsidRPr="00BC49C2" w:rsidRDefault="001F1132" w:rsidP="001F1132">
      <w:r w:rsidRPr="00BC49C2">
        <w:t>In addition:</w:t>
      </w:r>
    </w:p>
    <w:p w14:paraId="147290F0"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0A2EFF9D"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4810D4E5" w14:textId="0ABDBAC7" w:rsidR="00774DA4" w:rsidRPr="00BC49C2" w:rsidRDefault="00647114" w:rsidP="00A27486">
      <w:r w:rsidRPr="00BC49C2">
        <w:t xml:space="preserve">The constructions </w:t>
      </w:r>
      <w:r w:rsidR="00917ADA">
        <w:t>"</w:t>
      </w:r>
      <w:r w:rsidRPr="00BC49C2">
        <w:t>is</w:t>
      </w:r>
      <w:r w:rsidR="00917ADA">
        <w:t>"</w:t>
      </w:r>
      <w:r w:rsidRPr="00BC49C2">
        <w:t xml:space="preserve"> and </w:t>
      </w:r>
      <w:r w:rsidR="00917ADA">
        <w:t>"</w:t>
      </w:r>
      <w:r w:rsidRPr="00BC49C2">
        <w:t>is not</w:t>
      </w:r>
      <w:r w:rsidR="00917ADA">
        <w:t>"</w:t>
      </w:r>
      <w:r w:rsidRPr="00BC49C2">
        <w:t xml:space="preserve"> do not indicate requirements.</w:t>
      </w:r>
    </w:p>
    <w:p w14:paraId="48C42B22" w14:textId="77777777" w:rsidR="00080512" w:rsidRPr="00BC49C2" w:rsidRDefault="00080512" w:rsidP="00964868">
      <w:pPr>
        <w:pStyle w:val="Heading1"/>
      </w:pPr>
      <w:bookmarkStart w:id="22" w:name="introduction"/>
      <w:bookmarkEnd w:id="22"/>
      <w:r w:rsidRPr="00BC49C2">
        <w:br w:type="page"/>
      </w:r>
      <w:bookmarkStart w:id="23" w:name="scope"/>
      <w:bookmarkStart w:id="24" w:name="_Toc97526893"/>
      <w:bookmarkStart w:id="25" w:name="_Toc101526045"/>
      <w:bookmarkStart w:id="26" w:name="_Toc104882735"/>
      <w:bookmarkStart w:id="27" w:name="_Toc113425883"/>
      <w:bookmarkStart w:id="28" w:name="_Toc117496310"/>
      <w:bookmarkEnd w:id="23"/>
      <w:r w:rsidRPr="00BC49C2">
        <w:lastRenderedPageBreak/>
        <w:t>1</w:t>
      </w:r>
      <w:r w:rsidRPr="00BC49C2">
        <w:tab/>
        <w:t>Scope</w:t>
      </w:r>
      <w:bookmarkEnd w:id="24"/>
      <w:bookmarkEnd w:id="25"/>
      <w:bookmarkEnd w:id="26"/>
      <w:bookmarkEnd w:id="27"/>
      <w:bookmarkEnd w:id="28"/>
    </w:p>
    <w:p w14:paraId="28B79E4E"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2740DFD8" w14:textId="77777777" w:rsidR="006145E2" w:rsidRPr="00BC49C2" w:rsidRDefault="006145E2" w:rsidP="00635D2F">
      <w:r w:rsidRPr="00BC49C2">
        <w:t>Enhancements for supporting multi-modality service:</w:t>
      </w:r>
    </w:p>
    <w:p w14:paraId="7ED81C36"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43BF2D0B"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182FC85B"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7C25F7DD"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57A2CAF3"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1B50BB40"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032C3A1B"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52BDC59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5552435E"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4FEF5440"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2B7FF2B1"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668E492A"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7B99BA6E"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5391F68F" w14:textId="77777777" w:rsidR="00080512" w:rsidRPr="00BC49C2" w:rsidRDefault="00080512" w:rsidP="00964868">
      <w:pPr>
        <w:pStyle w:val="Heading1"/>
      </w:pPr>
      <w:bookmarkStart w:id="29" w:name="references"/>
      <w:bookmarkStart w:id="30" w:name="_Toc97526894"/>
      <w:bookmarkStart w:id="31" w:name="_Toc101526046"/>
      <w:bookmarkStart w:id="32" w:name="_Toc104882736"/>
      <w:bookmarkStart w:id="33" w:name="_Toc113425884"/>
      <w:bookmarkStart w:id="34" w:name="_Toc117496311"/>
      <w:bookmarkEnd w:id="29"/>
      <w:r w:rsidRPr="00BC49C2">
        <w:t>2</w:t>
      </w:r>
      <w:r w:rsidRPr="00BC49C2">
        <w:tab/>
        <w:t>References</w:t>
      </w:r>
      <w:bookmarkEnd w:id="30"/>
      <w:bookmarkEnd w:id="31"/>
      <w:bookmarkEnd w:id="32"/>
      <w:bookmarkEnd w:id="33"/>
      <w:bookmarkEnd w:id="34"/>
    </w:p>
    <w:p w14:paraId="21ACBBAB" w14:textId="77777777" w:rsidR="00080512" w:rsidRPr="00BC49C2" w:rsidRDefault="00080512">
      <w:r w:rsidRPr="00BC49C2">
        <w:t>The following documents contain provisions which, through reference in this text, constitute provisions of the present document.</w:t>
      </w:r>
    </w:p>
    <w:p w14:paraId="7AA8624A"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28CFA28D"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409BC3D4"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32B4763B" w14:textId="05E1FF8E" w:rsidR="00EC4A25" w:rsidRPr="00BC49C2" w:rsidRDefault="00EC4A25" w:rsidP="00EC4A25">
      <w:pPr>
        <w:pStyle w:val="EX"/>
      </w:pPr>
      <w:r w:rsidRPr="00BC49C2">
        <w:t>[1]</w:t>
      </w:r>
      <w:r w:rsidRPr="00BC49C2">
        <w:tab/>
      </w:r>
      <w:r w:rsidR="00BC0293" w:rsidRPr="00BC49C2">
        <w:t>3GPP</w:t>
      </w:r>
      <w:r w:rsidR="00BC0293">
        <w:t> </w:t>
      </w:r>
      <w:r w:rsidR="00BC0293" w:rsidRPr="00BC49C2">
        <w:t>TR</w:t>
      </w:r>
      <w:r w:rsidR="00BC0293">
        <w:t> </w:t>
      </w:r>
      <w:r w:rsidR="00BC0293" w:rsidRPr="00BC49C2">
        <w:t>21.905:</w:t>
      </w:r>
      <w:r w:rsidRPr="00BC49C2">
        <w:t xml:space="preserve"> </w:t>
      </w:r>
      <w:r w:rsidR="00917ADA">
        <w:t>"</w:t>
      </w:r>
      <w:r w:rsidRPr="00BC49C2">
        <w:t>Vocabulary for 3GPP Specifications</w:t>
      </w:r>
      <w:r w:rsidR="00917ADA">
        <w:t>"</w:t>
      </w:r>
      <w:r w:rsidRPr="00BC49C2">
        <w:t>.</w:t>
      </w:r>
    </w:p>
    <w:p w14:paraId="50288395" w14:textId="203E2D76" w:rsidR="000A5636" w:rsidRPr="00BC49C2" w:rsidRDefault="000A5636" w:rsidP="000A5636">
      <w:pPr>
        <w:pStyle w:val="EX"/>
      </w:pPr>
      <w:r w:rsidRPr="00BC49C2">
        <w:lastRenderedPageBreak/>
        <w:t>[</w:t>
      </w:r>
      <w:r w:rsidRPr="00BC49C2">
        <w:rPr>
          <w:lang w:eastAsia="zh-CN"/>
        </w:rPr>
        <w:t>2</w:t>
      </w:r>
      <w:r w:rsidRPr="00BC49C2">
        <w:t>]</w:t>
      </w:r>
      <w:r w:rsidRPr="00BC49C2">
        <w:tab/>
      </w:r>
      <w:r w:rsidR="00BC0293" w:rsidRPr="00BC49C2">
        <w:t>3GPP</w:t>
      </w:r>
      <w:r w:rsidR="00BC0293">
        <w:t> </w:t>
      </w:r>
      <w:r w:rsidR="00BC0293" w:rsidRPr="00BC49C2">
        <w:t>TS</w:t>
      </w:r>
      <w:r w:rsidR="00BC0293">
        <w:t> </w:t>
      </w:r>
      <w:r w:rsidR="00BC0293" w:rsidRPr="00BC49C2">
        <w:t>23.501:</w:t>
      </w:r>
      <w:r w:rsidRPr="00BC49C2">
        <w:t xml:space="preserve"> </w:t>
      </w:r>
      <w:r w:rsidR="00917ADA">
        <w:t>"</w:t>
      </w:r>
      <w:r w:rsidRPr="00BC49C2">
        <w:t>System Architecture for the 5G System (5GS); Stage 2</w:t>
      </w:r>
      <w:r w:rsidR="00917ADA">
        <w:t>"</w:t>
      </w:r>
      <w:r w:rsidRPr="00BC49C2">
        <w:t>.</w:t>
      </w:r>
    </w:p>
    <w:p w14:paraId="3D4CD647" w14:textId="05DA8458" w:rsidR="000A5636" w:rsidRPr="00BC49C2" w:rsidRDefault="000A5636" w:rsidP="000A5636">
      <w:pPr>
        <w:pStyle w:val="EX"/>
      </w:pPr>
      <w:r w:rsidRPr="00BC49C2">
        <w:t>[</w:t>
      </w:r>
      <w:r w:rsidRPr="00BC49C2">
        <w:rPr>
          <w:lang w:eastAsia="zh-CN"/>
        </w:rPr>
        <w:t>3</w:t>
      </w:r>
      <w:r w:rsidRPr="00BC49C2">
        <w:t>]</w:t>
      </w:r>
      <w:r w:rsidRPr="00BC49C2">
        <w:tab/>
      </w:r>
      <w:r w:rsidR="00BC0293" w:rsidRPr="00BC49C2">
        <w:t>3GPP</w:t>
      </w:r>
      <w:r w:rsidR="00BC0293">
        <w:t> </w:t>
      </w:r>
      <w:r w:rsidR="00BC0293" w:rsidRPr="00BC49C2">
        <w:t>TS</w:t>
      </w:r>
      <w:r w:rsidR="00BC0293">
        <w:t> </w:t>
      </w:r>
      <w:r w:rsidR="00BC0293" w:rsidRPr="00BC49C2">
        <w:t>23.502:</w:t>
      </w:r>
      <w:r w:rsidRPr="00BC49C2">
        <w:t xml:space="preserve"> </w:t>
      </w:r>
      <w:r w:rsidR="00917ADA">
        <w:t>"</w:t>
      </w:r>
      <w:r w:rsidRPr="00BC49C2">
        <w:t>Procedures for the 5G System; Stage 2</w:t>
      </w:r>
      <w:r w:rsidR="00917ADA">
        <w:t>"</w:t>
      </w:r>
      <w:r w:rsidRPr="00BC49C2">
        <w:t>.</w:t>
      </w:r>
    </w:p>
    <w:p w14:paraId="47C531E4" w14:textId="428847BA" w:rsidR="000A5636" w:rsidRPr="00BC49C2" w:rsidRDefault="000A5636" w:rsidP="000A5636">
      <w:pPr>
        <w:pStyle w:val="EX"/>
      </w:pPr>
      <w:r w:rsidRPr="00BC49C2">
        <w:t>[</w:t>
      </w:r>
      <w:r w:rsidRPr="00BC49C2">
        <w:rPr>
          <w:lang w:eastAsia="zh-CN"/>
        </w:rPr>
        <w:t>4</w:t>
      </w:r>
      <w:r w:rsidRPr="00BC49C2">
        <w:t>]</w:t>
      </w:r>
      <w:r w:rsidRPr="00BC49C2">
        <w:tab/>
      </w:r>
      <w:r w:rsidR="00BC0293" w:rsidRPr="00BC49C2">
        <w:t>3GPP</w:t>
      </w:r>
      <w:r w:rsidR="00BC0293">
        <w:t> </w:t>
      </w:r>
      <w:r w:rsidR="00BC0293" w:rsidRPr="00BC49C2">
        <w:t>TS</w:t>
      </w:r>
      <w:r w:rsidR="00BC0293">
        <w:t> </w:t>
      </w:r>
      <w:r w:rsidR="00BC0293" w:rsidRPr="00BC49C2">
        <w:t>23.503:</w:t>
      </w:r>
      <w:r w:rsidRPr="00BC49C2">
        <w:t xml:space="preserve"> </w:t>
      </w:r>
      <w:r w:rsidR="00917ADA">
        <w:t>"</w:t>
      </w:r>
      <w:r w:rsidRPr="00BC49C2">
        <w:t>Policy and charging control framework for the 5G System (5GS); Stage 2</w:t>
      </w:r>
      <w:r w:rsidR="00917ADA">
        <w:t>"</w:t>
      </w:r>
      <w:r w:rsidRPr="00BC49C2">
        <w:t>.</w:t>
      </w:r>
    </w:p>
    <w:p w14:paraId="7317D855" w14:textId="3835EEE2" w:rsidR="00080512" w:rsidRPr="00BC49C2" w:rsidRDefault="000A5636" w:rsidP="000A5636">
      <w:pPr>
        <w:pStyle w:val="EX"/>
        <w:rPr>
          <w:lang w:eastAsia="zh-CN"/>
        </w:rPr>
      </w:pPr>
      <w:r w:rsidRPr="00BC49C2">
        <w:t>[</w:t>
      </w:r>
      <w:r w:rsidRPr="00BC49C2">
        <w:rPr>
          <w:lang w:eastAsia="zh-CN"/>
        </w:rPr>
        <w:t>5</w:t>
      </w:r>
      <w:r w:rsidRPr="00BC49C2">
        <w:t>]</w:t>
      </w:r>
      <w:r w:rsidRPr="00BC49C2">
        <w:tab/>
      </w:r>
      <w:r w:rsidR="00BC0293" w:rsidRPr="00BC49C2">
        <w:t>3GPP</w:t>
      </w:r>
      <w:r w:rsidR="00BC0293">
        <w:t> </w:t>
      </w:r>
      <w:r w:rsidR="00BC0293" w:rsidRPr="00BC49C2">
        <w:t>TS</w:t>
      </w:r>
      <w:r w:rsidR="00BC0293">
        <w:t> </w:t>
      </w:r>
      <w:r w:rsidR="00BC0293" w:rsidRPr="00BC49C2">
        <w:t>22.261:</w:t>
      </w:r>
      <w:r w:rsidRPr="00BC49C2">
        <w:t xml:space="preserve"> </w:t>
      </w:r>
      <w:r w:rsidR="00917ADA">
        <w:t>"</w:t>
      </w:r>
      <w:r w:rsidRPr="00BC49C2">
        <w:t>Service requirements for the 5G system</w:t>
      </w:r>
      <w:r w:rsidR="002C3DC1" w:rsidRPr="00BC49C2">
        <w:t>; Stage 1</w:t>
      </w:r>
      <w:r w:rsidR="00917ADA">
        <w:t>"</w:t>
      </w:r>
      <w:r w:rsidRPr="00BC49C2">
        <w:t>.</w:t>
      </w:r>
    </w:p>
    <w:p w14:paraId="74D33348" w14:textId="0ABB81C5" w:rsidR="008B40C2" w:rsidRPr="00BC49C2" w:rsidRDefault="008B40C2" w:rsidP="000A5636">
      <w:pPr>
        <w:pStyle w:val="EX"/>
      </w:pPr>
      <w:r w:rsidRPr="00BC49C2">
        <w:t>[6]</w:t>
      </w:r>
      <w:r w:rsidR="00F97F48" w:rsidRPr="00BC49C2">
        <w:tab/>
      </w:r>
      <w:r w:rsidR="00BC0293" w:rsidRPr="00BC49C2">
        <w:t>3GPP</w:t>
      </w:r>
      <w:r w:rsidR="00BC0293">
        <w:t> </w:t>
      </w:r>
      <w:r w:rsidR="00BC0293" w:rsidRPr="00BC49C2">
        <w:t>TR</w:t>
      </w:r>
      <w:r w:rsidR="00BC0293">
        <w:t> </w:t>
      </w:r>
      <w:r w:rsidR="00BC0293" w:rsidRPr="00BC49C2">
        <w:t>22.847:</w:t>
      </w:r>
      <w:r w:rsidR="00F97F48" w:rsidRPr="00BC49C2">
        <w:t xml:space="preserve"> </w:t>
      </w:r>
      <w:r w:rsidR="00917ADA">
        <w:t>"</w:t>
      </w:r>
      <w:r w:rsidR="00F97F48" w:rsidRPr="00BC49C2">
        <w:t>Study on supporting tactile and multi-modality communication services</w:t>
      </w:r>
      <w:r w:rsidR="002C3DC1" w:rsidRPr="00BC49C2">
        <w:t>; Stage 1</w:t>
      </w:r>
      <w:r w:rsidR="00917ADA">
        <w:t>"</w:t>
      </w:r>
      <w:r w:rsidR="00F07F01" w:rsidRPr="00BC49C2">
        <w:t>.</w:t>
      </w:r>
    </w:p>
    <w:p w14:paraId="65633B7A" w14:textId="4C47C273" w:rsidR="00C37B47" w:rsidRPr="00BC49C2" w:rsidRDefault="00C37B47" w:rsidP="00D94767">
      <w:pPr>
        <w:pStyle w:val="EX"/>
      </w:pPr>
      <w:bookmarkStart w:id="35" w:name="_PERM_MCCTEMPBM_CRPT1342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917ADA">
        <w:t>"</w:t>
      </w:r>
      <w:r w:rsidRPr="00D94767">
        <w:t>Tactile Internet: Application Scenarios, Definitions and Terminology, Architecture, Functions, and Technical Assumptions</w:t>
      </w:r>
      <w:r w:rsidR="00917ADA">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35"/>
    <w:p w14:paraId="2AEDADEF" w14:textId="1FB8208E" w:rsidR="002A3C2B" w:rsidRPr="00BC49C2" w:rsidRDefault="002A3C2B" w:rsidP="000A5636">
      <w:pPr>
        <w:pStyle w:val="EX"/>
      </w:pPr>
      <w:r w:rsidRPr="00BC49C2">
        <w:t>[8]</w:t>
      </w:r>
      <w:r w:rsidRPr="00BC49C2">
        <w:tab/>
      </w:r>
      <w:r w:rsidR="00BC0293" w:rsidRPr="00BC49C2">
        <w:t>3GPP</w:t>
      </w:r>
      <w:r w:rsidR="00BC0293">
        <w:t> </w:t>
      </w:r>
      <w:r w:rsidR="00BC0293" w:rsidRPr="00BC49C2">
        <w:t>TS</w:t>
      </w:r>
      <w:r w:rsidR="00BC0293">
        <w:t> </w:t>
      </w:r>
      <w:r w:rsidR="00BC0293" w:rsidRPr="00BC49C2">
        <w:t>38.300:</w:t>
      </w:r>
      <w:r w:rsidRPr="00BC49C2">
        <w:t xml:space="preserve"> </w:t>
      </w:r>
      <w:r w:rsidR="00917ADA">
        <w:t>"</w:t>
      </w:r>
      <w:r w:rsidRPr="00BC49C2">
        <w:t>NR and NG-RAN Overall Description; Stage 2</w:t>
      </w:r>
      <w:r w:rsidR="00917ADA">
        <w:t>"</w:t>
      </w:r>
      <w:r w:rsidRPr="00BC49C2">
        <w:t>.</w:t>
      </w:r>
    </w:p>
    <w:p w14:paraId="7B3671E7" w14:textId="4C168FCF"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917ADA">
        <w:t>"</w:t>
      </w:r>
      <w:r w:rsidRPr="00BC49C2">
        <w:t>RTP: A Transport Protocol for Real-Time Applications</w:t>
      </w:r>
      <w:r w:rsidR="00917ADA">
        <w:t>"</w:t>
      </w:r>
      <w:r w:rsidRPr="00BC49C2">
        <w:t>, STD 64, July 2003.</w:t>
      </w:r>
    </w:p>
    <w:p w14:paraId="72BCA114" w14:textId="67ABFBB1"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917ADA">
        <w:t>"</w:t>
      </w:r>
      <w:r w:rsidRPr="00BC49C2">
        <w:t>The Secure Real-time Transport Protocol (SRTP)</w:t>
      </w:r>
      <w:r w:rsidR="00917ADA">
        <w:t>"</w:t>
      </w:r>
      <w:r w:rsidRPr="00BC49C2">
        <w:t>, March 2004.</w:t>
      </w:r>
    </w:p>
    <w:p w14:paraId="497C6757" w14:textId="01D27200"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917ADA">
        <w:t>"</w:t>
      </w:r>
      <w:r w:rsidRPr="00BC49C2">
        <w:t>IETF experimental draft-ietf-avtext-framemarking-13 - Frame Marking RTP Header Extension</w:t>
      </w:r>
      <w:r w:rsidR="00917ADA">
        <w:t>"</w:t>
      </w:r>
      <w:r w:rsidR="00C804D5" w:rsidRPr="00BC49C2">
        <w:t>.</w:t>
      </w:r>
    </w:p>
    <w:p w14:paraId="44953DCF" w14:textId="16AF016D"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917ADA">
        <w:t>"</w:t>
      </w:r>
      <w:r w:rsidRPr="00BC49C2">
        <w:t>RTP Payload Format for H.264 Video</w:t>
      </w:r>
      <w:r w:rsidR="00917ADA">
        <w:t>"</w:t>
      </w:r>
      <w:r w:rsidRPr="00BC49C2">
        <w:t>, May 2011.</w:t>
      </w:r>
    </w:p>
    <w:p w14:paraId="2C7119CC" w14:textId="14C7CB81"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917ADA">
        <w:t>"</w:t>
      </w:r>
      <w:r w:rsidRPr="00BC49C2">
        <w:t>RTP Payload Format for Scalable Video Coding</w:t>
      </w:r>
      <w:r w:rsidR="00917ADA">
        <w:t>"</w:t>
      </w:r>
      <w:r w:rsidRPr="00BC49C2">
        <w:t>, May 2011.</w:t>
      </w:r>
    </w:p>
    <w:p w14:paraId="09F77AA8" w14:textId="2EB379A1"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917ADA">
        <w:t>"</w:t>
      </w:r>
      <w:r w:rsidRPr="00BC49C2">
        <w:t>IPv6 Flow Label Specification</w:t>
      </w:r>
      <w:r w:rsidR="00917ADA">
        <w:t>"</w:t>
      </w:r>
      <w:r w:rsidRPr="00BC49C2">
        <w:t>, November 2011.</w:t>
      </w:r>
    </w:p>
    <w:p w14:paraId="762946CF"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288E73DA" w14:textId="5D6CB116" w:rsidR="00C47C93" w:rsidRPr="00BC49C2" w:rsidRDefault="00C47C93" w:rsidP="00D75871">
      <w:pPr>
        <w:pStyle w:val="EX"/>
      </w:pPr>
      <w:r w:rsidRPr="00BC49C2">
        <w:t>[16]</w:t>
      </w:r>
      <w:r w:rsidRPr="00BC49C2">
        <w:tab/>
      </w:r>
      <w:r w:rsidR="00BC0293" w:rsidRPr="00BC49C2">
        <w:t>3GPP</w:t>
      </w:r>
      <w:r w:rsidR="00BC0293">
        <w:t> </w:t>
      </w:r>
      <w:r w:rsidR="00BC0293" w:rsidRPr="00BC49C2">
        <w:t>TS</w:t>
      </w:r>
      <w:r w:rsidR="00BC0293">
        <w:t> </w:t>
      </w:r>
      <w:r w:rsidR="00BC0293" w:rsidRPr="00BC49C2">
        <w:t>29.281:</w:t>
      </w:r>
      <w:r w:rsidRPr="00BC49C2">
        <w:t xml:space="preserve"> </w:t>
      </w:r>
      <w:r w:rsidR="00917ADA">
        <w:t>"</w:t>
      </w:r>
      <w:r w:rsidRPr="00BC49C2">
        <w:t>General Packet Radio System (GPRS) Tunnelling Protocol User Plane (GTPv1-U)</w:t>
      </w:r>
      <w:r w:rsidR="00917ADA">
        <w:t>"</w:t>
      </w:r>
      <w:r w:rsidRPr="00BC49C2">
        <w:t>.</w:t>
      </w:r>
    </w:p>
    <w:p w14:paraId="7BFF4763" w14:textId="4C4F4790" w:rsidR="00740A6B" w:rsidRPr="00BC49C2" w:rsidRDefault="00740A6B" w:rsidP="00740A6B">
      <w:pPr>
        <w:pStyle w:val="EX"/>
      </w:pPr>
      <w:r w:rsidRPr="00BC49C2">
        <w:t>[17]</w:t>
      </w:r>
      <w:r w:rsidRPr="00BC49C2">
        <w:tab/>
      </w:r>
      <w:r w:rsidR="00BC0293" w:rsidRPr="00BC49C2">
        <w:t>3GPP</w:t>
      </w:r>
      <w:r w:rsidR="00BC0293">
        <w:t> </w:t>
      </w:r>
      <w:r w:rsidR="00BC0293" w:rsidRPr="00BC49C2">
        <w:t>TS</w:t>
      </w:r>
      <w:r w:rsidR="00BC0293">
        <w:t> </w:t>
      </w:r>
      <w:r w:rsidR="00BC0293" w:rsidRPr="00BC49C2">
        <w:t>38.321:</w:t>
      </w:r>
      <w:r w:rsidRPr="00BC49C2">
        <w:t xml:space="preserve"> </w:t>
      </w:r>
      <w:r w:rsidR="00917ADA">
        <w:t>"</w:t>
      </w:r>
      <w:r w:rsidRPr="00BC49C2">
        <w:t>NR; Medium Access Control (MAC) protocol specification</w:t>
      </w:r>
      <w:r w:rsidR="00917ADA">
        <w:t>"</w:t>
      </w:r>
      <w:r w:rsidRPr="00BC49C2">
        <w:t>.</w:t>
      </w:r>
    </w:p>
    <w:p w14:paraId="0B628EF7" w14:textId="39CA365B" w:rsidR="00740A6B" w:rsidRPr="00BC49C2" w:rsidRDefault="00740A6B" w:rsidP="00740A6B">
      <w:pPr>
        <w:pStyle w:val="EX"/>
      </w:pPr>
      <w:r w:rsidRPr="00BC49C2">
        <w:t>[18]</w:t>
      </w:r>
      <w:r w:rsidRPr="00BC49C2">
        <w:tab/>
      </w:r>
      <w:r w:rsidR="00BC0293" w:rsidRPr="00BC49C2">
        <w:t>3GPP</w:t>
      </w:r>
      <w:r w:rsidR="00BC0293">
        <w:t> </w:t>
      </w:r>
      <w:r w:rsidR="00BC0293" w:rsidRPr="00BC49C2">
        <w:t>TS</w:t>
      </w:r>
      <w:r w:rsidR="00BC0293">
        <w:t> </w:t>
      </w:r>
      <w:r w:rsidR="00BC0293" w:rsidRPr="00BC49C2">
        <w:t>38.323:</w:t>
      </w:r>
      <w:r w:rsidRPr="00BC49C2">
        <w:t xml:space="preserve"> </w:t>
      </w:r>
      <w:r w:rsidR="00917ADA">
        <w:t>"</w:t>
      </w:r>
      <w:r w:rsidRPr="00BC49C2">
        <w:t>NR; Packet Data Convergence Protocol (PDCP) specification</w:t>
      </w:r>
      <w:r w:rsidR="00917ADA">
        <w:t>"</w:t>
      </w:r>
      <w:r w:rsidRPr="00BC49C2">
        <w:t>.</w:t>
      </w:r>
    </w:p>
    <w:p w14:paraId="5F133FB8" w14:textId="5BB90F3E"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917ADA">
        <w:t>"</w:t>
      </w:r>
      <w:r w:rsidRPr="00BC49C2">
        <w:t>Advanced video coding for generic audiovisual services</w:t>
      </w:r>
      <w:r w:rsidR="00917ADA">
        <w:t>"</w:t>
      </w:r>
      <w:r w:rsidRPr="00BC49C2">
        <w:t>.</w:t>
      </w:r>
    </w:p>
    <w:p w14:paraId="00805335" w14:textId="16842574"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917ADA">
        <w:t>"</w:t>
      </w:r>
      <w:r w:rsidRPr="00BC49C2">
        <w:t>RTP Profile for Audio and Video Conferences with Minimal Control</w:t>
      </w:r>
      <w:r w:rsidR="00917ADA">
        <w:t>"</w:t>
      </w:r>
      <w:r w:rsidRPr="00BC49C2">
        <w:t>, July 2003</w:t>
      </w:r>
      <w:r w:rsidR="000E361C" w:rsidRPr="00BC49C2">
        <w:t>.</w:t>
      </w:r>
    </w:p>
    <w:p w14:paraId="5604D82B" w14:textId="47F29CE4"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917ADA">
        <w:t>"</w:t>
      </w:r>
      <w:r w:rsidRPr="00BC49C2">
        <w:t>RTP Payload Format for High Efficiency Video Coding (HEVC)</w:t>
      </w:r>
      <w:r w:rsidR="00917ADA">
        <w:t>"</w:t>
      </w:r>
      <w:r w:rsidRPr="00BC49C2">
        <w:t>, March 2016</w:t>
      </w:r>
      <w:r w:rsidR="000E361C" w:rsidRPr="00BC49C2">
        <w:t>.</w:t>
      </w:r>
    </w:p>
    <w:p w14:paraId="12E5C124" w14:textId="4976A771"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917ADA">
        <w:t>"</w:t>
      </w:r>
      <w:r w:rsidRPr="00BC49C2">
        <w:t>Information technology - Coding of audio-visual objects - Part 12: ISO base media file format</w:t>
      </w:r>
      <w:r w:rsidR="00917ADA">
        <w:t>"</w:t>
      </w:r>
      <w:r w:rsidR="000E361C" w:rsidRPr="00BC49C2">
        <w:t>.</w:t>
      </w:r>
    </w:p>
    <w:p w14:paraId="132F4704" w14:textId="20DB28BC" w:rsidR="005B55DD" w:rsidRPr="00BC49C2" w:rsidRDefault="005B55DD" w:rsidP="005B55DD">
      <w:pPr>
        <w:pStyle w:val="EX"/>
      </w:pPr>
      <w:r w:rsidRPr="00BC49C2">
        <w:t>[23]</w:t>
      </w:r>
      <w:r w:rsidRPr="00BC49C2">
        <w:tab/>
      </w:r>
      <w:r w:rsidR="00BC0293" w:rsidRPr="00BC49C2">
        <w:t>3GPP</w:t>
      </w:r>
      <w:r w:rsidR="00BC0293">
        <w:t> </w:t>
      </w:r>
      <w:r w:rsidR="00BC0293" w:rsidRPr="00BC49C2">
        <w:t>TS</w:t>
      </w:r>
      <w:r w:rsidR="00BC0293">
        <w:t> </w:t>
      </w:r>
      <w:r w:rsidR="00BC0293" w:rsidRPr="00BC49C2">
        <w:t>26.244:</w:t>
      </w:r>
      <w:r w:rsidRPr="00BC49C2">
        <w:t xml:space="preserve"> </w:t>
      </w:r>
      <w:r w:rsidR="00917ADA">
        <w:t>"</w:t>
      </w:r>
      <w:r w:rsidRPr="00BC49C2">
        <w:t>Transparent end-to-end packet switched streaming service (PSS); 3GPP file format (3GP)</w:t>
      </w:r>
      <w:r w:rsidR="00917ADA">
        <w:t>"</w:t>
      </w:r>
      <w:r w:rsidR="000E361C" w:rsidRPr="00BC49C2">
        <w:t>.</w:t>
      </w:r>
    </w:p>
    <w:p w14:paraId="17C41C21" w14:textId="57451FAC" w:rsidR="007B197C" w:rsidRPr="00BC49C2" w:rsidRDefault="007B197C" w:rsidP="00D85AB3">
      <w:pPr>
        <w:pStyle w:val="EX"/>
        <w:rPr>
          <w:rFonts w:eastAsia="DengXian"/>
          <w:lang w:eastAsia="zh-CN"/>
        </w:rPr>
      </w:pPr>
      <w:r w:rsidRPr="00BC49C2">
        <w:t>[24]</w:t>
      </w:r>
      <w:r w:rsidRPr="00BC49C2">
        <w:tab/>
      </w:r>
      <w:r w:rsidR="00BC0293" w:rsidRPr="00BC49C2">
        <w:t>3GPP</w:t>
      </w:r>
      <w:r w:rsidR="00BC0293">
        <w:t> </w:t>
      </w:r>
      <w:r w:rsidR="00BC0293" w:rsidRPr="00BC49C2">
        <w:t>TS</w:t>
      </w:r>
      <w:r w:rsidR="00BC0293">
        <w:t> </w:t>
      </w:r>
      <w:r w:rsidR="00BC0293" w:rsidRPr="00BC49C2">
        <w:t>38.415:</w:t>
      </w:r>
      <w:r w:rsidR="00D85AB3" w:rsidRPr="00BC49C2">
        <w:t xml:space="preserve"> </w:t>
      </w:r>
      <w:r w:rsidR="00917ADA">
        <w:t>"</w:t>
      </w:r>
      <w:r w:rsidR="00D85AB3" w:rsidRPr="00BC49C2">
        <w:t>NG-RAN; PDU Session User Plane Protocol</w:t>
      </w:r>
      <w:r w:rsidR="00917ADA">
        <w:t>"</w:t>
      </w:r>
      <w:r w:rsidR="000E361C" w:rsidRPr="00BC49C2">
        <w:t>.</w:t>
      </w:r>
    </w:p>
    <w:p w14:paraId="5977CFE4" w14:textId="53068912"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A Transport Protocol for Real-Time Applications</w:t>
      </w:r>
      <w:r w:rsidR="00917ADA">
        <w:rPr>
          <w:rFonts w:eastAsia="DengXian"/>
          <w:lang w:eastAsia="zh-CN"/>
        </w:rPr>
        <w:t>"</w:t>
      </w:r>
      <w:r w:rsidRPr="00BC49C2">
        <w:rPr>
          <w:rFonts w:eastAsia="DengXian"/>
          <w:lang w:eastAsia="zh-CN"/>
        </w:rPr>
        <w:t>, January 1996</w:t>
      </w:r>
      <w:r w:rsidR="000E361C" w:rsidRPr="00BC49C2">
        <w:rPr>
          <w:rFonts w:eastAsia="DengXian"/>
          <w:lang w:eastAsia="zh-CN"/>
        </w:rPr>
        <w:t>.</w:t>
      </w:r>
    </w:p>
    <w:p w14:paraId="646F369E" w14:textId="03D2902B" w:rsidR="0043136F" w:rsidRPr="00BC49C2" w:rsidRDefault="0043136F" w:rsidP="0043136F">
      <w:pPr>
        <w:pStyle w:val="EX"/>
        <w:rPr>
          <w:rFonts w:eastAsia="DengXian"/>
          <w:lang w:eastAsia="zh-CN"/>
        </w:rPr>
      </w:pPr>
      <w:bookmarkStart w:id="36" w:name="definitions"/>
      <w:bookmarkStart w:id="37" w:name="_Toc97526895"/>
      <w:bookmarkEnd w:id="36"/>
      <w:r w:rsidRPr="00BC49C2">
        <w:t>[26]</w:t>
      </w:r>
      <w:r w:rsidRPr="00BC49C2">
        <w:tab/>
      </w:r>
      <w:r w:rsidR="00BC0293" w:rsidRPr="00BC49C2">
        <w:t>3GPP</w:t>
      </w:r>
      <w:r w:rsidR="00BC0293">
        <w:t> </w:t>
      </w:r>
      <w:r w:rsidR="00BC0293" w:rsidRPr="00BC49C2">
        <w:t>TS</w:t>
      </w:r>
      <w:r w:rsidR="00BC0293">
        <w:t> </w:t>
      </w:r>
      <w:r w:rsidR="00BC0293" w:rsidRPr="00BC49C2">
        <w:t>29.998:</w:t>
      </w:r>
      <w:r w:rsidRPr="00BC49C2">
        <w:t xml:space="preserve"> </w:t>
      </w:r>
      <w:r w:rsidR="00917ADA">
        <w:t>"</w:t>
      </w:r>
      <w:r w:rsidRPr="00BC49C2">
        <w:t>Open Services Architecture (OSA) Application Programming Interface (API) part 2</w:t>
      </w:r>
      <w:r w:rsidR="00917ADA">
        <w:t>"</w:t>
      </w:r>
      <w:r w:rsidRPr="00BC49C2">
        <w:t>.</w:t>
      </w:r>
    </w:p>
    <w:p w14:paraId="198F2E9B" w14:textId="344A4CF1"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TR</w:t>
      </w:r>
      <w:r w:rsidR="00BC0293">
        <w:rPr>
          <w:rFonts w:eastAsia="DengXian"/>
          <w:lang w:eastAsia="zh-CN"/>
        </w:rPr>
        <w:t> </w:t>
      </w:r>
      <w:r w:rsidR="00BC0293" w:rsidRPr="00BC49C2">
        <w:rPr>
          <w:rFonts w:eastAsia="DengXian"/>
          <w:lang w:eastAsia="zh-CN"/>
        </w:rPr>
        <w:t>26.926:</w:t>
      </w:r>
      <w:r w:rsidRPr="00BC49C2">
        <w:rPr>
          <w:rFonts w:eastAsia="DengXian"/>
          <w:lang w:eastAsia="zh-CN"/>
        </w:rPr>
        <w:t xml:space="preserve"> </w:t>
      </w:r>
      <w:r w:rsidR="00917ADA">
        <w:rPr>
          <w:rFonts w:eastAsia="DengXian"/>
          <w:lang w:eastAsia="zh-CN"/>
        </w:rPr>
        <w:t>"</w:t>
      </w:r>
      <w:r w:rsidRPr="00BC49C2">
        <w:rPr>
          <w:rFonts w:eastAsia="DengXian"/>
          <w:lang w:eastAsia="zh-CN"/>
        </w:rPr>
        <w:t>Traffic Models and Quality Evaluation Methods for Media and XR Services in 5G Systems</w:t>
      </w:r>
      <w:r w:rsidR="00917ADA">
        <w:rPr>
          <w:rFonts w:eastAsia="DengXian"/>
          <w:lang w:eastAsia="zh-CN"/>
        </w:rPr>
        <w:t>"</w:t>
      </w:r>
      <w:r w:rsidRPr="00BC49C2">
        <w:rPr>
          <w:rFonts w:eastAsia="DengXian"/>
          <w:lang w:eastAsia="zh-CN"/>
        </w:rPr>
        <w:t>.</w:t>
      </w:r>
    </w:p>
    <w:p w14:paraId="24FBB6AB" w14:textId="584F7251"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26.114:</w:t>
      </w:r>
      <w:r w:rsidR="00014470">
        <w:rPr>
          <w:lang w:eastAsia="zh-CN"/>
        </w:rPr>
        <w:t xml:space="preserve"> </w:t>
      </w:r>
      <w:r w:rsidR="00917ADA">
        <w:rPr>
          <w:lang w:eastAsia="zh-CN"/>
        </w:rPr>
        <w:t>"</w:t>
      </w:r>
      <w:r w:rsidRPr="00BC49C2">
        <w:rPr>
          <w:lang w:eastAsia="zh-CN"/>
        </w:rPr>
        <w:t>IP Multimedia Subsystem (IMS); Multimedia telephony; Media handling and interaction</w:t>
      </w:r>
      <w:r w:rsidR="00917ADA">
        <w:rPr>
          <w:lang w:eastAsia="zh-CN"/>
        </w:rPr>
        <w:t>"</w:t>
      </w:r>
      <w:r w:rsidRPr="00BC49C2">
        <w:rPr>
          <w:lang w:eastAsia="zh-CN"/>
        </w:rPr>
        <w:t>.</w:t>
      </w:r>
    </w:p>
    <w:p w14:paraId="679B8719" w14:textId="0F9A9222"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917ADA">
        <w:t>"</w:t>
      </w:r>
      <w:r w:rsidRPr="00BC49C2">
        <w:t>SDP: Session Description Protocol</w:t>
      </w:r>
      <w:r w:rsidR="00917ADA">
        <w:t>"</w:t>
      </w:r>
      <w:r w:rsidRPr="00BC49C2">
        <w:t>, M. Handley, V. Jacobson and C. Perkins.</w:t>
      </w:r>
    </w:p>
    <w:p w14:paraId="549AC723" w14:textId="42B4568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917ADA">
        <w:rPr>
          <w:lang w:eastAsia="zh-CN"/>
        </w:rPr>
        <w:t>"</w:t>
      </w:r>
      <w:r w:rsidRPr="00BC49C2">
        <w:rPr>
          <w:lang w:eastAsia="zh-CN"/>
        </w:rPr>
        <w:t>The Session Description Protocol (SDP) Grouping Framework</w:t>
      </w:r>
      <w:r w:rsidR="00917ADA">
        <w:rPr>
          <w:lang w:eastAsia="zh-CN"/>
        </w:rPr>
        <w:t>"</w:t>
      </w:r>
      <w:r w:rsidRPr="00BC49C2">
        <w:rPr>
          <w:lang w:eastAsia="zh-CN"/>
        </w:rPr>
        <w:t>, G. Camarillo, H. Schulzrinne.</w:t>
      </w:r>
    </w:p>
    <w:p w14:paraId="50D6699F" w14:textId="5BDC1291"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917ADA">
        <w:rPr>
          <w:lang w:eastAsia="zh-CN"/>
        </w:rPr>
        <w:t>"</w:t>
      </w:r>
      <w:r w:rsidRPr="00BC49C2">
        <w:rPr>
          <w:lang w:eastAsia="zh-CN"/>
        </w:rPr>
        <w:t>SIP: Session Initiation Protocol</w:t>
      </w:r>
      <w:r w:rsidR="00917ADA">
        <w:rPr>
          <w:lang w:eastAsia="zh-CN"/>
        </w:rPr>
        <w:t>"</w:t>
      </w:r>
      <w:r w:rsidRPr="00BC49C2">
        <w:rPr>
          <w:lang w:eastAsia="zh-CN"/>
        </w:rPr>
        <w:t>, J. Rosenberg et al.</w:t>
      </w:r>
    </w:p>
    <w:p w14:paraId="4C9EE5C8" w14:textId="7722EAE7"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29.513:</w:t>
      </w:r>
      <w:r w:rsidRPr="00BC49C2">
        <w:rPr>
          <w:lang w:eastAsia="zh-CN"/>
        </w:rPr>
        <w:t xml:space="preserve"> </w:t>
      </w:r>
      <w:r w:rsidR="00917ADA">
        <w:rPr>
          <w:lang w:eastAsia="zh-CN"/>
        </w:rPr>
        <w:t>"</w:t>
      </w:r>
      <w:r w:rsidRPr="00BC49C2">
        <w:rPr>
          <w:lang w:eastAsia="zh-CN"/>
        </w:rPr>
        <w:t>5G System; Policy and Charging Control signalling flows and QoS parameter mapping; Stage 3</w:t>
      </w:r>
      <w:r w:rsidR="00917ADA">
        <w:rPr>
          <w:lang w:eastAsia="zh-CN"/>
        </w:rPr>
        <w:t>"</w:t>
      </w:r>
      <w:r w:rsidR="00014470">
        <w:rPr>
          <w:lang w:eastAsia="zh-CN"/>
        </w:rPr>
        <w:t>.</w:t>
      </w:r>
    </w:p>
    <w:p w14:paraId="06E20E83" w14:textId="68C4FB77"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917ADA">
        <w:rPr>
          <w:lang w:eastAsia="zh-CN"/>
        </w:rPr>
        <w:t>"</w:t>
      </w:r>
      <w:r w:rsidRPr="00BC49C2">
        <w:rPr>
          <w:lang w:eastAsia="zh-CN"/>
        </w:rPr>
        <w:t>Session Initiation Protocol (SIP) Basic Call Flow Examples</w:t>
      </w:r>
      <w:r w:rsidR="00917ADA">
        <w:rPr>
          <w:lang w:eastAsia="zh-CN"/>
        </w:rPr>
        <w:t>"</w:t>
      </w:r>
      <w:r w:rsidRPr="00BC49C2">
        <w:rPr>
          <w:lang w:eastAsia="zh-CN"/>
        </w:rPr>
        <w:t>, A. Johnston et al.</w:t>
      </w:r>
    </w:p>
    <w:p w14:paraId="29537DCD" w14:textId="77777777" w:rsidR="00460EFD" w:rsidRPr="00BC49C2" w:rsidRDefault="00460EFD" w:rsidP="00D94767">
      <w:pPr>
        <w:pStyle w:val="EX"/>
      </w:pPr>
      <w:bookmarkStart w:id="38" w:name="_PERM_MCCTEMPBM_CRPT13420001___5"/>
      <w:r w:rsidRPr="00D94767">
        <w:t>[</w:t>
      </w:r>
      <w:r w:rsidRPr="00D94767">
        <w:rPr>
          <w:rFonts w:eastAsia="DengXian"/>
        </w:rPr>
        <w:t>34</w:t>
      </w:r>
      <w:r w:rsidRPr="00D94767">
        <w:t>]</w:t>
      </w:r>
      <w:r w:rsidRPr="00D94767">
        <w:tab/>
      </w:r>
      <w:r w:rsidR="00014470" w:rsidRPr="00D94767">
        <w:t xml:space="preserve">WebRTC TR: </w:t>
      </w:r>
      <w:hyperlink r:id="rId12" w:history="1">
        <w:r w:rsidR="00014470" w:rsidRPr="00D94767">
          <w:rPr>
            <w:color w:val="0000FF"/>
            <w:u w:val="single"/>
          </w:rPr>
          <w:t>https://www.w3.org/TR/webrtc/</w:t>
        </w:r>
      </w:hyperlink>
      <w:r w:rsidR="00956734" w:rsidRPr="00D94767">
        <w:t>.</w:t>
      </w:r>
    </w:p>
    <w:bookmarkEnd w:id="38"/>
    <w:p w14:paraId="030DDC85" w14:textId="2BB340EC"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917ADA">
        <w:rPr>
          <w:lang w:eastAsia="zh-CN"/>
        </w:rPr>
        <w:t>"</w:t>
      </w:r>
      <w:r w:rsidRPr="00BC49C2">
        <w:rPr>
          <w:lang w:eastAsia="zh-CN"/>
        </w:rPr>
        <w:t>Inter-Destination Media Synchronization (IDMS) Using the RTP Control Protocol (RTCP)</w:t>
      </w:r>
      <w:r w:rsidR="00917ADA">
        <w:rPr>
          <w:lang w:eastAsia="zh-CN"/>
        </w:rPr>
        <w:t>"</w:t>
      </w:r>
      <w:r w:rsidRPr="00BC49C2">
        <w:rPr>
          <w:lang w:eastAsia="zh-CN"/>
        </w:rPr>
        <w:t>.</w:t>
      </w:r>
    </w:p>
    <w:p w14:paraId="45D192E3"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13FCEDA1" w14:textId="106DEA44" w:rsidR="0028051D" w:rsidRPr="00BC49C2" w:rsidRDefault="0028051D" w:rsidP="00D94767">
      <w:pPr>
        <w:pStyle w:val="EX"/>
        <w:rPr>
          <w:rFonts w:eastAsia="DengXian"/>
        </w:rPr>
      </w:pPr>
      <w:bookmarkStart w:id="39" w:name="_PERM_MCCTEMPBM_CRPT13420002___5"/>
      <w:r w:rsidRPr="00D94767">
        <w:rPr>
          <w:rFonts w:eastAsia="DengXian"/>
        </w:rPr>
        <w:t>[37]</w:t>
      </w:r>
      <w:r w:rsidRPr="00D94767">
        <w:rPr>
          <w:rFonts w:eastAsia="DengXian"/>
        </w:rPr>
        <w:tab/>
      </w:r>
      <w:r w:rsidR="007934F3" w:rsidRPr="00D94767">
        <w:rPr>
          <w:rFonts w:eastAsia="DengXian"/>
        </w:rPr>
        <w:t xml:space="preserve">IETF Internet-draft - L4S: </w:t>
      </w:r>
      <w:r w:rsidR="00917ADA">
        <w:rPr>
          <w:rFonts w:eastAsia="DengXian"/>
        </w:rPr>
        <w:t>"</w:t>
      </w:r>
      <w:r w:rsidRPr="00D94767">
        <w:rPr>
          <w:rFonts w:eastAsia="DengXian"/>
        </w:rPr>
        <w:t>Low Latency, Low Loss, Scalable Throughput (L4S) Internet Service: Architecture</w:t>
      </w:r>
      <w:r w:rsidR="00917ADA">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39"/>
    <w:p w14:paraId="6934F7D4" w14:textId="7464FF23"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30145EA7" w14:textId="49FB0082" w:rsidR="0028051D" w:rsidRPr="00BC49C2" w:rsidRDefault="0028051D" w:rsidP="00D94767">
      <w:pPr>
        <w:pStyle w:val="EX"/>
        <w:rPr>
          <w:rFonts w:eastAsia="DengXian"/>
        </w:rPr>
      </w:pPr>
      <w:bookmarkStart w:id="40" w:name="_PERM_MCCTEMPBM_CRPT1342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917ADA">
        <w:rPr>
          <w:rFonts w:eastAsia="DengXian"/>
        </w:rPr>
        <w:t>"</w:t>
      </w:r>
      <w:r w:rsidRPr="00D94767">
        <w:rPr>
          <w:rFonts w:eastAsia="DengXian"/>
        </w:rPr>
        <w:t>Explicit Congestion Notification (ECN) Protocol for Ultra-Low Queuing Delay (L4S)</w:t>
      </w:r>
      <w:r w:rsidR="00917ADA">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40"/>
    <w:p w14:paraId="187FEFF5" w14:textId="59DBCE65"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7F2541D2" w14:textId="09B5C619" w:rsidR="0028051D" w:rsidRPr="00BC49C2" w:rsidRDefault="0028051D" w:rsidP="00D94767">
      <w:pPr>
        <w:pStyle w:val="EX"/>
        <w:rPr>
          <w:rFonts w:eastAsia="DengXian"/>
        </w:rPr>
      </w:pPr>
      <w:bookmarkStart w:id="41" w:name="_PERM_MCCTEMPBM_CRPT1342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917ADA">
        <w:rPr>
          <w:rFonts w:eastAsia="DengXian"/>
        </w:rPr>
        <w:t>"</w:t>
      </w:r>
      <w:r w:rsidRPr="00D94767">
        <w:rPr>
          <w:rFonts w:eastAsia="DengXian"/>
        </w:rPr>
        <w:t>Data Center to the Home</w:t>
      </w:r>
      <w:r w:rsidR="00917ADA">
        <w:rPr>
          <w:rFonts w:eastAsia="DengXian"/>
        </w:rPr>
        <w:t>"</w:t>
      </w:r>
      <w:r w:rsidR="00014470" w:rsidRPr="00D94767">
        <w:rPr>
          <w:rFonts w:eastAsia="DengXian"/>
        </w:rPr>
        <w:t>,</w:t>
      </w:r>
      <w:r w:rsidRPr="00D94767">
        <w:rPr>
          <w:rFonts w:eastAsia="DengXian"/>
        </w:rPr>
        <w:t xml:space="preserve"> </w:t>
      </w:r>
      <w:hyperlink r:id="rId15" w:history="1">
        <w:r w:rsidR="00014470" w:rsidRPr="00D94767">
          <w:rPr>
            <w:rFonts w:eastAsia="DengXian"/>
            <w:color w:val="0000FF"/>
            <w:u w:val="single"/>
          </w:rPr>
          <w:t>https://riteproject.eu/dctth/</w:t>
        </w:r>
      </w:hyperlink>
      <w:r w:rsidR="00014470" w:rsidRPr="00D94767">
        <w:rPr>
          <w:rFonts w:eastAsia="DengXian"/>
        </w:rPr>
        <w:t>.</w:t>
      </w:r>
    </w:p>
    <w:p w14:paraId="535B21DB" w14:textId="23A08631"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917ADA">
        <w:rPr>
          <w:rFonts w:eastAsia="DengXian"/>
        </w:rPr>
        <w:t>"</w:t>
      </w:r>
      <w:r w:rsidRPr="00D94767">
        <w:rPr>
          <w:rFonts w:eastAsia="DengXian"/>
        </w:rPr>
        <w:t>Linux Kernel tree containing patches for TCP Prague and the dualpi2 qdisc</w:t>
      </w:r>
      <w:r w:rsidR="00917ADA">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41"/>
    <w:p w14:paraId="6A2E9F1B" w14:textId="5CC1DD6A"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 HTTP/1.1</w:t>
      </w:r>
      <w:r w:rsidR="00917ADA">
        <w:rPr>
          <w:rFonts w:eastAsia="DengXian"/>
          <w:lang w:eastAsia="zh-CN"/>
        </w:rPr>
        <w:t>"</w:t>
      </w:r>
      <w:r w:rsidRPr="00BC49C2">
        <w:rPr>
          <w:rFonts w:eastAsia="DengXian"/>
          <w:lang w:eastAsia="zh-CN"/>
        </w:rPr>
        <w:t>, June 1999.</w:t>
      </w:r>
    </w:p>
    <w:p w14:paraId="199AB2C4" w14:textId="465B90A0"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Version 2 (HTTP/2)</w:t>
      </w:r>
      <w:r w:rsidR="00917ADA">
        <w:rPr>
          <w:rFonts w:eastAsia="DengXian"/>
          <w:lang w:eastAsia="zh-CN"/>
        </w:rPr>
        <w:t>"</w:t>
      </w:r>
      <w:r w:rsidRPr="00BC49C2">
        <w:rPr>
          <w:rFonts w:eastAsia="DengXian"/>
          <w:lang w:eastAsia="zh-CN"/>
        </w:rPr>
        <w:t>, May 2015.</w:t>
      </w:r>
    </w:p>
    <w:p w14:paraId="5EC8C884" w14:textId="537E99A3"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Pr="00BC49C2">
        <w:rPr>
          <w:rFonts w:eastAsia="DengXian"/>
          <w:lang w:eastAsia="zh-CN"/>
        </w:rPr>
        <w:t>, February 2021.</w:t>
      </w:r>
    </w:p>
    <w:p w14:paraId="57C15C73" w14:textId="1CCA6AE6"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Shared Use of Experimental TCP Options</w:t>
      </w:r>
      <w:r w:rsidR="00917ADA">
        <w:rPr>
          <w:rFonts w:eastAsia="DengXian"/>
          <w:lang w:eastAsia="zh-CN"/>
        </w:rPr>
        <w:t>"</w:t>
      </w:r>
      <w:r w:rsidRPr="00BC49C2">
        <w:rPr>
          <w:rFonts w:eastAsia="DengXian"/>
          <w:lang w:eastAsia="zh-CN"/>
        </w:rPr>
        <w:t>, August 2013.</w:t>
      </w:r>
    </w:p>
    <w:p w14:paraId="30048238" w14:textId="1AB7517A"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917ADA">
        <w:rPr>
          <w:rFonts w:eastAsia="DengXian"/>
          <w:lang w:eastAsia="zh-CN"/>
        </w:rPr>
        <w:t>"</w:t>
      </w:r>
      <w:r w:rsidRPr="00BC49C2">
        <w:rPr>
          <w:rFonts w:eastAsia="DengXian"/>
          <w:lang w:eastAsia="zh-CN"/>
        </w:rPr>
        <w:t>Transport Options for UDP</w:t>
      </w:r>
      <w:r w:rsidR="00917ADA">
        <w:rPr>
          <w:rFonts w:eastAsia="DengXian"/>
          <w:lang w:eastAsia="zh-CN"/>
        </w:rPr>
        <w:t>"</w:t>
      </w:r>
      <w:r w:rsidRPr="00BC49C2">
        <w:rPr>
          <w:rFonts w:eastAsia="DengXian"/>
          <w:lang w:eastAsia="zh-CN"/>
        </w:rPr>
        <w:t>, March 2022.</w:t>
      </w:r>
    </w:p>
    <w:p w14:paraId="38045B09" w14:textId="69BE7711"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917ADA">
        <w:rPr>
          <w:rFonts w:eastAsia="DengXian"/>
          <w:lang w:eastAsia="zh-CN"/>
        </w:rPr>
        <w:t>"</w:t>
      </w:r>
      <w:r w:rsidR="00286B96" w:rsidRPr="00BC49C2">
        <w:rPr>
          <w:rFonts w:eastAsia="DengXian"/>
          <w:lang w:eastAsia="zh-CN"/>
        </w:rPr>
        <w:t>High efficiency video coding</w:t>
      </w:r>
      <w:r w:rsidR="00917ADA">
        <w:rPr>
          <w:rFonts w:eastAsia="DengXian"/>
          <w:lang w:eastAsia="zh-CN"/>
        </w:rPr>
        <w:t>"</w:t>
      </w:r>
      <w:r w:rsidR="00286B96" w:rsidRPr="00BC49C2">
        <w:rPr>
          <w:rFonts w:eastAsia="DengXian"/>
          <w:lang w:eastAsia="zh-CN"/>
        </w:rPr>
        <w:t>.</w:t>
      </w:r>
    </w:p>
    <w:p w14:paraId="1A25470E" w14:textId="29EA3D31"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917ADA">
        <w:rPr>
          <w:rFonts w:eastAsia="DengXian"/>
          <w:lang w:eastAsia="zh-CN"/>
        </w:rPr>
        <w:t>"</w:t>
      </w:r>
      <w:r w:rsidR="00286B96" w:rsidRPr="00BC49C2">
        <w:rPr>
          <w:rFonts w:eastAsia="DengXian"/>
          <w:lang w:eastAsia="zh-CN"/>
        </w:rPr>
        <w:t>Versatile video coding.</w:t>
      </w:r>
    </w:p>
    <w:p w14:paraId="2323B54F" w14:textId="6028BAA5"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917ADA">
        <w:rPr>
          <w:rFonts w:eastAsia="DengXian"/>
          <w:lang w:eastAsia="zh-CN"/>
        </w:rPr>
        <w:t>"</w:t>
      </w:r>
      <w:r w:rsidR="00286B96" w:rsidRPr="00BC49C2">
        <w:rPr>
          <w:rFonts w:eastAsia="DengXian"/>
          <w:lang w:eastAsia="zh-CN"/>
        </w:rPr>
        <w:t>RTP Payload Format for Versatile Video Coding (VVC)</w:t>
      </w:r>
      <w:r w:rsidR="00917ADA">
        <w:rPr>
          <w:rFonts w:eastAsia="DengXian"/>
          <w:lang w:eastAsia="zh-CN"/>
        </w:rPr>
        <w:t>"</w:t>
      </w:r>
      <w:r w:rsidR="00286B96" w:rsidRPr="00BC49C2">
        <w:rPr>
          <w:rFonts w:eastAsia="DengXian"/>
          <w:lang w:eastAsia="zh-CN"/>
        </w:rPr>
        <w:t>.</w:t>
      </w:r>
    </w:p>
    <w:p w14:paraId="2BEF6DA5" w14:textId="245F970C"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29.244:</w:t>
      </w:r>
      <w:r w:rsidRPr="00BC49C2">
        <w:rPr>
          <w:rFonts w:eastAsia="DengXian"/>
          <w:lang w:eastAsia="zh-CN"/>
        </w:rPr>
        <w:t xml:space="preserve"> </w:t>
      </w:r>
      <w:r w:rsidR="00917ADA">
        <w:rPr>
          <w:rFonts w:eastAsia="DengXian"/>
          <w:lang w:eastAsia="zh-CN"/>
        </w:rPr>
        <w:t>"</w:t>
      </w:r>
      <w:r w:rsidRPr="00BC49C2">
        <w:rPr>
          <w:rFonts w:eastAsia="DengXian"/>
          <w:lang w:eastAsia="zh-CN"/>
        </w:rPr>
        <w:t>Interface between the Control Plane and the User Plane Nodes; Stage 3</w:t>
      </w:r>
      <w:r w:rsidR="00917ADA">
        <w:rPr>
          <w:rFonts w:eastAsia="DengXian"/>
          <w:lang w:eastAsia="zh-CN"/>
        </w:rPr>
        <w:t>"</w:t>
      </w:r>
      <w:r w:rsidRPr="00BC49C2">
        <w:rPr>
          <w:rFonts w:eastAsia="DengXian"/>
          <w:lang w:eastAsia="zh-CN"/>
        </w:rPr>
        <w:t>.</w:t>
      </w:r>
    </w:p>
    <w:p w14:paraId="1B4E1388" w14:textId="538B714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917ADA">
        <w:rPr>
          <w:rFonts w:eastAsia="DengXian"/>
          <w:lang w:eastAsia="zh-CN"/>
        </w:rPr>
        <w:t>"</w:t>
      </w:r>
      <w:r w:rsidRPr="00BC49C2">
        <w:rPr>
          <w:rFonts w:eastAsia="DengXian"/>
          <w:lang w:eastAsia="zh-CN"/>
        </w:rPr>
        <w:t>QUIC: A UDP-Based Multiplexed and Secure Transport</w:t>
      </w:r>
      <w:r w:rsidR="00917ADA">
        <w:rPr>
          <w:rFonts w:eastAsia="DengXian"/>
          <w:lang w:eastAsia="zh-CN"/>
        </w:rPr>
        <w:t>"</w:t>
      </w:r>
      <w:r w:rsidRPr="00BC49C2">
        <w:rPr>
          <w:rFonts w:eastAsia="DengXian"/>
          <w:lang w:eastAsia="zh-CN"/>
        </w:rPr>
        <w:t>.</w:t>
      </w:r>
    </w:p>
    <w:p w14:paraId="1D5011EA" w14:textId="00374B59"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917ADA">
        <w:rPr>
          <w:rFonts w:eastAsia="DengXian"/>
          <w:lang w:eastAsia="zh-CN"/>
        </w:rPr>
        <w:t>"</w:t>
      </w:r>
      <w:r w:rsidRPr="00BC49C2">
        <w:rPr>
          <w:rFonts w:eastAsia="DengXian"/>
          <w:lang w:eastAsia="zh-CN"/>
        </w:rPr>
        <w:t>Using TLS to Secure QUIC</w:t>
      </w:r>
      <w:r w:rsidR="00917ADA">
        <w:rPr>
          <w:rFonts w:eastAsia="DengXian"/>
          <w:lang w:eastAsia="zh-CN"/>
        </w:rPr>
        <w:t>"</w:t>
      </w:r>
      <w:r w:rsidRPr="00BC49C2">
        <w:rPr>
          <w:rFonts w:eastAsia="DengXian"/>
          <w:lang w:eastAsia="zh-CN"/>
        </w:rPr>
        <w:t>.</w:t>
      </w:r>
    </w:p>
    <w:p w14:paraId="23CBF8C1" w14:textId="25B04BB8"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917ADA">
        <w:rPr>
          <w:rFonts w:eastAsia="DengXian"/>
          <w:lang w:eastAsia="zh-CN"/>
        </w:rPr>
        <w:t>"</w:t>
      </w:r>
      <w:r w:rsidRPr="00BC49C2">
        <w:rPr>
          <w:rFonts w:eastAsia="DengXian"/>
          <w:lang w:eastAsia="zh-CN"/>
        </w:rPr>
        <w:t>QUIC Loss Detection and Congestion Control</w:t>
      </w:r>
      <w:r w:rsidR="00917ADA">
        <w:rPr>
          <w:rFonts w:eastAsia="DengXian"/>
          <w:lang w:eastAsia="zh-CN"/>
        </w:rPr>
        <w:t>"</w:t>
      </w:r>
      <w:r w:rsidRPr="00BC49C2">
        <w:rPr>
          <w:rFonts w:eastAsia="DengXian"/>
          <w:lang w:eastAsia="zh-CN"/>
        </w:rPr>
        <w:t>.</w:t>
      </w:r>
    </w:p>
    <w:p w14:paraId="6312C72C" w14:textId="317F256E"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917ADA">
        <w:rPr>
          <w:rFonts w:eastAsia="DengXian"/>
          <w:lang w:eastAsia="zh-CN"/>
        </w:rPr>
        <w:t>"</w:t>
      </w:r>
      <w:r w:rsidRPr="00BC49C2">
        <w:rPr>
          <w:rFonts w:eastAsia="DengXian"/>
          <w:lang w:eastAsia="zh-CN"/>
        </w:rPr>
        <w:t>An Unreliable Datagram Extension to QUIC</w:t>
      </w:r>
      <w:r w:rsidR="00917ADA">
        <w:rPr>
          <w:rFonts w:eastAsia="DengXian"/>
          <w:lang w:eastAsia="zh-CN"/>
        </w:rPr>
        <w:t>"</w:t>
      </w:r>
      <w:r w:rsidRPr="00BC49C2">
        <w:rPr>
          <w:rFonts w:eastAsia="DengXian"/>
          <w:lang w:eastAsia="zh-CN"/>
        </w:rPr>
        <w:t>.</w:t>
      </w:r>
    </w:p>
    <w:p w14:paraId="626FD2A0" w14:textId="7A867149"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917ADA">
        <w:rPr>
          <w:rFonts w:eastAsia="DengXian"/>
          <w:lang w:eastAsia="zh-CN"/>
        </w:rPr>
        <w:t>"</w:t>
      </w:r>
      <w:r w:rsidRPr="00BC49C2">
        <w:rPr>
          <w:rFonts w:eastAsia="DengXian"/>
          <w:lang w:eastAsia="zh-CN"/>
        </w:rPr>
        <w:t>UDP Proxying Support for HTTP</w:t>
      </w:r>
      <w:r w:rsidR="00917ADA">
        <w:rPr>
          <w:rFonts w:eastAsia="DengXian"/>
          <w:lang w:eastAsia="zh-CN"/>
        </w:rPr>
        <w:t>"</w:t>
      </w:r>
      <w:r w:rsidRPr="00BC49C2">
        <w:rPr>
          <w:rFonts w:eastAsia="DengXian"/>
          <w:lang w:eastAsia="zh-CN"/>
        </w:rPr>
        <w:t>.</w:t>
      </w:r>
    </w:p>
    <w:p w14:paraId="76F036B0" w14:textId="22A09A1B"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786EF3B9" w14:textId="7093835B"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00014470">
        <w:rPr>
          <w:rFonts w:eastAsia="DengXian"/>
          <w:lang w:eastAsia="zh-CN"/>
        </w:rPr>
        <w:t>.</w:t>
      </w:r>
    </w:p>
    <w:p w14:paraId="5388EEBA" w14:textId="174BCCEC"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473B2C69" w14:textId="4BB49C46"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917ADA">
        <w:rPr>
          <w:rFonts w:eastAsia="DengXian"/>
          <w:lang w:eastAsia="zh-CN"/>
        </w:rPr>
        <w:t>"</w:t>
      </w:r>
      <w:r w:rsidRPr="00BC49C2">
        <w:rPr>
          <w:rFonts w:eastAsia="DengXian"/>
          <w:lang w:eastAsia="zh-CN"/>
        </w:rPr>
        <w:t>Using Datagrams with HTTP</w:t>
      </w:r>
      <w:r w:rsidR="00917ADA">
        <w:rPr>
          <w:rFonts w:eastAsia="DengXian"/>
          <w:lang w:eastAsia="zh-CN"/>
        </w:rPr>
        <w:t>"</w:t>
      </w:r>
      <w:r w:rsidRPr="00BC49C2">
        <w:rPr>
          <w:rFonts w:eastAsia="DengXian"/>
          <w:lang w:eastAsia="zh-CN"/>
        </w:rPr>
        <w:t>.</w:t>
      </w:r>
    </w:p>
    <w:p w14:paraId="4423A5FD" w14:textId="152FBFC3"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26A3BFB1" w14:textId="28F6D9D0"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917ADA">
        <w:rPr>
          <w:rFonts w:eastAsia="DengXian"/>
          <w:lang w:eastAsia="zh-CN"/>
        </w:rPr>
        <w:t>"</w:t>
      </w:r>
      <w:r w:rsidRPr="00BC49C2">
        <w:rPr>
          <w:rFonts w:eastAsia="DengXian"/>
          <w:lang w:eastAsia="zh-CN"/>
        </w:rPr>
        <w:t>Bootstrapping WebSockets with HTTP/3</w:t>
      </w:r>
      <w:r w:rsidR="00917ADA">
        <w:rPr>
          <w:rFonts w:eastAsia="DengXian"/>
          <w:lang w:eastAsia="zh-CN"/>
        </w:rPr>
        <w:t>"</w:t>
      </w:r>
      <w:r w:rsidRPr="00BC49C2">
        <w:rPr>
          <w:rFonts w:eastAsia="DengXian"/>
          <w:lang w:eastAsia="zh-CN"/>
        </w:rPr>
        <w:t>.</w:t>
      </w:r>
    </w:p>
    <w:p w14:paraId="72FDA88A" w14:textId="179EF3CC"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08379BAA" w14:textId="3FA50750" w:rsidR="00014470" w:rsidRPr="00BC49C2" w:rsidRDefault="00014470" w:rsidP="00014470">
      <w:pPr>
        <w:pStyle w:val="EX"/>
        <w:rPr>
          <w:rFonts w:eastAsia="DengXian"/>
          <w:lang w:eastAsia="zh-CN"/>
        </w:rPr>
      </w:pPr>
      <w:bookmarkStart w:id="42"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BC0293">
        <w:rPr>
          <w:rFonts w:eastAsia="DengXian"/>
          <w:lang w:eastAsia="zh-CN"/>
        </w:rPr>
        <w:t>3GPP</w:t>
      </w:r>
      <w:r w:rsidR="00BC0293">
        <w:rPr>
          <w:rFonts w:eastAsia="DengXian"/>
          <w:lang w:eastAsia="zh-CN"/>
        </w:rPr>
        <w:t> </w:t>
      </w:r>
      <w:r w:rsidR="00BC0293">
        <w:rPr>
          <w:rFonts w:eastAsia="DengXian"/>
          <w:lang w:eastAsia="zh-CN"/>
        </w:rPr>
        <w:t>TR</w:t>
      </w:r>
      <w:r w:rsidR="00BC0293">
        <w:rPr>
          <w:rFonts w:eastAsia="DengXian"/>
          <w:lang w:eastAsia="zh-CN"/>
        </w:rPr>
        <w:t> </w:t>
      </w:r>
      <w:r w:rsidR="00BC0293">
        <w:rPr>
          <w:rFonts w:eastAsia="DengXian"/>
          <w:lang w:eastAsia="zh-CN"/>
        </w:rPr>
        <w:t>38.838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Study on XR (Extended Reality) evaluations for NR</w:t>
      </w:r>
      <w:r w:rsidR="00917ADA">
        <w:rPr>
          <w:rFonts w:eastAsia="DengXian"/>
          <w:lang w:eastAsia="zh-CN"/>
        </w:rPr>
        <w:t>"</w:t>
      </w:r>
      <w:r w:rsidRPr="00BC49C2">
        <w:rPr>
          <w:rFonts w:eastAsia="DengXian"/>
          <w:lang w:eastAsia="zh-CN"/>
        </w:rPr>
        <w:t>.</w:t>
      </w:r>
    </w:p>
    <w:p w14:paraId="585B8107" w14:textId="2D571802"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BC0293">
        <w:rPr>
          <w:rFonts w:eastAsia="DengXian"/>
          <w:lang w:eastAsia="zh-CN"/>
        </w:rPr>
        <w:t>3GPP</w:t>
      </w:r>
      <w:r w:rsidR="00BC0293">
        <w:rPr>
          <w:rFonts w:eastAsia="DengXian"/>
          <w:lang w:eastAsia="zh-CN"/>
        </w:rPr>
        <w:t> </w:t>
      </w:r>
      <w:r w:rsidR="00BC0293">
        <w:rPr>
          <w:rFonts w:eastAsia="DengXian"/>
          <w:lang w:eastAsia="zh-CN"/>
        </w:rPr>
        <w:t>TS</w:t>
      </w:r>
      <w:r w:rsidR="00BC0293">
        <w:rPr>
          <w:rFonts w:eastAsia="DengXian"/>
          <w:lang w:eastAsia="zh-CN"/>
        </w:rPr>
        <w:t> </w:t>
      </w:r>
      <w:r w:rsidR="00BC0293">
        <w:rPr>
          <w:rFonts w:eastAsia="DengXian"/>
          <w:lang w:eastAsia="zh-CN"/>
        </w:rPr>
        <w:t>23.288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Architecture enhancements for 5G System (5GS) to support network data analytics services</w:t>
      </w:r>
      <w:r w:rsidR="00917ADA">
        <w:rPr>
          <w:rFonts w:eastAsia="DengXian"/>
          <w:lang w:eastAsia="zh-CN"/>
        </w:rPr>
        <w:t>"</w:t>
      </w:r>
      <w:r w:rsidRPr="00BC49C2">
        <w:rPr>
          <w:rFonts w:eastAsia="DengXian"/>
          <w:lang w:eastAsia="zh-CN"/>
        </w:rPr>
        <w:t>.</w:t>
      </w:r>
    </w:p>
    <w:p w14:paraId="4971D331" w14:textId="21A50589"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BC0293">
        <w:rPr>
          <w:rFonts w:eastAsia="DengXian"/>
          <w:lang w:eastAsia="zh-CN"/>
        </w:rPr>
        <w:t>3GPP</w:t>
      </w:r>
      <w:r w:rsidR="00BC0293">
        <w:rPr>
          <w:rFonts w:eastAsia="DengXian"/>
          <w:lang w:eastAsia="zh-CN"/>
        </w:rPr>
        <w:t> </w:t>
      </w:r>
      <w:r w:rsidR="00BC0293">
        <w:rPr>
          <w:rFonts w:eastAsia="DengXian"/>
          <w:lang w:eastAsia="zh-CN"/>
        </w:rPr>
        <w:t>TS</w:t>
      </w:r>
      <w:r w:rsidR="00BC0293">
        <w:rPr>
          <w:rFonts w:eastAsia="DengXian"/>
          <w:lang w:eastAsia="zh-CN"/>
        </w:rPr>
        <w:t> </w:t>
      </w:r>
      <w:r w:rsidR="00BC0293">
        <w:rPr>
          <w:rFonts w:eastAsia="DengXian" w:hint="eastAsia"/>
          <w:lang w:eastAsia="zh-CN"/>
        </w:rPr>
        <w:t>38</w:t>
      </w:r>
      <w:r w:rsidR="00BC0293">
        <w:rPr>
          <w:rFonts w:eastAsia="DengXian"/>
          <w:lang w:eastAsia="zh-CN"/>
        </w:rPr>
        <w:t>.</w:t>
      </w:r>
      <w:r w:rsidR="00BC0293">
        <w:rPr>
          <w:rFonts w:eastAsia="DengXian" w:hint="eastAsia"/>
          <w:lang w:eastAsia="zh-CN"/>
        </w:rPr>
        <w:t>331</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sidRPr="0031468D">
        <w:rPr>
          <w:rFonts w:eastAsia="DengXian"/>
          <w:lang w:eastAsia="zh-CN"/>
        </w:rPr>
        <w:t>NR; Radio Resource Control (RRC); Protocol specification</w:t>
      </w:r>
      <w:r w:rsidR="00917ADA">
        <w:rPr>
          <w:rFonts w:eastAsia="DengXian"/>
          <w:lang w:eastAsia="zh-CN"/>
        </w:rPr>
        <w:t>"</w:t>
      </w:r>
      <w:r>
        <w:rPr>
          <w:rFonts w:eastAsia="DengXian" w:hint="eastAsia"/>
          <w:lang w:eastAsia="zh-CN"/>
        </w:rPr>
        <w:t>.</w:t>
      </w:r>
    </w:p>
    <w:p w14:paraId="2EBFDCFD" w14:textId="484E604E"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BC0293">
        <w:rPr>
          <w:rFonts w:eastAsia="DengXian" w:hint="eastAsia"/>
          <w:lang w:val="en-US" w:eastAsia="zh-CN"/>
        </w:rPr>
        <w:t>3GPP</w:t>
      </w:r>
      <w:r w:rsidR="00BC0293">
        <w:rPr>
          <w:rFonts w:eastAsia="DengXian"/>
          <w:lang w:val="en-US" w:eastAsia="zh-CN"/>
        </w:rPr>
        <w:t> </w:t>
      </w:r>
      <w:r w:rsidR="00BC0293">
        <w:rPr>
          <w:rFonts w:eastAsia="DengXian" w:hint="eastAsia"/>
          <w:lang w:val="en-US" w:eastAsia="zh-CN"/>
        </w:rPr>
        <w:t>TS</w:t>
      </w:r>
      <w:r w:rsidR="00BC0293">
        <w:rPr>
          <w:rFonts w:eastAsia="DengXian"/>
          <w:lang w:val="en-US" w:eastAsia="zh-CN"/>
        </w:rPr>
        <w:t> </w:t>
      </w:r>
      <w:r w:rsidR="00BC0293">
        <w:rPr>
          <w:rFonts w:eastAsia="DengXian" w:hint="eastAsia"/>
          <w:lang w:val="en-US" w:eastAsia="zh-CN"/>
        </w:rPr>
        <w:t>23.548:</w:t>
      </w:r>
      <w:r w:rsidR="00A44F5F" w:rsidRPr="00A44F5F">
        <w:t xml:space="preserve"> </w:t>
      </w:r>
      <w:r w:rsidR="00917ADA">
        <w:rPr>
          <w:rFonts w:eastAsia="DengXian"/>
          <w:lang w:eastAsia="zh-CN"/>
        </w:rPr>
        <w:t>"</w:t>
      </w:r>
      <w:r w:rsidR="00A44F5F" w:rsidRPr="00A44F5F">
        <w:rPr>
          <w:rFonts w:eastAsia="DengXian"/>
          <w:lang w:val="en-US" w:eastAsia="zh-CN"/>
        </w:rPr>
        <w:t>5G System Enhancements for Edge Computing; Stage 2</w:t>
      </w:r>
      <w:r w:rsidR="00917ADA">
        <w:rPr>
          <w:rFonts w:eastAsia="DengXian"/>
          <w:lang w:eastAsia="zh-CN"/>
        </w:rPr>
        <w:t>"</w:t>
      </w:r>
      <w:r w:rsidR="00A44F5F">
        <w:rPr>
          <w:rFonts w:eastAsia="DengXian" w:hint="eastAsia"/>
          <w:lang w:eastAsia="zh-CN"/>
        </w:rPr>
        <w:t>.</w:t>
      </w:r>
    </w:p>
    <w:p w14:paraId="118D95C1" w14:textId="57D0322C" w:rsidR="00110120" w:rsidRPr="00110120" w:rsidRDefault="00110120" w:rsidP="00110120">
      <w:pPr>
        <w:pStyle w:val="EX"/>
        <w:rPr>
          <w:rFonts w:eastAsia="DengXian"/>
          <w:lang w:eastAsia="zh-CN"/>
        </w:rPr>
      </w:pPr>
      <w:bookmarkStart w:id="43" w:name="MCCTEMPBM_00000033"/>
      <w:bookmarkStart w:id="44" w:name="_PERM_MCCTEMPBM_CRPT13420005___5"/>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917ADA">
        <w:rPr>
          <w:rFonts w:eastAsia="DengXian"/>
          <w:lang w:eastAsia="zh-CN"/>
        </w:rPr>
        <w:t>"</w:t>
      </w:r>
      <w:r w:rsidRPr="00110120">
        <w:rPr>
          <w:rFonts w:eastAsia="DengXian"/>
          <w:lang w:eastAsia="zh-CN"/>
        </w:rPr>
        <w:t>Explicit Congestion Notification (ECN) Protocol for Very Low Queuing Delay (L4S)</w:t>
      </w:r>
      <w:r w:rsidR="00917ADA">
        <w:rPr>
          <w:rFonts w:eastAsia="DengXian"/>
          <w:lang w:eastAsia="zh-CN"/>
        </w:rPr>
        <w:t>"</w:t>
      </w:r>
      <w:r w:rsidRPr="00110120">
        <w:rPr>
          <w:rFonts w:eastAsia="DengXian"/>
          <w:lang w:eastAsia="zh-CN"/>
        </w:rPr>
        <w:t xml:space="preserve"> Briscoe et al, July 2022, </w:t>
      </w:r>
      <w:hyperlink r:id="rId17" w:history="1">
        <w:r w:rsidR="00D94767" w:rsidRPr="008771A3">
          <w:rPr>
            <w:rStyle w:val="Hyperlink"/>
            <w:rFonts w:eastAsia="DengXian"/>
            <w:lang w:eastAsia="zh-CN"/>
          </w:rPr>
          <w:t>https://datatracker.ietf.org/doc/draft-ietf-tsvwg-ecn-l4s-id/</w:t>
        </w:r>
      </w:hyperlink>
      <w:bookmarkEnd w:id="43"/>
      <w:r w:rsidR="00281712">
        <w:rPr>
          <w:rFonts w:eastAsia="DengXian"/>
          <w:lang w:eastAsia="zh-CN"/>
        </w:rPr>
        <w:t>.</w:t>
      </w:r>
    </w:p>
    <w:bookmarkEnd w:id="44"/>
    <w:p w14:paraId="7FB6B74B" w14:textId="19024005" w:rsidR="00110120" w:rsidRDefault="00917ADA" w:rsidP="00110120">
      <w:pPr>
        <w:pStyle w:val="EditorsNote"/>
        <w:rPr>
          <w:lang w:eastAsia="zh-CN"/>
        </w:rPr>
      </w:pPr>
      <w:r>
        <w:t>Editor's note</w:t>
      </w:r>
      <w:r w:rsidR="00110120" w:rsidRPr="00110120">
        <w:t>:</w:t>
      </w:r>
      <w:r w:rsidR="00110120" w:rsidRPr="00110120">
        <w:tab/>
        <w:t>The above document cannot be formally referenced until it is published as an RFC.</w:t>
      </w:r>
    </w:p>
    <w:p w14:paraId="1FA2C291" w14:textId="3E32B239"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Media over QUIC – Use Cases and Requirements for Media Transport Protocol Design</w:t>
      </w:r>
      <w:r w:rsidR="00917ADA">
        <w:rPr>
          <w:rFonts w:eastAsia="DengXian"/>
          <w:lang w:eastAsia="zh-CN"/>
        </w:rPr>
        <w:t>"</w:t>
      </w:r>
      <w:r w:rsidRPr="0094130F">
        <w:rPr>
          <w:rFonts w:eastAsia="DengXian"/>
          <w:lang w:eastAsia="zh-CN"/>
        </w:rPr>
        <w:t>.</w:t>
      </w:r>
    </w:p>
    <w:p w14:paraId="420EF424" w14:textId="7B55E74D" w:rsidR="0094130F" w:rsidRPr="00835B10" w:rsidRDefault="00917ADA" w:rsidP="00835B10">
      <w:pPr>
        <w:pStyle w:val="EditorsNote"/>
      </w:pPr>
      <w:r>
        <w:t>Editor's note</w:t>
      </w:r>
      <w:r w:rsidR="0094130F" w:rsidRPr="00835B10">
        <w:t>:</w:t>
      </w:r>
      <w:r w:rsidR="0094130F" w:rsidRPr="00835B10">
        <w:tab/>
        <w:t>The above document cannot be formally referenced until it is published as an RFC.</w:t>
      </w:r>
    </w:p>
    <w:p w14:paraId="52B8DD26" w14:textId="0D6E459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Warp – Segmented Live Media Transport</w:t>
      </w:r>
      <w:r w:rsidR="00917ADA">
        <w:rPr>
          <w:rFonts w:eastAsia="DengXian"/>
          <w:lang w:eastAsia="zh-CN"/>
        </w:rPr>
        <w:t>"</w:t>
      </w:r>
      <w:r w:rsidRPr="0094130F">
        <w:rPr>
          <w:rFonts w:eastAsia="DengXian"/>
          <w:lang w:eastAsia="zh-CN"/>
        </w:rPr>
        <w:t>.</w:t>
      </w:r>
    </w:p>
    <w:p w14:paraId="1908CD01" w14:textId="3199BB21" w:rsidR="0094130F" w:rsidRDefault="00917ADA" w:rsidP="00835B10">
      <w:pPr>
        <w:pStyle w:val="EditorsNote"/>
        <w:rPr>
          <w:lang w:eastAsia="zh-CN"/>
        </w:rPr>
      </w:pPr>
      <w:r>
        <w:t>Editor's note</w:t>
      </w:r>
      <w:r w:rsidR="0094130F" w:rsidRPr="00835B10">
        <w:t>:</w:t>
      </w:r>
      <w:r w:rsidR="0094130F" w:rsidRPr="00835B10">
        <w:tab/>
        <w:t>The above document cannot be formally referenced until it is published as an RFC.</w:t>
      </w:r>
    </w:p>
    <w:p w14:paraId="01AD5CCF" w14:textId="3AD55A48"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917ADA">
        <w:rPr>
          <w:rFonts w:eastAsia="DengXian"/>
          <w:lang w:eastAsia="zh-CN"/>
        </w:rPr>
        <w:t>"</w:t>
      </w:r>
      <w:r w:rsidRPr="009A5C2C">
        <w:rPr>
          <w:rFonts w:eastAsia="DengXian"/>
          <w:lang w:eastAsia="zh-CN"/>
        </w:rPr>
        <w:t>An ECN Extension to CONNECT-UDP</w:t>
      </w:r>
      <w:r w:rsidR="00917ADA">
        <w:rPr>
          <w:rFonts w:eastAsia="DengXian"/>
          <w:lang w:eastAsia="zh-CN"/>
        </w:rPr>
        <w:t>"</w:t>
      </w:r>
      <w:r w:rsidRPr="009A5C2C">
        <w:rPr>
          <w:rFonts w:eastAsia="DengXian"/>
          <w:lang w:eastAsia="zh-CN"/>
        </w:rPr>
        <w:t>.</w:t>
      </w:r>
    </w:p>
    <w:p w14:paraId="72CE2293" w14:textId="085D61A7" w:rsidR="00B4589B" w:rsidRPr="002729B9" w:rsidRDefault="00917ADA" w:rsidP="00B4589B">
      <w:pPr>
        <w:pStyle w:val="EditorsNote"/>
      </w:pPr>
      <w:r>
        <w:t>Editor's note</w:t>
      </w:r>
      <w:r w:rsidR="00B4589B" w:rsidRPr="00BC49C2">
        <w:t>:</w:t>
      </w:r>
      <w:r w:rsidR="00B4589B" w:rsidRPr="00BC49C2">
        <w:tab/>
        <w:t>The above document cannot be formally referenced until it is published as an RFC.</w:t>
      </w:r>
    </w:p>
    <w:p w14:paraId="69115624" w14:textId="1844D503" w:rsidR="00A778E4" w:rsidRPr="009A5C2C" w:rsidRDefault="00A778E4" w:rsidP="00A778E4">
      <w:pPr>
        <w:pStyle w:val="EX"/>
        <w:rPr>
          <w:rFonts w:eastAsia="DengXian"/>
          <w:lang w:eastAsia="zh-CN"/>
        </w:rPr>
      </w:pPr>
      <w:bookmarkStart w:id="45"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BC0293">
        <w:rPr>
          <w:rFonts w:eastAsia="DengXian"/>
          <w:lang w:eastAsia="zh-CN"/>
        </w:rPr>
        <w:t>3GPP</w:t>
      </w:r>
      <w:r w:rsidR="00BC0293">
        <w:rPr>
          <w:rFonts w:eastAsia="DengXian"/>
          <w:lang w:eastAsia="zh-CN"/>
        </w:rPr>
        <w:t> </w:t>
      </w:r>
      <w:r w:rsidR="00BC0293">
        <w:rPr>
          <w:rFonts w:eastAsia="DengXian"/>
          <w:lang w:eastAsia="zh-CN"/>
        </w:rPr>
        <w:t>TS</w:t>
      </w:r>
      <w:r w:rsidR="00BC0293">
        <w:rPr>
          <w:rFonts w:eastAsia="DengXian"/>
          <w:lang w:eastAsia="zh-CN"/>
        </w:rPr>
        <w:t> </w:t>
      </w:r>
      <w:r w:rsidR="00BC0293">
        <w:rPr>
          <w:rFonts w:eastAsia="DengXian"/>
          <w:lang w:eastAsia="zh-CN"/>
        </w:rPr>
        <w:t>29.514:</w:t>
      </w:r>
      <w:r w:rsidR="006B52C7">
        <w:rPr>
          <w:rFonts w:eastAsia="DengXian"/>
          <w:lang w:eastAsia="zh-CN"/>
        </w:rPr>
        <w:t xml:space="preserve"> </w:t>
      </w:r>
      <w:r w:rsidR="00917ADA">
        <w:rPr>
          <w:rFonts w:eastAsia="DengXian"/>
          <w:lang w:eastAsia="zh-CN"/>
        </w:rPr>
        <w:t>"</w:t>
      </w:r>
      <w:r w:rsidR="006B52C7">
        <w:rPr>
          <w:rFonts w:eastAsia="DengXian"/>
          <w:lang w:eastAsia="zh-CN"/>
        </w:rPr>
        <w:t>5G System; Policy Authorization Service; Stage 3</w:t>
      </w:r>
      <w:r w:rsidR="00917ADA">
        <w:rPr>
          <w:rFonts w:eastAsia="DengXian"/>
          <w:lang w:eastAsia="zh-CN"/>
        </w:rPr>
        <w:t>"</w:t>
      </w:r>
      <w:r w:rsidR="006B52C7">
        <w:rPr>
          <w:rFonts w:eastAsia="DengXian"/>
          <w:lang w:eastAsia="zh-CN"/>
        </w:rPr>
        <w:t>.</w:t>
      </w:r>
    </w:p>
    <w:p w14:paraId="592293D8" w14:textId="34433271" w:rsidR="006B52C7" w:rsidRPr="009A5C2C"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BC0293">
        <w:rPr>
          <w:rFonts w:eastAsia="DengXian"/>
          <w:lang w:eastAsia="zh-CN"/>
        </w:rPr>
        <w:t>3GPP</w:t>
      </w:r>
      <w:r w:rsidR="00BC0293">
        <w:rPr>
          <w:rFonts w:eastAsia="DengXian"/>
          <w:lang w:eastAsia="zh-CN"/>
        </w:rPr>
        <w:t> </w:t>
      </w:r>
      <w:r w:rsidR="00BC0293">
        <w:rPr>
          <w:rFonts w:eastAsia="DengXian"/>
          <w:lang w:eastAsia="zh-CN"/>
        </w:rPr>
        <w:t>TS</w:t>
      </w:r>
      <w:r w:rsidR="00BC0293">
        <w:rPr>
          <w:rFonts w:eastAsia="DengXian"/>
          <w:lang w:eastAsia="zh-CN"/>
        </w:rPr>
        <w:t> </w:t>
      </w:r>
      <w:r w:rsidR="00BC0293">
        <w:rPr>
          <w:rFonts w:eastAsia="DengXian"/>
          <w:lang w:eastAsia="zh-CN"/>
        </w:rPr>
        <w:t>29.522:</w:t>
      </w:r>
      <w:r>
        <w:rPr>
          <w:rFonts w:eastAsia="DengXian"/>
          <w:lang w:eastAsia="zh-CN"/>
        </w:rPr>
        <w:t xml:space="preserve"> </w:t>
      </w:r>
      <w:r w:rsidR="00917ADA">
        <w:rPr>
          <w:rFonts w:eastAsia="DengXian"/>
          <w:lang w:eastAsia="zh-CN"/>
        </w:rPr>
        <w:t>"</w:t>
      </w:r>
      <w:r>
        <w:rPr>
          <w:rFonts w:eastAsia="DengXian"/>
          <w:lang w:eastAsia="zh-CN"/>
        </w:rPr>
        <w:t>5G System; Network Exposure Function Northbound APIs; Stage 3</w:t>
      </w:r>
      <w:r w:rsidR="00917ADA">
        <w:rPr>
          <w:rFonts w:eastAsia="DengXian"/>
          <w:lang w:eastAsia="zh-CN"/>
        </w:rPr>
        <w:t>"</w:t>
      </w:r>
      <w:r>
        <w:rPr>
          <w:rFonts w:eastAsia="DengXian"/>
          <w:lang w:eastAsia="zh-CN"/>
        </w:rPr>
        <w:t>.</w:t>
      </w:r>
    </w:p>
    <w:p w14:paraId="1E8EAD79" w14:textId="77777777" w:rsidR="00080512" w:rsidRPr="00BC49C2" w:rsidRDefault="00080512" w:rsidP="00964868">
      <w:pPr>
        <w:pStyle w:val="Heading1"/>
      </w:pPr>
      <w:bookmarkStart w:id="46" w:name="_Toc113425885"/>
      <w:bookmarkStart w:id="47" w:name="_Toc117496312"/>
      <w:r w:rsidRPr="00BC49C2">
        <w:t>3</w:t>
      </w:r>
      <w:r w:rsidRPr="00BC49C2">
        <w:tab/>
        <w:t>Definitions</w:t>
      </w:r>
      <w:r w:rsidR="00602AEA" w:rsidRPr="00BC49C2">
        <w:t xml:space="preserve"> of terms, symbols and abbreviations</w:t>
      </w:r>
      <w:bookmarkEnd w:id="37"/>
      <w:bookmarkEnd w:id="42"/>
      <w:bookmarkEnd w:id="45"/>
      <w:bookmarkEnd w:id="46"/>
      <w:bookmarkEnd w:id="47"/>
    </w:p>
    <w:p w14:paraId="62A1B2ED" w14:textId="77777777" w:rsidR="00080512" w:rsidRPr="00BC49C2" w:rsidRDefault="00080512">
      <w:pPr>
        <w:pStyle w:val="Heading2"/>
      </w:pPr>
      <w:bookmarkStart w:id="48" w:name="_Toc97526896"/>
      <w:bookmarkStart w:id="49" w:name="_Toc101526048"/>
      <w:bookmarkStart w:id="50" w:name="_Toc104882738"/>
      <w:bookmarkStart w:id="51" w:name="_Toc113425886"/>
      <w:bookmarkStart w:id="52" w:name="_Toc117496313"/>
      <w:r w:rsidRPr="00BC49C2">
        <w:t>3.1</w:t>
      </w:r>
      <w:r w:rsidRPr="00BC49C2">
        <w:tab/>
      </w:r>
      <w:r w:rsidR="002B6339" w:rsidRPr="00BC49C2">
        <w:t>Terms</w:t>
      </w:r>
      <w:bookmarkEnd w:id="48"/>
      <w:bookmarkEnd w:id="49"/>
      <w:bookmarkEnd w:id="50"/>
      <w:bookmarkEnd w:id="51"/>
      <w:bookmarkEnd w:id="52"/>
    </w:p>
    <w:p w14:paraId="705A223C" w14:textId="1F8E866C" w:rsidR="00080512" w:rsidRPr="00BC49C2" w:rsidRDefault="00080512">
      <w:r w:rsidRPr="00BC49C2">
        <w:t xml:space="preserve">For the purposes of the present document, the terms given in </w:t>
      </w:r>
      <w:r w:rsidR="00BC0293" w:rsidRPr="00BC49C2">
        <w:t>TR</w:t>
      </w:r>
      <w:r w:rsidR="00BC0293">
        <w:t> </w:t>
      </w:r>
      <w:r w:rsidR="00BC0293" w:rsidRPr="00BC49C2">
        <w:t>21.905</w:t>
      </w:r>
      <w:r w:rsidR="00BC0293">
        <w:t> </w:t>
      </w:r>
      <w:r w:rsidR="00BC0293" w:rsidRPr="00BC49C2">
        <w:t>[</w:t>
      </w:r>
      <w:r w:rsidR="004D3578" w:rsidRPr="00BC49C2">
        <w:t>1</w:t>
      </w:r>
      <w:r w:rsidRPr="00BC49C2">
        <w:t xml:space="preserve">] and the following apply. A term defined in the present document takes precedence over the definition of the same term,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4CE04677" w14:textId="0EB782EB"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917ADA">
        <w:t>.</w:t>
      </w:r>
      <w:r w:rsidR="008051F8" w:rsidRPr="00BC49C2">
        <w:t xml:space="preserve"> </w:t>
      </w:r>
      <w:r w:rsidRPr="00BC49C2">
        <w:t>a frame or video slice for XRM Services</w:t>
      </w:r>
      <w:r w:rsidR="00F86895" w:rsidRPr="00BC49C2">
        <w:t xml:space="preserve">, as used in </w:t>
      </w:r>
      <w:r w:rsidR="00BC0293" w:rsidRPr="00BC49C2">
        <w:t>TR</w:t>
      </w:r>
      <w:r w:rsidR="00BC0293">
        <w:t> </w:t>
      </w:r>
      <w:r w:rsidR="00BC0293" w:rsidRPr="00BC49C2">
        <w:t>26.926</w:t>
      </w:r>
      <w:r w:rsidR="00BC0293">
        <w:t> </w:t>
      </w:r>
      <w:r w:rsidR="00BC0293">
        <w:t>[</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52FC2802" w14:textId="55B9853A"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w:t>
      </w:r>
      <w:r w:rsidR="00917ADA">
        <w:t>.</w:t>
      </w:r>
      <w:r w:rsidRPr="00BC49C2">
        <w:t xml:space="preserve"> one or more UEs) required for the same task or application. Multi-modal Data consists of more than one Single-modal Data, and there is strong dependency among each Single-modal Data. Single-modal Data can be seen as one type of data.</w:t>
      </w:r>
    </w:p>
    <w:p w14:paraId="2E97BA55" w14:textId="4243CF74"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BC0293" w:rsidRPr="00BC49C2">
        <w:rPr>
          <w:lang w:eastAsia="zh-CN"/>
        </w:rPr>
        <w:t>TR</w:t>
      </w:r>
      <w:r w:rsidR="00BC0293">
        <w:rPr>
          <w:lang w:eastAsia="zh-CN"/>
        </w:rPr>
        <w:t> </w:t>
      </w:r>
      <w:r w:rsidR="00BC0293" w:rsidRPr="00BC49C2">
        <w:rPr>
          <w:lang w:eastAsia="zh-CN"/>
        </w:rPr>
        <w:t>22.847</w:t>
      </w:r>
      <w:r w:rsidR="00BC0293">
        <w:rPr>
          <w:lang w:eastAsia="zh-CN"/>
        </w:rPr>
        <w:t> </w:t>
      </w:r>
      <w:r w:rsidR="00BC0293" w:rsidRPr="00BC49C2">
        <w:rPr>
          <w:lang w:eastAsia="zh-CN"/>
        </w:rPr>
        <w:t>[</w:t>
      </w:r>
      <w:r w:rsidR="005576FD" w:rsidRPr="00BC49C2">
        <w:rPr>
          <w:lang w:eastAsia="zh-CN"/>
        </w:rPr>
        <w:t>6</w:t>
      </w:r>
      <w:r w:rsidRPr="00BC49C2">
        <w:rPr>
          <w:lang w:eastAsia="zh-CN"/>
        </w:rPr>
        <w:t>].</w:t>
      </w:r>
    </w:p>
    <w:p w14:paraId="0DD40E0C"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1B2B9A8F"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72D51C44" w14:textId="4A9E3727" w:rsidR="00C76946" w:rsidRPr="00BC49C2" w:rsidRDefault="00C76946" w:rsidP="00C76946">
      <w:pPr>
        <w:rPr>
          <w:lang w:eastAsia="zh-CN"/>
        </w:rPr>
      </w:pPr>
      <w:r w:rsidRPr="00BC49C2">
        <w:rPr>
          <w:b/>
          <w:lang w:eastAsia="zh-CN"/>
        </w:rPr>
        <w:lastRenderedPageBreak/>
        <w:t>Data Burst:</w:t>
      </w:r>
      <w:r w:rsidRPr="00BC49C2">
        <w:rPr>
          <w:lang w:eastAsia="zh-CN"/>
        </w:rPr>
        <w:t xml:space="preserve"> A set of multiple PDUs generated and sent by the application in a short period of time.</w:t>
      </w:r>
    </w:p>
    <w:p w14:paraId="74AA3F02" w14:textId="32B6C309"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can be composed by one or multiple PDU Sets.</w:t>
      </w:r>
    </w:p>
    <w:p w14:paraId="4240158E" w14:textId="77777777" w:rsidR="00080512" w:rsidRPr="00BC49C2" w:rsidRDefault="00080512">
      <w:pPr>
        <w:pStyle w:val="Heading2"/>
      </w:pPr>
      <w:bookmarkStart w:id="53" w:name="_Toc97526897"/>
      <w:bookmarkStart w:id="54" w:name="_Toc101526049"/>
      <w:bookmarkStart w:id="55" w:name="_Toc104882739"/>
      <w:bookmarkStart w:id="56" w:name="_Toc113425887"/>
      <w:bookmarkStart w:id="57" w:name="_Toc117496314"/>
      <w:r w:rsidRPr="00BC49C2">
        <w:t>3.2</w:t>
      </w:r>
      <w:r w:rsidRPr="00BC49C2">
        <w:tab/>
        <w:t>Symbols</w:t>
      </w:r>
      <w:bookmarkEnd w:id="53"/>
      <w:bookmarkEnd w:id="54"/>
      <w:bookmarkEnd w:id="55"/>
      <w:bookmarkEnd w:id="56"/>
      <w:bookmarkEnd w:id="57"/>
    </w:p>
    <w:p w14:paraId="2F87BCBB" w14:textId="77777777" w:rsidR="00080512" w:rsidRPr="00BC49C2" w:rsidRDefault="00080512">
      <w:pPr>
        <w:keepNext/>
      </w:pPr>
      <w:r w:rsidRPr="00BC49C2">
        <w:t>For the purposes of the present document, the following symbols apply:</w:t>
      </w:r>
    </w:p>
    <w:p w14:paraId="05602B1A" w14:textId="77777777" w:rsidR="00AD0A5C" w:rsidRPr="00BC49C2" w:rsidRDefault="00AD0A5C" w:rsidP="00AD0A5C">
      <w:pPr>
        <w:pStyle w:val="EW"/>
      </w:pPr>
      <w:r w:rsidRPr="00BC49C2">
        <w:t>PSDB</w:t>
      </w:r>
      <w:r w:rsidRPr="00BC49C2">
        <w:tab/>
        <w:t>PDU-Set Delay Budget</w:t>
      </w:r>
    </w:p>
    <w:p w14:paraId="55623DC4" w14:textId="77777777" w:rsidR="00080512" w:rsidRPr="00BC49C2" w:rsidRDefault="00AD0A5C" w:rsidP="00AD0A5C">
      <w:pPr>
        <w:pStyle w:val="EW"/>
      </w:pPr>
      <w:r w:rsidRPr="00BC49C2">
        <w:t>PSER</w:t>
      </w:r>
      <w:r w:rsidRPr="00BC49C2">
        <w:tab/>
        <w:t>PDU-Set Error Rate</w:t>
      </w:r>
    </w:p>
    <w:p w14:paraId="34E86052" w14:textId="77777777" w:rsidR="00080512" w:rsidRPr="00BC49C2" w:rsidRDefault="00080512">
      <w:pPr>
        <w:pStyle w:val="Heading2"/>
      </w:pPr>
      <w:bookmarkStart w:id="58" w:name="_Toc97526898"/>
      <w:bookmarkStart w:id="59" w:name="_Toc101526050"/>
      <w:bookmarkStart w:id="60" w:name="_Toc104882740"/>
      <w:bookmarkStart w:id="61" w:name="_Toc113425888"/>
      <w:bookmarkStart w:id="62" w:name="_Toc117496315"/>
      <w:r w:rsidRPr="00BC49C2">
        <w:t>3.3</w:t>
      </w:r>
      <w:r w:rsidRPr="00BC49C2">
        <w:tab/>
        <w:t>Abbreviations</w:t>
      </w:r>
      <w:bookmarkEnd w:id="58"/>
      <w:bookmarkEnd w:id="59"/>
      <w:bookmarkEnd w:id="60"/>
      <w:bookmarkEnd w:id="61"/>
      <w:bookmarkEnd w:id="62"/>
    </w:p>
    <w:p w14:paraId="51C3F4A4" w14:textId="1C0AA808" w:rsidR="00080512" w:rsidRPr="00BC49C2" w:rsidRDefault="00080512">
      <w:pPr>
        <w:keepNext/>
      </w:pPr>
      <w:r w:rsidRPr="00BC49C2">
        <w:t>For the purposes of the present document, the abb</w:t>
      </w:r>
      <w:r w:rsidR="004D3578" w:rsidRPr="00BC49C2">
        <w:t xml:space="preserve">reviations given in </w:t>
      </w:r>
      <w:r w:rsidR="00BC0293" w:rsidRPr="00BC49C2">
        <w:t>TR</w:t>
      </w:r>
      <w:r w:rsidR="00BC0293">
        <w:t> </w:t>
      </w:r>
      <w:r w:rsidR="00BC0293" w:rsidRPr="00BC49C2">
        <w:t>21.905</w:t>
      </w:r>
      <w:r w:rsidR="00BC0293">
        <w:t> </w:t>
      </w:r>
      <w:r w:rsidR="00BC0293"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658D2306"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72858926" w14:textId="77777777" w:rsidR="00080512" w:rsidRPr="00BC49C2" w:rsidRDefault="00080512">
      <w:pPr>
        <w:pStyle w:val="EW"/>
      </w:pPr>
    </w:p>
    <w:p w14:paraId="07EB6D32" w14:textId="77777777" w:rsidR="00080512" w:rsidRPr="00BC49C2" w:rsidRDefault="00080512" w:rsidP="00964868">
      <w:pPr>
        <w:pStyle w:val="Heading1"/>
      </w:pPr>
      <w:bookmarkStart w:id="63" w:name="clause4"/>
      <w:bookmarkStart w:id="64" w:name="_Toc97526899"/>
      <w:bookmarkStart w:id="65" w:name="_Toc101526051"/>
      <w:bookmarkStart w:id="66" w:name="_Toc104882741"/>
      <w:bookmarkStart w:id="67" w:name="_Toc113425889"/>
      <w:bookmarkStart w:id="68" w:name="_Toc117496316"/>
      <w:bookmarkEnd w:id="63"/>
      <w:r w:rsidRPr="00BC49C2">
        <w:t>4</w:t>
      </w:r>
      <w:r w:rsidRPr="00BC49C2">
        <w:tab/>
      </w:r>
      <w:r w:rsidR="000C6B78" w:rsidRPr="00BC49C2">
        <w:t>Architectural Assumptions and Requirements</w:t>
      </w:r>
      <w:bookmarkEnd w:id="64"/>
      <w:bookmarkEnd w:id="65"/>
      <w:bookmarkEnd w:id="66"/>
      <w:bookmarkEnd w:id="67"/>
      <w:bookmarkEnd w:id="68"/>
    </w:p>
    <w:p w14:paraId="6DC8CA56" w14:textId="77777777" w:rsidR="00080512" w:rsidRPr="00BC49C2" w:rsidRDefault="00080512">
      <w:pPr>
        <w:pStyle w:val="Heading2"/>
      </w:pPr>
      <w:bookmarkStart w:id="69" w:name="_Toc97526900"/>
      <w:bookmarkStart w:id="70" w:name="_Toc101526052"/>
      <w:bookmarkStart w:id="71" w:name="_Toc104882742"/>
      <w:bookmarkStart w:id="72" w:name="_Toc113425890"/>
      <w:bookmarkStart w:id="73" w:name="_Toc117496317"/>
      <w:r w:rsidRPr="00BC49C2">
        <w:t>4.1</w:t>
      </w:r>
      <w:r w:rsidRPr="00BC49C2">
        <w:tab/>
      </w:r>
      <w:r w:rsidR="00F50CB8" w:rsidRPr="00BC49C2">
        <w:t>Architectural Assumptions</w:t>
      </w:r>
      <w:bookmarkEnd w:id="69"/>
      <w:bookmarkEnd w:id="70"/>
      <w:bookmarkEnd w:id="71"/>
      <w:bookmarkEnd w:id="72"/>
      <w:bookmarkEnd w:id="73"/>
    </w:p>
    <w:p w14:paraId="4B0747C4" w14:textId="767464EE"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8B40C2" w:rsidRPr="00BC49C2">
        <w:rPr>
          <w:lang w:eastAsia="zh-CN"/>
        </w:rPr>
        <w:t>2</w:t>
      </w:r>
      <w:r w:rsidR="00A158A9"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008B40C2" w:rsidRPr="00BC49C2">
        <w:rPr>
          <w:lang w:eastAsia="zh-CN"/>
        </w:rPr>
        <w:t>3</w:t>
      </w:r>
      <w:r w:rsidR="00A158A9" w:rsidRPr="00BC49C2">
        <w:rPr>
          <w:lang w:eastAsia="zh-CN"/>
        </w:rPr>
        <w:t xml:space="preserve">],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8B40C2" w:rsidRPr="00BC49C2">
        <w:rPr>
          <w:lang w:eastAsia="zh-CN"/>
        </w:rPr>
        <w:t>4</w:t>
      </w:r>
      <w:r w:rsidR="00A158A9" w:rsidRPr="00BC49C2">
        <w:rPr>
          <w:lang w:eastAsia="zh-CN"/>
        </w:rPr>
        <w:t>] are regarded as the baseline for this study.</w:t>
      </w:r>
    </w:p>
    <w:p w14:paraId="71591439"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0169CFB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5353310B"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398D535B"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7DC39FA0" w14:textId="77777777"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54CFA799"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3D5D76C4"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45A22368" w14:textId="4D35B296"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BC0293" w:rsidRPr="00BC49C2">
        <w:rPr>
          <w:lang w:eastAsia="zh-CN"/>
        </w:rPr>
        <w:t>TR</w:t>
      </w:r>
      <w:r w:rsidR="00BC0293">
        <w:rPr>
          <w:lang w:eastAsia="zh-CN"/>
        </w:rPr>
        <w:t> </w:t>
      </w:r>
      <w:r w:rsidR="00BC0293" w:rsidRPr="00BC49C2">
        <w:rPr>
          <w:lang w:eastAsia="zh-CN"/>
        </w:rPr>
        <w:t>26.926</w:t>
      </w:r>
      <w:r w:rsidR="00BC0293">
        <w:rPr>
          <w:lang w:eastAsia="zh-CN"/>
        </w:rPr>
        <w:t> </w:t>
      </w:r>
      <w:r w:rsidR="00BC0293" w:rsidRPr="00BC49C2">
        <w:rPr>
          <w:lang w:eastAsia="zh-CN"/>
        </w:rPr>
        <w:t>[</w:t>
      </w:r>
      <w:r w:rsidR="00F86895" w:rsidRPr="00BC49C2">
        <w:rPr>
          <w:rFonts w:eastAsia="DengXian"/>
          <w:lang w:eastAsia="zh-CN"/>
        </w:rPr>
        <w:t>27</w:t>
      </w:r>
      <w:r w:rsidR="00F86895" w:rsidRPr="00BC49C2">
        <w:rPr>
          <w:lang w:eastAsia="zh-CN"/>
        </w:rPr>
        <w:t>] for related mechanisms.</w:t>
      </w:r>
    </w:p>
    <w:p w14:paraId="78351D53"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28B30379"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7698F86B" w14:textId="77777777"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657F1B4D"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584751AE" w14:textId="77777777"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431571F4" w14:textId="77777777" w:rsidR="00F50CB8" w:rsidRPr="00BC49C2" w:rsidRDefault="00080512" w:rsidP="00F50CB8">
      <w:pPr>
        <w:pStyle w:val="Heading2"/>
      </w:pPr>
      <w:bookmarkStart w:id="74" w:name="_Toc97526901"/>
      <w:bookmarkStart w:id="75" w:name="_Toc101526053"/>
      <w:bookmarkStart w:id="76" w:name="_Toc104882743"/>
      <w:bookmarkStart w:id="77" w:name="_Toc113425891"/>
      <w:bookmarkStart w:id="78" w:name="_Toc117496318"/>
      <w:r w:rsidRPr="00BC49C2">
        <w:lastRenderedPageBreak/>
        <w:t>4.2</w:t>
      </w:r>
      <w:r w:rsidRPr="00BC49C2">
        <w:tab/>
      </w:r>
      <w:r w:rsidR="00F50CB8" w:rsidRPr="00BC49C2">
        <w:t xml:space="preserve">Architectural </w:t>
      </w:r>
      <w:r w:rsidR="004550DD" w:rsidRPr="00BC49C2">
        <w:t>Requirements</w:t>
      </w:r>
      <w:bookmarkEnd w:id="74"/>
      <w:bookmarkEnd w:id="75"/>
      <w:bookmarkEnd w:id="76"/>
      <w:bookmarkEnd w:id="77"/>
      <w:bookmarkEnd w:id="78"/>
    </w:p>
    <w:p w14:paraId="28C16D24" w14:textId="77777777" w:rsidR="00E83709" w:rsidRPr="00BC49C2" w:rsidRDefault="00E83709" w:rsidP="00635D2F">
      <w:pPr>
        <w:rPr>
          <w:lang w:eastAsia="ja-JP"/>
        </w:rPr>
      </w:pPr>
      <w:r w:rsidRPr="00BC49C2">
        <w:rPr>
          <w:lang w:eastAsia="ja-JP"/>
        </w:rPr>
        <w:t>The following architectural requirements are applicable to this study:</w:t>
      </w:r>
    </w:p>
    <w:p w14:paraId="1F84CD34" w14:textId="5C3CDB64"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A631B" w:rsidRPr="00BC49C2">
        <w:rPr>
          <w:lang w:eastAsia="zh-CN"/>
        </w:rPr>
        <w:t>2</w:t>
      </w:r>
      <w:r w:rsidRPr="00BC49C2">
        <w:rPr>
          <w:lang w:eastAsia="zh-CN"/>
        </w:rPr>
        <w:t>], including:</w:t>
      </w:r>
    </w:p>
    <w:p w14:paraId="44C11689" w14:textId="77777777" w:rsidR="00E83709" w:rsidRPr="00BC49C2" w:rsidRDefault="00E83709" w:rsidP="009045C0">
      <w:pPr>
        <w:pStyle w:val="B2"/>
      </w:pPr>
      <w:r w:rsidRPr="00BC49C2">
        <w:t>-</w:t>
      </w:r>
      <w:r w:rsidRPr="00BC49C2">
        <w:tab/>
        <w:t>flexibility and modularity for newly introduced functionalities.</w:t>
      </w:r>
    </w:p>
    <w:p w14:paraId="3E8A6D05"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5F853E31"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15AFD4CA"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15830DF2" w14:textId="77777777" w:rsidR="00524FB4" w:rsidRPr="00BC49C2" w:rsidRDefault="00524FB4" w:rsidP="00964868">
      <w:pPr>
        <w:pStyle w:val="Heading1"/>
      </w:pPr>
      <w:bookmarkStart w:id="79" w:name="_Toc22192646"/>
      <w:bookmarkStart w:id="80" w:name="_Toc23402384"/>
      <w:bookmarkStart w:id="81" w:name="_Toc23402414"/>
      <w:bookmarkStart w:id="82" w:name="_Toc26386411"/>
      <w:bookmarkStart w:id="83" w:name="_Toc26431217"/>
      <w:bookmarkStart w:id="84" w:name="_Toc30694613"/>
      <w:bookmarkStart w:id="85" w:name="_Toc43906635"/>
      <w:bookmarkStart w:id="86" w:name="_Toc43906751"/>
      <w:bookmarkStart w:id="87" w:name="_Toc44311877"/>
      <w:bookmarkStart w:id="88" w:name="_Toc50536519"/>
      <w:bookmarkStart w:id="89" w:name="_Toc54930291"/>
      <w:bookmarkStart w:id="90" w:name="_Toc54968096"/>
      <w:bookmarkStart w:id="91" w:name="_Toc57236418"/>
      <w:bookmarkStart w:id="92" w:name="_Toc57236581"/>
      <w:bookmarkStart w:id="93" w:name="_Toc57530222"/>
      <w:bookmarkStart w:id="94" w:name="_Toc57532423"/>
      <w:bookmarkStart w:id="95" w:name="_Toc97526902"/>
      <w:bookmarkStart w:id="96" w:name="_Toc101526054"/>
      <w:bookmarkStart w:id="97" w:name="_Toc104882744"/>
      <w:bookmarkStart w:id="98" w:name="_Toc113425892"/>
      <w:bookmarkStart w:id="99" w:name="_Toc117496319"/>
      <w:r w:rsidRPr="00BC49C2">
        <w:t>5</w:t>
      </w:r>
      <w:r w:rsidRPr="00BC49C2">
        <w:tab/>
        <w:t>Key Issues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FBAB81B" w14:textId="77777777" w:rsidR="008051F8" w:rsidRPr="00BC49C2" w:rsidRDefault="00DD10C3" w:rsidP="00E45023">
      <w:pPr>
        <w:pStyle w:val="Heading2"/>
      </w:pPr>
      <w:bookmarkStart w:id="100" w:name="_Toc97526903"/>
      <w:bookmarkStart w:id="101" w:name="_Toc101526055"/>
      <w:bookmarkStart w:id="102" w:name="_Toc104882745"/>
      <w:bookmarkStart w:id="103" w:name="_Toc113425893"/>
      <w:bookmarkStart w:id="104" w:name="_Toc26386412"/>
      <w:bookmarkStart w:id="105" w:name="_Toc26431218"/>
      <w:bookmarkStart w:id="106" w:name="_Toc30694614"/>
      <w:bookmarkStart w:id="107" w:name="_Toc43906636"/>
      <w:bookmarkStart w:id="108" w:name="_Toc43906752"/>
      <w:bookmarkStart w:id="109" w:name="_Toc44311878"/>
      <w:bookmarkStart w:id="110" w:name="_Toc50536520"/>
      <w:bookmarkStart w:id="111" w:name="_Toc54930292"/>
      <w:bookmarkStart w:id="112" w:name="_Toc54968097"/>
      <w:bookmarkStart w:id="113" w:name="_Toc57236419"/>
      <w:bookmarkStart w:id="114" w:name="_Toc57236582"/>
      <w:bookmarkStart w:id="115" w:name="_Toc57530223"/>
      <w:bookmarkStart w:id="116" w:name="_Toc57532424"/>
      <w:bookmarkStart w:id="117" w:name="_Toc117496320"/>
      <w:r w:rsidRPr="00BC49C2">
        <w:t>5.1</w:t>
      </w:r>
      <w:r w:rsidRPr="00BC49C2">
        <w:tab/>
        <w:t>Key Issue #1: Policy control enhancements to support multi-modality flows coordinated transmission for single UE</w:t>
      </w:r>
      <w:bookmarkStart w:id="118" w:name="_Toc22214905"/>
      <w:bookmarkStart w:id="119" w:name="_Toc23254038"/>
      <w:bookmarkEnd w:id="100"/>
      <w:bookmarkEnd w:id="101"/>
      <w:bookmarkEnd w:id="102"/>
      <w:bookmarkEnd w:id="103"/>
      <w:bookmarkEnd w:id="117"/>
    </w:p>
    <w:p w14:paraId="1935D0AF" w14:textId="77777777" w:rsidR="00DD10C3" w:rsidRPr="00BC49C2" w:rsidRDefault="00DD10C3" w:rsidP="00E45023">
      <w:pPr>
        <w:pStyle w:val="Heading3"/>
        <w:rPr>
          <w:lang w:eastAsia="ko-KR"/>
        </w:rPr>
      </w:pPr>
      <w:bookmarkStart w:id="120" w:name="_Toc97526904"/>
      <w:bookmarkStart w:id="121" w:name="_Toc101526056"/>
      <w:bookmarkStart w:id="122" w:name="_Toc104882746"/>
      <w:bookmarkStart w:id="123" w:name="_Toc113425894"/>
      <w:bookmarkStart w:id="124" w:name="_Toc117496321"/>
      <w:r w:rsidRPr="00BC49C2">
        <w:rPr>
          <w:lang w:eastAsia="ko-KR"/>
        </w:rPr>
        <w:t>5.1.1</w:t>
      </w:r>
      <w:r w:rsidRPr="00BC49C2">
        <w:rPr>
          <w:lang w:eastAsia="ko-KR"/>
        </w:rPr>
        <w:tab/>
        <w:t>Description</w:t>
      </w:r>
      <w:bookmarkEnd w:id="118"/>
      <w:bookmarkEnd w:id="119"/>
      <w:bookmarkEnd w:id="120"/>
      <w:bookmarkEnd w:id="121"/>
      <w:bookmarkEnd w:id="122"/>
      <w:bookmarkEnd w:id="123"/>
      <w:bookmarkEnd w:id="124"/>
    </w:p>
    <w:p w14:paraId="40937A21" w14:textId="1CE67C36"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w:t>
      </w:r>
    </w:p>
    <w:p w14:paraId="74C1126F"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2DED3359"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7FD79D18" w14:textId="77777777"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14:paraId="0DB291AA"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168AE89F"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6A0AE8A3" w14:textId="77777777" w:rsidR="00544C26" w:rsidRPr="00BC49C2" w:rsidRDefault="00544C26" w:rsidP="00E45023">
      <w:pPr>
        <w:pStyle w:val="Heading2"/>
      </w:pPr>
      <w:bookmarkStart w:id="125" w:name="_Toc97526905"/>
      <w:bookmarkStart w:id="126" w:name="_Toc101526057"/>
      <w:bookmarkStart w:id="127" w:name="_Toc104882747"/>
      <w:bookmarkStart w:id="128" w:name="_Toc113425895"/>
      <w:bookmarkStart w:id="129" w:name="_Toc117496322"/>
      <w:r w:rsidRPr="00BC49C2">
        <w:t>5.2</w:t>
      </w:r>
      <w:r w:rsidRPr="00BC49C2">
        <w:tab/>
        <w:t>Key Issue #2: Support the Application Synchronization and QoS Policy Coordination for Multi-modal Traffic among Multiple UEs</w:t>
      </w:r>
      <w:bookmarkEnd w:id="125"/>
      <w:bookmarkEnd w:id="126"/>
      <w:bookmarkEnd w:id="127"/>
      <w:bookmarkEnd w:id="128"/>
      <w:bookmarkEnd w:id="129"/>
    </w:p>
    <w:p w14:paraId="3F8B9CFE" w14:textId="77777777" w:rsidR="00544C26" w:rsidRPr="00BC49C2" w:rsidRDefault="00544C26" w:rsidP="00E45023">
      <w:pPr>
        <w:pStyle w:val="Heading3"/>
        <w:rPr>
          <w:lang w:eastAsia="ko-KR"/>
        </w:rPr>
      </w:pPr>
      <w:bookmarkStart w:id="130" w:name="_Toc97526906"/>
      <w:bookmarkStart w:id="131" w:name="_Toc101526058"/>
      <w:bookmarkStart w:id="132" w:name="_Toc104882748"/>
      <w:bookmarkStart w:id="133" w:name="_Toc113425896"/>
      <w:bookmarkStart w:id="134" w:name="_Toc117496323"/>
      <w:r w:rsidRPr="00BC49C2">
        <w:rPr>
          <w:lang w:eastAsia="ko-KR"/>
        </w:rPr>
        <w:t>5.2.1</w:t>
      </w:r>
      <w:r w:rsidRPr="00BC49C2">
        <w:rPr>
          <w:lang w:eastAsia="ko-KR"/>
        </w:rPr>
        <w:tab/>
        <w:t>Description</w:t>
      </w:r>
      <w:bookmarkEnd w:id="130"/>
      <w:bookmarkEnd w:id="131"/>
      <w:bookmarkEnd w:id="132"/>
      <w:bookmarkEnd w:id="133"/>
      <w:bookmarkEnd w:id="134"/>
    </w:p>
    <w:p w14:paraId="6A1285B3" w14:textId="71F6E8F1" w:rsidR="00544C26" w:rsidRPr="00BC49C2" w:rsidRDefault="00544C26" w:rsidP="009045C0">
      <w:pPr>
        <w:rPr>
          <w:lang w:eastAsia="ja-JP"/>
        </w:rPr>
      </w:pPr>
      <w:r w:rsidRPr="00BC49C2">
        <w:t xml:space="preserve">One of the requirements </w:t>
      </w:r>
      <w:r w:rsidRPr="00BC49C2">
        <w:rPr>
          <w:lang w:eastAsia="ja-JP"/>
        </w:rPr>
        <w:t xml:space="preserve">documented in </w:t>
      </w:r>
      <w:r w:rsidR="00BC0293" w:rsidRPr="00BC49C2">
        <w:rPr>
          <w:lang w:eastAsia="ja-JP"/>
        </w:rPr>
        <w:t>TS</w:t>
      </w:r>
      <w:r w:rsidR="00BC0293">
        <w:rPr>
          <w:lang w:eastAsia="ja-JP"/>
        </w:rPr>
        <w:t> </w:t>
      </w:r>
      <w:r w:rsidR="00BC0293" w:rsidRPr="00BC49C2">
        <w:rPr>
          <w:lang w:eastAsia="ja-JP"/>
        </w:rPr>
        <w:t>22</w:t>
      </w:r>
      <w:r w:rsidR="00BC0293" w:rsidRPr="00BC49C2">
        <w:rPr>
          <w:lang w:eastAsia="zh-CN"/>
        </w:rPr>
        <w:t>.261</w:t>
      </w:r>
      <w:r w:rsidR="00BC0293">
        <w:rPr>
          <w:lang w:eastAsia="ja-JP"/>
        </w:rPr>
        <w:t> </w:t>
      </w:r>
      <w:r w:rsidR="00BC0293" w:rsidRPr="00BC49C2">
        <w:rPr>
          <w:lang w:eastAsia="zh-CN"/>
        </w:rPr>
        <w:t>[</w:t>
      </w:r>
      <w:r w:rsidRPr="00BC49C2">
        <w:rPr>
          <w:lang w:eastAsia="zh-CN"/>
        </w:rPr>
        <w:t>5] about tactile and multi-modal communication service, is the following:</w:t>
      </w:r>
    </w:p>
    <w:p w14:paraId="63A02487" w14:textId="4ECDFEFB"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917ADA">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11A63C97"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316F35C3" w14:textId="77777777" w:rsidR="00544C26" w:rsidRPr="00BC49C2" w:rsidRDefault="00544C26" w:rsidP="009045C0">
      <w:pPr>
        <w:rPr>
          <w:lang w:eastAsia="zh-CN"/>
        </w:rPr>
      </w:pPr>
      <w:r w:rsidRPr="00BC49C2">
        <w:rPr>
          <w:lang w:eastAsia="zh-CN"/>
        </w:rPr>
        <w:t>In particular, this KI will study:</w:t>
      </w:r>
    </w:p>
    <w:p w14:paraId="126E4991"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2C08FD58"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6FEBDF40"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46E082A0" w14:textId="77777777" w:rsidR="00203B24" w:rsidRPr="00BC49C2" w:rsidRDefault="00203B24" w:rsidP="00A13B4D">
      <w:pPr>
        <w:pStyle w:val="Heading2"/>
      </w:pPr>
      <w:bookmarkStart w:id="135" w:name="_Toc524963523"/>
      <w:bookmarkStart w:id="136" w:name="_Toc97526907"/>
      <w:bookmarkStart w:id="137" w:name="_Toc101526059"/>
      <w:bookmarkStart w:id="138" w:name="_Toc104882749"/>
      <w:bookmarkStart w:id="139" w:name="_Toc113425897"/>
      <w:bookmarkStart w:id="140" w:name="_Toc117496324"/>
      <w:r w:rsidRPr="00BC49C2">
        <w:t>5.</w:t>
      </w:r>
      <w:r w:rsidR="003F4ECE" w:rsidRPr="00BC49C2">
        <w:t>3</w:t>
      </w:r>
      <w:r w:rsidRPr="00BC49C2">
        <w:tab/>
        <w:t>Key Issue #</w:t>
      </w:r>
      <w:r w:rsidR="003F4ECE" w:rsidRPr="00BC49C2">
        <w:t>3</w:t>
      </w:r>
      <w:r w:rsidRPr="00BC49C2">
        <w:t>: 5GS information exposure for XR/media Enhancements</w:t>
      </w:r>
      <w:bookmarkEnd w:id="135"/>
      <w:bookmarkEnd w:id="136"/>
      <w:bookmarkEnd w:id="137"/>
      <w:bookmarkEnd w:id="138"/>
      <w:bookmarkEnd w:id="139"/>
      <w:bookmarkEnd w:id="140"/>
    </w:p>
    <w:p w14:paraId="2E000F04" w14:textId="77777777" w:rsidR="00203B24" w:rsidRPr="00BC49C2" w:rsidRDefault="00203B24" w:rsidP="00A13B4D">
      <w:pPr>
        <w:pStyle w:val="Heading3"/>
        <w:rPr>
          <w:lang w:eastAsia="ko-KR"/>
        </w:rPr>
      </w:pPr>
      <w:bookmarkStart w:id="141" w:name="_Toc524963524"/>
      <w:bookmarkStart w:id="142" w:name="_Toc97526908"/>
      <w:bookmarkStart w:id="143" w:name="_Toc101526060"/>
      <w:bookmarkStart w:id="144" w:name="_Toc104882750"/>
      <w:bookmarkStart w:id="145" w:name="_Toc113425898"/>
      <w:bookmarkStart w:id="146" w:name="_Toc117496325"/>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41"/>
      <w:bookmarkEnd w:id="142"/>
      <w:bookmarkEnd w:id="143"/>
      <w:bookmarkEnd w:id="144"/>
      <w:bookmarkEnd w:id="145"/>
      <w:bookmarkEnd w:id="146"/>
    </w:p>
    <w:p w14:paraId="534CCC97"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4451A947"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0BD7DC44" w14:textId="0103AF0C"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917ADA">
        <w:t>'</w:t>
      </w:r>
      <w:r w:rsidRPr="00BC49C2">
        <w:t>GBR</w:t>
      </w:r>
      <w:r w:rsidR="00917ADA">
        <w:t>'</w:t>
      </w:r>
      <w:r w:rsidRPr="00BC49C2">
        <w:t xml:space="preserve"> and/or </w:t>
      </w:r>
      <w:r w:rsidR="00917ADA">
        <w:t>'</w:t>
      </w:r>
      <w:r w:rsidRPr="00BC49C2">
        <w:t>Non-GBR</w:t>
      </w:r>
      <w:r w:rsidR="00917ADA">
        <w:t>'</w:t>
      </w:r>
      <w:r w:rsidRPr="00BC49C2">
        <w:t>.</w:t>
      </w:r>
    </w:p>
    <w:p w14:paraId="7329DD83"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2823EF5D"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05A29788"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499C0097"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00CF85F0"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3451FCF0"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4861583B" w14:textId="77777777" w:rsidR="00B528B4" w:rsidRPr="00BC49C2" w:rsidRDefault="00B528B4" w:rsidP="00B528B4">
      <w:pPr>
        <w:pStyle w:val="Heading2"/>
      </w:pPr>
      <w:bookmarkStart w:id="147" w:name="_Toc324232211"/>
      <w:bookmarkStart w:id="148" w:name="_Toc326248702"/>
      <w:bookmarkStart w:id="149" w:name="_Toc421821979"/>
      <w:bookmarkStart w:id="150" w:name="_Toc97526909"/>
      <w:bookmarkStart w:id="151" w:name="_Toc101526061"/>
      <w:bookmarkStart w:id="152" w:name="_Toc104882751"/>
      <w:bookmarkStart w:id="153" w:name="_Toc113425899"/>
      <w:bookmarkStart w:id="154" w:name="_Toc117496326"/>
      <w:r w:rsidRPr="00BC49C2">
        <w:t>5.4</w:t>
      </w:r>
      <w:r w:rsidRPr="00BC49C2">
        <w:tab/>
        <w:t>Key Issue #4</w:t>
      </w:r>
      <w:r w:rsidRPr="00BC49C2">
        <w:rPr>
          <w:lang w:eastAsia="zh-CN"/>
        </w:rPr>
        <w:t>:</w:t>
      </w:r>
      <w:r w:rsidRPr="00BC49C2">
        <w:t xml:space="preserve"> </w:t>
      </w:r>
      <w:bookmarkEnd w:id="147"/>
      <w:bookmarkEnd w:id="148"/>
      <w:bookmarkEnd w:id="149"/>
      <w:r w:rsidRPr="00BC49C2">
        <w:t>PDU Set integrated packet handling</w:t>
      </w:r>
      <w:bookmarkEnd w:id="150"/>
      <w:bookmarkEnd w:id="151"/>
      <w:bookmarkEnd w:id="152"/>
      <w:bookmarkEnd w:id="153"/>
      <w:bookmarkEnd w:id="154"/>
    </w:p>
    <w:p w14:paraId="5982BAFE" w14:textId="77777777" w:rsidR="00B528B4" w:rsidRPr="00BC49C2" w:rsidRDefault="00B528B4" w:rsidP="00B528B4">
      <w:pPr>
        <w:pStyle w:val="Heading3"/>
        <w:rPr>
          <w:lang w:eastAsia="ko-KR"/>
        </w:rPr>
      </w:pPr>
      <w:bookmarkStart w:id="155" w:name="_Toc326248703"/>
      <w:bookmarkStart w:id="156" w:name="_Toc421821980"/>
      <w:bookmarkStart w:id="157" w:name="_Toc97526910"/>
      <w:bookmarkStart w:id="158" w:name="_Toc101526062"/>
      <w:bookmarkStart w:id="159" w:name="_Toc104882752"/>
      <w:bookmarkStart w:id="160" w:name="_Toc113425900"/>
      <w:bookmarkStart w:id="161" w:name="_Toc117496327"/>
      <w:r w:rsidRPr="00BC49C2">
        <w:rPr>
          <w:lang w:eastAsia="ko-KR"/>
        </w:rPr>
        <w:t>5.4.1</w:t>
      </w:r>
      <w:r w:rsidRPr="00BC49C2">
        <w:rPr>
          <w:lang w:eastAsia="ko-KR"/>
        </w:rPr>
        <w:tab/>
        <w:t>Description</w:t>
      </w:r>
      <w:bookmarkEnd w:id="155"/>
      <w:bookmarkEnd w:id="156"/>
      <w:bookmarkEnd w:id="157"/>
      <w:bookmarkEnd w:id="158"/>
      <w:bookmarkEnd w:id="159"/>
      <w:bookmarkEnd w:id="160"/>
      <w:bookmarkEnd w:id="161"/>
    </w:p>
    <w:p w14:paraId="074C857B"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1DA9860B"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0B881CFB"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7FCC7982"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625E767F" w14:textId="2A2EDB41" w:rsidR="00B528B4" w:rsidRPr="00BC49C2" w:rsidRDefault="00B528B4" w:rsidP="00B528B4">
      <w:pPr>
        <w:rPr>
          <w:lang w:eastAsia="zh-CN"/>
        </w:rPr>
      </w:pPr>
      <w:r w:rsidRPr="00BC49C2">
        <w:rPr>
          <w:lang w:eastAsia="zh-CN"/>
        </w:rPr>
        <w:t>If such dependency between packets of a PDU Set (e.g. a frame/video slice) can be considered, it</w:t>
      </w:r>
      <w:r w:rsidR="00917ADA">
        <w:rPr>
          <w:lang w:eastAsia="zh-CN"/>
        </w:rPr>
        <w:t>'</w:t>
      </w:r>
      <w:r w:rsidRPr="00BC49C2">
        <w:rPr>
          <w:lang w:eastAsia="zh-CN"/>
        </w:rPr>
        <w:t>s possible to enhance the efficiency and promote user experience.</w:t>
      </w:r>
    </w:p>
    <w:p w14:paraId="5CF4D328"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37558A63"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67AABE2C"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1C4E7F65"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0A79FE44"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051C2F81"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25570F34"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17EEFF3B"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46C23CE5"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24A6FB74"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350957F3"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427FD1B4" w14:textId="77777777" w:rsidR="00CF2BB3" w:rsidRPr="00BC49C2" w:rsidRDefault="00CF2BB3" w:rsidP="00E45023">
      <w:pPr>
        <w:pStyle w:val="Heading2"/>
      </w:pPr>
      <w:bookmarkStart w:id="162" w:name="_Toc97526911"/>
      <w:bookmarkStart w:id="163" w:name="_Toc101526063"/>
      <w:bookmarkStart w:id="164" w:name="_Toc104882753"/>
      <w:bookmarkStart w:id="165" w:name="_Toc113425901"/>
      <w:bookmarkStart w:id="166" w:name="_Toc117496328"/>
      <w:r w:rsidRPr="00BC49C2">
        <w:t>5.5</w:t>
      </w:r>
      <w:r w:rsidRPr="00BC49C2">
        <w:tab/>
        <w:t>Key Issue #5</w:t>
      </w:r>
      <w:r w:rsidR="00122DC6" w:rsidRPr="00BC49C2">
        <w:rPr>
          <w:lang w:eastAsia="zh-CN"/>
        </w:rPr>
        <w:t>:</w:t>
      </w:r>
      <w:r w:rsidRPr="00BC49C2">
        <w:t xml:space="preserve"> Differentiated PDU Set Handling</w:t>
      </w:r>
      <w:bookmarkEnd w:id="162"/>
      <w:bookmarkEnd w:id="163"/>
      <w:bookmarkEnd w:id="164"/>
      <w:bookmarkEnd w:id="165"/>
      <w:bookmarkEnd w:id="166"/>
    </w:p>
    <w:p w14:paraId="3C9CCAB8" w14:textId="77777777" w:rsidR="00CF2BB3" w:rsidRPr="00BC49C2" w:rsidRDefault="00CF2BB3" w:rsidP="00E45023">
      <w:pPr>
        <w:pStyle w:val="Heading3"/>
        <w:rPr>
          <w:lang w:eastAsia="ko-KR"/>
        </w:rPr>
      </w:pPr>
      <w:bookmarkStart w:id="167" w:name="_Toc97526912"/>
      <w:bookmarkStart w:id="168" w:name="_Toc101526064"/>
      <w:bookmarkStart w:id="169" w:name="_Toc104882754"/>
      <w:bookmarkStart w:id="170" w:name="_Toc113425902"/>
      <w:bookmarkStart w:id="171" w:name="_Toc117496329"/>
      <w:r w:rsidRPr="00BC49C2">
        <w:rPr>
          <w:lang w:eastAsia="ko-KR"/>
        </w:rPr>
        <w:t>5.5.1</w:t>
      </w:r>
      <w:r w:rsidRPr="00BC49C2">
        <w:rPr>
          <w:lang w:eastAsia="ko-KR"/>
        </w:rPr>
        <w:tab/>
        <w:t>Description</w:t>
      </w:r>
      <w:bookmarkEnd w:id="167"/>
      <w:bookmarkEnd w:id="168"/>
      <w:bookmarkEnd w:id="169"/>
      <w:bookmarkEnd w:id="170"/>
      <w:bookmarkEnd w:id="171"/>
    </w:p>
    <w:p w14:paraId="6619D6FF"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0859F2E5"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7DC7F123"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7A7AC386"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52ABD69A"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2554B394"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3D7A023E"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0CB4D753"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10B5339E"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1289EB2D" w14:textId="77777777" w:rsidR="003F11EB" w:rsidRPr="00BC49C2" w:rsidRDefault="003F11EB" w:rsidP="00E45023">
      <w:pPr>
        <w:pStyle w:val="Heading2"/>
      </w:pPr>
      <w:bookmarkStart w:id="172" w:name="_Toc97526913"/>
      <w:bookmarkStart w:id="173" w:name="_Toc101526065"/>
      <w:bookmarkStart w:id="174" w:name="_Toc104882755"/>
      <w:bookmarkStart w:id="175" w:name="_Toc113425903"/>
      <w:bookmarkStart w:id="176" w:name="_Toc117496330"/>
      <w:r w:rsidRPr="00BC49C2">
        <w:lastRenderedPageBreak/>
        <w:t>5.6</w:t>
      </w:r>
      <w:r w:rsidRPr="00BC49C2">
        <w:tab/>
        <w:t>Key Issue #6: Uplink-downlink transmission coordination to meet Round-Trip latency requirements</w:t>
      </w:r>
      <w:bookmarkEnd w:id="172"/>
      <w:bookmarkEnd w:id="173"/>
      <w:bookmarkEnd w:id="174"/>
      <w:bookmarkEnd w:id="175"/>
      <w:bookmarkEnd w:id="176"/>
    </w:p>
    <w:p w14:paraId="500FC85B" w14:textId="77777777" w:rsidR="00E45023" w:rsidRPr="00BC49C2" w:rsidRDefault="00175FD3" w:rsidP="00E45023">
      <w:pPr>
        <w:pStyle w:val="Heading3"/>
        <w:rPr>
          <w:lang w:eastAsia="ko-KR"/>
        </w:rPr>
      </w:pPr>
      <w:bookmarkStart w:id="177" w:name="_Toc97526914"/>
      <w:bookmarkStart w:id="178" w:name="_Toc101526066"/>
      <w:bookmarkStart w:id="179" w:name="_Toc104882756"/>
      <w:bookmarkStart w:id="180" w:name="_Toc113425904"/>
      <w:bookmarkStart w:id="181" w:name="_Toc117496331"/>
      <w:r w:rsidRPr="00BC49C2">
        <w:rPr>
          <w:lang w:eastAsia="ko-KR"/>
        </w:rPr>
        <w:t>5.6.1</w:t>
      </w:r>
      <w:r w:rsidRPr="00BC49C2">
        <w:rPr>
          <w:lang w:eastAsia="ko-KR"/>
        </w:rPr>
        <w:tab/>
        <w:t>Description</w:t>
      </w:r>
      <w:bookmarkEnd w:id="177"/>
      <w:bookmarkEnd w:id="178"/>
      <w:bookmarkEnd w:id="179"/>
      <w:bookmarkEnd w:id="180"/>
      <w:bookmarkEnd w:id="181"/>
    </w:p>
    <w:p w14:paraId="08862EF1"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1EC38BE6" w14:textId="6357F249"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4EDAC0CF" w14:textId="77777777" w:rsidR="003F11EB" w:rsidRPr="00BC49C2" w:rsidRDefault="003F11EB" w:rsidP="009045C0">
      <w:pPr>
        <w:rPr>
          <w:lang w:eastAsia="ja-JP"/>
        </w:rPr>
      </w:pPr>
      <w:r w:rsidRPr="00BC49C2">
        <w:rPr>
          <w:lang w:eastAsia="ja-JP"/>
        </w:rPr>
        <w:t>This key issue aims at addressing the following points for XRM:</w:t>
      </w:r>
    </w:p>
    <w:p w14:paraId="39239F44"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26A1B3EB"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24800B66"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5F421767" w14:textId="77777777" w:rsidR="00873F4A" w:rsidRPr="00BC49C2" w:rsidRDefault="00873F4A" w:rsidP="00E45023">
      <w:pPr>
        <w:pStyle w:val="Heading2"/>
      </w:pPr>
      <w:bookmarkStart w:id="182" w:name="_Toc97526915"/>
      <w:bookmarkStart w:id="183" w:name="_Toc101526067"/>
      <w:bookmarkStart w:id="184" w:name="_Toc104882757"/>
      <w:bookmarkStart w:id="185" w:name="_Toc113425905"/>
      <w:bookmarkStart w:id="186" w:name="_Toc117496332"/>
      <w:r w:rsidRPr="00BC49C2">
        <w:t>5.7</w:t>
      </w:r>
      <w:r w:rsidRPr="00BC49C2">
        <w:tab/>
        <w:t>Key Issue #7: Policy enhancements for jitter minimization</w:t>
      </w:r>
      <w:bookmarkEnd w:id="182"/>
      <w:bookmarkEnd w:id="183"/>
      <w:bookmarkEnd w:id="184"/>
      <w:bookmarkEnd w:id="185"/>
      <w:bookmarkEnd w:id="186"/>
    </w:p>
    <w:p w14:paraId="0588B1F9" w14:textId="77777777" w:rsidR="00873F4A" w:rsidRPr="00BC49C2" w:rsidRDefault="00873F4A" w:rsidP="00122DC6">
      <w:pPr>
        <w:pStyle w:val="Heading3"/>
        <w:rPr>
          <w:lang w:eastAsia="ko-KR"/>
        </w:rPr>
      </w:pPr>
      <w:bookmarkStart w:id="187" w:name="_Toc97526916"/>
      <w:bookmarkStart w:id="188" w:name="_Toc101526068"/>
      <w:bookmarkStart w:id="189" w:name="_Toc104882758"/>
      <w:bookmarkStart w:id="190" w:name="_Toc113425906"/>
      <w:bookmarkStart w:id="191" w:name="_Toc117496333"/>
      <w:r w:rsidRPr="00BC49C2">
        <w:rPr>
          <w:lang w:eastAsia="ko-KR"/>
        </w:rPr>
        <w:t>5.7.1</w:t>
      </w:r>
      <w:r w:rsidRPr="00BC49C2">
        <w:rPr>
          <w:lang w:eastAsia="ko-KR"/>
        </w:rPr>
        <w:tab/>
        <w:t>Description</w:t>
      </w:r>
      <w:bookmarkEnd w:id="187"/>
      <w:bookmarkEnd w:id="188"/>
      <w:bookmarkEnd w:id="189"/>
      <w:bookmarkEnd w:id="190"/>
      <w:bookmarkEnd w:id="191"/>
    </w:p>
    <w:p w14:paraId="682051FB"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3AF5F0B0" w14:textId="77777777" w:rsidR="00873F4A" w:rsidRPr="00BC49C2" w:rsidRDefault="00873F4A" w:rsidP="00F97F48">
      <w:pPr>
        <w:rPr>
          <w:lang w:eastAsia="zh-CN"/>
        </w:rPr>
      </w:pPr>
      <w:r w:rsidRPr="00BC49C2">
        <w:rPr>
          <w:lang w:eastAsia="zh-CN"/>
        </w:rPr>
        <w:t>The following aspects need to be studied:</w:t>
      </w:r>
    </w:p>
    <w:p w14:paraId="081F5600"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3532EB1C"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7D7251FB" w14:textId="77777777" w:rsidR="0052101A" w:rsidRPr="00BC49C2" w:rsidRDefault="0052101A" w:rsidP="00E45023">
      <w:pPr>
        <w:pStyle w:val="Heading2"/>
      </w:pPr>
      <w:bookmarkStart w:id="192" w:name="_Toc50536656"/>
      <w:bookmarkStart w:id="193" w:name="_Toc50575409"/>
      <w:bookmarkStart w:id="194" w:name="_Toc97526917"/>
      <w:bookmarkStart w:id="195" w:name="_Toc101526069"/>
      <w:bookmarkStart w:id="196" w:name="_Toc104882759"/>
      <w:bookmarkStart w:id="197" w:name="_Toc113425907"/>
      <w:bookmarkStart w:id="198" w:name="_Toc117496334"/>
      <w:r w:rsidRPr="00BC49C2">
        <w:t>5.8</w:t>
      </w:r>
      <w:r w:rsidRPr="00BC49C2">
        <w:tab/>
        <w:t>Key Issue #8:</w:t>
      </w:r>
      <w:bookmarkEnd w:id="192"/>
      <w:bookmarkEnd w:id="193"/>
      <w:r w:rsidRPr="00BC49C2">
        <w:t xml:space="preserve"> Enhancements to power savings for XR services</w:t>
      </w:r>
      <w:bookmarkEnd w:id="194"/>
      <w:bookmarkEnd w:id="195"/>
      <w:bookmarkEnd w:id="196"/>
      <w:bookmarkEnd w:id="197"/>
      <w:bookmarkEnd w:id="198"/>
    </w:p>
    <w:p w14:paraId="25C00EF5" w14:textId="77777777" w:rsidR="0052101A" w:rsidRPr="00BC49C2" w:rsidRDefault="0052101A" w:rsidP="00122DC6">
      <w:pPr>
        <w:pStyle w:val="Heading3"/>
        <w:rPr>
          <w:lang w:eastAsia="ko-KR"/>
        </w:rPr>
      </w:pPr>
      <w:bookmarkStart w:id="199" w:name="_Toc97526918"/>
      <w:bookmarkStart w:id="200" w:name="_Toc101526070"/>
      <w:bookmarkStart w:id="201" w:name="_Toc104882760"/>
      <w:bookmarkStart w:id="202" w:name="_Toc113425908"/>
      <w:bookmarkStart w:id="203" w:name="_Toc117496335"/>
      <w:r w:rsidRPr="00BC49C2">
        <w:rPr>
          <w:lang w:eastAsia="ko-KR"/>
        </w:rPr>
        <w:t>5.8.1</w:t>
      </w:r>
      <w:r w:rsidRPr="00BC49C2">
        <w:rPr>
          <w:lang w:eastAsia="ko-KR"/>
        </w:rPr>
        <w:tab/>
        <w:t>Description</w:t>
      </w:r>
      <w:bookmarkEnd w:id="199"/>
      <w:bookmarkEnd w:id="200"/>
      <w:bookmarkEnd w:id="201"/>
      <w:bookmarkEnd w:id="202"/>
      <w:bookmarkEnd w:id="203"/>
    </w:p>
    <w:p w14:paraId="540AA1BF"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36EC06F0"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17D2E3E8" w14:textId="77777777" w:rsidR="008051F8" w:rsidRPr="00BC49C2" w:rsidRDefault="0052101A" w:rsidP="009B07A8">
      <w:pPr>
        <w:rPr>
          <w:lang w:eastAsia="ja-JP"/>
        </w:rPr>
      </w:pPr>
      <w:r w:rsidRPr="00BC49C2">
        <w:rPr>
          <w:lang w:eastAsia="ja-JP"/>
        </w:rPr>
        <w:t>For this Key Issue the following areas should be studied:</w:t>
      </w:r>
    </w:p>
    <w:p w14:paraId="107DF009"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4A6E37F3"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01654557" w14:textId="77777777" w:rsidR="008051F8" w:rsidRPr="00BC49C2" w:rsidRDefault="00975556" w:rsidP="00E45023">
      <w:pPr>
        <w:pStyle w:val="Heading2"/>
      </w:pPr>
      <w:bookmarkStart w:id="204" w:name="_Toc97526919"/>
      <w:bookmarkStart w:id="205" w:name="_Toc101526071"/>
      <w:bookmarkStart w:id="206" w:name="_Toc104882761"/>
      <w:bookmarkStart w:id="207" w:name="_Toc113425909"/>
      <w:bookmarkStart w:id="208" w:name="_Toc117496336"/>
      <w:r w:rsidRPr="00BC49C2">
        <w:t>5.9</w:t>
      </w:r>
      <w:r w:rsidRPr="00BC49C2">
        <w:tab/>
        <w:t>Key Issue #9: Trade-off of QoE and Power Saving Requirements</w:t>
      </w:r>
      <w:bookmarkEnd w:id="204"/>
      <w:bookmarkEnd w:id="205"/>
      <w:bookmarkEnd w:id="206"/>
      <w:bookmarkEnd w:id="207"/>
      <w:bookmarkEnd w:id="208"/>
    </w:p>
    <w:p w14:paraId="2521C8D7" w14:textId="77777777" w:rsidR="00E45023" w:rsidRPr="00BC49C2" w:rsidRDefault="00175FD3" w:rsidP="00E45023">
      <w:pPr>
        <w:pStyle w:val="Heading3"/>
        <w:rPr>
          <w:lang w:eastAsia="ko-KR"/>
        </w:rPr>
      </w:pPr>
      <w:bookmarkStart w:id="209" w:name="_Toc97526920"/>
      <w:bookmarkStart w:id="210" w:name="_Toc101526072"/>
      <w:bookmarkStart w:id="211" w:name="_Toc104882762"/>
      <w:bookmarkStart w:id="212" w:name="_Toc113425910"/>
      <w:bookmarkStart w:id="213" w:name="_Toc117496337"/>
      <w:r w:rsidRPr="00BC49C2">
        <w:rPr>
          <w:lang w:eastAsia="ko-KR"/>
        </w:rPr>
        <w:t>5.9.1</w:t>
      </w:r>
      <w:r w:rsidRPr="00BC49C2">
        <w:rPr>
          <w:lang w:eastAsia="ko-KR"/>
        </w:rPr>
        <w:tab/>
        <w:t>Description</w:t>
      </w:r>
      <w:bookmarkEnd w:id="209"/>
      <w:bookmarkEnd w:id="210"/>
      <w:bookmarkEnd w:id="211"/>
      <w:bookmarkEnd w:id="212"/>
      <w:bookmarkEnd w:id="213"/>
    </w:p>
    <w:p w14:paraId="1C22965B"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75EEF384" w14:textId="77777777" w:rsidR="00975556" w:rsidRPr="00BC49C2" w:rsidRDefault="00975556" w:rsidP="009045C0">
      <w:r w:rsidRPr="00BC49C2">
        <w:rPr>
          <w:lang w:eastAsia="ja-JP"/>
        </w:rPr>
        <w:t>This key issue aims at addressing the following points for XRM:</w:t>
      </w:r>
    </w:p>
    <w:p w14:paraId="6B00F7F6"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1F359B45"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28A33562" w14:textId="77777777" w:rsidR="00524FB4" w:rsidRPr="00BC49C2" w:rsidRDefault="00524FB4" w:rsidP="00964868">
      <w:pPr>
        <w:pStyle w:val="Heading1"/>
      </w:pPr>
      <w:bookmarkStart w:id="214" w:name="_Toc26431228"/>
      <w:bookmarkStart w:id="215" w:name="_Toc30694626"/>
      <w:bookmarkStart w:id="216" w:name="_Toc43906648"/>
      <w:bookmarkStart w:id="217" w:name="_Toc43906764"/>
      <w:bookmarkStart w:id="218" w:name="_Toc44311890"/>
      <w:bookmarkStart w:id="219" w:name="_Toc50536532"/>
      <w:bookmarkStart w:id="220" w:name="_Toc54930304"/>
      <w:bookmarkStart w:id="221" w:name="_Toc54968109"/>
      <w:bookmarkStart w:id="222" w:name="_Toc57236431"/>
      <w:bookmarkStart w:id="223" w:name="_Toc57236594"/>
      <w:bookmarkStart w:id="224" w:name="_Toc57530235"/>
      <w:bookmarkStart w:id="225" w:name="_Toc57532436"/>
      <w:bookmarkStart w:id="226" w:name="_Toc97526923"/>
      <w:bookmarkStart w:id="227" w:name="_Toc101526075"/>
      <w:bookmarkStart w:id="228" w:name="_Toc104882765"/>
      <w:bookmarkStart w:id="229" w:name="_Toc113425913"/>
      <w:bookmarkStart w:id="230" w:name="_Toc117496338"/>
      <w:bookmarkEnd w:id="104"/>
      <w:bookmarkEnd w:id="105"/>
      <w:bookmarkEnd w:id="106"/>
      <w:bookmarkEnd w:id="107"/>
      <w:bookmarkEnd w:id="108"/>
      <w:bookmarkEnd w:id="109"/>
      <w:bookmarkEnd w:id="110"/>
      <w:bookmarkEnd w:id="111"/>
      <w:bookmarkEnd w:id="112"/>
      <w:bookmarkEnd w:id="113"/>
      <w:bookmarkEnd w:id="114"/>
      <w:bookmarkEnd w:id="115"/>
      <w:bookmarkEnd w:id="116"/>
      <w:r w:rsidRPr="00BC49C2">
        <w:lastRenderedPageBreak/>
        <w:t>6</w:t>
      </w:r>
      <w:r w:rsidRPr="00BC49C2">
        <w:tab/>
        <w:t>Solutions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843AC2C" w14:textId="77777777" w:rsidR="00524FB4" w:rsidRPr="00BC49C2" w:rsidRDefault="00524FB4" w:rsidP="00524FB4">
      <w:pPr>
        <w:pStyle w:val="Heading2"/>
      </w:pPr>
      <w:bookmarkStart w:id="231" w:name="_Toc22192650"/>
      <w:bookmarkStart w:id="232" w:name="_Toc23402388"/>
      <w:bookmarkStart w:id="233" w:name="_Toc23402418"/>
      <w:bookmarkStart w:id="234" w:name="_Toc26386423"/>
      <w:bookmarkStart w:id="235" w:name="_Toc26431229"/>
      <w:bookmarkStart w:id="236" w:name="_Toc30694627"/>
      <w:bookmarkStart w:id="237" w:name="_Toc43906649"/>
      <w:bookmarkStart w:id="238" w:name="_Toc43906765"/>
      <w:bookmarkStart w:id="239" w:name="_Toc44311891"/>
      <w:bookmarkStart w:id="240" w:name="_Toc50536533"/>
      <w:bookmarkStart w:id="241" w:name="_Toc54930305"/>
      <w:bookmarkStart w:id="242" w:name="_Toc54968110"/>
      <w:bookmarkStart w:id="243" w:name="_Toc57236432"/>
      <w:bookmarkStart w:id="244" w:name="_Toc57236595"/>
      <w:bookmarkStart w:id="245" w:name="_Toc57530236"/>
      <w:bookmarkStart w:id="246" w:name="_Toc57532437"/>
      <w:bookmarkStart w:id="247" w:name="_Toc97526924"/>
      <w:bookmarkStart w:id="248" w:name="_Toc101526076"/>
      <w:bookmarkStart w:id="249" w:name="_Toc104882766"/>
      <w:bookmarkStart w:id="250" w:name="_Toc113425914"/>
      <w:bookmarkStart w:id="251" w:name="_Toc16839382"/>
      <w:bookmarkStart w:id="252" w:name="_Toc117496339"/>
      <w:r w:rsidRPr="00BC49C2">
        <w:t>6.0</w:t>
      </w:r>
      <w:r w:rsidRPr="00BC49C2">
        <w:tab/>
        <w:t>Mapping of Solutions to Key Issues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2"/>
    </w:p>
    <w:bookmarkEnd w:id="251"/>
    <w:p w14:paraId="7730D6F8"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4F22BE" w14:paraId="137C2F4F"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27B3D0C5" w14:textId="77777777"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14:paraId="385CE5F7" w14:textId="77777777"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14:paraId="5EEF0ABF" w14:textId="77777777" w:rsidR="00FA4E0B" w:rsidRPr="004F22BE" w:rsidRDefault="00FA4E0B" w:rsidP="004F22BE">
            <w:pPr>
              <w:pStyle w:val="TAH"/>
            </w:pPr>
            <w:r w:rsidRPr="004F22BE">
              <w:t>Key Issues</w:t>
            </w:r>
          </w:p>
        </w:tc>
      </w:tr>
      <w:tr w:rsidR="00FA4E0B" w:rsidRPr="004F22BE" w14:paraId="070491D7"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1E2FAF16" w14:textId="77777777"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5C9A1D"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49910A13" w14:textId="77777777"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14:paraId="5C3C55F0"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11B9CCA1" w14:textId="77777777"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14:paraId="1FEBFA4E"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3AEE568E" w14:textId="77777777"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14:paraId="647B65B8"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6CFA1F67" w14:textId="77777777"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14:paraId="5293B145" w14:textId="77777777" w:rsidR="00FA4E0B" w:rsidRPr="004F22BE" w:rsidRDefault="00FA4E0B" w:rsidP="004F22BE">
            <w:pPr>
              <w:pStyle w:val="TAH"/>
            </w:pPr>
            <w:r w:rsidRPr="004F22BE">
              <w:t>9</w:t>
            </w:r>
          </w:p>
        </w:tc>
      </w:tr>
      <w:tr w:rsidR="00FA4E0B" w:rsidRPr="004F22BE" w14:paraId="0A23BC47"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555B9C8D"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3691B6F3"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F244712"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C7394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EC69E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EA77CF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2C6FB"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048798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6C056C"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618A2A0" w14:textId="77777777" w:rsidR="00FA4E0B" w:rsidRPr="004F22BE" w:rsidRDefault="00FA4E0B" w:rsidP="004F22BE">
            <w:pPr>
              <w:pStyle w:val="TAC"/>
            </w:pPr>
          </w:p>
        </w:tc>
      </w:tr>
      <w:tr w:rsidR="0019120C" w:rsidRPr="004F22BE" w14:paraId="0ABD2886"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7FAB5B4" w14:textId="77777777"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08197FE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4D7027"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6D465D5"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5351C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7612DF"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BEAFFB"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720825"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AF7D17"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E5E8264" w14:textId="77777777" w:rsidR="0019120C" w:rsidRPr="004F22BE" w:rsidRDefault="0019120C" w:rsidP="004F22BE">
            <w:pPr>
              <w:pStyle w:val="TAC"/>
            </w:pPr>
          </w:p>
        </w:tc>
      </w:tr>
      <w:tr w:rsidR="0019120C" w:rsidRPr="004F22BE" w14:paraId="02B42434"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5C84944" w14:textId="77777777"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3FAF6C1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D2F657"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34139BB"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07167"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1B7EA5"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D66505"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9EE4BE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E3BE81"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D103AFF" w14:textId="77777777" w:rsidR="0019120C" w:rsidRPr="004F22BE" w:rsidRDefault="0019120C" w:rsidP="004F22BE">
            <w:pPr>
              <w:pStyle w:val="TAC"/>
            </w:pPr>
          </w:p>
        </w:tc>
      </w:tr>
      <w:tr w:rsidR="00FA4E0B" w:rsidRPr="004F22BE" w14:paraId="3A33F8CD"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3DD9104" w14:textId="678FB55F" w:rsidR="00FA4E0B" w:rsidRPr="00303FDC" w:rsidRDefault="0019120C" w:rsidP="00303FDC">
            <w:pPr>
              <w:pStyle w:val="TAL"/>
              <w:rPr>
                <w:b/>
                <w:bCs/>
              </w:rPr>
            </w:pPr>
            <w:bookmarkStart w:id="253" w:name="_PERM_MCCTEMPBM_CRPT72080000___7"/>
            <w:r w:rsidRPr="00303FDC">
              <w:rPr>
                <w:b/>
                <w:bCs/>
              </w:rPr>
              <w:t>#4</w:t>
            </w:r>
            <w:r w:rsidRPr="00303FDC">
              <w:rPr>
                <w:rFonts w:eastAsia="MS Gothic"/>
                <w:b/>
                <w:bCs/>
              </w:rPr>
              <w:t>：</w:t>
            </w:r>
            <w:r w:rsidRPr="00303FDC">
              <w:rPr>
                <w:b/>
                <w:bCs/>
              </w:rPr>
              <w:t>QoS policy coordination for multiple UEs</w:t>
            </w:r>
            <w:r w:rsidR="00917ADA">
              <w:rPr>
                <w:b/>
                <w:bCs/>
              </w:rPr>
              <w:t>'</w:t>
            </w:r>
            <w:r w:rsidRPr="00303FDC">
              <w:rPr>
                <w:b/>
                <w:bCs/>
              </w:rPr>
              <w:t xml:space="preserve"> QoS flows</w:t>
            </w:r>
            <w:bookmarkEnd w:id="253"/>
          </w:p>
        </w:tc>
        <w:tc>
          <w:tcPr>
            <w:tcW w:w="709" w:type="dxa"/>
            <w:tcBorders>
              <w:top w:val="single" w:sz="4" w:space="0" w:color="auto"/>
              <w:left w:val="single" w:sz="4" w:space="0" w:color="auto"/>
              <w:bottom w:val="single" w:sz="4" w:space="0" w:color="auto"/>
              <w:right w:val="single" w:sz="4" w:space="0" w:color="auto"/>
            </w:tcBorders>
          </w:tcPr>
          <w:p w14:paraId="7611342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0A83A7" w14:textId="77777777"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7695C3B"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0436F9"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BDCBBE"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3E1756"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11F38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B7EE69"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3421BDF" w14:textId="77777777" w:rsidR="00FA4E0B" w:rsidRPr="004F22BE" w:rsidRDefault="00FA4E0B" w:rsidP="004F22BE">
            <w:pPr>
              <w:pStyle w:val="TAC"/>
            </w:pPr>
          </w:p>
        </w:tc>
      </w:tr>
      <w:tr w:rsidR="00123B9F" w:rsidRPr="004F22BE" w14:paraId="3A623432"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6DCB28D"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0BBAC28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C4D5AA"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458578"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E1E149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0920C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3B3B0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55238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401E80"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2DEDA1D" w14:textId="77777777" w:rsidR="00123B9F" w:rsidRPr="004F22BE" w:rsidRDefault="00123B9F" w:rsidP="004F22BE">
            <w:pPr>
              <w:pStyle w:val="TAC"/>
            </w:pPr>
          </w:p>
        </w:tc>
      </w:tr>
      <w:tr w:rsidR="00123B9F" w:rsidRPr="004F22BE" w14:paraId="61B2AC2C"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4793BB4" w14:textId="77777777"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19F45B8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69376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7EEB3E"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113834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A0789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3EF00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8A243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69C2142"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EB49B32" w14:textId="77777777" w:rsidR="00123B9F" w:rsidRPr="004F22BE" w:rsidRDefault="00123B9F" w:rsidP="004F22BE">
            <w:pPr>
              <w:pStyle w:val="TAC"/>
            </w:pPr>
          </w:p>
        </w:tc>
      </w:tr>
      <w:tr w:rsidR="00123B9F" w:rsidRPr="004F22BE" w14:paraId="42AC246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E83FA1D" w14:textId="77777777"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481EF41D"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87E49C"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65A19F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A35579"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A12F201"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3DACB2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B1941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8B94F8"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3DEBAAB" w14:textId="77777777" w:rsidR="00123B9F" w:rsidRPr="004F22BE" w:rsidRDefault="00123B9F" w:rsidP="004F22BE">
            <w:pPr>
              <w:pStyle w:val="TAC"/>
            </w:pPr>
          </w:p>
        </w:tc>
      </w:tr>
      <w:tr w:rsidR="00123B9F" w:rsidRPr="004F22BE" w14:paraId="64E2D65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0FCC3F4"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5BF6473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83367"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789F0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79BA9E" w14:textId="77777777"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BF9088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C907AC"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A38292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8F8493"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7DDD937" w14:textId="77777777" w:rsidR="00123B9F" w:rsidRPr="004F22BE" w:rsidRDefault="00123B9F" w:rsidP="004F22BE">
            <w:pPr>
              <w:pStyle w:val="TAC"/>
            </w:pPr>
          </w:p>
        </w:tc>
      </w:tr>
      <w:tr w:rsidR="00123B9F" w:rsidRPr="004F22BE" w14:paraId="57C81E52"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45ACC2"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2501708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47EEF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A6A15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876D60"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E7BEA9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E49B1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71DDC0D"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F8FC8BF"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A15220D" w14:textId="77777777" w:rsidR="00123B9F" w:rsidRPr="004F22BE" w:rsidRDefault="00123B9F" w:rsidP="004F22BE">
            <w:pPr>
              <w:pStyle w:val="TAC"/>
            </w:pPr>
          </w:p>
        </w:tc>
      </w:tr>
      <w:tr w:rsidR="00123B9F" w:rsidRPr="004F22BE" w14:paraId="50C7A54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3400236" w14:textId="77777777"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39A1A3F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1C061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232FAD"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8A89C"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3993B51"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88579A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99C73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7CCCB2"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7C58D39" w14:textId="77777777" w:rsidR="00123B9F" w:rsidRPr="004F22BE" w:rsidRDefault="00123B9F" w:rsidP="004F22BE">
            <w:pPr>
              <w:pStyle w:val="TAC"/>
            </w:pPr>
          </w:p>
        </w:tc>
      </w:tr>
      <w:tr w:rsidR="005A6AB1" w:rsidRPr="004F22BE" w14:paraId="0973AEFB"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61BE837" w14:textId="77777777" w:rsidR="005A6AB1" w:rsidRPr="00303FDC" w:rsidRDefault="005A6AB1" w:rsidP="00303FDC">
            <w:pPr>
              <w:pStyle w:val="TAL"/>
              <w:rPr>
                <w:b/>
                <w:bCs/>
              </w:rPr>
            </w:pPr>
            <w:r w:rsidRPr="00303FDC">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47A8368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40F43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E5E90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288AFB"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E687AD4"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93CE0F8"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8F7D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EBC8E53"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ACC7A5" w14:textId="77777777" w:rsidR="005A6AB1" w:rsidRPr="004F22BE" w:rsidRDefault="005A6AB1" w:rsidP="004F22BE">
            <w:pPr>
              <w:pStyle w:val="TAC"/>
            </w:pPr>
          </w:p>
        </w:tc>
      </w:tr>
      <w:tr w:rsidR="005A6AB1" w:rsidRPr="004F22BE" w14:paraId="66570D3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0C82D7" w14:textId="77777777" w:rsidR="005A6AB1" w:rsidRPr="00303FDC" w:rsidRDefault="004F5EF9" w:rsidP="00303FDC">
            <w:pPr>
              <w:pStyle w:val="TAL"/>
              <w:rPr>
                <w:b/>
                <w:bCs/>
              </w:rPr>
            </w:pPr>
            <w:r w:rsidRPr="00303FDC">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190439A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24F424"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B6EA8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5155D9" w14:textId="77777777"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D57673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2036F3"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E8CD1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0FAEE9"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9B60127" w14:textId="77777777" w:rsidR="005A6AB1" w:rsidRPr="004F22BE" w:rsidRDefault="005A6AB1" w:rsidP="004F22BE">
            <w:pPr>
              <w:pStyle w:val="TAC"/>
            </w:pPr>
          </w:p>
        </w:tc>
      </w:tr>
      <w:tr w:rsidR="005A6AB1" w:rsidRPr="004F22BE" w14:paraId="491DC638"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4A29481" w14:textId="77777777"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14:paraId="5C27E21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1891C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9D2C7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00C1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9D273C"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7F70CAD"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AE278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306334"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25A9BF4" w14:textId="77777777" w:rsidR="005A6AB1" w:rsidRPr="004F22BE" w:rsidRDefault="005A6AB1" w:rsidP="004F22BE">
            <w:pPr>
              <w:pStyle w:val="TAC"/>
            </w:pPr>
          </w:p>
        </w:tc>
      </w:tr>
      <w:tr w:rsidR="005A6AB1" w:rsidRPr="004F22BE" w14:paraId="0E9B931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64A1F5F" w14:textId="77777777"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34A24ED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B8357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E83DD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996DF9" w14:textId="77777777"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31CAF8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862E6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CAFCC6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41B68E"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7053A55" w14:textId="77777777" w:rsidR="005A6AB1" w:rsidRPr="004F22BE" w:rsidRDefault="005A6AB1" w:rsidP="004F22BE">
            <w:pPr>
              <w:pStyle w:val="TAC"/>
            </w:pPr>
          </w:p>
        </w:tc>
      </w:tr>
      <w:tr w:rsidR="005A6AB1" w:rsidRPr="004F22BE" w14:paraId="1521AA7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165B1E5" w14:textId="77777777"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356652F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88BC9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B7FEB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B48B99"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F5C5ED9"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5AF84B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846C0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311DD0"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F51832A" w14:textId="77777777" w:rsidR="005A6AB1" w:rsidRPr="004F22BE" w:rsidRDefault="005A6AB1" w:rsidP="004F22BE">
            <w:pPr>
              <w:pStyle w:val="TAC"/>
            </w:pPr>
          </w:p>
        </w:tc>
      </w:tr>
      <w:tr w:rsidR="00FB3789" w:rsidRPr="004F22BE" w14:paraId="443D6CB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7965B25" w14:textId="77777777"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6E337D32"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56D070"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873A78"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FDAE901"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C29BC48"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828E5CF"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04ECE6"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00FDF6" w14:textId="77777777"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D1B8802" w14:textId="77777777" w:rsidR="00FB3789" w:rsidRPr="004F22BE" w:rsidRDefault="00FB3789" w:rsidP="004F22BE">
            <w:pPr>
              <w:pStyle w:val="TAC"/>
            </w:pPr>
          </w:p>
        </w:tc>
      </w:tr>
      <w:tr w:rsidR="00584980" w:rsidRPr="004F22BE" w14:paraId="72EFF7C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37FDCCF" w14:textId="77777777" w:rsidR="00584980" w:rsidRPr="00303FDC" w:rsidRDefault="00584980" w:rsidP="00303FDC">
            <w:pPr>
              <w:pStyle w:val="TAL"/>
              <w:rPr>
                <w:b/>
                <w:bCs/>
              </w:rPr>
            </w:pPr>
            <w:r w:rsidRPr="00303FDC">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5B469324"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87B0C8"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95C74B"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0B4B89"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65D7E98"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BCE4D0E"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46F08FF"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B902AB" w14:textId="77777777"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EA82067" w14:textId="77777777" w:rsidR="00584980" w:rsidRPr="004F22BE" w:rsidRDefault="00584980" w:rsidP="004F22BE">
            <w:pPr>
              <w:pStyle w:val="TAC"/>
            </w:pPr>
          </w:p>
        </w:tc>
      </w:tr>
      <w:tr w:rsidR="00C66E7E" w:rsidRPr="004F22BE" w14:paraId="16B9020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02018E" w14:textId="77777777"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1702AA7C"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53214D"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316108"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647CDA"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3165DEE"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C1E7024"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C0F882"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0A6E91" w14:textId="77777777"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F407442" w14:textId="77777777" w:rsidR="00C66E7E" w:rsidRPr="004F22BE" w:rsidRDefault="00C66E7E" w:rsidP="004F22BE">
            <w:pPr>
              <w:pStyle w:val="TAC"/>
            </w:pPr>
          </w:p>
        </w:tc>
      </w:tr>
      <w:tr w:rsidR="00CF3916" w:rsidRPr="004F22BE" w14:paraId="41FD2C2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28FE910" w14:textId="77777777" w:rsidR="00CF3916" w:rsidRPr="00303FDC" w:rsidRDefault="00CF3916" w:rsidP="00303FDC">
            <w:pPr>
              <w:pStyle w:val="TAL"/>
              <w:rPr>
                <w:b/>
                <w:bCs/>
              </w:rPr>
            </w:pPr>
            <w:r w:rsidRPr="00303FDC">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14:paraId="75ECE3D3"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ED0DC4"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035D245"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D09880"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C775504"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9057796"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C97628"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C6AD01" w14:textId="77777777"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8E7DC5A" w14:textId="77777777" w:rsidR="00CF3916" w:rsidRPr="004F22BE" w:rsidRDefault="00CF3916" w:rsidP="004F22BE">
            <w:pPr>
              <w:pStyle w:val="TAC"/>
            </w:pPr>
          </w:p>
        </w:tc>
      </w:tr>
      <w:tr w:rsidR="00463563" w:rsidRPr="004F22BE" w14:paraId="6356524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892DA1D" w14:textId="77777777"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24C64222"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E3E3A6"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A1343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5D04CF" w14:textId="77777777"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F8E697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6FF1A2"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295CF0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34576D"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B0AAB30" w14:textId="77777777" w:rsidR="00463563" w:rsidRPr="004F22BE" w:rsidRDefault="00463563" w:rsidP="004F22BE">
            <w:pPr>
              <w:pStyle w:val="TAC"/>
            </w:pPr>
          </w:p>
        </w:tc>
      </w:tr>
      <w:tr w:rsidR="00463563" w:rsidRPr="004F22BE" w14:paraId="4D2E4D8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19FB27C" w14:textId="77777777"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668EEB1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DE3D29"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FDCFE5F"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17705B" w14:textId="77777777"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A3E37D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F0F26C"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990DF5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D5F396"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BEEA49F" w14:textId="77777777" w:rsidR="00463563" w:rsidRPr="004F22BE" w:rsidRDefault="00463563" w:rsidP="004F22BE">
            <w:pPr>
              <w:pStyle w:val="TAC"/>
            </w:pPr>
          </w:p>
        </w:tc>
      </w:tr>
      <w:tr w:rsidR="00212D32" w:rsidRPr="004F22BE" w14:paraId="58A05E0E"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4608E0F"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0736856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A8A3D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A2971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8B56B2"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989E8D9"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AB67BD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B8B02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49CC76"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35A8FA" w14:textId="77777777" w:rsidR="00212D32" w:rsidRPr="004F22BE" w:rsidRDefault="00212D32" w:rsidP="004F22BE">
            <w:pPr>
              <w:pStyle w:val="TAC"/>
            </w:pPr>
          </w:p>
        </w:tc>
      </w:tr>
      <w:tr w:rsidR="00212D32" w:rsidRPr="004F22BE" w14:paraId="49847D9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B4513C2" w14:textId="77777777"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4413B6B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548D8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C5423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8AF6BA" w14:textId="77777777"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5280BDE"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1C5C3CB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92C02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E2796D"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591B98" w14:textId="77777777" w:rsidR="00212D32" w:rsidRPr="004F22BE" w:rsidRDefault="00212D32" w:rsidP="004F22BE">
            <w:pPr>
              <w:pStyle w:val="TAC"/>
            </w:pPr>
          </w:p>
        </w:tc>
      </w:tr>
      <w:tr w:rsidR="00212D32" w:rsidRPr="004F22BE" w14:paraId="6AC19C6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AD409B6" w14:textId="77777777" w:rsidR="00212D32" w:rsidRPr="00303FDC" w:rsidRDefault="004E4856" w:rsidP="00303FDC">
            <w:pPr>
              <w:pStyle w:val="TAL"/>
              <w:rPr>
                <w:b/>
                <w:bCs/>
              </w:rPr>
            </w:pPr>
            <w:r w:rsidRPr="00303FDC">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338579D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A0D8B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FA7D97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4ED8B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DDA613"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E38F175"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993E51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C8065C"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9A8C605" w14:textId="77777777" w:rsidR="00212D32" w:rsidRPr="004F22BE" w:rsidRDefault="00212D32" w:rsidP="004F22BE">
            <w:pPr>
              <w:pStyle w:val="TAC"/>
            </w:pPr>
          </w:p>
        </w:tc>
      </w:tr>
      <w:tr w:rsidR="00212D32" w:rsidRPr="004F22BE" w14:paraId="7098A3A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9A45E2" w14:textId="77777777" w:rsidR="00212D32" w:rsidRPr="00303FDC" w:rsidRDefault="00E859CA" w:rsidP="00303FDC">
            <w:pPr>
              <w:pStyle w:val="TAL"/>
              <w:rPr>
                <w:b/>
                <w:bCs/>
              </w:rPr>
            </w:pPr>
            <w:r w:rsidRPr="00303FDC">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5977AB7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FAEA0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F1B01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FC50A0" w14:textId="77777777"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EADB26F"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8A341E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237B1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35916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817B571" w14:textId="77777777" w:rsidR="00212D32" w:rsidRPr="004F22BE" w:rsidRDefault="00212D32" w:rsidP="004F22BE">
            <w:pPr>
              <w:pStyle w:val="TAC"/>
            </w:pPr>
          </w:p>
        </w:tc>
      </w:tr>
      <w:tr w:rsidR="00212D32" w:rsidRPr="004F22BE" w14:paraId="30C0DF55"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ACB9503" w14:textId="77777777"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5F206F6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5F928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85D88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D19562"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F5C8340"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B24265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E077C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5FFDEA"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79CADB5" w14:textId="77777777" w:rsidR="00212D32" w:rsidRPr="004F22BE" w:rsidRDefault="00212D32" w:rsidP="004F22BE">
            <w:pPr>
              <w:pStyle w:val="TAC"/>
            </w:pPr>
          </w:p>
        </w:tc>
      </w:tr>
      <w:tr w:rsidR="00212D32" w:rsidRPr="004F22BE" w14:paraId="0F00710E"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448CE7" w14:textId="77777777" w:rsidR="00212D32" w:rsidRPr="00303FDC" w:rsidRDefault="005C3EC1" w:rsidP="00303FDC">
            <w:pPr>
              <w:pStyle w:val="TAL"/>
              <w:rPr>
                <w:b/>
                <w:bCs/>
              </w:rPr>
            </w:pPr>
            <w:r w:rsidRPr="00303FDC">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4ADE6F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6D5B1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84D496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0563B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CF038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C8082B" w14:textId="77777777"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5DEE528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E1F1DF"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908BB25" w14:textId="77777777" w:rsidR="00212D32" w:rsidRPr="004F22BE" w:rsidRDefault="00212D32" w:rsidP="004F22BE">
            <w:pPr>
              <w:pStyle w:val="TAC"/>
            </w:pPr>
          </w:p>
        </w:tc>
      </w:tr>
      <w:tr w:rsidR="00212D32" w:rsidRPr="004F22BE" w14:paraId="30343D7B"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EFDEE2B" w14:textId="77777777" w:rsidR="00212D32" w:rsidRPr="00303FDC" w:rsidRDefault="003A6DB4" w:rsidP="00303FDC">
            <w:pPr>
              <w:pStyle w:val="TAL"/>
              <w:rPr>
                <w:b/>
                <w:bCs/>
              </w:rPr>
            </w:pPr>
            <w:r w:rsidRPr="00303FDC">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0EA6B7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D76ED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C5232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337B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DDFE9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7CB1C8" w14:textId="77777777"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4BD381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1CF277"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38E9699" w14:textId="77777777" w:rsidR="00212D32" w:rsidRPr="004F22BE" w:rsidRDefault="00212D32" w:rsidP="004F22BE">
            <w:pPr>
              <w:pStyle w:val="TAC"/>
            </w:pPr>
          </w:p>
        </w:tc>
      </w:tr>
      <w:tr w:rsidR="00212D32" w:rsidRPr="004F22BE" w14:paraId="67F610B7"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F275F9D" w14:textId="77777777"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14:paraId="048BF24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D9C13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D642C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CBD5E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D9FF6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28996B" w14:textId="77777777"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79927DC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EFCC4E"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17D88CE" w14:textId="77777777" w:rsidR="00212D32" w:rsidRPr="004F22BE" w:rsidRDefault="00212D32" w:rsidP="004F22BE">
            <w:pPr>
              <w:pStyle w:val="TAC"/>
            </w:pPr>
          </w:p>
        </w:tc>
      </w:tr>
      <w:tr w:rsidR="00212D32" w:rsidRPr="004F22BE" w14:paraId="40892B1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5EC1A10" w14:textId="77777777"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2DB0D2F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9B4BC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7B7655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B7963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BA7F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3831C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D9B6B2"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A428EA0"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666604D" w14:textId="77777777" w:rsidR="00212D32" w:rsidRPr="004F22BE" w:rsidRDefault="00212D32" w:rsidP="004F22BE">
            <w:pPr>
              <w:pStyle w:val="TAC"/>
            </w:pPr>
          </w:p>
        </w:tc>
      </w:tr>
      <w:tr w:rsidR="00212D32" w:rsidRPr="004F22BE" w14:paraId="234D690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946BEE9" w14:textId="77777777" w:rsidR="00212D32" w:rsidRPr="00303FDC" w:rsidRDefault="000A08D0" w:rsidP="00303FDC">
            <w:pPr>
              <w:pStyle w:val="TAL"/>
              <w:rPr>
                <w:b/>
                <w:bCs/>
              </w:rPr>
            </w:pPr>
            <w:r w:rsidRPr="00303FDC">
              <w:rPr>
                <w:b/>
                <w:bCs/>
              </w:rPr>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5A16DB4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E6ABC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57BBB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CA3D7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A3F496"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EB04E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2890D3"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C48C66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EFDF12" w14:textId="77777777" w:rsidR="00212D32" w:rsidRPr="004F22BE" w:rsidRDefault="00212D32" w:rsidP="004F22BE">
            <w:pPr>
              <w:pStyle w:val="TAC"/>
            </w:pPr>
          </w:p>
        </w:tc>
      </w:tr>
      <w:tr w:rsidR="00212D32" w:rsidRPr="004F22BE" w14:paraId="370AF2B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C2901F" w14:textId="77777777"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221FF50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0768C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A4A86D6"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823879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15D9D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52DE1A"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1F72D9"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685BBCA"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81D666" w14:textId="77777777" w:rsidR="00212D32" w:rsidRPr="004F22BE" w:rsidRDefault="00212D32" w:rsidP="004F22BE">
            <w:pPr>
              <w:pStyle w:val="TAC"/>
            </w:pPr>
          </w:p>
        </w:tc>
      </w:tr>
      <w:tr w:rsidR="003B2E55" w:rsidRPr="004F22BE" w14:paraId="07E71CF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A0EA416" w14:textId="77777777"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5EB9A3A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C81856"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5A467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4E88BE"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E0B35F"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4E0EE4"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A9E105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E535A4" w14:textId="77777777"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7047A739" w14:textId="77777777" w:rsidR="003B2E55" w:rsidRPr="004F22BE" w:rsidRDefault="003B2E55" w:rsidP="004F22BE">
            <w:pPr>
              <w:pStyle w:val="TAC"/>
            </w:pPr>
          </w:p>
        </w:tc>
      </w:tr>
      <w:tr w:rsidR="003B2E55" w:rsidRPr="004F22BE" w14:paraId="1F4CBE7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4EC888" w14:textId="77777777"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116FE7F8"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22D16A"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C88B7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9AA09B"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102E6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D0116F"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39B33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9CB0AC" w14:textId="77777777"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5C32AE12" w14:textId="77777777" w:rsidR="003B2E55" w:rsidRPr="004F22BE" w:rsidRDefault="006B5132" w:rsidP="004F22BE">
            <w:pPr>
              <w:pStyle w:val="TAC"/>
            </w:pPr>
            <w:r w:rsidRPr="004F22BE">
              <w:t>X</w:t>
            </w:r>
          </w:p>
        </w:tc>
      </w:tr>
      <w:tr w:rsidR="003B2E55" w:rsidRPr="004F22BE" w14:paraId="216886B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E345BA2" w14:textId="77777777" w:rsidR="003B2E55" w:rsidRPr="00303FDC" w:rsidRDefault="00F813EC" w:rsidP="00303FDC">
            <w:pPr>
              <w:pStyle w:val="TAL"/>
              <w:rPr>
                <w:b/>
                <w:bCs/>
              </w:rPr>
            </w:pPr>
            <w:r w:rsidRPr="00303FDC">
              <w:rPr>
                <w:b/>
                <w:bCs/>
              </w:rPr>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19AC45B9"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FB84F4"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2847B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538DA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6ED72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40BA94"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42773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E43C57" w14:textId="77777777"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EBBAC2" w14:textId="77777777" w:rsidR="003B2E55" w:rsidRPr="004F22BE" w:rsidRDefault="00F813EC" w:rsidP="004F22BE">
            <w:pPr>
              <w:pStyle w:val="TAC"/>
            </w:pPr>
            <w:r w:rsidRPr="004F22BE">
              <w:t>X</w:t>
            </w:r>
          </w:p>
        </w:tc>
      </w:tr>
      <w:tr w:rsidR="0046491C" w:rsidRPr="004F22BE" w14:paraId="4366674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204AC9D" w14:textId="77777777" w:rsidR="0046491C" w:rsidRPr="00303FDC" w:rsidRDefault="0046491C" w:rsidP="00303FDC">
            <w:pPr>
              <w:pStyle w:val="TAL"/>
              <w:rPr>
                <w:b/>
                <w:bCs/>
              </w:rPr>
            </w:pPr>
            <w:bookmarkStart w:id="254" w:name="startOfAnnexes"/>
            <w:bookmarkStart w:id="255" w:name="_Toc250980595"/>
            <w:bookmarkStart w:id="256" w:name="_Toc326037266"/>
            <w:bookmarkStart w:id="257" w:name="_Toc510604411"/>
            <w:bookmarkStart w:id="258" w:name="_Toc92875665"/>
            <w:bookmarkStart w:id="259" w:name="_Toc93070689"/>
            <w:bookmarkStart w:id="260" w:name="_Toc310438366"/>
            <w:bookmarkStart w:id="261" w:name="_Toc324232216"/>
            <w:bookmarkStart w:id="262" w:name="_Toc326248735"/>
            <w:bookmarkStart w:id="263" w:name="_Toc510604412"/>
            <w:bookmarkEnd w:id="254"/>
            <w:r w:rsidRPr="00303FDC">
              <w:rPr>
                <w:rFonts w:eastAsia="DengXian"/>
                <w:b/>
                <w:bCs/>
              </w:rPr>
              <w:t>#36:</w:t>
            </w:r>
            <w:r w:rsidRPr="00303FDC">
              <w:rPr>
                <w:b/>
                <w:bCs/>
              </w:rPr>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14:paraId="485EDB3A"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A0D11E4"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2743F27"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A7A797"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D51F53"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1F9A54"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7066E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2966D7" w14:textId="77777777"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65B30A8" w14:textId="77777777" w:rsidR="0046491C" w:rsidRPr="004F22BE" w:rsidRDefault="0046491C" w:rsidP="004F22BE">
            <w:pPr>
              <w:pStyle w:val="TAC"/>
            </w:pPr>
          </w:p>
        </w:tc>
      </w:tr>
      <w:tr w:rsidR="00935AA3" w:rsidRPr="004F22BE" w14:paraId="7C179CF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A953595"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14:paraId="59357BB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3D79BC7" w14:textId="77777777"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180170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FF68F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6B93C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10A89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220490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9D5BEB"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EDC14D3" w14:textId="77777777" w:rsidR="00935AA3" w:rsidRPr="004F22BE" w:rsidRDefault="00935AA3" w:rsidP="004F22BE">
            <w:pPr>
              <w:pStyle w:val="TAC"/>
            </w:pPr>
          </w:p>
        </w:tc>
      </w:tr>
      <w:tr w:rsidR="00935AA3" w:rsidRPr="004F22BE" w14:paraId="65365D77"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0ECD5E5"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14:paraId="08D66DEA"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5435492" w14:textId="77777777"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3101F1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86463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641A6E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AC680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1F76F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2296F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806BABA" w14:textId="77777777" w:rsidR="00935AA3" w:rsidRPr="004F22BE" w:rsidRDefault="00935AA3" w:rsidP="004F22BE">
            <w:pPr>
              <w:pStyle w:val="TAC"/>
            </w:pPr>
          </w:p>
        </w:tc>
      </w:tr>
      <w:tr w:rsidR="00935AA3" w:rsidRPr="004F22BE" w14:paraId="25878D9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1AC8DA5"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14:paraId="03C2F6F8"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9893DA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10F9E1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30B17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143B2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2D3D3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92A48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BF7DD4"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C4B083B" w14:textId="77777777" w:rsidR="00935AA3" w:rsidRPr="004F22BE" w:rsidRDefault="00935AA3" w:rsidP="004F22BE">
            <w:pPr>
              <w:pStyle w:val="TAC"/>
            </w:pPr>
          </w:p>
        </w:tc>
      </w:tr>
      <w:tr w:rsidR="00935AA3" w:rsidRPr="004F22BE" w14:paraId="62873EF9"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4F7846"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14:paraId="6FC60BE4"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BC30A57" w14:textId="77777777"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4705D4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B77D6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52C7F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CEFA2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C5F30F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E721B1"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0045D97" w14:textId="77777777" w:rsidR="00935AA3" w:rsidRPr="004F22BE" w:rsidRDefault="00935AA3" w:rsidP="004F22BE">
            <w:pPr>
              <w:pStyle w:val="TAC"/>
            </w:pPr>
          </w:p>
        </w:tc>
      </w:tr>
      <w:tr w:rsidR="00935AA3" w:rsidRPr="004F22BE" w14:paraId="2A160AE4"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987BD7B"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677D0E85"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A2E17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AFF083"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AAAB57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009B4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52C99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0C7FF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9720D2"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D2E131" w14:textId="77777777" w:rsidR="00935AA3" w:rsidRPr="004F22BE" w:rsidRDefault="00935AA3" w:rsidP="004F22BE">
            <w:pPr>
              <w:pStyle w:val="TAC"/>
            </w:pPr>
          </w:p>
        </w:tc>
      </w:tr>
      <w:tr w:rsidR="00935AA3" w:rsidRPr="004F22BE" w14:paraId="5EC53DA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AAC8A7F"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14:paraId="3849F06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799214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9D48B4"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FADA8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69F907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7704D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B02A35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4159FC"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925EB6C" w14:textId="77777777" w:rsidR="00935AA3" w:rsidRPr="004F22BE" w:rsidRDefault="00935AA3" w:rsidP="004F22BE">
            <w:pPr>
              <w:pStyle w:val="TAC"/>
            </w:pPr>
          </w:p>
        </w:tc>
      </w:tr>
      <w:tr w:rsidR="00935AA3" w:rsidRPr="004F22BE" w14:paraId="1F91CD8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FDB7BC6"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32282CAD"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A46C93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A1C05C"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05D558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A7CAA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17417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6382EC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6858D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2263A27" w14:textId="77777777" w:rsidR="00935AA3" w:rsidRPr="004F22BE" w:rsidRDefault="00935AA3" w:rsidP="004F22BE">
            <w:pPr>
              <w:pStyle w:val="TAC"/>
            </w:pPr>
          </w:p>
        </w:tc>
      </w:tr>
      <w:tr w:rsidR="00935AA3" w:rsidRPr="004F22BE" w14:paraId="48B418B7"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78661FA"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14:paraId="3969748F"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DA9696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73CFA32"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95713F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A6200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28A8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E0BA0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4CAA2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E297D2D" w14:textId="77777777" w:rsidR="00935AA3" w:rsidRPr="004F22BE" w:rsidRDefault="00935AA3" w:rsidP="004F22BE">
            <w:pPr>
              <w:pStyle w:val="TAC"/>
            </w:pPr>
          </w:p>
        </w:tc>
      </w:tr>
      <w:tr w:rsidR="00935AA3" w:rsidRPr="004F22BE" w14:paraId="1FDD05C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024F794"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653AAD1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70F8B1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A5810F4"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F8F366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28195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60F05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F18D0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BD1C31"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8EF5001" w14:textId="77777777" w:rsidR="00935AA3" w:rsidRPr="004F22BE" w:rsidRDefault="00935AA3" w:rsidP="004F22BE">
            <w:pPr>
              <w:pStyle w:val="TAC"/>
            </w:pPr>
          </w:p>
        </w:tc>
      </w:tr>
      <w:tr w:rsidR="00935AA3" w:rsidRPr="004F22BE" w14:paraId="448615D7"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D33DE89"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49ED2AE6"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A93A09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844499"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948A4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EC285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D4380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76DE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513242"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501E39E" w14:textId="77777777" w:rsidR="00935AA3" w:rsidRPr="004F22BE" w:rsidRDefault="00935AA3" w:rsidP="004F22BE">
            <w:pPr>
              <w:pStyle w:val="TAC"/>
            </w:pPr>
          </w:p>
        </w:tc>
      </w:tr>
      <w:tr w:rsidR="00935AA3" w:rsidRPr="004F22BE" w14:paraId="51DF181B"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00B318"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14:paraId="20E37F5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2988AA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10C6ABC"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467730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B3DC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2CA23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56E31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534A3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352FDCA" w14:textId="77777777" w:rsidR="00935AA3" w:rsidRPr="004F22BE" w:rsidRDefault="00935AA3" w:rsidP="004F22BE">
            <w:pPr>
              <w:pStyle w:val="TAC"/>
            </w:pPr>
          </w:p>
        </w:tc>
      </w:tr>
      <w:tr w:rsidR="00935AA3" w:rsidRPr="004F22BE" w14:paraId="0307C9A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6ACB493"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14:paraId="5A98536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C474C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BBFDDE4"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AB03C2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FFC90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D0FCB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7C087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5EA7F5"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35E4847" w14:textId="77777777" w:rsidR="00935AA3" w:rsidRPr="004F22BE" w:rsidRDefault="00935AA3" w:rsidP="004F22BE">
            <w:pPr>
              <w:pStyle w:val="TAC"/>
            </w:pPr>
          </w:p>
        </w:tc>
      </w:tr>
      <w:tr w:rsidR="00935AA3" w:rsidRPr="004F22BE" w14:paraId="70E0474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0AB51"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14:paraId="4C49287B"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DA2D04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1DD6B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C3F66A" w14:textId="77777777"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9D10D9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03EFF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1AA05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8604D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E759BA1" w14:textId="77777777" w:rsidR="00935AA3" w:rsidRPr="004F22BE" w:rsidRDefault="00935AA3" w:rsidP="004F22BE">
            <w:pPr>
              <w:pStyle w:val="TAC"/>
            </w:pPr>
          </w:p>
        </w:tc>
      </w:tr>
      <w:tr w:rsidR="00935AA3" w:rsidRPr="004F22BE" w14:paraId="25BC2AA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1C50AD"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9" w:type="dxa"/>
            <w:tcBorders>
              <w:top w:val="single" w:sz="4" w:space="0" w:color="auto"/>
              <w:left w:val="single" w:sz="4" w:space="0" w:color="auto"/>
              <w:bottom w:val="single" w:sz="4" w:space="0" w:color="auto"/>
              <w:right w:val="single" w:sz="4" w:space="0" w:color="auto"/>
            </w:tcBorders>
          </w:tcPr>
          <w:p w14:paraId="444FF8DB"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B0AB4A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0AB3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74C980"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16304A7"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EB6234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7445D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A92A3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BC66923" w14:textId="77777777" w:rsidR="00935AA3" w:rsidRPr="004F22BE" w:rsidRDefault="00935AA3" w:rsidP="004F22BE">
            <w:pPr>
              <w:pStyle w:val="TAC"/>
            </w:pPr>
          </w:p>
        </w:tc>
      </w:tr>
      <w:tr w:rsidR="00935AA3" w:rsidRPr="004F22BE" w14:paraId="2FD5DCB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EBDE2D9"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14:paraId="15B47AE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DC6C4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32B0A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AF5D0B" w14:textId="77777777"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791445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F7932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6D5E97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6A0B9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A4C6546" w14:textId="77777777" w:rsidR="00935AA3" w:rsidRPr="004F22BE" w:rsidRDefault="00935AA3" w:rsidP="004F22BE">
            <w:pPr>
              <w:pStyle w:val="TAC"/>
            </w:pPr>
          </w:p>
        </w:tc>
      </w:tr>
      <w:tr w:rsidR="00935AA3" w:rsidRPr="004F22BE" w14:paraId="66A206F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A81FBE1"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14:paraId="27A8A99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C7E472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7C08A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64703E"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032CD3F"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7F8B1B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C7A74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69462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9B52D91" w14:textId="77777777" w:rsidR="00935AA3" w:rsidRPr="004F22BE" w:rsidRDefault="00935AA3" w:rsidP="004F22BE">
            <w:pPr>
              <w:pStyle w:val="TAC"/>
            </w:pPr>
          </w:p>
        </w:tc>
      </w:tr>
      <w:tr w:rsidR="00935AA3" w:rsidRPr="004F22BE" w14:paraId="67149919"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0F306A7"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14:paraId="3653205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E0C843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383C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810E4A" w14:textId="77777777"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30DFE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F6E67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F3FA9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E1FFEC"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723E4FD" w14:textId="77777777" w:rsidR="00935AA3" w:rsidRPr="004F22BE" w:rsidRDefault="00935AA3" w:rsidP="004F22BE">
            <w:pPr>
              <w:pStyle w:val="TAC"/>
            </w:pPr>
          </w:p>
        </w:tc>
      </w:tr>
      <w:tr w:rsidR="00B768E8" w:rsidRPr="004F22BE" w14:paraId="34E8DA3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C423019"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14:paraId="323BE4A8"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EBFD60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081971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8E2612"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6575CC6"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08F08C6"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A505CA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008DB9"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849DE7B" w14:textId="77777777" w:rsidR="00B768E8" w:rsidRPr="004F22BE" w:rsidRDefault="00B768E8" w:rsidP="004F22BE">
            <w:pPr>
              <w:pStyle w:val="TAC"/>
            </w:pPr>
          </w:p>
        </w:tc>
      </w:tr>
      <w:tr w:rsidR="00B768E8" w:rsidRPr="004F22BE" w14:paraId="36A5530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4085F66"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14:paraId="3040A9B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BBBAD4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F2F71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FE5B69"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105C97A"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60F0A3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A08937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0EF2BB"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682E559" w14:textId="77777777" w:rsidR="00B768E8" w:rsidRPr="004F22BE" w:rsidRDefault="00B768E8" w:rsidP="004F22BE">
            <w:pPr>
              <w:pStyle w:val="TAC"/>
            </w:pPr>
          </w:p>
        </w:tc>
      </w:tr>
      <w:tr w:rsidR="00B768E8" w:rsidRPr="004F22BE" w14:paraId="5E8BF9B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F6E5F18"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14:paraId="48432716"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33F4B23"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3256E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3BD56C"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77685A"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EB0F8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5C0594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F2EF14E"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6EC33CB" w14:textId="77777777" w:rsidR="00B768E8" w:rsidRPr="004F22BE" w:rsidRDefault="00B768E8" w:rsidP="004F22BE">
            <w:pPr>
              <w:pStyle w:val="TAC"/>
            </w:pPr>
          </w:p>
        </w:tc>
      </w:tr>
      <w:tr w:rsidR="00B768E8" w:rsidRPr="004F22BE" w14:paraId="599C390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AF6DA63"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14:paraId="2B24CEB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E1A6E7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0D738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14B0EA"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D402CA"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7BA394"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3F0DF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0805E9"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CD7B088" w14:textId="77777777" w:rsidR="00B768E8" w:rsidRPr="004F22BE" w:rsidRDefault="00B768E8" w:rsidP="004F22BE">
            <w:pPr>
              <w:pStyle w:val="TAC"/>
            </w:pPr>
          </w:p>
        </w:tc>
      </w:tr>
      <w:tr w:rsidR="00B768E8" w:rsidRPr="004F22BE" w14:paraId="3C8A6A6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944C9C3"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14:paraId="3EFD2039"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FC9F12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134C20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04591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DB8DD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DC748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6E29C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F461BAD" w14:textId="77777777"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2FA087E7" w14:textId="77777777" w:rsidR="00B768E8" w:rsidRPr="004F22BE" w:rsidRDefault="00B768E8" w:rsidP="004F22BE">
            <w:pPr>
              <w:pStyle w:val="TAC"/>
            </w:pPr>
          </w:p>
        </w:tc>
      </w:tr>
      <w:tr w:rsidR="00B768E8" w:rsidRPr="004F22BE" w14:paraId="7BB7EFF0"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20E82E"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14:paraId="7A7802BA"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90D877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13B23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A969E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4FE4E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C8D84"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9DCB8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9509CD" w14:textId="77777777"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33A5D3B7" w14:textId="77777777" w:rsidR="00B768E8" w:rsidRPr="004F22BE" w:rsidRDefault="00B768E8" w:rsidP="004F22BE">
            <w:pPr>
              <w:pStyle w:val="TAC"/>
            </w:pPr>
          </w:p>
        </w:tc>
      </w:tr>
      <w:tr w:rsidR="00B768E8" w:rsidRPr="004F22BE" w14:paraId="5C0D45C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A7CCFEF"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14:paraId="0141E68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834C52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B7CE87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EE63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64BE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E6037F"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20CFF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D8073B" w14:textId="77777777"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369A6479" w14:textId="77777777" w:rsidR="00B768E8" w:rsidRPr="004F22BE" w:rsidRDefault="00B768E8" w:rsidP="004F22BE">
            <w:pPr>
              <w:pStyle w:val="TAC"/>
            </w:pPr>
          </w:p>
        </w:tc>
      </w:tr>
      <w:tr w:rsidR="00B768E8" w:rsidRPr="004F22BE" w14:paraId="23D586B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439E81D"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14:paraId="3C8A62B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3F92F6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9CCCC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699F6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4FE7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73298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0CAAA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FCCD78"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46362E3" w14:textId="77777777" w:rsidR="00B768E8" w:rsidRPr="004F22BE" w:rsidRDefault="006A078D" w:rsidP="004F22BE">
            <w:pPr>
              <w:pStyle w:val="TAC"/>
              <w:rPr>
                <w:rFonts w:eastAsia="DengXian"/>
              </w:rPr>
            </w:pPr>
            <w:r w:rsidRPr="004F22BE">
              <w:rPr>
                <w:rFonts w:eastAsia="DengXian"/>
              </w:rPr>
              <w:t>X</w:t>
            </w:r>
          </w:p>
        </w:tc>
      </w:tr>
      <w:tr w:rsidR="0007131A" w:rsidRPr="004F22BE" w14:paraId="355A768C"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19D0140"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14:paraId="0F45E2FF"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72215F3" w14:textId="77777777"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1B0BF6D"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4ACA29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DE7886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6698F33"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AA7439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DD8A3D7"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B123A7B" w14:textId="77777777" w:rsidR="0007131A" w:rsidRPr="004F22BE" w:rsidRDefault="0007131A" w:rsidP="0007131A">
            <w:pPr>
              <w:pStyle w:val="TAC"/>
              <w:rPr>
                <w:rFonts w:eastAsia="DengXian"/>
              </w:rPr>
            </w:pPr>
          </w:p>
        </w:tc>
      </w:tr>
      <w:tr w:rsidR="0007131A" w:rsidRPr="004F22BE" w14:paraId="4937F45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A82A80E"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14:paraId="31762111"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BDF45F2" w14:textId="77777777"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8B144D"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596C16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387BC0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94455CA"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9C280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B7B7DA"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7515324F" w14:textId="77777777" w:rsidR="0007131A" w:rsidRPr="004F22BE" w:rsidRDefault="0007131A" w:rsidP="0007131A">
            <w:pPr>
              <w:pStyle w:val="TAC"/>
              <w:rPr>
                <w:rFonts w:eastAsia="DengXian"/>
              </w:rPr>
            </w:pPr>
          </w:p>
        </w:tc>
      </w:tr>
      <w:tr w:rsidR="0007131A" w:rsidRPr="004F22BE" w14:paraId="20CC04D6"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2A48565" w14:textId="77777777"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14:paraId="7C9E2F7B"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B907FF0" w14:textId="77777777"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1890D8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D7D63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042F43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39EFCAD"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55062D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7EDDFAD"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BAAC172" w14:textId="77777777" w:rsidR="0007131A" w:rsidRPr="004F22BE" w:rsidRDefault="0007131A" w:rsidP="0007131A">
            <w:pPr>
              <w:pStyle w:val="TAC"/>
              <w:rPr>
                <w:rFonts w:eastAsia="DengXian"/>
              </w:rPr>
            </w:pPr>
          </w:p>
        </w:tc>
      </w:tr>
      <w:tr w:rsidR="0007131A" w:rsidRPr="004F22BE" w14:paraId="6DAFD655"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DE25816"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9" w:type="dxa"/>
            <w:tcBorders>
              <w:top w:val="single" w:sz="4" w:space="0" w:color="auto"/>
              <w:left w:val="single" w:sz="4" w:space="0" w:color="auto"/>
              <w:bottom w:val="single" w:sz="4" w:space="0" w:color="auto"/>
              <w:right w:val="single" w:sz="4" w:space="0" w:color="auto"/>
            </w:tcBorders>
          </w:tcPr>
          <w:p w14:paraId="7F5A35BB"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2CC3CCC" w14:textId="77777777"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0452D4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8E8095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8BA253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831AE8F"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5024AA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F81841"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0FC7590C" w14:textId="77777777" w:rsidR="0007131A" w:rsidRPr="004F22BE" w:rsidRDefault="0007131A" w:rsidP="0007131A">
            <w:pPr>
              <w:pStyle w:val="TAC"/>
              <w:rPr>
                <w:rFonts w:eastAsia="DengXian"/>
              </w:rPr>
            </w:pPr>
          </w:p>
        </w:tc>
      </w:tr>
      <w:tr w:rsidR="00DB6780" w:rsidRPr="004F22BE" w14:paraId="33360BA7"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DBE64D5"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14:paraId="5C2EECDC"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F419794" w14:textId="77777777"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6260D291"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77B01A8"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4FB62FA"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B10B53C"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B05A34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255A485"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5A957854" w14:textId="77777777" w:rsidR="00DB6780" w:rsidRPr="004F22BE" w:rsidRDefault="00DB6780" w:rsidP="0007131A">
            <w:pPr>
              <w:pStyle w:val="TAC"/>
              <w:rPr>
                <w:rFonts w:eastAsia="DengXian"/>
              </w:rPr>
            </w:pPr>
          </w:p>
        </w:tc>
      </w:tr>
      <w:tr w:rsidR="00DB6780" w:rsidRPr="004F22BE" w14:paraId="0FBE1377"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B69D70A" w14:textId="77777777"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14:paraId="666B7E83"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4E1464D"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152C23B"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EF2052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5BBCFEE"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124AA7C"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6AD4CC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1669607"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796656E" w14:textId="77777777" w:rsidR="00DB6780" w:rsidRPr="004F22BE" w:rsidRDefault="00DB6780" w:rsidP="0007131A">
            <w:pPr>
              <w:pStyle w:val="TAC"/>
              <w:rPr>
                <w:rFonts w:eastAsia="DengXian"/>
              </w:rPr>
            </w:pPr>
          </w:p>
        </w:tc>
      </w:tr>
      <w:tr w:rsidR="00DB6780" w:rsidRPr="004F22BE" w14:paraId="4419B335"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9FD824B"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14:paraId="5D7C245A"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E8B77DE"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782846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51EF7FA"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401C1C5E"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792761"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FE876E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4272EE6"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2E3F0E70" w14:textId="77777777" w:rsidR="00DB6780" w:rsidRPr="004F22BE" w:rsidRDefault="00DB6780" w:rsidP="0007131A">
            <w:pPr>
              <w:pStyle w:val="TAC"/>
              <w:rPr>
                <w:rFonts w:eastAsia="DengXian"/>
              </w:rPr>
            </w:pPr>
          </w:p>
        </w:tc>
      </w:tr>
      <w:tr w:rsidR="00DB6780" w:rsidRPr="004F22BE" w14:paraId="649548DB"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8FCCDE6"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14:paraId="0573BBA3"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F20FD7"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8568AB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B145FA0"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07A57277"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1250416"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41ABD6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E1B4C6"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DE0CFEA" w14:textId="77777777" w:rsidR="00DB6780" w:rsidRPr="004F22BE" w:rsidRDefault="00DB6780" w:rsidP="0007131A">
            <w:pPr>
              <w:pStyle w:val="TAC"/>
              <w:rPr>
                <w:rFonts w:eastAsia="DengXian"/>
              </w:rPr>
            </w:pPr>
          </w:p>
        </w:tc>
      </w:tr>
      <w:tr w:rsidR="00A45885" w:rsidRPr="004F22BE" w14:paraId="742666ED"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18E0E2"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14:paraId="2B782A73"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C014A48"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88B711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87E5D64"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62D19D98"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1E97A903"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B3B94EF"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7CD5B2E"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C2FE30F" w14:textId="77777777" w:rsidR="00A45885" w:rsidRPr="004F22BE" w:rsidRDefault="00A45885" w:rsidP="0007131A">
            <w:pPr>
              <w:pStyle w:val="TAC"/>
              <w:rPr>
                <w:rFonts w:eastAsia="DengXian"/>
              </w:rPr>
            </w:pPr>
          </w:p>
        </w:tc>
      </w:tr>
      <w:tr w:rsidR="00A45885" w:rsidRPr="004F22BE" w14:paraId="45182A4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0477FF2"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14:paraId="5204257A"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41EACD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27DA5F9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F9224B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49803F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6DCA8BD" w14:textId="77777777"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42599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73C44F"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2A3EC4FF" w14:textId="77777777" w:rsidR="00A45885" w:rsidRPr="004F22BE" w:rsidRDefault="00A45885" w:rsidP="0007131A">
            <w:pPr>
              <w:pStyle w:val="TAC"/>
              <w:rPr>
                <w:rFonts w:eastAsia="DengXian"/>
              </w:rPr>
            </w:pPr>
          </w:p>
        </w:tc>
      </w:tr>
      <w:tr w:rsidR="00A45885" w:rsidRPr="004F22BE" w14:paraId="06B179F2"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B19BB41"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14:paraId="35319CEF"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B5E3B04"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90AD92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03978B2"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7D8221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9A10654"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217C97E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3DCA5DA" w14:textId="77777777"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02D37EBB" w14:textId="77777777" w:rsidR="00A45885" w:rsidRPr="004F22BE" w:rsidRDefault="00A45885" w:rsidP="0007131A">
            <w:pPr>
              <w:pStyle w:val="TAC"/>
              <w:rPr>
                <w:rFonts w:eastAsia="DengXian"/>
              </w:rPr>
            </w:pPr>
          </w:p>
        </w:tc>
      </w:tr>
      <w:tr w:rsidR="00A45885" w:rsidRPr="004F22BE" w14:paraId="1C542DD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19FDA42" w14:textId="4219B5C8"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917ADA">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14:paraId="4C85004A"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568FE23"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7EA43B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1352D9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0218B82"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1F1DBC9"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89801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402E20C" w14:textId="77777777"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1DA69FFB" w14:textId="77777777" w:rsidR="00A45885" w:rsidRPr="004F22BE" w:rsidRDefault="00A45885" w:rsidP="0007131A">
            <w:pPr>
              <w:pStyle w:val="TAC"/>
              <w:rPr>
                <w:rFonts w:eastAsia="DengXian"/>
              </w:rPr>
            </w:pPr>
          </w:p>
        </w:tc>
      </w:tr>
      <w:tr w:rsidR="00A45885" w:rsidRPr="0008351B" w14:paraId="7A7D6E6C"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46E3EEE"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9" w:type="dxa"/>
            <w:tcBorders>
              <w:top w:val="single" w:sz="4" w:space="0" w:color="auto"/>
              <w:left w:val="single" w:sz="4" w:space="0" w:color="auto"/>
              <w:bottom w:val="single" w:sz="4" w:space="0" w:color="auto"/>
              <w:right w:val="single" w:sz="4" w:space="0" w:color="auto"/>
            </w:tcBorders>
          </w:tcPr>
          <w:p w14:paraId="74711D67"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3281FCAB"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3FC6F686"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EEC5AAE"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C5FA38B"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C11FFA2"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3988D88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1E74B05" w14:textId="77777777"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3135DD74" w14:textId="77777777" w:rsidR="00A45885" w:rsidRPr="0008351B" w:rsidRDefault="0008351B" w:rsidP="004F22BE">
            <w:pPr>
              <w:pStyle w:val="TAC"/>
              <w:rPr>
                <w:rFonts w:eastAsia="DengXian"/>
                <w:b/>
              </w:rPr>
            </w:pPr>
            <w:r w:rsidRPr="004F22BE">
              <w:t>X</w:t>
            </w:r>
          </w:p>
        </w:tc>
      </w:tr>
      <w:tr w:rsidR="009C5621" w:rsidRPr="0008351B" w14:paraId="1EACC3FA"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90229C9"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9" w:type="dxa"/>
            <w:tcBorders>
              <w:top w:val="single" w:sz="4" w:space="0" w:color="auto"/>
              <w:left w:val="single" w:sz="4" w:space="0" w:color="auto"/>
              <w:bottom w:val="single" w:sz="4" w:space="0" w:color="auto"/>
              <w:right w:val="single" w:sz="4" w:space="0" w:color="auto"/>
            </w:tcBorders>
          </w:tcPr>
          <w:p w14:paraId="2309C3EF"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8AE7F57"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69580C70"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1E20ABD"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7C2DDA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9BD7C1F"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554F9D28"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6A4CF6F3" w14:textId="77777777"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25AAA5F1" w14:textId="77777777" w:rsidR="009C5621" w:rsidRPr="004F22BE" w:rsidRDefault="00B12A62" w:rsidP="004F22BE">
            <w:pPr>
              <w:pStyle w:val="TAC"/>
            </w:pPr>
            <w:r w:rsidRPr="004F22BE">
              <w:t>X</w:t>
            </w:r>
          </w:p>
        </w:tc>
      </w:tr>
    </w:tbl>
    <w:p w14:paraId="64E714DA" w14:textId="77777777" w:rsidR="00D56E14" w:rsidRPr="00BC49C2" w:rsidRDefault="00D56E14" w:rsidP="00D56E14">
      <w:pPr>
        <w:rPr>
          <w:lang w:eastAsia="zh-CN"/>
        </w:rPr>
      </w:pPr>
    </w:p>
    <w:p w14:paraId="1017D088" w14:textId="77777777" w:rsidR="007E120F" w:rsidRPr="00BC49C2" w:rsidRDefault="007E120F" w:rsidP="00964868">
      <w:pPr>
        <w:pStyle w:val="Heading2"/>
        <w:rPr>
          <w:lang w:eastAsia="zh-CN"/>
        </w:rPr>
      </w:pPr>
      <w:bookmarkStart w:id="264" w:name="_Toc101526077"/>
      <w:bookmarkStart w:id="265" w:name="_Toc104882767"/>
      <w:bookmarkStart w:id="266" w:name="_Toc113425915"/>
      <w:bookmarkStart w:id="267" w:name="_Toc117496340"/>
      <w:r w:rsidRPr="00BC49C2">
        <w:rPr>
          <w:lang w:eastAsia="zh-CN"/>
        </w:rPr>
        <w:t>6.1</w:t>
      </w:r>
      <w:r w:rsidRPr="00BC49C2">
        <w:rPr>
          <w:lang w:eastAsia="zh-CN"/>
        </w:rPr>
        <w:tab/>
        <w:t>Solution #1: Tactile and multi-modality traffic flows coordination transmission for one UE</w:t>
      </w:r>
      <w:bookmarkEnd w:id="264"/>
      <w:bookmarkEnd w:id="265"/>
      <w:bookmarkEnd w:id="266"/>
      <w:bookmarkEnd w:id="267"/>
    </w:p>
    <w:p w14:paraId="7CA7A301" w14:textId="77777777" w:rsidR="007E120F" w:rsidRPr="00BC49C2" w:rsidRDefault="007E120F" w:rsidP="00964868">
      <w:pPr>
        <w:pStyle w:val="Heading3"/>
        <w:rPr>
          <w:lang w:eastAsia="zh-CN"/>
        </w:rPr>
      </w:pPr>
      <w:bookmarkStart w:id="268" w:name="_Toc101526078"/>
      <w:bookmarkStart w:id="269" w:name="_Toc104882768"/>
      <w:bookmarkStart w:id="270" w:name="_Toc113425916"/>
      <w:bookmarkStart w:id="271" w:name="_Toc117496341"/>
      <w:r w:rsidRPr="00BC49C2">
        <w:rPr>
          <w:lang w:eastAsia="zh-CN"/>
        </w:rPr>
        <w:t>6.1.1</w:t>
      </w:r>
      <w:r w:rsidRPr="00BC49C2">
        <w:rPr>
          <w:lang w:eastAsia="zh-CN"/>
        </w:rPr>
        <w:tab/>
        <w:t>Key Issue mapping</w:t>
      </w:r>
      <w:bookmarkEnd w:id="268"/>
      <w:bookmarkEnd w:id="269"/>
      <w:bookmarkEnd w:id="270"/>
      <w:bookmarkEnd w:id="271"/>
    </w:p>
    <w:p w14:paraId="46256702" w14:textId="77777777" w:rsidR="00D56E14" w:rsidRPr="00BC49C2" w:rsidRDefault="007E120F" w:rsidP="00D56E14">
      <w:pPr>
        <w:rPr>
          <w:lang w:eastAsia="zh-CN"/>
        </w:rPr>
      </w:pPr>
      <w:r w:rsidRPr="00BC49C2">
        <w:rPr>
          <w:lang w:eastAsia="zh-CN"/>
        </w:rPr>
        <w:t>This solution is for Key Issue #1, which addresses following aspects:</w:t>
      </w:r>
    </w:p>
    <w:p w14:paraId="23ED8521"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6A190ED0"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5E5A3ADF"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469159C6"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512DD5D3"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6670D1C6" w14:textId="77777777" w:rsidR="007E120F" w:rsidRPr="00BC49C2" w:rsidRDefault="007E120F" w:rsidP="00964868">
      <w:pPr>
        <w:pStyle w:val="Heading3"/>
        <w:rPr>
          <w:lang w:eastAsia="zh-CN"/>
        </w:rPr>
      </w:pPr>
      <w:bookmarkStart w:id="272" w:name="_Toc101526079"/>
      <w:bookmarkStart w:id="273" w:name="_Toc104882769"/>
      <w:bookmarkStart w:id="274" w:name="_Toc113425917"/>
      <w:bookmarkStart w:id="275" w:name="_Toc117496342"/>
      <w:r w:rsidRPr="00BC49C2">
        <w:rPr>
          <w:lang w:eastAsia="zh-CN"/>
        </w:rPr>
        <w:t>6.1.2</w:t>
      </w:r>
      <w:r w:rsidRPr="00BC49C2">
        <w:rPr>
          <w:lang w:eastAsia="zh-CN"/>
        </w:rPr>
        <w:tab/>
        <w:t>Description</w:t>
      </w:r>
      <w:bookmarkEnd w:id="272"/>
      <w:bookmarkEnd w:id="273"/>
      <w:bookmarkEnd w:id="274"/>
      <w:bookmarkEnd w:id="275"/>
    </w:p>
    <w:p w14:paraId="112C75C5"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71AEBC10" w14:textId="5FF0391F" w:rsidR="00D56E14" w:rsidRPr="00BC49C2" w:rsidRDefault="00047010" w:rsidP="00D56E14">
      <w:pPr>
        <w:rPr>
          <w:lang w:eastAsia="zh-CN"/>
        </w:rPr>
      </w:pPr>
      <w:r w:rsidRPr="00BC49C2">
        <w:rPr>
          <w:lang w:eastAsia="zh-CN"/>
        </w:rPr>
        <w:t xml:space="preserve">Based on clauses 6.43 and 7.11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Pr="00BC49C2">
        <w:rPr>
          <w:lang w:eastAsia="zh-CN"/>
        </w:rPr>
        <w:t>5], there are two kinds of coordination transmission requirement:</w:t>
      </w:r>
    </w:p>
    <w:p w14:paraId="5771A62D"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3E00E9A2" w14:textId="77777777"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14:paraId="440FCB29" w14:textId="355C5AEE"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 The couple of flows which requiring delay difference threshold should be indicated by AF.</w:t>
      </w:r>
    </w:p>
    <w:p w14:paraId="2CF1BF89"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514DA3DD"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2A943EDC"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143C5524"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699B0A09"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7BDCF1CE"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6635534F"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26C9F80F" w14:textId="77777777" w:rsidR="007E120F" w:rsidRPr="00BC49C2" w:rsidRDefault="007E120F" w:rsidP="00964868">
      <w:pPr>
        <w:pStyle w:val="Heading3"/>
        <w:rPr>
          <w:lang w:eastAsia="zh-CN"/>
        </w:rPr>
      </w:pPr>
      <w:bookmarkStart w:id="276" w:name="_Toc101526080"/>
      <w:bookmarkStart w:id="277" w:name="_Toc104882770"/>
      <w:bookmarkStart w:id="278" w:name="_Toc113425918"/>
      <w:bookmarkStart w:id="279" w:name="_Toc117496343"/>
      <w:r w:rsidRPr="00BC49C2">
        <w:rPr>
          <w:lang w:eastAsia="zh-CN"/>
        </w:rPr>
        <w:t>6.1.3</w:t>
      </w:r>
      <w:r w:rsidRPr="00BC49C2">
        <w:rPr>
          <w:lang w:eastAsia="zh-CN"/>
        </w:rPr>
        <w:tab/>
        <w:t>Procedures</w:t>
      </w:r>
      <w:bookmarkEnd w:id="276"/>
      <w:bookmarkEnd w:id="277"/>
      <w:bookmarkEnd w:id="278"/>
      <w:bookmarkEnd w:id="279"/>
    </w:p>
    <w:p w14:paraId="2D3E22AE" w14:textId="77777777" w:rsidR="007E120F" w:rsidRPr="00BC49C2" w:rsidRDefault="00764DAE" w:rsidP="00BD757E">
      <w:pPr>
        <w:pStyle w:val="TH"/>
      </w:pPr>
      <w:r w:rsidRPr="00BC49C2">
        <w:rPr>
          <w:rFonts w:eastAsia="DengXian"/>
        </w:rPr>
        <w:object w:dxaOrig="6138" w:dyaOrig="5210" w14:anchorId="6A8C2D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663" type="#_x0000_t75" style="width:306.35pt;height:260.85pt" o:ole="">
            <v:imagedata r:id="rId18" o:title=""/>
          </v:shape>
          <o:OLEObject Type="Embed" ProgID="Word.Document.12" ShapeID="_x0000_i8663" DrawAspect="Content" ObjectID="_1728109593" r:id="rId19">
            <o:FieldCodes>\s</o:FieldCodes>
          </o:OLEObject>
        </w:object>
      </w:r>
    </w:p>
    <w:p w14:paraId="43C52EC6" w14:textId="77777777" w:rsidR="00D56E14" w:rsidRPr="00BC49C2" w:rsidRDefault="007E120F" w:rsidP="00D56E14">
      <w:pPr>
        <w:pStyle w:val="TF"/>
      </w:pPr>
      <w:r w:rsidRPr="00BC49C2">
        <w:t>Figure 6.1.3-1: AF request to generate coordination policy for multiple flows for one UE</w:t>
      </w:r>
    </w:p>
    <w:p w14:paraId="7EA0394B" w14:textId="77777777"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63C2EA81"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47AB453C" w14:textId="77777777" w:rsidR="00047010" w:rsidRPr="00BC49C2" w:rsidRDefault="00047010" w:rsidP="00047010">
      <w:pPr>
        <w:pStyle w:val="B1"/>
      </w:pPr>
      <w:r w:rsidRPr="00BC49C2">
        <w:t>3.</w:t>
      </w:r>
      <w:r w:rsidRPr="00BC49C2">
        <w:tab/>
        <w:t>[Optional] PCF sends the QoS monitoring result and delay difference to AF</w:t>
      </w:r>
    </w:p>
    <w:p w14:paraId="108BD7A1"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5FDC043E"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169BA6AD" w14:textId="77777777" w:rsidR="007E120F" w:rsidRPr="00BC49C2" w:rsidRDefault="007E120F" w:rsidP="00964868">
      <w:pPr>
        <w:pStyle w:val="Heading3"/>
        <w:rPr>
          <w:lang w:eastAsia="zh-CN"/>
        </w:rPr>
      </w:pPr>
      <w:bookmarkStart w:id="280" w:name="_Toc101526081"/>
      <w:bookmarkStart w:id="281" w:name="_Toc104882771"/>
      <w:bookmarkStart w:id="282" w:name="_Toc113425919"/>
      <w:bookmarkStart w:id="283" w:name="_Toc117496344"/>
      <w:r w:rsidRPr="00BC49C2">
        <w:rPr>
          <w:lang w:eastAsia="zh-CN"/>
        </w:rPr>
        <w:t>6.1.4</w:t>
      </w:r>
      <w:r w:rsidRPr="00BC49C2">
        <w:rPr>
          <w:lang w:eastAsia="zh-CN"/>
        </w:rPr>
        <w:tab/>
        <w:t>Impacts on services, entities and interfaces</w:t>
      </w:r>
      <w:bookmarkEnd w:id="280"/>
      <w:bookmarkEnd w:id="281"/>
      <w:bookmarkEnd w:id="282"/>
      <w:bookmarkEnd w:id="283"/>
    </w:p>
    <w:p w14:paraId="6C5600C1" w14:textId="77777777" w:rsidR="00D56E14" w:rsidRPr="00BC49C2" w:rsidRDefault="007E120F" w:rsidP="00D56E14">
      <w:pPr>
        <w:rPr>
          <w:lang w:eastAsia="zh-CN"/>
        </w:rPr>
      </w:pPr>
      <w:r w:rsidRPr="00BC49C2">
        <w:rPr>
          <w:lang w:eastAsia="zh-CN"/>
        </w:rPr>
        <w:t>PCF:</w:t>
      </w:r>
    </w:p>
    <w:p w14:paraId="3A67D803"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3CD6B425" w14:textId="77777777" w:rsidR="007E120F" w:rsidRPr="00BC49C2" w:rsidRDefault="007E120F" w:rsidP="00764DAE">
      <w:pPr>
        <w:pStyle w:val="B1"/>
      </w:pPr>
      <w:r w:rsidRPr="00BC49C2">
        <w:t>-</w:t>
      </w:r>
      <w:r w:rsidRPr="00BC49C2">
        <w:tab/>
        <w:t>Capability enhancement to adjust the related QoS policies to minimize the Delay difference.</w:t>
      </w:r>
    </w:p>
    <w:p w14:paraId="13C9CD1B" w14:textId="77777777" w:rsidR="00764DAE" w:rsidRPr="00BC49C2" w:rsidRDefault="00764DAE" w:rsidP="00F51FC2">
      <w:pPr>
        <w:pStyle w:val="Heading2"/>
        <w:rPr>
          <w:lang w:eastAsia="zh-CN"/>
        </w:rPr>
      </w:pPr>
      <w:bookmarkStart w:id="284" w:name="_Toc101526082"/>
      <w:bookmarkStart w:id="285" w:name="_Toc104882772"/>
      <w:bookmarkStart w:id="286" w:name="_Toc113425920"/>
      <w:bookmarkStart w:id="287" w:name="_Toc117496345"/>
      <w:r w:rsidRPr="00BC49C2">
        <w:rPr>
          <w:lang w:eastAsia="zh-CN"/>
        </w:rPr>
        <w:t>6. 2</w:t>
      </w:r>
      <w:r w:rsidRPr="00BC49C2">
        <w:rPr>
          <w:lang w:eastAsia="zh-CN"/>
        </w:rPr>
        <w:tab/>
        <w:t>Solution #2:Group policy for Multi-modal Traffic among Multiple UEs</w:t>
      </w:r>
      <w:bookmarkEnd w:id="284"/>
      <w:bookmarkEnd w:id="285"/>
      <w:bookmarkEnd w:id="286"/>
      <w:bookmarkEnd w:id="287"/>
    </w:p>
    <w:p w14:paraId="3FCE3A3C" w14:textId="77777777" w:rsidR="00764DAE" w:rsidRPr="00BC49C2" w:rsidRDefault="00764DAE" w:rsidP="00964868">
      <w:pPr>
        <w:pStyle w:val="Heading3"/>
        <w:rPr>
          <w:lang w:eastAsia="zh-CN"/>
        </w:rPr>
      </w:pPr>
      <w:bookmarkStart w:id="288" w:name="_Toc101526083"/>
      <w:bookmarkStart w:id="289" w:name="_Toc104882773"/>
      <w:bookmarkStart w:id="290" w:name="_Toc113425921"/>
      <w:bookmarkStart w:id="291" w:name="_Toc117496346"/>
      <w:r w:rsidRPr="00BC49C2">
        <w:rPr>
          <w:lang w:eastAsia="zh-CN"/>
        </w:rPr>
        <w:t>6.2.1</w:t>
      </w:r>
      <w:r w:rsidRPr="00BC49C2">
        <w:rPr>
          <w:lang w:eastAsia="zh-CN"/>
        </w:rPr>
        <w:tab/>
        <w:t>Key Issue mapping</w:t>
      </w:r>
      <w:bookmarkEnd w:id="288"/>
      <w:bookmarkEnd w:id="289"/>
      <w:bookmarkEnd w:id="290"/>
      <w:bookmarkEnd w:id="291"/>
    </w:p>
    <w:p w14:paraId="659CD6D4"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4CEA6459" w14:textId="77777777" w:rsidR="00764DAE" w:rsidRPr="00BC49C2" w:rsidRDefault="00764DAE" w:rsidP="00964868">
      <w:pPr>
        <w:pStyle w:val="Heading3"/>
        <w:rPr>
          <w:lang w:eastAsia="zh-CN"/>
        </w:rPr>
      </w:pPr>
      <w:bookmarkStart w:id="292" w:name="_Toc101526084"/>
      <w:bookmarkStart w:id="293" w:name="_Toc104882774"/>
      <w:bookmarkStart w:id="294" w:name="_Toc113425922"/>
      <w:bookmarkStart w:id="295" w:name="_Toc117496347"/>
      <w:r w:rsidRPr="00BC49C2">
        <w:rPr>
          <w:lang w:eastAsia="zh-CN"/>
        </w:rPr>
        <w:t>6.2.2</w:t>
      </w:r>
      <w:r w:rsidRPr="00BC49C2">
        <w:rPr>
          <w:lang w:eastAsia="zh-CN"/>
        </w:rPr>
        <w:tab/>
        <w:t>Description</w:t>
      </w:r>
      <w:bookmarkEnd w:id="292"/>
      <w:bookmarkEnd w:id="293"/>
      <w:bookmarkEnd w:id="294"/>
      <w:bookmarkEnd w:id="295"/>
    </w:p>
    <w:p w14:paraId="5718824C" w14:textId="77777777" w:rsidR="00D56E14" w:rsidRPr="00BC49C2" w:rsidRDefault="00764DAE" w:rsidP="00D56E14">
      <w:pPr>
        <w:rPr>
          <w:lang w:eastAsia="zh-CN"/>
        </w:rPr>
      </w:pPr>
      <w:r w:rsidRPr="00BC49C2">
        <w:rPr>
          <w:lang w:eastAsia="zh-CN"/>
        </w:rPr>
        <w:t>This solution assumes the following:</w:t>
      </w:r>
    </w:p>
    <w:p w14:paraId="624B80E3" w14:textId="77777777" w:rsidR="00D56E14" w:rsidRPr="00BC49C2" w:rsidRDefault="00764DAE" w:rsidP="00D56E14">
      <w:pPr>
        <w:rPr>
          <w:lang w:eastAsia="zh-CN"/>
        </w:rPr>
      </w:pPr>
      <w:r w:rsidRPr="00BC49C2">
        <w:rPr>
          <w:lang w:eastAsia="zh-CN"/>
        </w:rPr>
        <w:t>It is assumed that the policy of each AF session is coordinated at 3GPP level.</w:t>
      </w:r>
    </w:p>
    <w:p w14:paraId="059C7828" w14:textId="5EFCCC6E"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5EBA5B64"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2E50E265"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700A1913" w14:textId="70B8EA7A" w:rsidR="002D029A" w:rsidRPr="00BC49C2" w:rsidRDefault="00917ADA">
      <w:pPr>
        <w:pStyle w:val="EditorsNote"/>
      </w:pPr>
      <w:r>
        <w:t>Editor's note</w:t>
      </w:r>
      <w:r w:rsidR="00764DAE" w:rsidRPr="00BC49C2">
        <w:t>:</w:t>
      </w:r>
      <w:r w:rsidR="00764DAE" w:rsidRPr="00BC49C2">
        <w:tab/>
      </w:r>
      <w:r w:rsidR="00E248D3" w:rsidRPr="00BC49C2">
        <w:t xml:space="preserve">The </w:t>
      </w:r>
      <w:r w:rsidR="00764DAE" w:rsidRPr="00BC49C2">
        <w:t>details if multiple PCF instance selected from one PCF set for the PDU session related to XRM services of the group UEs is FFS.</w:t>
      </w:r>
    </w:p>
    <w:p w14:paraId="4E70ECAE"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5D34B5F0"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4A349326" w14:textId="77777777"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14:paraId="5DFE0646"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754393BA" w14:textId="77777777" w:rsidR="00764DAE" w:rsidRPr="00BC49C2" w:rsidRDefault="00764DAE" w:rsidP="00964868">
      <w:pPr>
        <w:pStyle w:val="Heading3"/>
      </w:pPr>
      <w:bookmarkStart w:id="296" w:name="_Toc101526085"/>
      <w:bookmarkStart w:id="297" w:name="_Toc104882775"/>
      <w:bookmarkStart w:id="298" w:name="_Toc113425923"/>
      <w:bookmarkStart w:id="299" w:name="_Toc117496348"/>
      <w:r w:rsidRPr="00BC49C2">
        <w:t>6.2.3</w:t>
      </w:r>
      <w:r w:rsidRPr="00BC49C2">
        <w:tab/>
        <w:t>Procedures</w:t>
      </w:r>
      <w:bookmarkEnd w:id="296"/>
      <w:bookmarkEnd w:id="297"/>
      <w:bookmarkEnd w:id="298"/>
      <w:bookmarkEnd w:id="299"/>
    </w:p>
    <w:p w14:paraId="3C8740C7" w14:textId="77777777" w:rsidR="00D56E14" w:rsidRPr="00BC49C2" w:rsidRDefault="00764DAE" w:rsidP="00D56E14">
      <w:pPr>
        <w:rPr>
          <w:lang w:eastAsia="zh-CN"/>
        </w:rPr>
      </w:pPr>
      <w:r w:rsidRPr="00BC49C2">
        <w:rPr>
          <w:lang w:eastAsia="zh-CN"/>
        </w:rPr>
        <w:t>The following figure represents a high-level procedure of the solution.</w:t>
      </w:r>
    </w:p>
    <w:p w14:paraId="2BCCF606" w14:textId="77777777" w:rsidR="00764DAE" w:rsidRPr="00BC49C2" w:rsidRDefault="00324F4A" w:rsidP="0023072B">
      <w:pPr>
        <w:pStyle w:val="TH"/>
        <w:rPr>
          <w:lang w:eastAsia="zh-CN"/>
        </w:rPr>
      </w:pPr>
      <w:r w:rsidRPr="00BC49C2">
        <w:rPr>
          <w:rFonts w:eastAsia="Malgun Gothic"/>
        </w:rPr>
        <w:object w:dxaOrig="10584" w:dyaOrig="6695" w14:anchorId="1EB46881">
          <v:shape id="_x0000_i8664" type="#_x0000_t75" style="width:476.85pt;height:301.6pt" o:ole="">
            <v:imagedata r:id="rId20" o:title=""/>
          </v:shape>
          <o:OLEObject Type="Embed" ProgID="Visio.Drawing.15" ShapeID="_x0000_i8664" DrawAspect="Content" ObjectID="_1728109594" r:id="rId21"/>
        </w:object>
      </w:r>
    </w:p>
    <w:p w14:paraId="710714F3" w14:textId="77777777" w:rsidR="00D56E14" w:rsidRPr="00BC49C2" w:rsidRDefault="00764DAE" w:rsidP="00D56E14">
      <w:pPr>
        <w:pStyle w:val="TF"/>
      </w:pPr>
      <w:r w:rsidRPr="00BC49C2">
        <w:t>Figure 6.2.3-1: A high-level procedure of the solution</w:t>
      </w:r>
    </w:p>
    <w:p w14:paraId="37BBA723"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3507C31B" w14:textId="31C48625" w:rsidR="00D56E14" w:rsidRPr="00BC49C2" w:rsidRDefault="00917ADA" w:rsidP="00D56E14">
      <w:pPr>
        <w:pStyle w:val="EditorsNote"/>
      </w:pPr>
      <w:r>
        <w:t>Editor's note</w:t>
      </w:r>
      <w:r w:rsidR="00764DAE" w:rsidRPr="00BC49C2">
        <w:t>:</w:t>
      </w:r>
      <w:r w:rsidR="00764DAE" w:rsidRPr="00BC49C2">
        <w:tab/>
        <w:t>The detailed mechanisms of Group policy determination and provision are FFS.</w:t>
      </w:r>
    </w:p>
    <w:p w14:paraId="05D4B10A" w14:textId="42543539" w:rsidR="00764DAE" w:rsidRPr="00BC49C2" w:rsidRDefault="00E248D3" w:rsidP="00E248D3">
      <w:pPr>
        <w:pStyle w:val="B1"/>
      </w:pPr>
      <w:r w:rsidRPr="00BC49C2">
        <w:t>1-3.</w:t>
      </w:r>
      <w:r w:rsidRPr="00BC49C2">
        <w:tab/>
        <w:t xml:space="preserve">Step 1-3 according to step 1-3 of clause 4.15.6.6 of </w:t>
      </w:r>
      <w:r w:rsidR="00BC0293" w:rsidRPr="00BC49C2">
        <w:t>TS</w:t>
      </w:r>
      <w:r w:rsidR="00BC0293">
        <w:t> </w:t>
      </w:r>
      <w:r w:rsidR="00BC0293" w:rsidRPr="00BC49C2">
        <w:t>23.502</w:t>
      </w:r>
      <w:r w:rsidR="00BC0293">
        <w:t> </w:t>
      </w:r>
      <w:r w:rsidR="00BC0293" w:rsidRPr="00BC49C2">
        <w:t>[</w:t>
      </w:r>
      <w:r w:rsidRPr="00BC49C2">
        <w:t>3].</w:t>
      </w:r>
    </w:p>
    <w:p w14:paraId="4B987206" w14:textId="77777777" w:rsidR="00E248D3" w:rsidRPr="00BC49C2" w:rsidRDefault="00E248D3" w:rsidP="00E248D3">
      <w:pPr>
        <w:pStyle w:val="B1"/>
      </w:pPr>
      <w:r w:rsidRPr="00BC49C2">
        <w:tab/>
        <w:t>PCF1 determines the QoS policy for UE1 based on the service request and the group policy received at step 0.</w:t>
      </w:r>
    </w:p>
    <w:p w14:paraId="325B1C28" w14:textId="77777777" w:rsidR="00E248D3" w:rsidRPr="00BC49C2" w:rsidRDefault="00E248D3" w:rsidP="00E248D3">
      <w:pPr>
        <w:pStyle w:val="B1"/>
      </w:pPr>
      <w:r w:rsidRPr="00BC49C2">
        <w:tab/>
        <w:t>PCF2 determines the QoS policy for UE2 based on the service request and the group policy received at step 0.</w:t>
      </w:r>
    </w:p>
    <w:p w14:paraId="6C540B69"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6F46B606" w14:textId="77777777" w:rsidR="00E248D3" w:rsidRPr="00BC49C2" w:rsidRDefault="00E248D3" w:rsidP="00E248D3">
      <w:pPr>
        <w:pStyle w:val="B2"/>
      </w:pPr>
      <w:r w:rsidRPr="00BC49C2">
        <w:t>-</w:t>
      </w:r>
      <w:r w:rsidRPr="00BC49C2">
        <w:tab/>
        <w:t>Group Policy is determined if all the policy requests are fulfilled.</w:t>
      </w:r>
    </w:p>
    <w:p w14:paraId="06C20031"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5B8DFC97"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71200DCF" w14:textId="77777777" w:rsidR="00E248D3" w:rsidRPr="00BC49C2" w:rsidRDefault="00E248D3" w:rsidP="00E248D3">
      <w:pPr>
        <w:pStyle w:val="B2"/>
      </w:pPr>
      <w:r w:rsidRPr="00BC49C2">
        <w:t>-</w:t>
      </w:r>
      <w:r w:rsidRPr="00BC49C2">
        <w:tab/>
        <w:t>QoS policy request of UE1 received at step 3; or</w:t>
      </w:r>
    </w:p>
    <w:p w14:paraId="75BEC00C" w14:textId="77777777" w:rsidR="00E248D3" w:rsidRPr="00BC49C2" w:rsidRDefault="00E248D3" w:rsidP="00E248D3">
      <w:pPr>
        <w:pStyle w:val="B2"/>
      </w:pPr>
      <w:r w:rsidRPr="00BC49C2">
        <w:lastRenderedPageBreak/>
        <w:t>-</w:t>
      </w:r>
      <w:r w:rsidRPr="00BC49C2">
        <w:tab/>
        <w:t>QoS policy request of UE2 generated at step 4.</w:t>
      </w:r>
    </w:p>
    <w:p w14:paraId="31DA8452"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27131049" w14:textId="77777777" w:rsidR="00E248D3" w:rsidRPr="00BC49C2" w:rsidRDefault="00E248D3" w:rsidP="00E248D3">
      <w:pPr>
        <w:pStyle w:val="B2"/>
      </w:pPr>
      <w:r w:rsidRPr="00BC49C2">
        <w:t>-</w:t>
      </w:r>
      <w:r w:rsidRPr="00BC49C2">
        <w:tab/>
        <w:t>QoS policy request of UE2 received at step 3; or</w:t>
      </w:r>
    </w:p>
    <w:p w14:paraId="216499D6" w14:textId="77777777" w:rsidR="00E248D3" w:rsidRPr="00BC49C2" w:rsidRDefault="00E248D3" w:rsidP="00E248D3">
      <w:pPr>
        <w:pStyle w:val="B2"/>
      </w:pPr>
      <w:r w:rsidRPr="00BC49C2">
        <w:t>-</w:t>
      </w:r>
      <w:r w:rsidRPr="00BC49C2">
        <w:tab/>
        <w:t>QoS policy request of UE1 generated at step 4.</w:t>
      </w:r>
    </w:p>
    <w:p w14:paraId="2B6E6E00" w14:textId="77777777" w:rsidR="00E248D3" w:rsidRPr="00BC49C2" w:rsidRDefault="00E248D3" w:rsidP="00E248D3">
      <w:pPr>
        <w:pStyle w:val="B1"/>
      </w:pPr>
      <w:r w:rsidRPr="00BC49C2">
        <w:tab/>
        <w:t>This step is skipped if the same PCF selected for the group of UEs.</w:t>
      </w:r>
    </w:p>
    <w:p w14:paraId="467EC5E0" w14:textId="77777777" w:rsidR="00E248D3" w:rsidRPr="00BC49C2" w:rsidRDefault="00E248D3" w:rsidP="00E248D3">
      <w:pPr>
        <w:pStyle w:val="B1"/>
      </w:pPr>
      <w:r w:rsidRPr="00BC49C2">
        <w:tab/>
        <w:t>PCF responds Npcf_PolocyAuthorization_Notify.</w:t>
      </w:r>
    </w:p>
    <w:p w14:paraId="0879EDFB"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48AB7439" w14:textId="77777777" w:rsidR="00E248D3" w:rsidRPr="00BC49C2" w:rsidRDefault="00E248D3" w:rsidP="00E248D3">
      <w:pPr>
        <w:pStyle w:val="B1"/>
      </w:pPr>
      <w:r w:rsidRPr="00BC49C2">
        <w:tab/>
        <w:t>PCF initiates the policy association modification procedure.</w:t>
      </w:r>
    </w:p>
    <w:p w14:paraId="749697D4" w14:textId="3A8E5456" w:rsidR="00764DAE" w:rsidRPr="00BC49C2" w:rsidRDefault="00E248D3" w:rsidP="00E248D3">
      <w:pPr>
        <w:pStyle w:val="B1"/>
      </w:pPr>
      <w:r w:rsidRPr="00BC49C2">
        <w:t>9-12.</w:t>
      </w:r>
      <w:r w:rsidRPr="00BC49C2">
        <w:tab/>
        <w:t xml:space="preserve">Step 9-12 follow steps 4-8 in clause 4.15.6.6 of </w:t>
      </w:r>
      <w:r w:rsidR="00BC0293" w:rsidRPr="00BC49C2">
        <w:t>TS</w:t>
      </w:r>
      <w:r w:rsidR="00BC0293">
        <w:t> </w:t>
      </w:r>
      <w:r w:rsidR="00BC0293" w:rsidRPr="00BC49C2">
        <w:t>23.502</w:t>
      </w:r>
      <w:r w:rsidR="00BC0293">
        <w:t> </w:t>
      </w:r>
      <w:r w:rsidR="00BC0293" w:rsidRPr="00BC49C2">
        <w:t>[</w:t>
      </w:r>
      <w:r w:rsidRPr="00BC49C2">
        <w:t>3].</w:t>
      </w:r>
    </w:p>
    <w:p w14:paraId="504B9A26" w14:textId="77777777" w:rsidR="00764DAE" w:rsidRPr="00BC49C2" w:rsidRDefault="00764DAE" w:rsidP="00964868">
      <w:pPr>
        <w:pStyle w:val="Heading3"/>
        <w:rPr>
          <w:lang w:eastAsia="zh-CN"/>
        </w:rPr>
      </w:pPr>
      <w:bookmarkStart w:id="300" w:name="_Toc101526086"/>
      <w:bookmarkStart w:id="301" w:name="_Toc104882776"/>
      <w:bookmarkStart w:id="302" w:name="_Toc113425924"/>
      <w:bookmarkStart w:id="303" w:name="_Toc117496349"/>
      <w:r w:rsidRPr="00BC49C2">
        <w:rPr>
          <w:lang w:eastAsia="zh-CN"/>
        </w:rPr>
        <w:t>6.2.4</w:t>
      </w:r>
      <w:r w:rsidRPr="00BC49C2">
        <w:rPr>
          <w:lang w:eastAsia="zh-CN"/>
        </w:rPr>
        <w:tab/>
        <w:t>Impacts on services, entities and interfaces</w:t>
      </w:r>
      <w:bookmarkEnd w:id="300"/>
      <w:bookmarkEnd w:id="301"/>
      <w:bookmarkEnd w:id="302"/>
      <w:bookmarkEnd w:id="303"/>
    </w:p>
    <w:p w14:paraId="7F6580A3" w14:textId="77777777" w:rsidR="00E248D3" w:rsidRPr="00BC49C2" w:rsidRDefault="00764DAE" w:rsidP="00D56E14">
      <w:pPr>
        <w:rPr>
          <w:lang w:eastAsia="zh-CN"/>
        </w:rPr>
      </w:pPr>
      <w:r w:rsidRPr="00BC49C2">
        <w:rPr>
          <w:lang w:eastAsia="zh-CN"/>
        </w:rPr>
        <w:t>UDR/UDM:</w:t>
      </w:r>
    </w:p>
    <w:p w14:paraId="7404EF70"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7C629033" w14:textId="77777777" w:rsidR="00E248D3" w:rsidRPr="00BC49C2" w:rsidRDefault="00764DAE" w:rsidP="00D56E14">
      <w:pPr>
        <w:rPr>
          <w:lang w:eastAsia="zh-CN"/>
        </w:rPr>
      </w:pPr>
      <w:r w:rsidRPr="00BC49C2">
        <w:rPr>
          <w:lang w:eastAsia="zh-CN"/>
        </w:rPr>
        <w:t>PCF:</w:t>
      </w:r>
    </w:p>
    <w:p w14:paraId="6C42DFBF"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6698D142" w14:textId="77777777" w:rsidR="00204C47" w:rsidRPr="00BC49C2" w:rsidRDefault="00204C47" w:rsidP="00964868">
      <w:pPr>
        <w:pStyle w:val="Heading2"/>
        <w:rPr>
          <w:lang w:eastAsia="zh-CN"/>
        </w:rPr>
      </w:pPr>
      <w:bookmarkStart w:id="304" w:name="_Toc101526087"/>
      <w:bookmarkStart w:id="305" w:name="_Toc104882777"/>
      <w:bookmarkStart w:id="306" w:name="_Toc113425925"/>
      <w:bookmarkStart w:id="307" w:name="_Toc117496350"/>
      <w:r w:rsidRPr="00BC49C2">
        <w:rPr>
          <w:lang w:eastAsia="zh-CN"/>
        </w:rPr>
        <w:t>6.3</w:t>
      </w:r>
      <w:r w:rsidRPr="00BC49C2">
        <w:rPr>
          <w:lang w:eastAsia="zh-CN"/>
        </w:rPr>
        <w:tab/>
        <w:t>Solution #3: Same PCF selection for Multiple UEs with XRM services</w:t>
      </w:r>
      <w:bookmarkEnd w:id="304"/>
      <w:bookmarkEnd w:id="305"/>
      <w:bookmarkEnd w:id="306"/>
      <w:bookmarkEnd w:id="307"/>
    </w:p>
    <w:p w14:paraId="0FA0AC3E" w14:textId="77777777" w:rsidR="00204C47" w:rsidRPr="00BC49C2" w:rsidRDefault="00204C47" w:rsidP="00964868">
      <w:pPr>
        <w:pStyle w:val="Heading3"/>
        <w:rPr>
          <w:lang w:eastAsia="zh-CN"/>
        </w:rPr>
      </w:pPr>
      <w:bookmarkStart w:id="308" w:name="_Toc101526088"/>
      <w:bookmarkStart w:id="309" w:name="_Toc104882778"/>
      <w:bookmarkStart w:id="310" w:name="_Toc113425926"/>
      <w:bookmarkStart w:id="311" w:name="_Toc117496351"/>
      <w:r w:rsidRPr="00BC49C2">
        <w:rPr>
          <w:lang w:eastAsia="zh-CN"/>
        </w:rPr>
        <w:t>6.3.1</w:t>
      </w:r>
      <w:r w:rsidRPr="00BC49C2">
        <w:rPr>
          <w:lang w:eastAsia="zh-CN"/>
        </w:rPr>
        <w:tab/>
        <w:t>Key Issue mapping</w:t>
      </w:r>
      <w:bookmarkEnd w:id="308"/>
      <w:bookmarkEnd w:id="309"/>
      <w:bookmarkEnd w:id="310"/>
      <w:bookmarkEnd w:id="311"/>
    </w:p>
    <w:p w14:paraId="21FC8325"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6F3FD3E4" w14:textId="77777777" w:rsidR="00204C47" w:rsidRPr="00BC49C2" w:rsidRDefault="00204C47" w:rsidP="00964868">
      <w:pPr>
        <w:pStyle w:val="Heading3"/>
        <w:rPr>
          <w:lang w:eastAsia="zh-CN"/>
        </w:rPr>
      </w:pPr>
      <w:bookmarkStart w:id="312" w:name="_Toc101526089"/>
      <w:bookmarkStart w:id="313" w:name="_Toc104882779"/>
      <w:bookmarkStart w:id="314" w:name="_Toc113425927"/>
      <w:bookmarkStart w:id="315" w:name="_Toc117496352"/>
      <w:r w:rsidRPr="00BC49C2">
        <w:rPr>
          <w:lang w:eastAsia="zh-CN"/>
        </w:rPr>
        <w:t>6.3.2</w:t>
      </w:r>
      <w:r w:rsidRPr="00BC49C2">
        <w:rPr>
          <w:lang w:eastAsia="zh-CN"/>
        </w:rPr>
        <w:tab/>
        <w:t>Description</w:t>
      </w:r>
      <w:bookmarkEnd w:id="312"/>
      <w:bookmarkEnd w:id="313"/>
      <w:bookmarkEnd w:id="314"/>
      <w:bookmarkEnd w:id="315"/>
    </w:p>
    <w:p w14:paraId="7EB0CD88" w14:textId="77777777" w:rsidR="00E248D3" w:rsidRPr="00BC49C2" w:rsidRDefault="00E248D3" w:rsidP="00E248D3">
      <w:pPr>
        <w:rPr>
          <w:lang w:eastAsia="zh-CN"/>
        </w:rPr>
      </w:pPr>
      <w:r w:rsidRPr="00BC49C2">
        <w:rPr>
          <w:lang w:eastAsia="zh-CN"/>
        </w:rPr>
        <w:t>This solution assumes the following:</w:t>
      </w:r>
    </w:p>
    <w:p w14:paraId="5FC9D669" w14:textId="77777777" w:rsidR="00E248D3" w:rsidRPr="00BC49C2" w:rsidRDefault="00E248D3" w:rsidP="00E248D3">
      <w:pPr>
        <w:rPr>
          <w:lang w:eastAsia="zh-CN"/>
        </w:rPr>
      </w:pPr>
      <w:r w:rsidRPr="00BC49C2">
        <w:rPr>
          <w:lang w:eastAsia="zh-CN"/>
        </w:rPr>
        <w:t>It is assumed that the policy of each AF session is coordinated at 3GPP level.</w:t>
      </w:r>
    </w:p>
    <w:p w14:paraId="5D336BA9"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18B6135B" w14:textId="4B64C120"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 xml:space="preserve">2],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 xml:space="preserve">3]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w:t>
      </w:r>
    </w:p>
    <w:p w14:paraId="1C113F2F"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5CB1BF98" w14:textId="4EF9FA19" w:rsidR="002D029A" w:rsidRPr="00BC49C2" w:rsidRDefault="00917ADA">
      <w:pPr>
        <w:pStyle w:val="EditorsNote"/>
      </w:pPr>
      <w:r>
        <w:t>Editor's note</w:t>
      </w:r>
      <w:r w:rsidR="00204C47" w:rsidRPr="00BC49C2">
        <w:t>:</w:t>
      </w:r>
      <w:r w:rsidR="00204C47" w:rsidRPr="00BC49C2">
        <w:tab/>
      </w:r>
      <w:r w:rsidR="00E248D3" w:rsidRPr="00BC49C2">
        <w:t xml:space="preserve">Whether </w:t>
      </w:r>
      <w:r w:rsidR="00204C47" w:rsidRPr="00BC49C2">
        <w:t>it is feasible that the same PCF selected for the PDU session related to XRM services of the group UEs.</w:t>
      </w:r>
    </w:p>
    <w:p w14:paraId="2A101C09"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7105BBD" w14:textId="77777777" w:rsidR="002D029A" w:rsidRPr="00BC49C2" w:rsidRDefault="00CF5A60">
      <w:pPr>
        <w:pStyle w:val="B1"/>
      </w:pPr>
      <w:r w:rsidRPr="00BC49C2">
        <w:t>-</w:t>
      </w:r>
      <w:r w:rsidRPr="00BC49C2">
        <w:tab/>
      </w:r>
      <w:r w:rsidR="00204C47" w:rsidRPr="00BC49C2">
        <w:t>Internal Group ID, Indicates the internal group ID of the UE.</w:t>
      </w:r>
    </w:p>
    <w:p w14:paraId="599C2CAA" w14:textId="77777777"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14:paraId="576A48C7" w14:textId="77777777" w:rsidR="00204C47" w:rsidRPr="00BC49C2" w:rsidRDefault="00204C47" w:rsidP="00964868">
      <w:pPr>
        <w:pStyle w:val="Heading3"/>
        <w:rPr>
          <w:lang w:eastAsia="zh-CN"/>
        </w:rPr>
      </w:pPr>
      <w:bookmarkStart w:id="316" w:name="_Toc101526090"/>
      <w:bookmarkStart w:id="317" w:name="_Toc104882780"/>
      <w:bookmarkStart w:id="318" w:name="_Toc113425928"/>
      <w:bookmarkStart w:id="319" w:name="_Toc117496353"/>
      <w:r w:rsidRPr="00BC49C2">
        <w:rPr>
          <w:lang w:eastAsia="zh-CN"/>
        </w:rPr>
        <w:t>6.3.3</w:t>
      </w:r>
      <w:r w:rsidRPr="00BC49C2">
        <w:rPr>
          <w:lang w:eastAsia="zh-CN"/>
        </w:rPr>
        <w:tab/>
        <w:t>Procedures</w:t>
      </w:r>
      <w:bookmarkEnd w:id="316"/>
      <w:bookmarkEnd w:id="317"/>
      <w:bookmarkEnd w:id="318"/>
      <w:bookmarkEnd w:id="319"/>
    </w:p>
    <w:p w14:paraId="2376DE06"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22305CF4"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0A19E70C">
          <v:shape id="_x0000_i8665" type="#_x0000_t75" style="width:291.4pt;height:313.15pt" o:ole="">
            <v:imagedata r:id="rId22" o:title=""/>
          </v:shape>
          <o:OLEObject Type="Embed" ProgID="Word.Picture.8" ShapeID="_x0000_i8665" DrawAspect="Content" ObjectID="_1728109595" r:id="rId23"/>
        </w:object>
      </w:r>
    </w:p>
    <w:p w14:paraId="346ACF23"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00994B09"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13E0392B"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1BFDD023"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73267F74" w14:textId="7D7647B4" w:rsidR="00D56E14" w:rsidRPr="00BC49C2" w:rsidRDefault="00917ADA" w:rsidP="00BD757E">
      <w:pPr>
        <w:pStyle w:val="EditorsNote"/>
      </w:pPr>
      <w:r>
        <w:t>Editor's note</w:t>
      </w:r>
      <w:r w:rsidR="00204C47" w:rsidRPr="00BC49C2">
        <w:t>:</w:t>
      </w:r>
      <w:r w:rsidR="00204C47" w:rsidRPr="00BC49C2">
        <w:tab/>
        <w:t>How to realize the coordination policy when the same PCF selected is FFS.</w:t>
      </w:r>
    </w:p>
    <w:p w14:paraId="26F47832"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0BB3D961"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0DA70F18" w14:textId="77777777" w:rsidR="00E248D3" w:rsidRPr="00BC49C2" w:rsidRDefault="00E248D3" w:rsidP="00E248D3">
      <w:pPr>
        <w:pStyle w:val="B1"/>
      </w:pPr>
      <w:r w:rsidRPr="00BC49C2">
        <w:t>-</w:t>
      </w:r>
      <w:r w:rsidRPr="00BC49C2">
        <w:tab/>
        <w:t>If existing PCF is found for the above combination:</w:t>
      </w:r>
    </w:p>
    <w:p w14:paraId="5CFACFAD" w14:textId="77777777"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1CFE1663"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5AAD9514"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503CF42F"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4D7099B2" w14:textId="77777777" w:rsidR="00204C47" w:rsidRPr="00BC49C2" w:rsidRDefault="00204C47" w:rsidP="00964868">
      <w:pPr>
        <w:pStyle w:val="Heading3"/>
        <w:rPr>
          <w:lang w:eastAsia="zh-CN"/>
        </w:rPr>
      </w:pPr>
      <w:bookmarkStart w:id="320" w:name="_Toc101526091"/>
      <w:bookmarkStart w:id="321" w:name="_Toc104882781"/>
      <w:bookmarkStart w:id="322" w:name="_Toc113425929"/>
      <w:bookmarkStart w:id="323" w:name="_Toc117496354"/>
      <w:r w:rsidRPr="00BC49C2">
        <w:rPr>
          <w:lang w:eastAsia="zh-CN"/>
        </w:rPr>
        <w:t>6.3.4</w:t>
      </w:r>
      <w:r w:rsidRPr="00BC49C2">
        <w:rPr>
          <w:lang w:eastAsia="zh-CN"/>
        </w:rPr>
        <w:tab/>
        <w:t>Impacts on services, entities and interfaces</w:t>
      </w:r>
      <w:bookmarkEnd w:id="320"/>
      <w:bookmarkEnd w:id="321"/>
      <w:bookmarkEnd w:id="322"/>
      <w:bookmarkEnd w:id="323"/>
    </w:p>
    <w:p w14:paraId="73C52DB5" w14:textId="77777777" w:rsidR="009F5519" w:rsidRPr="00BC49C2" w:rsidRDefault="009F5519" w:rsidP="009F5519">
      <w:r w:rsidRPr="00BC49C2">
        <w:t>UDR/UDM:</w:t>
      </w:r>
    </w:p>
    <w:p w14:paraId="6E77761B"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77FAE5A9" w14:textId="77777777" w:rsidR="009F5519" w:rsidRPr="00BC49C2" w:rsidRDefault="009F5519" w:rsidP="009F5519">
      <w:r w:rsidRPr="00BC49C2">
        <w:t>BSF:</w:t>
      </w:r>
    </w:p>
    <w:p w14:paraId="6F498E56"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73E66283" w14:textId="77777777" w:rsidR="009F5519" w:rsidRPr="00BC49C2" w:rsidRDefault="009F5519" w:rsidP="009F5519">
      <w:r w:rsidRPr="00BC49C2">
        <w:t>PCF:</w:t>
      </w:r>
    </w:p>
    <w:p w14:paraId="685E43BB" w14:textId="77777777" w:rsidR="009F5519" w:rsidRPr="00BC49C2" w:rsidRDefault="009F5519" w:rsidP="009F5519">
      <w:pPr>
        <w:pStyle w:val="B1"/>
      </w:pPr>
      <w:r w:rsidRPr="00BC49C2">
        <w:t>-</w:t>
      </w:r>
      <w:r w:rsidRPr="00BC49C2">
        <w:tab/>
        <w:t>Apply/enforce the XRM services and multimodal Data related group policy on the group of UEs.</w:t>
      </w:r>
    </w:p>
    <w:p w14:paraId="1696168B" w14:textId="3169CE0F" w:rsidR="00BD7873" w:rsidRPr="00BC49C2" w:rsidRDefault="00BD7873" w:rsidP="00964868">
      <w:pPr>
        <w:pStyle w:val="Heading2"/>
        <w:rPr>
          <w:lang w:eastAsia="ja-JP"/>
        </w:rPr>
      </w:pPr>
      <w:bookmarkStart w:id="324" w:name="_Toc44490799"/>
      <w:bookmarkStart w:id="325" w:name="_Toc44004562"/>
      <w:bookmarkStart w:id="326" w:name="_Toc14132"/>
      <w:bookmarkStart w:id="327" w:name="_Toc27678"/>
      <w:bookmarkStart w:id="328" w:name="_Toc42770249"/>
      <w:bookmarkStart w:id="329" w:name="_Toc8494"/>
      <w:bookmarkStart w:id="330" w:name="_Toc15549"/>
      <w:bookmarkStart w:id="331" w:name="_Toc8126"/>
      <w:bookmarkStart w:id="332" w:name="_Toc32478"/>
      <w:bookmarkStart w:id="333" w:name="_Toc43393390"/>
      <w:bookmarkStart w:id="334" w:name="_Toc42779305"/>
      <w:bookmarkStart w:id="335" w:name="_Toc20670"/>
      <w:bookmarkStart w:id="336" w:name="_Toc25746"/>
      <w:bookmarkStart w:id="337" w:name="_Toc101526092"/>
      <w:bookmarkStart w:id="338" w:name="_Toc104882782"/>
      <w:bookmarkStart w:id="339" w:name="_Toc113425930"/>
      <w:bookmarkStart w:id="340" w:name="_Toc117496355"/>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324"/>
      <w:bookmarkEnd w:id="325"/>
      <w:bookmarkEnd w:id="326"/>
      <w:bookmarkEnd w:id="327"/>
      <w:bookmarkEnd w:id="328"/>
      <w:bookmarkEnd w:id="329"/>
      <w:bookmarkEnd w:id="330"/>
      <w:bookmarkEnd w:id="331"/>
      <w:bookmarkEnd w:id="332"/>
      <w:bookmarkEnd w:id="333"/>
      <w:bookmarkEnd w:id="334"/>
      <w:bookmarkEnd w:id="335"/>
      <w:bookmarkEnd w:id="336"/>
      <w:r w:rsidRPr="00BC49C2">
        <w:rPr>
          <w:lang w:eastAsia="ja-JP"/>
        </w:rPr>
        <w:t>QoS policy coordination for multiple UEs</w:t>
      </w:r>
      <w:r w:rsidR="00917ADA">
        <w:rPr>
          <w:lang w:eastAsia="ja-JP"/>
        </w:rPr>
        <w:t>'</w:t>
      </w:r>
      <w:r w:rsidRPr="00BC49C2">
        <w:rPr>
          <w:lang w:eastAsia="ja-JP"/>
        </w:rPr>
        <w:t xml:space="preserve"> QoS flows</w:t>
      </w:r>
      <w:bookmarkEnd w:id="337"/>
      <w:bookmarkEnd w:id="338"/>
      <w:bookmarkEnd w:id="339"/>
      <w:bookmarkEnd w:id="340"/>
    </w:p>
    <w:p w14:paraId="16EB9DF4" w14:textId="77777777" w:rsidR="00BD7873" w:rsidRPr="00BC49C2" w:rsidRDefault="004A7DE4" w:rsidP="00964868">
      <w:pPr>
        <w:pStyle w:val="Heading3"/>
      </w:pPr>
      <w:bookmarkStart w:id="341" w:name="_Toc44490800"/>
      <w:bookmarkStart w:id="342" w:name="_Toc44004563"/>
      <w:bookmarkStart w:id="343" w:name="_Toc31296403"/>
      <w:bookmarkStart w:id="344" w:name="_Toc31361020"/>
      <w:bookmarkStart w:id="345" w:name="_Toc30089"/>
      <w:bookmarkStart w:id="346" w:name="_Toc20147942"/>
      <w:bookmarkStart w:id="347" w:name="_Toc30155662"/>
      <w:bookmarkStart w:id="348" w:name="_Toc25416990"/>
      <w:bookmarkStart w:id="349" w:name="_Toc29443"/>
      <w:bookmarkStart w:id="350" w:name="_Toc19881"/>
      <w:bookmarkStart w:id="351" w:name="_Toc9220"/>
      <w:bookmarkStart w:id="352" w:name="_Toc4608"/>
      <w:bookmarkStart w:id="353" w:name="_Toc31448745"/>
      <w:bookmarkStart w:id="354" w:name="_Toc27640"/>
      <w:bookmarkStart w:id="355" w:name="_Toc42779306"/>
      <w:bookmarkStart w:id="356" w:name="_Toc20730728"/>
      <w:bookmarkStart w:id="357" w:name="_Toc22393"/>
      <w:bookmarkStart w:id="358" w:name="_Toc31639221"/>
      <w:bookmarkStart w:id="359" w:name="_Toc42770250"/>
      <w:bookmarkStart w:id="360" w:name="_Toc8841"/>
      <w:bookmarkStart w:id="361" w:name="_Toc23409919"/>
      <w:bookmarkStart w:id="362" w:name="_Toc25417813"/>
      <w:bookmarkStart w:id="363" w:name="_Toc25417345"/>
      <w:bookmarkStart w:id="364" w:name="_Toc25740480"/>
      <w:bookmarkStart w:id="365" w:name="_Toc31456"/>
      <w:bookmarkStart w:id="366" w:name="_Toc30155542"/>
      <w:bookmarkStart w:id="367" w:name="_Toc29580"/>
      <w:bookmarkStart w:id="368" w:name="_Toc43393391"/>
      <w:bookmarkStart w:id="369" w:name="_Toc21987"/>
      <w:bookmarkStart w:id="370" w:name="_Toc16331"/>
      <w:bookmarkStart w:id="371" w:name="_Toc326248710"/>
      <w:bookmarkStart w:id="372" w:name="_Toc101526093"/>
      <w:bookmarkStart w:id="373" w:name="_Toc104882783"/>
      <w:bookmarkStart w:id="374" w:name="_Toc113425931"/>
      <w:bookmarkStart w:id="375" w:name="_Toc117496356"/>
      <w:r w:rsidRPr="00BC49C2">
        <w:t>6.</w:t>
      </w:r>
      <w:r w:rsidR="00BD7873" w:rsidRPr="00BC49C2">
        <w:t>4</w:t>
      </w:r>
      <w:r w:rsidRPr="00BC49C2">
        <w:t>.1</w:t>
      </w:r>
      <w:r w:rsidRPr="00BC49C2">
        <w:tab/>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r w:rsidRPr="00BC49C2">
        <w:t>Key Issue mapping</w:t>
      </w:r>
      <w:bookmarkEnd w:id="372"/>
      <w:bookmarkEnd w:id="373"/>
      <w:bookmarkEnd w:id="374"/>
      <w:bookmarkEnd w:id="375"/>
    </w:p>
    <w:p w14:paraId="681749BE" w14:textId="47DA6269" w:rsidR="00D56E14" w:rsidRPr="00BC49C2" w:rsidRDefault="00BD7873" w:rsidP="00D56E14">
      <w:pPr>
        <w:rPr>
          <w:lang w:eastAsia="ko-KR"/>
        </w:rPr>
      </w:pPr>
      <w:r w:rsidRPr="00BC49C2">
        <w:rPr>
          <w:lang w:eastAsia="ko-KR"/>
        </w:rPr>
        <w:t>This solution solves the Key Issues 2 of QoS policy coordination for multiple UEs</w:t>
      </w:r>
      <w:r w:rsidR="00917ADA">
        <w:rPr>
          <w:lang w:eastAsia="ko-KR"/>
        </w:rPr>
        <w:t>'</w:t>
      </w:r>
      <w:r w:rsidRPr="00BC49C2">
        <w:rPr>
          <w:lang w:eastAsia="ko-KR"/>
        </w:rPr>
        <w:t xml:space="preserve"> QoS flows.</w:t>
      </w:r>
    </w:p>
    <w:p w14:paraId="6074EF63" w14:textId="77777777" w:rsidR="00BD7873" w:rsidRPr="00BC49C2" w:rsidRDefault="004A7DE4" w:rsidP="00964868">
      <w:pPr>
        <w:pStyle w:val="Heading3"/>
      </w:pPr>
      <w:bookmarkStart w:id="376" w:name="_Toc101526094"/>
      <w:bookmarkStart w:id="377" w:name="_Toc104882784"/>
      <w:bookmarkStart w:id="378" w:name="_Toc113425932"/>
      <w:bookmarkStart w:id="379" w:name="_Toc117496357"/>
      <w:r w:rsidRPr="00BC49C2">
        <w:t>6.</w:t>
      </w:r>
      <w:r w:rsidR="00BD7873" w:rsidRPr="00BC49C2">
        <w:t>4</w:t>
      </w:r>
      <w:r w:rsidRPr="00BC49C2">
        <w:t>.2</w:t>
      </w:r>
      <w:r w:rsidRPr="00BC49C2">
        <w:tab/>
        <w:t>Description</w:t>
      </w:r>
      <w:bookmarkEnd w:id="376"/>
      <w:bookmarkEnd w:id="377"/>
      <w:bookmarkEnd w:id="378"/>
      <w:bookmarkEnd w:id="379"/>
    </w:p>
    <w:p w14:paraId="0110A25A" w14:textId="77777777" w:rsidR="00BD7873" w:rsidRPr="00BC49C2" w:rsidRDefault="00BD7873" w:rsidP="00E55B50">
      <w:pPr>
        <w:pStyle w:val="TH"/>
      </w:pPr>
      <w:r w:rsidRPr="00BC49C2">
        <w:object w:dxaOrig="11834" w:dyaOrig="3791" w14:anchorId="1EC16418">
          <v:shape id="_x0000_i8666" type="#_x0000_t75" style="width:482.25pt;height:155.55pt" o:ole="">
            <v:imagedata r:id="rId24" o:title=""/>
          </v:shape>
          <o:OLEObject Type="Embed" ProgID="Visio.Drawing.15" ShapeID="_x0000_i8666" DrawAspect="Content" ObjectID="_1728109596" r:id="rId25"/>
        </w:object>
      </w:r>
    </w:p>
    <w:p w14:paraId="7631140F"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53DB7A96"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25FAAA87" w14:textId="73AF1D4C"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917ADA">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1C6CD550" w14:textId="77777777" w:rsidR="009F5519" w:rsidRPr="00BC49C2" w:rsidRDefault="009F5519" w:rsidP="009F5519">
      <w:pPr>
        <w:rPr>
          <w:lang w:eastAsia="zh-CN"/>
        </w:rPr>
      </w:pPr>
      <w:r w:rsidRPr="00BC49C2">
        <w:rPr>
          <w:lang w:eastAsia="zh-CN"/>
        </w:rPr>
        <w:t>The following definition will be used in the procedures:</w:t>
      </w:r>
    </w:p>
    <w:p w14:paraId="1640107E"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32C56E9E"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5B3169C1"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11B30076" w14:textId="77777777" w:rsidR="009F5519" w:rsidRPr="00BC49C2" w:rsidRDefault="009F5519" w:rsidP="009F5519">
      <w:pPr>
        <w:pStyle w:val="B1"/>
      </w:pPr>
      <w:r w:rsidRPr="00BC49C2">
        <w:t>-</w:t>
      </w:r>
      <w:r w:rsidRPr="00BC49C2">
        <w:tab/>
        <w:t>The PCF updates the multi-modal data flow information to BSF.</w:t>
      </w:r>
    </w:p>
    <w:p w14:paraId="1B255F33"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03C1E114"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3FE45C8F"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6BFBECE" w14:textId="77777777" w:rsidR="00BD7873" w:rsidRPr="00BC49C2" w:rsidRDefault="00905649" w:rsidP="00964868">
      <w:pPr>
        <w:pStyle w:val="Heading3"/>
      </w:pPr>
      <w:bookmarkStart w:id="380" w:name="_Toc101526095"/>
      <w:bookmarkStart w:id="381" w:name="_Toc104882785"/>
      <w:bookmarkStart w:id="382" w:name="_Toc113425933"/>
      <w:bookmarkStart w:id="383" w:name="_Toc117496358"/>
      <w:r w:rsidRPr="00BC49C2">
        <w:t>6.</w:t>
      </w:r>
      <w:r w:rsidR="00BD7873" w:rsidRPr="00BC49C2">
        <w:t>4</w:t>
      </w:r>
      <w:r w:rsidRPr="00BC49C2">
        <w:t>.3</w:t>
      </w:r>
      <w:r w:rsidRPr="00BC49C2">
        <w:tab/>
        <w:t>Procedures</w:t>
      </w:r>
      <w:bookmarkEnd w:id="380"/>
      <w:bookmarkEnd w:id="381"/>
      <w:bookmarkEnd w:id="382"/>
      <w:bookmarkEnd w:id="383"/>
    </w:p>
    <w:p w14:paraId="7507AB0A" w14:textId="77777777" w:rsidR="00287825" w:rsidRPr="00BC49C2" w:rsidRDefault="00287825" w:rsidP="00287825">
      <w:pPr>
        <w:pStyle w:val="Heading4"/>
        <w:rPr>
          <w:rFonts w:eastAsia="DengXian"/>
          <w:lang w:eastAsia="zh-CN"/>
        </w:rPr>
      </w:pPr>
      <w:bookmarkStart w:id="384" w:name="_Toc104882786"/>
      <w:bookmarkStart w:id="385" w:name="_Toc113425934"/>
      <w:bookmarkStart w:id="386" w:name="_Toc117496359"/>
      <w:r w:rsidRPr="00BC49C2">
        <w:t>6.4.3.1</w:t>
      </w:r>
      <w:r w:rsidRPr="00BC49C2">
        <w:tab/>
        <w:t>Procedures of AF session With QoS establishment for multi-modal QoS flow</w:t>
      </w:r>
      <w:bookmarkEnd w:id="384"/>
      <w:bookmarkEnd w:id="385"/>
      <w:bookmarkEnd w:id="386"/>
    </w:p>
    <w:p w14:paraId="4239A667"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38B19C5A" w14:textId="77777777" w:rsidR="00BD7873" w:rsidRPr="00BC49C2" w:rsidRDefault="00BD7873" w:rsidP="0023072B">
      <w:pPr>
        <w:pStyle w:val="TH"/>
        <w:rPr>
          <w:lang w:eastAsia="ko-KR"/>
        </w:rPr>
      </w:pPr>
      <w:r w:rsidRPr="00BC49C2">
        <w:object w:dxaOrig="13075" w:dyaOrig="13564" w14:anchorId="7C29B10D">
          <v:shape id="_x0000_i8667" type="#_x0000_t75" style="width:481.6pt;height:499.9pt" o:ole="">
            <v:imagedata r:id="rId26" o:title=""/>
          </v:shape>
          <o:OLEObject Type="Embed" ProgID="Visio.Drawing.15" ShapeID="_x0000_i8667" DrawAspect="Content" ObjectID="_1728109597" r:id="rId27"/>
        </w:object>
      </w:r>
    </w:p>
    <w:p w14:paraId="10C807DC"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64E22A42"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537C0DAD"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59258EAC"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10DF3ABF" w14:textId="77777777" w:rsidR="002D029A" w:rsidRPr="00BC49C2" w:rsidRDefault="009F5519" w:rsidP="009F5519">
      <w:pPr>
        <w:pStyle w:val="B1"/>
      </w:pPr>
      <w:r w:rsidRPr="00BC49C2">
        <w:tab/>
        <w:t>AF provides the following information below:</w:t>
      </w:r>
    </w:p>
    <w:p w14:paraId="5EDD7831" w14:textId="77777777" w:rsidR="009F5519" w:rsidRPr="00BC49C2" w:rsidRDefault="009F5519" w:rsidP="009F5519">
      <w:pPr>
        <w:pStyle w:val="B2"/>
      </w:pPr>
      <w:r w:rsidRPr="00BC49C2">
        <w:t>-</w:t>
      </w:r>
      <w:r w:rsidRPr="00BC49C2">
        <w:tab/>
        <w:t>a group of (Flow description(s), QoS reference, UE address).</w:t>
      </w:r>
    </w:p>
    <w:p w14:paraId="7158E297" w14:textId="77777777" w:rsidR="009F5519" w:rsidRPr="00BC49C2" w:rsidRDefault="009F5519" w:rsidP="009F5519">
      <w:pPr>
        <w:pStyle w:val="B2"/>
      </w:pPr>
      <w:r w:rsidRPr="00BC49C2">
        <w:t>-</w:t>
      </w:r>
      <w:r w:rsidRPr="00BC49C2">
        <w:tab/>
        <w:t>Multi-modal service provider ID: The identifier of the multi-modal service Provider.</w:t>
      </w:r>
    </w:p>
    <w:p w14:paraId="79F99F2E"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785CB04D"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16E47F46"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56F3594D"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50B5B3A4"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65B97E28"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1829ADBC"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11FAB9AD" w14:textId="77777777" w:rsidR="009F5519" w:rsidRPr="00BC49C2" w:rsidRDefault="009F5519" w:rsidP="009F5519">
      <w:pPr>
        <w:pStyle w:val="B1"/>
      </w:pPr>
      <w:r w:rsidRPr="00BC49C2">
        <w:t>7.</w:t>
      </w:r>
      <w:r w:rsidRPr="00BC49C2">
        <w:tab/>
        <w:t>The PCF responses with Success or Failure of the authorization.</w:t>
      </w:r>
    </w:p>
    <w:p w14:paraId="5AB1D40C"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7320C505" w14:textId="77777777" w:rsidR="009F5519" w:rsidRPr="00BC49C2" w:rsidRDefault="009F5519" w:rsidP="009F5519">
      <w:pPr>
        <w:pStyle w:val="B1"/>
      </w:pPr>
      <w:r w:rsidRPr="00BC49C2">
        <w:t>9.</w:t>
      </w:r>
      <w:r w:rsidRPr="00BC49C2">
        <w:tab/>
        <w:t>The same as step 7.</w:t>
      </w:r>
    </w:p>
    <w:p w14:paraId="4B3349E6"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09A6EAC7" w14:textId="4EBDFA9F"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917ADA">
        <w:t>'</w:t>
      </w:r>
      <w:r w:rsidRPr="00BC49C2">
        <w:t>t get each IP address, and the PCC rules are not coordinated with each other.</w:t>
      </w:r>
    </w:p>
    <w:p w14:paraId="63898F2F"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2F46F570" w14:textId="77777777" w:rsidR="009F5519" w:rsidRPr="00BC49C2" w:rsidRDefault="009F5519" w:rsidP="009F5519">
      <w:pPr>
        <w:pStyle w:val="B2"/>
      </w:pPr>
      <w:r w:rsidRPr="00BC49C2">
        <w:t>-</w:t>
      </w:r>
      <w:r w:rsidRPr="00BC49C2">
        <w:tab/>
        <w:t>Multi-modal data flows group ID: which identifies the unique multi-modal data flows group.</w:t>
      </w:r>
    </w:p>
    <w:p w14:paraId="50428AB9"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23D0CE86"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1C8FB310" w14:textId="77777777" w:rsidR="009F5519" w:rsidRPr="00BC49C2" w:rsidRDefault="009F5519" w:rsidP="009F5519">
      <w:pPr>
        <w:pStyle w:val="B1"/>
      </w:pPr>
      <w:r w:rsidRPr="00BC49C2">
        <w:t>13.</w:t>
      </w:r>
      <w:r w:rsidRPr="00BC49C2">
        <w:tab/>
        <w:t>The BSF sends response to PCF 1 to successfully receive the multi-modal information.</w:t>
      </w:r>
    </w:p>
    <w:p w14:paraId="4FD5321F"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40F0A9C6" w14:textId="77777777" w:rsidR="009F5519" w:rsidRPr="00BC49C2" w:rsidRDefault="009F5519" w:rsidP="009F5519">
      <w:pPr>
        <w:pStyle w:val="B1"/>
      </w:pPr>
      <w:r w:rsidRPr="00BC49C2">
        <w:t>15.</w:t>
      </w:r>
      <w:r w:rsidRPr="00BC49C2">
        <w:tab/>
        <w:t>The same as step 13.</w:t>
      </w:r>
    </w:p>
    <w:p w14:paraId="6BADFAF3"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0C813D4F"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54C524FC"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519AB15" w14:textId="77777777" w:rsidR="00BD7873" w:rsidRPr="00BC49C2" w:rsidRDefault="00BD7873" w:rsidP="009F5519">
            <w:pPr>
              <w:pStyle w:val="TAH"/>
            </w:pPr>
            <w:r w:rsidRPr="00BC49C2">
              <w:t>Multiple modal profile</w:t>
            </w:r>
          </w:p>
        </w:tc>
      </w:tr>
      <w:tr w:rsidR="00BD7873" w:rsidRPr="00BC49C2" w14:paraId="59ABD595"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2A28C804" w14:textId="77777777" w:rsidR="00BD7873" w:rsidRPr="00BC49C2" w:rsidRDefault="00BD7873" w:rsidP="009F5519">
            <w:pPr>
              <w:pStyle w:val="TAL"/>
            </w:pPr>
            <w:r w:rsidRPr="00BC49C2">
              <w:t>Multi-modal data flows group ID = XXX</w:t>
            </w:r>
          </w:p>
          <w:p w14:paraId="798E0D94" w14:textId="77777777" w:rsidR="002D029A" w:rsidRPr="00BC49C2" w:rsidRDefault="00BD7873" w:rsidP="009F5519">
            <w:pPr>
              <w:pStyle w:val="TAL"/>
            </w:pPr>
            <w:r w:rsidRPr="00BC49C2">
              <w:t>Multi-modal service provider ID = ABC</w:t>
            </w:r>
          </w:p>
        </w:tc>
      </w:tr>
      <w:tr w:rsidR="00BD7873" w:rsidRPr="00BC49C2" w14:paraId="6A30B1E4"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302DA7D8" w14:textId="77777777" w:rsidR="00BD7873" w:rsidRPr="00BC49C2" w:rsidRDefault="00BD7873" w:rsidP="009F5519">
            <w:pPr>
              <w:pStyle w:val="TAL"/>
            </w:pPr>
            <w:r w:rsidRPr="00BC49C2">
              <w:t>UE 1 related:</w:t>
            </w:r>
          </w:p>
          <w:p w14:paraId="628CE6D4" w14:textId="77777777" w:rsidR="002D029A" w:rsidRPr="00BC49C2" w:rsidRDefault="00BD7873" w:rsidP="009F5519">
            <w:pPr>
              <w:pStyle w:val="TAL"/>
            </w:pPr>
            <w:r w:rsidRPr="00BC49C2">
              <w:t>-</w:t>
            </w:r>
            <w:r w:rsidRPr="00BC49C2">
              <w:tab/>
              <w:t>PCF IP address; PCF ID</w:t>
            </w:r>
          </w:p>
          <w:p w14:paraId="5280394B"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1C22C9C4" w14:textId="77777777" w:rsidR="002D029A" w:rsidRPr="00BC49C2" w:rsidRDefault="00BD7873" w:rsidP="009F5519">
            <w:pPr>
              <w:pStyle w:val="TAL"/>
            </w:pPr>
            <w:r w:rsidRPr="00BC49C2">
              <w:t>UE 2 related:</w:t>
            </w:r>
          </w:p>
          <w:p w14:paraId="7DA31DAB" w14:textId="77777777" w:rsidR="002D029A" w:rsidRPr="00BC49C2" w:rsidRDefault="00BD7873" w:rsidP="009F5519">
            <w:pPr>
              <w:pStyle w:val="TAL"/>
            </w:pPr>
            <w:r w:rsidRPr="00BC49C2">
              <w:t>-</w:t>
            </w:r>
            <w:r w:rsidRPr="00BC49C2">
              <w:tab/>
              <w:t>PCF IP address; PCF ID</w:t>
            </w:r>
          </w:p>
          <w:p w14:paraId="75B63589" w14:textId="77777777" w:rsidR="002D029A" w:rsidRPr="00BC49C2" w:rsidRDefault="00BD7873" w:rsidP="009F5519">
            <w:pPr>
              <w:pStyle w:val="TAL"/>
              <w:rPr>
                <w:rFonts w:eastAsia="DengXian"/>
              </w:rPr>
            </w:pPr>
            <w:r w:rsidRPr="00BC49C2">
              <w:t>-</w:t>
            </w:r>
            <w:r w:rsidRPr="00BC49C2">
              <w:tab/>
              <w:t>UE IP address; UE ID</w:t>
            </w:r>
          </w:p>
        </w:tc>
      </w:tr>
    </w:tbl>
    <w:p w14:paraId="69257209" w14:textId="77777777" w:rsidR="009F5519" w:rsidRPr="00BC49C2" w:rsidRDefault="009F5519" w:rsidP="009F5519">
      <w:pPr>
        <w:pStyle w:val="FP"/>
      </w:pPr>
    </w:p>
    <w:p w14:paraId="5C94A6EC"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4DD49BE7"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706DC388"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3DF337B6" w14:textId="77777777" w:rsidR="009F5519" w:rsidRPr="00BC49C2" w:rsidRDefault="009F5519" w:rsidP="009F5519">
      <w:pPr>
        <w:pStyle w:val="B1"/>
      </w:pPr>
      <w:r w:rsidRPr="00BC49C2">
        <w:tab/>
        <w:t>The PCF 2 can also triggers the step 17 to step 18.</w:t>
      </w:r>
    </w:p>
    <w:p w14:paraId="36AD0BF9"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27B1148B"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4F6DDE1B" w14:textId="77777777" w:rsidR="009F5519" w:rsidRPr="00BC49C2" w:rsidRDefault="009F5519" w:rsidP="009F5519">
      <w:pPr>
        <w:pStyle w:val="B1"/>
      </w:pPr>
      <w:r w:rsidRPr="00BC49C2">
        <w:tab/>
        <w:t>The PCF 2 can also triggers the step 19 towards PCF 1.</w:t>
      </w:r>
    </w:p>
    <w:p w14:paraId="44EE81D5"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0CF7A1EC"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130B9089"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3DB49B48"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54B5E5E2" w14:textId="13BEEABD"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 The PCF can also indicate the details of QoS policy parameters, for example, the MDBV or MBR to other PCF for coordination.</w:t>
      </w:r>
    </w:p>
    <w:p w14:paraId="6140E8F0"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1235373A" w14:textId="03A3AB56" w:rsidR="009F5519" w:rsidRPr="00BC49C2" w:rsidRDefault="009F5519" w:rsidP="009F5519">
      <w:pPr>
        <w:pStyle w:val="B1"/>
      </w:pPr>
      <w:r w:rsidRPr="00BC49C2">
        <w:tab/>
        <w:t>For the situation that when UE 2 move out of the area and doesn</w:t>
      </w:r>
      <w:r w:rsidR="00917ADA">
        <w:t>'</w:t>
      </w:r>
      <w:r w:rsidRPr="00BC49C2">
        <w:t>t continue the multi-modal data flow any more, the BSF should update the multi-modal profiles and remove the UE 2 related information. The PCF 1 can subscribe the status of multi-modal profile in BSF.</w:t>
      </w:r>
    </w:p>
    <w:p w14:paraId="1E945F19"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3D11104F"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52AB7273" w14:textId="06DF755B" w:rsidR="009F5519" w:rsidRPr="00BC49C2" w:rsidRDefault="009F5519" w:rsidP="009F5519">
      <w:pPr>
        <w:pStyle w:val="B2"/>
      </w:pPr>
      <w:r w:rsidRPr="00BC49C2">
        <w:t>-</w:t>
      </w:r>
      <w:r w:rsidRPr="00BC49C2">
        <w:tab/>
        <w:t>When the related UE 2 in multi-modal data flow group move out of the location and doesn</w:t>
      </w:r>
      <w:r w:rsidR="00917ADA">
        <w:t>'</w:t>
      </w:r>
      <w:r w:rsidRPr="00BC49C2">
        <w:t>t continue the multi-modal data flow any more, the BSF should remove the UE 2 related information in multi-modal profile.</w:t>
      </w:r>
    </w:p>
    <w:p w14:paraId="1652981F"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79A297C7" w14:textId="06977719" w:rsidR="009F5519" w:rsidRPr="00BC49C2" w:rsidRDefault="009F5519" w:rsidP="009F5519">
      <w:pPr>
        <w:pStyle w:val="B1"/>
      </w:pPr>
      <w:r w:rsidRPr="00BC49C2">
        <w:t>26.</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1 initiates the SM Policy Association Modification or Establishment.</w:t>
      </w:r>
    </w:p>
    <w:p w14:paraId="6DA5A82C" w14:textId="5350F96E"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2 initiates the SM Policy Association Modification or Establishment.</w:t>
      </w:r>
    </w:p>
    <w:p w14:paraId="07319BFF" w14:textId="77777777" w:rsidR="00287825" w:rsidRPr="00BC49C2" w:rsidRDefault="00287825" w:rsidP="00287825">
      <w:pPr>
        <w:pStyle w:val="Heading4"/>
        <w:rPr>
          <w:rFonts w:eastAsia="DengXian"/>
          <w:lang w:eastAsia="zh-CN"/>
        </w:rPr>
      </w:pPr>
      <w:bookmarkStart w:id="387" w:name="_Toc104882787"/>
      <w:bookmarkStart w:id="388" w:name="_Toc113425935"/>
      <w:bookmarkStart w:id="389" w:name="_Toc117496360"/>
      <w:r w:rsidRPr="00BC49C2">
        <w:t>6.4.3.2</w:t>
      </w:r>
      <w:r w:rsidRPr="00BC49C2">
        <w:tab/>
        <w:t>Procedures of AF session With QoS revoke for multi-modal QoS flow</w:t>
      </w:r>
      <w:bookmarkEnd w:id="387"/>
      <w:bookmarkEnd w:id="388"/>
      <w:bookmarkEnd w:id="389"/>
    </w:p>
    <w:p w14:paraId="153A2A6E" w14:textId="77777777" w:rsidR="00287825" w:rsidRPr="00BC49C2" w:rsidRDefault="00287825" w:rsidP="00287825">
      <w:pPr>
        <w:pStyle w:val="TH"/>
        <w:rPr>
          <w:rFonts w:eastAsia="DengXian"/>
          <w:lang w:eastAsia="zh-CN"/>
        </w:rPr>
      </w:pPr>
      <w:r w:rsidRPr="00BC49C2">
        <w:object w:dxaOrig="14331" w:dyaOrig="8111" w14:anchorId="667A32BC">
          <v:shape id="_x0000_i8668" type="#_x0000_t75" style="width:481.6pt;height:272.4pt" o:ole="">
            <v:imagedata r:id="rId28" o:title=""/>
          </v:shape>
          <o:OLEObject Type="Embed" ProgID="Visio.Drawing.15" ShapeID="_x0000_i8668" DrawAspect="Content" ObjectID="_1728109598" r:id="rId29"/>
        </w:object>
      </w:r>
    </w:p>
    <w:p w14:paraId="737A788D"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3C6FBB13" w14:textId="03C3B18B"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917ADA">
        <w:rPr>
          <w:rFonts w:eastAsia="DengXian"/>
        </w:rPr>
        <w:t>'</w:t>
      </w:r>
      <w:r w:rsidRPr="00BC49C2">
        <w:rPr>
          <w:rFonts w:eastAsia="DengXian"/>
        </w:rPr>
        <w:t>t belong to the Multi-modal data flows group ID any more.</w:t>
      </w:r>
    </w:p>
    <w:p w14:paraId="25689980"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38D595EC"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74E55114"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1C645E02"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51774260"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673A39EF"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3FCD7697"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484B66DB"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0FB5BDE6" w14:textId="5756DA99"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917ADA">
        <w:rPr>
          <w:rFonts w:eastAsia="DengXian"/>
        </w:rPr>
        <w:t>'</w:t>
      </w:r>
      <w:r w:rsidRPr="00BC49C2">
        <w:rPr>
          <w:rFonts w:eastAsia="DengXian"/>
        </w:rPr>
        <w:t>s request, the BSF can remove the multi-modal profile for the UE 1</w:t>
      </w:r>
      <w:r w:rsidR="00917ADA">
        <w:rPr>
          <w:rFonts w:eastAsia="DengXian"/>
        </w:rPr>
        <w:t>'</w:t>
      </w:r>
      <w:r w:rsidRPr="00BC49C2">
        <w:rPr>
          <w:rFonts w:eastAsia="DengXian"/>
        </w:rPr>
        <w:t>s in multi-modal data flows group. After the information removing, the other multi-modal data flows which belongs to the UE 2 doesn</w:t>
      </w:r>
      <w:r w:rsidR="00917ADA">
        <w:rPr>
          <w:rFonts w:eastAsia="DengXian"/>
        </w:rPr>
        <w:t>'</w:t>
      </w:r>
      <w:r w:rsidRPr="00BC49C2">
        <w:rPr>
          <w:rFonts w:eastAsia="DengXian"/>
        </w:rPr>
        <w:t>t be impacted.</w:t>
      </w:r>
    </w:p>
    <w:p w14:paraId="4A42C7F7"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7A8656C1"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EFE3D65" w14:textId="77777777" w:rsidR="00287825" w:rsidRPr="00BC49C2" w:rsidRDefault="00287825" w:rsidP="00474B67">
            <w:pPr>
              <w:pStyle w:val="TAH"/>
            </w:pPr>
            <w:r w:rsidRPr="00BC49C2">
              <w:t>Multiple modal profile</w:t>
            </w:r>
          </w:p>
        </w:tc>
      </w:tr>
      <w:tr w:rsidR="00287825" w:rsidRPr="00BC49C2" w14:paraId="4E12EC58"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0EBB2F1D" w14:textId="77777777" w:rsidR="00287825" w:rsidRPr="00BC49C2" w:rsidRDefault="00287825" w:rsidP="00474B67">
            <w:pPr>
              <w:pStyle w:val="TAL"/>
            </w:pPr>
            <w:r w:rsidRPr="00BC49C2">
              <w:t>Multi-modal data flows group ID = XXX</w:t>
            </w:r>
          </w:p>
          <w:p w14:paraId="3E0B2EE5" w14:textId="77777777" w:rsidR="00287825" w:rsidRPr="00BC49C2" w:rsidRDefault="00287825" w:rsidP="00474B67">
            <w:pPr>
              <w:pStyle w:val="TAL"/>
            </w:pPr>
            <w:r w:rsidRPr="00BC49C2">
              <w:t>Multi-modal service provider ID = ABC</w:t>
            </w:r>
          </w:p>
        </w:tc>
      </w:tr>
      <w:tr w:rsidR="00287825" w:rsidRPr="00BC49C2" w14:paraId="31D9A049"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4701CE0D"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2B4A99A6" w14:textId="77777777" w:rsidR="00287825" w:rsidRPr="00BC49C2" w:rsidRDefault="00287825" w:rsidP="00474B67">
            <w:pPr>
              <w:pStyle w:val="TAL"/>
            </w:pPr>
            <w:r w:rsidRPr="00BC49C2">
              <w:t>UE 2 related:</w:t>
            </w:r>
          </w:p>
          <w:p w14:paraId="67F52F5F" w14:textId="77777777" w:rsidR="00287825" w:rsidRPr="00BC49C2" w:rsidRDefault="00287825" w:rsidP="00474B67">
            <w:pPr>
              <w:pStyle w:val="TAL"/>
            </w:pPr>
            <w:r w:rsidRPr="00BC49C2">
              <w:t>- PCF IP address; PCF ID</w:t>
            </w:r>
          </w:p>
          <w:p w14:paraId="442746F3" w14:textId="77777777" w:rsidR="00287825" w:rsidRPr="00BC49C2" w:rsidRDefault="00287825" w:rsidP="00474B67">
            <w:pPr>
              <w:pStyle w:val="TAL"/>
              <w:rPr>
                <w:rFonts w:eastAsia="DengXian"/>
              </w:rPr>
            </w:pPr>
            <w:r w:rsidRPr="00BC49C2">
              <w:t>- UE IP address; UE ID</w:t>
            </w:r>
          </w:p>
        </w:tc>
      </w:tr>
    </w:tbl>
    <w:p w14:paraId="04E6D95B" w14:textId="77777777"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272D1A74"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085C95EE" w14:textId="77777777" w:rsidR="00BD7873" w:rsidRPr="00BC49C2" w:rsidRDefault="00905649" w:rsidP="00964868">
      <w:pPr>
        <w:pStyle w:val="Heading3"/>
        <w:rPr>
          <w:lang w:eastAsia="ja-JP"/>
        </w:rPr>
      </w:pPr>
      <w:bookmarkStart w:id="390" w:name="_Toc44490804"/>
      <w:bookmarkStart w:id="391" w:name="_Toc44004567"/>
      <w:bookmarkStart w:id="392" w:name="_Toc15627"/>
      <w:bookmarkStart w:id="393" w:name="_Toc31361024"/>
      <w:bookmarkStart w:id="394" w:name="_Toc31604"/>
      <w:bookmarkStart w:id="395" w:name="_Toc10998"/>
      <w:bookmarkStart w:id="396" w:name="_Toc29579"/>
      <w:bookmarkStart w:id="397" w:name="_Toc31448749"/>
      <w:bookmarkStart w:id="398" w:name="_Toc42770254"/>
      <w:bookmarkStart w:id="399" w:name="_Toc27481"/>
      <w:bookmarkStart w:id="400" w:name="_Toc1154"/>
      <w:bookmarkStart w:id="401" w:name="_Toc42779310"/>
      <w:bookmarkStart w:id="402" w:name="_Toc19559"/>
      <w:bookmarkStart w:id="403" w:name="_Toc21087545"/>
      <w:bookmarkStart w:id="404" w:name="_Toc6749"/>
      <w:bookmarkStart w:id="405" w:name="_Toc11493"/>
      <w:bookmarkStart w:id="406" w:name="_Toc43393395"/>
      <w:bookmarkStart w:id="407" w:name="_Toc30963"/>
      <w:bookmarkStart w:id="408" w:name="_Toc16839386"/>
      <w:bookmarkStart w:id="409" w:name="_Toc20861"/>
      <w:bookmarkStart w:id="410" w:name="_Toc9320"/>
      <w:bookmarkStart w:id="411" w:name="_Toc31639225"/>
      <w:bookmarkStart w:id="412" w:name="_Toc101526096"/>
      <w:bookmarkStart w:id="413" w:name="_Toc104882788"/>
      <w:bookmarkStart w:id="414" w:name="_Toc113425936"/>
      <w:bookmarkStart w:id="415" w:name="_Toc117496361"/>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2F0915E" w14:textId="77777777" w:rsidR="009F5519" w:rsidRPr="00BC49C2" w:rsidRDefault="009F5519" w:rsidP="009F5519">
      <w:r w:rsidRPr="00BC49C2">
        <w:t>BSF:</w:t>
      </w:r>
    </w:p>
    <w:p w14:paraId="4205AF0C"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6F192869" w14:textId="77777777" w:rsidR="009F5519" w:rsidRPr="00BC49C2" w:rsidRDefault="009F5519" w:rsidP="009F5519">
      <w:pPr>
        <w:pStyle w:val="B1"/>
      </w:pPr>
      <w:r w:rsidRPr="00BC49C2">
        <w:t>-</w:t>
      </w:r>
      <w:r w:rsidRPr="00BC49C2">
        <w:tab/>
        <w:t>Maintenance the multi-modal profile and notify the changes of profile to PCF.</w:t>
      </w:r>
    </w:p>
    <w:p w14:paraId="3330482B" w14:textId="77777777" w:rsidR="009F5519" w:rsidRPr="00BC49C2" w:rsidRDefault="009F5519" w:rsidP="009F5519">
      <w:r w:rsidRPr="00BC49C2">
        <w:t>PCF:</w:t>
      </w:r>
    </w:p>
    <w:p w14:paraId="5E4D758E" w14:textId="77777777" w:rsidR="009F5519" w:rsidRPr="00BC49C2" w:rsidRDefault="009F5519" w:rsidP="009F5519">
      <w:pPr>
        <w:pStyle w:val="B1"/>
      </w:pPr>
      <w:r w:rsidRPr="00BC49C2">
        <w:t>-</w:t>
      </w:r>
      <w:r w:rsidRPr="00BC49C2">
        <w:tab/>
        <w:t>Update the multi-modal information to BSF.</w:t>
      </w:r>
    </w:p>
    <w:p w14:paraId="5CA3C3EB" w14:textId="77777777" w:rsidR="009F5519" w:rsidRPr="00BC49C2" w:rsidRDefault="009F5519" w:rsidP="009F5519">
      <w:pPr>
        <w:pStyle w:val="B1"/>
      </w:pPr>
      <w:r w:rsidRPr="00BC49C2">
        <w:t>-</w:t>
      </w:r>
      <w:r w:rsidRPr="00BC49C2">
        <w:tab/>
        <w:t>Subscribes the status of QoS policy in other PCFs for the same multi-modal service.</w:t>
      </w:r>
    </w:p>
    <w:p w14:paraId="119FE777"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3E7F7295"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3A5B9A5E" w14:textId="77777777" w:rsidR="009F5519" w:rsidRPr="00BC49C2" w:rsidRDefault="009F5519" w:rsidP="009F5519">
      <w:r w:rsidRPr="00BC49C2">
        <w:t>AF:</w:t>
      </w:r>
    </w:p>
    <w:p w14:paraId="673DD2A0"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49C63318" w14:textId="77777777" w:rsidR="00517A10" w:rsidRPr="00BC49C2" w:rsidRDefault="00517A10" w:rsidP="00517A10">
      <w:r w:rsidRPr="00BC49C2">
        <w:t>NEF:</w:t>
      </w:r>
    </w:p>
    <w:p w14:paraId="53A2F9EE"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2E5B13FA" w14:textId="77777777" w:rsidR="00E51686" w:rsidRPr="00BC49C2" w:rsidRDefault="00E51686" w:rsidP="00964868">
      <w:pPr>
        <w:pStyle w:val="Heading2"/>
        <w:rPr>
          <w:lang w:eastAsia="ja-JP"/>
        </w:rPr>
      </w:pPr>
      <w:bookmarkStart w:id="416" w:name="_Toc101526097"/>
      <w:bookmarkStart w:id="417" w:name="_Toc104882789"/>
      <w:bookmarkStart w:id="418" w:name="_Toc113425937"/>
      <w:bookmarkStart w:id="419" w:name="_Toc92875657"/>
      <w:bookmarkStart w:id="420" w:name="_Toc510604403"/>
      <w:bookmarkStart w:id="421" w:name="_Toc509905226"/>
      <w:bookmarkStart w:id="422" w:name="_Toc436124703"/>
      <w:bookmarkStart w:id="423" w:name="_Toc435670433"/>
      <w:bookmarkStart w:id="424" w:name="_Toc117496362"/>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416"/>
      <w:bookmarkEnd w:id="417"/>
      <w:bookmarkEnd w:id="418"/>
      <w:bookmarkEnd w:id="424"/>
    </w:p>
    <w:p w14:paraId="771A229A" w14:textId="77777777" w:rsidR="00E51686" w:rsidRPr="00BC49C2" w:rsidRDefault="00E51686" w:rsidP="00964868">
      <w:pPr>
        <w:pStyle w:val="Heading3"/>
        <w:rPr>
          <w:lang w:eastAsia="ja-JP"/>
        </w:rPr>
      </w:pPr>
      <w:bookmarkStart w:id="425" w:name="_Toc101526098"/>
      <w:bookmarkStart w:id="426" w:name="_Toc104882790"/>
      <w:bookmarkStart w:id="427" w:name="_Toc113425938"/>
      <w:bookmarkStart w:id="428" w:name="_Toc117496363"/>
      <w:r w:rsidRPr="00BC49C2">
        <w:rPr>
          <w:lang w:eastAsia="ja-JP"/>
        </w:rPr>
        <w:t>6.</w:t>
      </w:r>
      <w:r w:rsidRPr="00BC49C2">
        <w:rPr>
          <w:lang w:eastAsia="zh-CN"/>
        </w:rPr>
        <w:t>5</w:t>
      </w:r>
      <w:r w:rsidRPr="00BC49C2">
        <w:rPr>
          <w:lang w:eastAsia="ja-JP"/>
        </w:rPr>
        <w:t>.1</w:t>
      </w:r>
      <w:r w:rsidRPr="00BC49C2">
        <w:rPr>
          <w:lang w:eastAsia="ja-JP"/>
        </w:rPr>
        <w:tab/>
        <w:t>Key Issue mapping</w:t>
      </w:r>
      <w:bookmarkEnd w:id="425"/>
      <w:bookmarkEnd w:id="426"/>
      <w:bookmarkEnd w:id="427"/>
      <w:bookmarkEnd w:id="428"/>
    </w:p>
    <w:p w14:paraId="40AE6468"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7D4ECA5C" w14:textId="77777777" w:rsidR="00E51686" w:rsidRPr="00BC49C2" w:rsidRDefault="00E51686" w:rsidP="00964868">
      <w:pPr>
        <w:pStyle w:val="Heading3"/>
        <w:rPr>
          <w:lang w:eastAsia="ja-JP"/>
        </w:rPr>
      </w:pPr>
      <w:bookmarkStart w:id="429" w:name="_Toc101526099"/>
      <w:bookmarkStart w:id="430" w:name="_Toc104882791"/>
      <w:bookmarkStart w:id="431" w:name="_Toc113425939"/>
      <w:bookmarkStart w:id="432" w:name="_Toc117496364"/>
      <w:r w:rsidRPr="00BC49C2">
        <w:rPr>
          <w:lang w:eastAsia="ja-JP"/>
        </w:rPr>
        <w:t>6.</w:t>
      </w:r>
      <w:r w:rsidRPr="00BC49C2">
        <w:rPr>
          <w:lang w:eastAsia="zh-CN"/>
        </w:rPr>
        <w:t>5</w:t>
      </w:r>
      <w:r w:rsidRPr="00BC49C2">
        <w:rPr>
          <w:lang w:eastAsia="ja-JP"/>
        </w:rPr>
        <w:t>.2</w:t>
      </w:r>
      <w:r w:rsidRPr="00BC49C2">
        <w:rPr>
          <w:lang w:eastAsia="ja-JP"/>
        </w:rPr>
        <w:tab/>
        <w:t>Description</w:t>
      </w:r>
      <w:bookmarkEnd w:id="429"/>
      <w:bookmarkEnd w:id="430"/>
      <w:bookmarkEnd w:id="431"/>
      <w:bookmarkEnd w:id="432"/>
    </w:p>
    <w:p w14:paraId="52B630CB" w14:textId="77777777" w:rsidR="009F5519" w:rsidRPr="00BC49C2" w:rsidRDefault="009F5519" w:rsidP="009F5519">
      <w:r w:rsidRPr="00BC49C2">
        <w:t>The useful information to enable application codec/rate adaptation</w:t>
      </w:r>
    </w:p>
    <w:p w14:paraId="327AC1E0" w14:textId="77777777" w:rsidR="009F5519" w:rsidRPr="00BC49C2" w:rsidRDefault="009F5519" w:rsidP="009F5519">
      <w:r w:rsidRPr="00BC49C2">
        <w:t>&lt;UE data rate &gt;</w:t>
      </w:r>
    </w:p>
    <w:p w14:paraId="2A6C77F5"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1E42B3B8" w14:textId="77777777" w:rsidR="009F5519" w:rsidRPr="00BC49C2" w:rsidRDefault="009F5519" w:rsidP="009F5519">
      <w:r w:rsidRPr="00BC49C2">
        <w:t>&lt;The normal data transmission interruption event&gt;</w:t>
      </w:r>
    </w:p>
    <w:p w14:paraId="7FF558C8" w14:textId="1F14328C"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917ADA">
        <w:t>'</w:t>
      </w:r>
      <w:r w:rsidRPr="00BC49C2">
        <w:t>t need to stop the data transmission, since it is the normal data transmission interruption and will recover soon.</w:t>
      </w:r>
    </w:p>
    <w:p w14:paraId="025BE0AE" w14:textId="77777777" w:rsidR="002D029A" w:rsidRPr="00BC49C2" w:rsidRDefault="00E51686" w:rsidP="009F5519">
      <w:pPr>
        <w:pStyle w:val="TH"/>
      </w:pPr>
      <w:r w:rsidRPr="00BC49C2">
        <w:rPr>
          <w:rFonts w:eastAsia="Malgun Gothic"/>
        </w:rPr>
        <w:object w:dxaOrig="15088" w:dyaOrig="9770" w14:anchorId="78F94F9A">
          <v:shape id="_x0000_i8669" type="#_x0000_t75" style="width:438.1pt;height:284.6pt" o:ole="">
            <v:imagedata r:id="rId30" o:title=""/>
          </v:shape>
          <o:OLEObject Type="Embed" ProgID="Visio.Drawing.15" ShapeID="_x0000_i8669" DrawAspect="Content" ObjectID="_1728109599" r:id="rId31"/>
        </w:object>
      </w:r>
    </w:p>
    <w:p w14:paraId="19C7159B"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05949D1A" w14:textId="77777777" w:rsidR="009F5519" w:rsidRPr="00BC49C2" w:rsidRDefault="009F5519" w:rsidP="009F5519">
      <w:r w:rsidRPr="00BC49C2">
        <w:t>&lt;The congestion information&gt;</w:t>
      </w:r>
    </w:p>
    <w:p w14:paraId="315BA4FF"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23D5871B" w14:textId="77777777"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51ACE0B0"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70349D85"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D8BF280" w14:textId="252B0086"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BC0293" w:rsidRPr="00BC49C2">
        <w:t>TS</w:t>
      </w:r>
      <w:r w:rsidR="00BC0293">
        <w:t> </w:t>
      </w:r>
      <w:r w:rsidR="00BC0293" w:rsidRPr="00BC49C2">
        <w:t>38.300</w:t>
      </w:r>
      <w:r w:rsidR="00BC0293">
        <w:t> </w:t>
      </w:r>
      <w:r w:rsidR="00BC0293" w:rsidRPr="00BC49C2">
        <w:t>[</w:t>
      </w:r>
      <w:r w:rsidRPr="00BC49C2">
        <w:t>8], the data transmission is not interrupted. Furthermore, intra RAN handover/redirection is transparent to the CN. Hence, only the NG RAN can suitable detect the normal data transmission interruption event.</w:t>
      </w:r>
    </w:p>
    <w:p w14:paraId="6CE2E3A7" w14:textId="77777777" w:rsidR="009F5519" w:rsidRPr="00BC49C2" w:rsidRDefault="009F5519" w:rsidP="009F5519">
      <w:r w:rsidRPr="00BC49C2">
        <w:lastRenderedPageBreak/>
        <w:t>The solution is based on the existing Network Exposure functionality with the following enhancement:</w:t>
      </w:r>
    </w:p>
    <w:p w14:paraId="57445EA0"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74EEFBC2"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0F3D474D"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3CE51855"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3BE35A08"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1C01C6FD"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0B3BA8D6" w14:textId="77777777" w:rsidR="00E51686" w:rsidRPr="00BC49C2" w:rsidRDefault="00E51686" w:rsidP="00964868">
      <w:pPr>
        <w:pStyle w:val="Heading3"/>
        <w:rPr>
          <w:lang w:eastAsia="ja-JP"/>
        </w:rPr>
      </w:pPr>
      <w:bookmarkStart w:id="433" w:name="_Toc101526100"/>
      <w:bookmarkStart w:id="434" w:name="_Toc104882792"/>
      <w:bookmarkStart w:id="435" w:name="_Toc113425940"/>
      <w:bookmarkStart w:id="436" w:name="_Toc117496365"/>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433"/>
      <w:bookmarkEnd w:id="434"/>
      <w:bookmarkEnd w:id="435"/>
      <w:bookmarkEnd w:id="436"/>
    </w:p>
    <w:p w14:paraId="0AC8D3D1" w14:textId="77777777" w:rsidR="00E51686" w:rsidRPr="00BC49C2" w:rsidRDefault="00E51686" w:rsidP="00964868">
      <w:pPr>
        <w:pStyle w:val="Heading4"/>
        <w:rPr>
          <w:lang w:eastAsia="ja-JP"/>
        </w:rPr>
      </w:pPr>
      <w:bookmarkStart w:id="437" w:name="_Toc101526101"/>
      <w:bookmarkStart w:id="438" w:name="_Toc104882793"/>
      <w:bookmarkStart w:id="439" w:name="_Toc113425941"/>
      <w:bookmarkStart w:id="440" w:name="_Toc117496366"/>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37"/>
      <w:bookmarkEnd w:id="438"/>
      <w:bookmarkEnd w:id="439"/>
      <w:bookmarkEnd w:id="440"/>
    </w:p>
    <w:p w14:paraId="5572A3A2" w14:textId="77777777" w:rsidR="00E51686" w:rsidRPr="00BC49C2" w:rsidRDefault="00E51686" w:rsidP="00E55B50">
      <w:pPr>
        <w:pStyle w:val="TH"/>
      </w:pPr>
      <w:r w:rsidRPr="00BC49C2">
        <w:object w:dxaOrig="11181" w:dyaOrig="10134" w14:anchorId="0F6FCA13">
          <v:shape id="_x0000_i8670" type="#_x0000_t75" style="width:481.6pt;height:436.1pt" o:ole="">
            <v:imagedata r:id="rId32" o:title=""/>
          </v:shape>
          <o:OLEObject Type="Embed" ProgID="Visio.Drawing.15" ShapeID="_x0000_i8670" DrawAspect="Content" ObjectID="_1728109600" r:id="rId33"/>
        </w:object>
      </w:r>
    </w:p>
    <w:p w14:paraId="29FC6C39"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53D08F89"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031F69E4" w14:textId="77777777" w:rsidR="009F5519" w:rsidRPr="00BC49C2" w:rsidRDefault="009F5519" w:rsidP="009F5519">
      <w:pPr>
        <w:pStyle w:val="B1"/>
      </w:pPr>
      <w:r w:rsidRPr="00BC49C2">
        <w:t>2.</w:t>
      </w:r>
      <w:r w:rsidRPr="00BC49C2">
        <w:tab/>
        <w:t>The NEF authorizes the AF request.</w:t>
      </w:r>
    </w:p>
    <w:p w14:paraId="672E119D"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6D66A04E"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1520D33D"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27548B3A"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716DEF28"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217CCF7D"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4C30AEEC" w14:textId="77777777" w:rsidR="009F5519" w:rsidRPr="00BC49C2" w:rsidRDefault="009F5519" w:rsidP="009F5519">
      <w:pPr>
        <w:pStyle w:val="B1"/>
      </w:pPr>
      <w:r w:rsidRPr="00BC49C2">
        <w:t>5.</w:t>
      </w:r>
      <w:r w:rsidRPr="00BC49C2">
        <w:tab/>
        <w:t>The PCF responds to the NEF a Npcf_Policy Authorization_Create response.</w:t>
      </w:r>
    </w:p>
    <w:p w14:paraId="02B37CA3" w14:textId="77777777" w:rsidR="009F5519" w:rsidRPr="00BC49C2" w:rsidRDefault="009F5519" w:rsidP="009F5519">
      <w:pPr>
        <w:pStyle w:val="B1"/>
      </w:pPr>
      <w:r w:rsidRPr="00BC49C2">
        <w:t>6.</w:t>
      </w:r>
      <w:r w:rsidRPr="00BC49C2">
        <w:tab/>
        <w:t>The NEF sends a Nnef_AFsessionWithQoS_Create response message to the AF.</w:t>
      </w:r>
    </w:p>
    <w:p w14:paraId="3AC13815"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21914052"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5C5D473B"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01827A2E" w14:textId="77777777" w:rsidR="009F5519" w:rsidRPr="00BC49C2" w:rsidRDefault="009F5519" w:rsidP="009F5519">
      <w:pPr>
        <w:pStyle w:val="B1"/>
      </w:pPr>
      <w:r w:rsidRPr="00BC49C2">
        <w:t>8.</w:t>
      </w:r>
      <w:r w:rsidRPr="00BC49C2">
        <w:tab/>
        <w:t>The SMF replies SM Policy Association Modification Response to the PCF.</w:t>
      </w:r>
    </w:p>
    <w:p w14:paraId="0595DEBA" w14:textId="77777777" w:rsidR="009F5519" w:rsidRPr="00BC49C2" w:rsidRDefault="009F5519" w:rsidP="009F5519">
      <w:pPr>
        <w:pStyle w:val="B1"/>
      </w:pPr>
      <w:r w:rsidRPr="00BC49C2">
        <w:t>9.</w:t>
      </w:r>
      <w:r w:rsidRPr="00BC49C2">
        <w:tab/>
        <w:t>The SMF initiates N4 Session Modification Request (QoS Monitoring configuration) to the UPF.</w:t>
      </w:r>
    </w:p>
    <w:p w14:paraId="618E38E5"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28299ECA" w14:textId="77777777" w:rsidR="009F5519" w:rsidRPr="00BC49C2" w:rsidRDefault="009F5519" w:rsidP="009F5519">
      <w:pPr>
        <w:pStyle w:val="B1"/>
      </w:pPr>
      <w:r w:rsidRPr="00BC49C2">
        <w:tab/>
        <w:t>Upon reception of QoS Monitoring configuration, the UPF enables the data rate measurement and report.</w:t>
      </w:r>
    </w:p>
    <w:p w14:paraId="5FBD6DB1" w14:textId="77777777" w:rsidR="009F5519" w:rsidRPr="00BC49C2" w:rsidRDefault="009F5519" w:rsidP="009F5519">
      <w:pPr>
        <w:pStyle w:val="B1"/>
      </w:pPr>
      <w:r w:rsidRPr="00BC49C2">
        <w:t>10.</w:t>
      </w:r>
      <w:r w:rsidRPr="00BC49C2">
        <w:tab/>
        <w:t>The UPF(s) respond to the SMF.</w:t>
      </w:r>
    </w:p>
    <w:p w14:paraId="012615FE"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2D2659F6"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3355FE0C"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04FFE2E0"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67AF524C"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4BF52887"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1720AF64" w14:textId="77777777" w:rsidR="00E51686" w:rsidRPr="00BC49C2" w:rsidRDefault="00E51686" w:rsidP="00964868">
      <w:pPr>
        <w:pStyle w:val="Heading4"/>
        <w:rPr>
          <w:lang w:eastAsia="zh-CN"/>
        </w:rPr>
      </w:pPr>
      <w:bookmarkStart w:id="441" w:name="_Toc101526102"/>
      <w:bookmarkStart w:id="442" w:name="_Toc104882794"/>
      <w:bookmarkStart w:id="443" w:name="_Toc113425942"/>
      <w:bookmarkStart w:id="444" w:name="_Toc117496367"/>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441"/>
      <w:r w:rsidR="00663778" w:rsidRPr="00BC49C2">
        <w:rPr>
          <w:lang w:eastAsia="zh-CN"/>
        </w:rPr>
        <w:t xml:space="preserve"> via user plane</w:t>
      </w:r>
      <w:bookmarkEnd w:id="442"/>
      <w:bookmarkEnd w:id="443"/>
      <w:bookmarkEnd w:id="444"/>
    </w:p>
    <w:p w14:paraId="5BF55BD4" w14:textId="77777777" w:rsidR="00E51686" w:rsidRPr="00BC49C2" w:rsidRDefault="00E51686" w:rsidP="00E55B50">
      <w:pPr>
        <w:pStyle w:val="TH"/>
        <w:rPr>
          <w:rFonts w:eastAsia="DengXian"/>
          <w:lang w:eastAsia="zh-CN"/>
        </w:rPr>
      </w:pPr>
    </w:p>
    <w:p w14:paraId="6ED0BF4F" w14:textId="77777777" w:rsidR="00663778" w:rsidRPr="00BC49C2" w:rsidRDefault="00663778" w:rsidP="00E55B50">
      <w:pPr>
        <w:pStyle w:val="TH"/>
        <w:rPr>
          <w:rFonts w:eastAsia="DengXian"/>
          <w:lang w:eastAsia="zh-CN"/>
        </w:rPr>
      </w:pPr>
      <w:r w:rsidRPr="00BC49C2">
        <w:object w:dxaOrig="11470" w:dyaOrig="4290" w14:anchorId="4EA7E995">
          <v:shape id="_x0000_i8671" type="#_x0000_t75" style="width:481.6pt;height:180pt" o:ole="">
            <v:imagedata r:id="rId34" o:title=""/>
          </v:shape>
          <o:OLEObject Type="Embed" ProgID="Visio.Drawing.15" ShapeID="_x0000_i8671" DrawAspect="Content" ObjectID="_1728109601" r:id="rId35"/>
        </w:object>
      </w:r>
    </w:p>
    <w:p w14:paraId="59483E19"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43831D6C" w14:textId="75364D57"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BC0293" w:rsidRPr="00BC49C2">
        <w:t>TS</w:t>
      </w:r>
      <w:r w:rsidR="00BC0293">
        <w:t> </w:t>
      </w:r>
      <w:r w:rsidR="00BC0293" w:rsidRPr="00BC49C2">
        <w:t>23.501</w:t>
      </w:r>
      <w:r w:rsidR="00BC0293">
        <w:t> </w:t>
      </w:r>
      <w:r w:rsidR="00BC0293" w:rsidRPr="00BC49C2">
        <w:t>[</w:t>
      </w:r>
      <w:r w:rsidRPr="00BC49C2">
        <w:t>2]. Upon detection of the Normal Data Transmission Interruption event from the UL data, the UPF triggers the Nupf_EventExposure_Notify message to report the event.</w:t>
      </w:r>
    </w:p>
    <w:p w14:paraId="180C97FF"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362FCA5C"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6272F227"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6EC0ADFD"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0DFAB5C" w14:textId="77777777" w:rsidR="00663778" w:rsidRPr="00BC49C2" w:rsidRDefault="00663778" w:rsidP="00663778">
      <w:pPr>
        <w:pStyle w:val="Heading4"/>
        <w:rPr>
          <w:rFonts w:eastAsia="DengXian"/>
          <w:lang w:eastAsia="zh-CN"/>
        </w:rPr>
      </w:pPr>
      <w:bookmarkStart w:id="445" w:name="_Toc104882795"/>
      <w:bookmarkStart w:id="446" w:name="_Toc113425943"/>
      <w:bookmarkStart w:id="447" w:name="_Toc117496368"/>
      <w:r w:rsidRPr="00BC49C2">
        <w:rPr>
          <w:rFonts w:eastAsia="DengXian"/>
          <w:lang w:eastAsia="zh-CN"/>
        </w:rPr>
        <w:lastRenderedPageBreak/>
        <w:t>6.5.3.3</w:t>
      </w:r>
      <w:r w:rsidRPr="00BC49C2">
        <w:rPr>
          <w:rFonts w:eastAsia="DengXian"/>
          <w:lang w:eastAsia="zh-CN"/>
        </w:rPr>
        <w:tab/>
        <w:t>Procedure for notify of information via control plane</w:t>
      </w:r>
      <w:bookmarkEnd w:id="445"/>
      <w:bookmarkEnd w:id="446"/>
      <w:bookmarkEnd w:id="447"/>
    </w:p>
    <w:p w14:paraId="4FBDCA5A" w14:textId="77777777" w:rsidR="00663778" w:rsidRPr="00BC49C2" w:rsidRDefault="00663778" w:rsidP="00663778">
      <w:pPr>
        <w:pStyle w:val="TH"/>
        <w:rPr>
          <w:rFonts w:eastAsia="DengXian"/>
          <w:lang w:eastAsia="zh-CN"/>
        </w:rPr>
      </w:pPr>
      <w:r w:rsidRPr="00BC49C2">
        <w:object w:dxaOrig="11540" w:dyaOrig="5441" w14:anchorId="1AB8D931">
          <v:shape id="_x0000_i8672" type="#_x0000_t75" style="width:482.25pt;height:226.85pt" o:ole="">
            <v:imagedata r:id="rId36" o:title=""/>
          </v:shape>
          <o:OLEObject Type="Embed" ProgID="Visio.Drawing.15" ShapeID="_x0000_i8672" DrawAspect="Content" ObjectID="_1728109602" r:id="rId37"/>
        </w:object>
      </w:r>
      <w:r w:rsidRPr="00BC49C2">
        <w:rPr>
          <w:rFonts w:eastAsia="DengXian"/>
          <w:lang w:eastAsia="zh-CN"/>
        </w:rPr>
        <w:t>Figure 6.5.3.3-1: Normal Data Transmission Interruption event , congestion information and/or measured Date Rate</w:t>
      </w:r>
    </w:p>
    <w:p w14:paraId="3F08C81F"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4EF2168A"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8579EB3"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14700874"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2901124C"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2927C461" w14:textId="77777777" w:rsidR="00663778" w:rsidRPr="00BC49C2" w:rsidRDefault="00663778" w:rsidP="009F5519">
      <w:pPr>
        <w:pStyle w:val="B1"/>
        <w:rPr>
          <w:rFonts w:eastAsia="DengXian"/>
          <w:lang w:eastAsia="zh-CN"/>
        </w:rPr>
      </w:pPr>
    </w:p>
    <w:p w14:paraId="75A57DC0" w14:textId="77777777" w:rsidR="00E51686" w:rsidRPr="00BC49C2" w:rsidRDefault="00E51686" w:rsidP="00964868">
      <w:pPr>
        <w:pStyle w:val="Heading3"/>
        <w:rPr>
          <w:lang w:eastAsia="zh-CN"/>
        </w:rPr>
      </w:pPr>
      <w:bookmarkStart w:id="448" w:name="_Toc101526103"/>
      <w:bookmarkStart w:id="449" w:name="_Toc104882796"/>
      <w:bookmarkStart w:id="450" w:name="_Toc113425944"/>
      <w:bookmarkStart w:id="451" w:name="_Toc117496369"/>
      <w:r w:rsidRPr="00BC49C2">
        <w:rPr>
          <w:lang w:eastAsia="zh-CN"/>
        </w:rPr>
        <w:t>6.5.4</w:t>
      </w:r>
      <w:r w:rsidRPr="00BC49C2">
        <w:rPr>
          <w:lang w:eastAsia="zh-CN"/>
        </w:rPr>
        <w:tab/>
      </w:r>
      <w:r w:rsidRPr="00BC49C2">
        <w:rPr>
          <w:lang w:eastAsia="ja-JP"/>
        </w:rPr>
        <w:t>Impacts on services, entities and interfaces</w:t>
      </w:r>
      <w:bookmarkEnd w:id="448"/>
      <w:bookmarkEnd w:id="449"/>
      <w:bookmarkEnd w:id="450"/>
      <w:bookmarkEnd w:id="451"/>
    </w:p>
    <w:bookmarkEnd w:id="419"/>
    <w:bookmarkEnd w:id="420"/>
    <w:bookmarkEnd w:id="421"/>
    <w:bookmarkEnd w:id="422"/>
    <w:bookmarkEnd w:id="423"/>
    <w:p w14:paraId="68D617A6" w14:textId="77777777" w:rsidR="009F5519" w:rsidRPr="00BC49C2" w:rsidRDefault="009F5519" w:rsidP="009F5519">
      <w:r w:rsidRPr="00BC49C2">
        <w:t>AF:</w:t>
      </w:r>
    </w:p>
    <w:p w14:paraId="78562088"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1B2AEA75" w14:textId="77777777" w:rsidR="009F5519" w:rsidRPr="00BC49C2" w:rsidRDefault="009F5519" w:rsidP="009F5519">
      <w:r w:rsidRPr="00BC49C2">
        <w:t>PCF:</w:t>
      </w:r>
    </w:p>
    <w:p w14:paraId="58715774"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0F34EBE3"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7C4A28C5" w14:textId="77777777" w:rsidR="009F5519" w:rsidRPr="00BC49C2" w:rsidRDefault="009F5519" w:rsidP="009F5519">
      <w:r w:rsidRPr="00BC49C2">
        <w:t>SMF:</w:t>
      </w:r>
    </w:p>
    <w:p w14:paraId="440B0E71"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7735EF12"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6B218690" w14:textId="77777777" w:rsidR="009F5519" w:rsidRPr="00BC49C2" w:rsidRDefault="009F5519" w:rsidP="009F5519">
      <w:r w:rsidRPr="00BC49C2">
        <w:lastRenderedPageBreak/>
        <w:t>RAN:</w:t>
      </w:r>
    </w:p>
    <w:p w14:paraId="00343A6D"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6EB221AA" w14:textId="150E9FFC"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917ADA">
        <w:rPr>
          <w:rFonts w:eastAsia="DengXian"/>
          <w:lang w:eastAsia="zh-CN"/>
        </w:rPr>
        <w:t>'</w:t>
      </w:r>
      <w:r w:rsidRPr="00BC49C2">
        <w:rPr>
          <w:rFonts w:eastAsia="DengXian"/>
          <w:lang w:eastAsia="zh-CN"/>
        </w:rPr>
        <w:t>s header.</w:t>
      </w:r>
    </w:p>
    <w:p w14:paraId="42C26E32"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380A4A8F" w14:textId="77777777" w:rsidR="009F5519" w:rsidRPr="00BC49C2" w:rsidRDefault="009F5519" w:rsidP="009F5519">
      <w:r w:rsidRPr="00BC49C2">
        <w:t>UPF:</w:t>
      </w:r>
    </w:p>
    <w:p w14:paraId="7DDB13FB" w14:textId="77777777" w:rsidR="009F5519" w:rsidRPr="00BC49C2" w:rsidRDefault="009F5519" w:rsidP="009F5519">
      <w:pPr>
        <w:pStyle w:val="B1"/>
      </w:pPr>
      <w:r w:rsidRPr="00BC49C2">
        <w:t>-</w:t>
      </w:r>
      <w:r w:rsidRPr="00BC49C2">
        <w:tab/>
        <w:t>Enable the data rate measurement and report the measured data rate.</w:t>
      </w:r>
    </w:p>
    <w:p w14:paraId="589A81B0" w14:textId="7054F98E"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917ADA">
        <w:rPr>
          <w:rFonts w:eastAsia="DengXian"/>
          <w:lang w:eastAsia="zh-CN"/>
        </w:rPr>
        <w:t>'</w:t>
      </w:r>
      <w:r w:rsidRPr="00BC49C2">
        <w:rPr>
          <w:rFonts w:eastAsia="DengXian"/>
          <w:lang w:eastAsia="zh-CN"/>
        </w:rPr>
        <w:t>s header and report the detected information and event to NEF/AF.</w:t>
      </w:r>
    </w:p>
    <w:p w14:paraId="3A6E205E"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2DDC916A" w14:textId="77777777" w:rsidR="00D5576E" w:rsidRPr="00BC49C2" w:rsidRDefault="00D5576E" w:rsidP="00964868">
      <w:pPr>
        <w:pStyle w:val="Heading2"/>
        <w:rPr>
          <w:lang w:eastAsia="zh-CN"/>
        </w:rPr>
      </w:pPr>
      <w:bookmarkStart w:id="452" w:name="_Toc101526104"/>
      <w:bookmarkStart w:id="453" w:name="_Toc104882797"/>
      <w:bookmarkStart w:id="454" w:name="_Toc113425945"/>
      <w:bookmarkStart w:id="455" w:name="_Toc117496370"/>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452"/>
      <w:bookmarkEnd w:id="453"/>
      <w:bookmarkEnd w:id="454"/>
      <w:bookmarkEnd w:id="455"/>
    </w:p>
    <w:p w14:paraId="01C34C21" w14:textId="77777777" w:rsidR="00D5576E" w:rsidRPr="00BC49C2" w:rsidRDefault="00D5576E" w:rsidP="00964868">
      <w:pPr>
        <w:pStyle w:val="Heading3"/>
        <w:rPr>
          <w:lang w:eastAsia="zh-CN"/>
        </w:rPr>
      </w:pPr>
      <w:bookmarkStart w:id="456" w:name="_Toc101526105"/>
      <w:bookmarkStart w:id="457" w:name="_Toc104882798"/>
      <w:bookmarkStart w:id="458" w:name="_Toc113425946"/>
      <w:bookmarkStart w:id="459" w:name="_Toc117496371"/>
      <w:r w:rsidRPr="00BC49C2">
        <w:rPr>
          <w:lang w:eastAsia="ja-JP"/>
        </w:rPr>
        <w:t>6.</w:t>
      </w:r>
      <w:r w:rsidRPr="00BC49C2">
        <w:rPr>
          <w:lang w:eastAsia="zh-CN"/>
        </w:rPr>
        <w:t>6</w:t>
      </w:r>
      <w:r w:rsidRPr="00BC49C2">
        <w:rPr>
          <w:lang w:eastAsia="ja-JP"/>
        </w:rPr>
        <w:t>.1</w:t>
      </w:r>
      <w:r w:rsidRPr="00BC49C2">
        <w:rPr>
          <w:lang w:eastAsia="ja-JP"/>
        </w:rPr>
        <w:tab/>
        <w:t>Key Issue mapping</w:t>
      </w:r>
      <w:bookmarkEnd w:id="456"/>
      <w:bookmarkEnd w:id="457"/>
      <w:bookmarkEnd w:id="458"/>
      <w:bookmarkEnd w:id="459"/>
    </w:p>
    <w:p w14:paraId="3C4C3F71"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542AA765" w14:textId="77777777" w:rsidR="00D5576E" w:rsidRPr="00BC49C2" w:rsidRDefault="00D5576E" w:rsidP="00964868">
      <w:pPr>
        <w:pStyle w:val="Heading3"/>
        <w:rPr>
          <w:lang w:eastAsia="ja-JP"/>
        </w:rPr>
      </w:pPr>
      <w:bookmarkStart w:id="460" w:name="_Toc101526106"/>
      <w:bookmarkStart w:id="461" w:name="_Toc104882799"/>
      <w:bookmarkStart w:id="462" w:name="_Toc113425947"/>
      <w:bookmarkStart w:id="463" w:name="_Toc117496372"/>
      <w:r w:rsidRPr="00BC49C2">
        <w:rPr>
          <w:lang w:eastAsia="ja-JP"/>
        </w:rPr>
        <w:t>6.</w:t>
      </w:r>
      <w:r w:rsidRPr="00BC49C2">
        <w:rPr>
          <w:lang w:eastAsia="zh-CN"/>
        </w:rPr>
        <w:t>6</w:t>
      </w:r>
      <w:r w:rsidRPr="00BC49C2">
        <w:rPr>
          <w:lang w:eastAsia="ja-JP"/>
        </w:rPr>
        <w:t>.2</w:t>
      </w:r>
      <w:r w:rsidRPr="00BC49C2">
        <w:rPr>
          <w:lang w:eastAsia="ja-JP"/>
        </w:rPr>
        <w:tab/>
        <w:t>Description</w:t>
      </w:r>
      <w:bookmarkEnd w:id="460"/>
      <w:bookmarkEnd w:id="461"/>
      <w:bookmarkEnd w:id="462"/>
      <w:bookmarkEnd w:id="463"/>
    </w:p>
    <w:p w14:paraId="0364BA44" w14:textId="690F539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t>
      </w:r>
    </w:p>
    <w:p w14:paraId="4A4A7DBF" w14:textId="37BFFE25"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917ADA">
        <w:rPr>
          <w:lang w:eastAsia="zh-CN"/>
        </w:rPr>
        <w:t>"</w:t>
      </w:r>
      <w:r w:rsidRPr="00BC49C2">
        <w:rPr>
          <w:lang w:eastAsia="zh-CN"/>
        </w:rPr>
        <w:t>The available mean bitrate has changed to x kbps</w:t>
      </w:r>
      <w:r w:rsidR="00917ADA">
        <w:rPr>
          <w:lang w:eastAsia="zh-CN"/>
        </w:rPr>
        <w:t>"</w:t>
      </w:r>
      <w:r w:rsidRPr="00BC49C2">
        <w:rPr>
          <w:lang w:eastAsia="zh-CN"/>
        </w:rPr>
        <w:t xml:space="preserve"> to the SMF, PCF and AF (via NEF), the AF can change the codec based on the report available x kbps bitrates.</w:t>
      </w:r>
    </w:p>
    <w:p w14:paraId="26C6E753"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37A513F3"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52FB1EFA" w14:textId="77777777"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06E04486" w14:textId="77777777" w:rsidR="00D5576E" w:rsidRPr="00BC49C2" w:rsidRDefault="00D5576E" w:rsidP="00964868">
      <w:pPr>
        <w:pStyle w:val="Heading3"/>
        <w:rPr>
          <w:lang w:eastAsia="ja-JP"/>
        </w:rPr>
      </w:pPr>
      <w:bookmarkStart w:id="464" w:name="_Toc101526107"/>
      <w:bookmarkStart w:id="465" w:name="_Toc104882800"/>
      <w:bookmarkStart w:id="466" w:name="_Toc113425948"/>
      <w:bookmarkStart w:id="467" w:name="_Toc117496373"/>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464"/>
      <w:bookmarkEnd w:id="465"/>
      <w:bookmarkEnd w:id="466"/>
      <w:bookmarkEnd w:id="467"/>
    </w:p>
    <w:p w14:paraId="64B18B24" w14:textId="77777777" w:rsidR="00D5576E" w:rsidRPr="00BC49C2" w:rsidRDefault="00D5576E" w:rsidP="00964868">
      <w:pPr>
        <w:pStyle w:val="Heading4"/>
        <w:rPr>
          <w:lang w:eastAsia="ja-JP"/>
        </w:rPr>
      </w:pPr>
      <w:bookmarkStart w:id="468" w:name="_Toc101526108"/>
      <w:bookmarkStart w:id="469" w:name="_Toc104882801"/>
      <w:bookmarkStart w:id="470" w:name="_Toc113425949"/>
      <w:bookmarkStart w:id="471" w:name="_Toc117496374"/>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468"/>
      <w:bookmarkEnd w:id="469"/>
      <w:bookmarkEnd w:id="470"/>
      <w:bookmarkEnd w:id="471"/>
    </w:p>
    <w:p w14:paraId="0A33C257" w14:textId="77777777" w:rsidR="00D5576E" w:rsidRPr="00BC49C2" w:rsidRDefault="00357467" w:rsidP="00357467">
      <w:pPr>
        <w:pStyle w:val="TH"/>
        <w:rPr>
          <w:lang w:eastAsia="zh-CN"/>
        </w:rPr>
      </w:pPr>
      <w:r w:rsidRPr="00BC49C2">
        <w:rPr>
          <w:rFonts w:eastAsiaTheme="minorEastAsia"/>
        </w:rPr>
        <w:object w:dxaOrig="12865" w:dyaOrig="5885" w14:anchorId="4070DB08">
          <v:shape id="_x0000_i8673" type="#_x0000_t75" style="width:478.2pt;height:218.7pt" o:ole="">
            <v:imagedata r:id="rId38" o:title=""/>
          </v:shape>
          <o:OLEObject Type="Embed" ProgID="Visio.Drawing.15" ShapeID="_x0000_i8673" DrawAspect="Content" ObjectID="_1728109603" r:id="rId39"/>
        </w:object>
      </w:r>
    </w:p>
    <w:p w14:paraId="7EB34A69" w14:textId="77777777" w:rsidR="00D56E14" w:rsidRPr="00BC49C2" w:rsidRDefault="00D5576E">
      <w:pPr>
        <w:pStyle w:val="TF"/>
      </w:pPr>
      <w:r w:rsidRPr="00BC49C2">
        <w:t>Figure 6.6.3.1-1: Non-GBR QoS Notification Control Report</w:t>
      </w:r>
    </w:p>
    <w:p w14:paraId="3F3A90EF"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44D70527" w14:textId="66C9333D"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07ED8B54" w14:textId="62989CA8"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to the SMF.</w:t>
      </w:r>
    </w:p>
    <w:p w14:paraId="3F06C70B" w14:textId="5D6C35D9"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mean bitrate of the SDF increases or decreases x %</w:t>
      </w:r>
      <w:r w:rsidR="00917ADA">
        <w:rPr>
          <w:lang w:eastAsia="zh-CN"/>
        </w:rPr>
        <w:t>"</w:t>
      </w:r>
      <w:r w:rsidR="00D5576E" w:rsidRPr="00BC49C2">
        <w:rPr>
          <w:lang w:eastAsia="zh-CN"/>
        </w:rPr>
        <w:t>) to the PCF.</w:t>
      </w:r>
    </w:p>
    <w:p w14:paraId="020ECD50" w14:textId="4339E650"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NEF.</w:t>
      </w:r>
    </w:p>
    <w:p w14:paraId="0CE72126" w14:textId="6488890B"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AF.</w:t>
      </w:r>
    </w:p>
    <w:p w14:paraId="19EF734B" w14:textId="3A44100C"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917ADA">
        <w:rPr>
          <w:lang w:eastAsia="zh-CN"/>
        </w:rPr>
        <w:t>"</w:t>
      </w:r>
      <w:r w:rsidR="00D5576E" w:rsidRPr="00BC49C2">
        <w:rPr>
          <w:lang w:eastAsia="zh-CN"/>
        </w:rPr>
        <w:t>the available mean bitrate of the stream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stream increases or decreases x %</w:t>
      </w:r>
      <w:r w:rsidR="00917ADA">
        <w:rPr>
          <w:lang w:eastAsia="zh-CN"/>
        </w:rPr>
        <w:t>"</w:t>
      </w:r>
      <w:r w:rsidR="00D5576E" w:rsidRPr="00BC49C2">
        <w:rPr>
          <w:lang w:eastAsia="zh-CN"/>
        </w:rPr>
        <w:t>) to the AF.</w:t>
      </w:r>
    </w:p>
    <w:p w14:paraId="1226CF78"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75F1E0E8" w14:textId="77777777" w:rsidR="00D5576E" w:rsidRPr="00BC49C2" w:rsidRDefault="00D5576E" w:rsidP="00964868">
      <w:pPr>
        <w:pStyle w:val="Heading4"/>
        <w:rPr>
          <w:lang w:eastAsia="ja-JP"/>
        </w:rPr>
      </w:pPr>
      <w:bookmarkStart w:id="472" w:name="_Toc101526109"/>
      <w:bookmarkStart w:id="473" w:name="_Toc104882802"/>
      <w:bookmarkStart w:id="474" w:name="_Toc113425950"/>
      <w:bookmarkStart w:id="475" w:name="_Toc117496375"/>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472"/>
      <w:bookmarkEnd w:id="473"/>
      <w:bookmarkEnd w:id="474"/>
      <w:bookmarkEnd w:id="475"/>
    </w:p>
    <w:p w14:paraId="5B4E1037"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448F9E85">
          <v:shape id="_x0000_i8674" type="#_x0000_t75" style="width:461.9pt;height:211.25pt" o:ole="">
            <v:imagedata r:id="rId40" o:title=""/>
          </v:shape>
          <o:OLEObject Type="Embed" ProgID="Visio.Drawing.15" ShapeID="_x0000_i8674" DrawAspect="Content" ObjectID="_1728109604" r:id="rId41"/>
        </w:object>
      </w:r>
    </w:p>
    <w:p w14:paraId="5CD0EDD0" w14:textId="77777777" w:rsidR="00D56E14" w:rsidRPr="00BC49C2" w:rsidRDefault="00D5576E">
      <w:pPr>
        <w:pStyle w:val="TF"/>
      </w:pPr>
      <w:r w:rsidRPr="00BC49C2">
        <w:t>Figure 6.6.3.2-1: Non-GBR QoS Notification Control</w:t>
      </w:r>
    </w:p>
    <w:p w14:paraId="56402A9D"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76AFB202"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4D4CE2EC"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19AA5CAA"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37B1B2EF"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372A581C"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6E83097A"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340F8F52"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53FA1C52" w14:textId="77777777" w:rsidR="00D5576E" w:rsidRPr="00BC49C2" w:rsidRDefault="00D5576E" w:rsidP="00964868">
      <w:pPr>
        <w:pStyle w:val="Heading3"/>
        <w:rPr>
          <w:lang w:eastAsia="zh-CN"/>
        </w:rPr>
      </w:pPr>
      <w:bookmarkStart w:id="476" w:name="_Toc101526110"/>
      <w:bookmarkStart w:id="477" w:name="_Toc104882803"/>
      <w:bookmarkStart w:id="478" w:name="_Toc113425951"/>
      <w:bookmarkStart w:id="479" w:name="_Toc117496376"/>
      <w:r w:rsidRPr="00BC49C2">
        <w:rPr>
          <w:lang w:eastAsia="zh-CN"/>
        </w:rPr>
        <w:t>6.6.4</w:t>
      </w:r>
      <w:r w:rsidRPr="00BC49C2">
        <w:rPr>
          <w:lang w:eastAsia="zh-CN"/>
        </w:rPr>
        <w:tab/>
      </w:r>
      <w:r w:rsidRPr="00BC49C2">
        <w:rPr>
          <w:lang w:eastAsia="ja-JP"/>
        </w:rPr>
        <w:t>Impacts on services, entities and interfaces</w:t>
      </w:r>
      <w:bookmarkEnd w:id="476"/>
      <w:bookmarkEnd w:id="477"/>
      <w:bookmarkEnd w:id="478"/>
      <w:bookmarkEnd w:id="479"/>
    </w:p>
    <w:p w14:paraId="3D1D6655" w14:textId="77777777" w:rsidR="000E361C" w:rsidRPr="00BC49C2" w:rsidRDefault="000E361C" w:rsidP="000E361C">
      <w:r w:rsidRPr="00BC49C2">
        <w:t>AF:</w:t>
      </w:r>
    </w:p>
    <w:p w14:paraId="2BEB9DFA"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14:paraId="09184429"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02FB7F30" w14:textId="77777777" w:rsidR="000E361C" w:rsidRPr="00BC49C2" w:rsidRDefault="000E361C" w:rsidP="000E361C">
      <w:r w:rsidRPr="00BC49C2">
        <w:t>PCF:</w:t>
      </w:r>
    </w:p>
    <w:p w14:paraId="054B00F3" w14:textId="77777777"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297019B6"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4C9724C3" w14:textId="77777777" w:rsidR="000E361C" w:rsidRPr="00BC49C2" w:rsidRDefault="000E361C" w:rsidP="000E361C">
      <w:r w:rsidRPr="00BC49C2">
        <w:t>SMF:</w:t>
      </w:r>
    </w:p>
    <w:p w14:paraId="5D6A2CA2"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4D3F38A3"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0D6CB3BD" w14:textId="77777777" w:rsidR="000E361C" w:rsidRPr="00BC49C2" w:rsidRDefault="000E361C" w:rsidP="000E361C">
      <w:r w:rsidRPr="00BC49C2">
        <w:t>RAN:</w:t>
      </w:r>
    </w:p>
    <w:p w14:paraId="1E380A11"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66E6EEB0"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445FBED6" w14:textId="77777777" w:rsidR="00FE492B" w:rsidRPr="00BC49C2" w:rsidRDefault="00FE492B" w:rsidP="00964868">
      <w:pPr>
        <w:pStyle w:val="Heading2"/>
      </w:pPr>
      <w:bookmarkStart w:id="480" w:name="_Toc101526111"/>
      <w:bookmarkStart w:id="481" w:name="_Toc104882804"/>
      <w:bookmarkStart w:id="482" w:name="_Toc113425952"/>
      <w:bookmarkStart w:id="483" w:name="_Toc117496377"/>
      <w:r w:rsidRPr="00BC49C2">
        <w:t>6.7</w:t>
      </w:r>
      <w:r w:rsidRPr="00BC49C2">
        <w:tab/>
        <w:t>Solution #7: Identification and importance of packets in PDU set</w:t>
      </w:r>
      <w:bookmarkEnd w:id="480"/>
      <w:bookmarkEnd w:id="481"/>
      <w:bookmarkEnd w:id="482"/>
      <w:bookmarkEnd w:id="483"/>
    </w:p>
    <w:p w14:paraId="2828FCF9" w14:textId="77777777" w:rsidR="00FE492B" w:rsidRPr="00BC49C2" w:rsidRDefault="00FE492B" w:rsidP="00964868">
      <w:pPr>
        <w:pStyle w:val="Heading3"/>
        <w:rPr>
          <w:lang w:eastAsia="ja-JP"/>
        </w:rPr>
      </w:pPr>
      <w:bookmarkStart w:id="484" w:name="_Toc101526112"/>
      <w:bookmarkStart w:id="485" w:name="_Toc104882805"/>
      <w:bookmarkStart w:id="486" w:name="_Toc113425953"/>
      <w:bookmarkStart w:id="487" w:name="_Toc117496378"/>
      <w:r w:rsidRPr="00BC49C2">
        <w:rPr>
          <w:lang w:eastAsia="ja-JP"/>
        </w:rPr>
        <w:t>6.</w:t>
      </w:r>
      <w:r w:rsidRPr="00BC49C2">
        <w:rPr>
          <w:lang w:eastAsia="zh-CN"/>
        </w:rPr>
        <w:t>7</w:t>
      </w:r>
      <w:r w:rsidRPr="00BC49C2">
        <w:rPr>
          <w:lang w:eastAsia="ja-JP"/>
        </w:rPr>
        <w:t>.1</w:t>
      </w:r>
      <w:r w:rsidRPr="00BC49C2">
        <w:rPr>
          <w:lang w:eastAsia="ja-JP"/>
        </w:rPr>
        <w:tab/>
        <w:t>Key Issue mapping</w:t>
      </w:r>
      <w:bookmarkEnd w:id="484"/>
      <w:bookmarkEnd w:id="485"/>
      <w:bookmarkEnd w:id="486"/>
      <w:bookmarkEnd w:id="487"/>
    </w:p>
    <w:p w14:paraId="477D9F25" w14:textId="77777777" w:rsidR="00D56E14" w:rsidRPr="00BC49C2" w:rsidRDefault="00FE492B">
      <w:pPr>
        <w:rPr>
          <w:lang w:eastAsia="ja-JP"/>
        </w:rPr>
      </w:pPr>
      <w:r w:rsidRPr="00BC49C2">
        <w:rPr>
          <w:lang w:eastAsia="ja-JP"/>
        </w:rPr>
        <w:t>This solution addresses aspects of:</w:t>
      </w:r>
    </w:p>
    <w:p w14:paraId="394F1B3E"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2AD4FA55" w14:textId="77777777" w:rsidR="00FE492B" w:rsidRPr="00BC49C2" w:rsidRDefault="00FE492B" w:rsidP="00964868">
      <w:pPr>
        <w:pStyle w:val="Heading3"/>
        <w:rPr>
          <w:lang w:eastAsia="ja-JP"/>
        </w:rPr>
      </w:pPr>
      <w:bookmarkStart w:id="488" w:name="_Toc101526113"/>
      <w:bookmarkStart w:id="489" w:name="_Toc104882806"/>
      <w:bookmarkStart w:id="490" w:name="_Toc113425954"/>
      <w:bookmarkStart w:id="491" w:name="_Toc117496379"/>
      <w:r w:rsidRPr="00BC49C2">
        <w:rPr>
          <w:lang w:eastAsia="ja-JP"/>
        </w:rPr>
        <w:t>6.</w:t>
      </w:r>
      <w:r w:rsidRPr="00BC49C2">
        <w:rPr>
          <w:lang w:eastAsia="zh-CN"/>
        </w:rPr>
        <w:t>7</w:t>
      </w:r>
      <w:r w:rsidRPr="00BC49C2">
        <w:rPr>
          <w:lang w:eastAsia="ja-JP"/>
        </w:rPr>
        <w:t>.2</w:t>
      </w:r>
      <w:r w:rsidRPr="00BC49C2">
        <w:rPr>
          <w:lang w:eastAsia="ja-JP"/>
        </w:rPr>
        <w:tab/>
        <w:t>Description</w:t>
      </w:r>
      <w:bookmarkEnd w:id="488"/>
      <w:bookmarkEnd w:id="489"/>
      <w:bookmarkEnd w:id="490"/>
      <w:bookmarkEnd w:id="491"/>
    </w:p>
    <w:p w14:paraId="47945C6E"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21AAC1BA"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2ED6C746"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00A7A5F2"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3A95DC67"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22352AB2"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6CB3B458" w14:textId="77777777"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451A9153" w14:textId="77777777"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2745F2A6" w14:textId="77777777"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417A8772" w14:textId="77777777" w:rsidR="000E361C" w:rsidRPr="00BC49C2" w:rsidRDefault="000E361C" w:rsidP="000E361C">
      <w:pPr>
        <w:rPr>
          <w:lang w:eastAsia="ja-JP"/>
        </w:rPr>
      </w:pPr>
      <w:r w:rsidRPr="00BC49C2">
        <w:rPr>
          <w:lang w:eastAsia="ja-JP"/>
        </w:rPr>
        <w:t>This solution assumes the following:</w:t>
      </w:r>
    </w:p>
    <w:p w14:paraId="14AB02A6"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7F9152C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05225AAB"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11FCFDA8"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319BDDF7"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439F0E98"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47FFAA18"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362D427F" w14:textId="43AEFC76" w:rsidR="000E361C" w:rsidRPr="00BC49C2" w:rsidRDefault="000E361C" w:rsidP="000E361C">
      <w:pPr>
        <w:pStyle w:val="B1"/>
      </w:pPr>
      <w:r w:rsidRPr="00BC49C2">
        <w:t>2)</w:t>
      </w:r>
      <w:r w:rsidRPr="00BC49C2">
        <w:tab/>
        <w:t xml:space="preserve">SMF provisions PFDs for media handling in UPF (clauses 4.18, 4.4.3.5 of </w:t>
      </w:r>
      <w:r w:rsidR="00BC0293" w:rsidRPr="00BC49C2">
        <w:t>TS</w:t>
      </w:r>
      <w:r w:rsidR="00BC0293">
        <w:t> </w:t>
      </w:r>
      <w:r w:rsidR="00BC0293" w:rsidRPr="00BC49C2">
        <w:t>23.502</w:t>
      </w:r>
      <w:r w:rsidR="00BC0293">
        <w:t> </w:t>
      </w:r>
      <w:r w:rsidR="00BC0293" w:rsidRPr="00BC49C2">
        <w:t>[</w:t>
      </w:r>
      <w:r w:rsidRPr="00BC49C2">
        <w:t>3])</w:t>
      </w:r>
    </w:p>
    <w:p w14:paraId="015CCB92" w14:textId="65A90A26" w:rsidR="000E361C" w:rsidRPr="00BC49C2" w:rsidRDefault="000E361C" w:rsidP="000E361C">
      <w:pPr>
        <w:pStyle w:val="B1"/>
      </w:pPr>
      <w:r w:rsidRPr="00BC49C2">
        <w:t>3)</w:t>
      </w:r>
      <w:r w:rsidRPr="00BC49C2">
        <w:tab/>
        <w:t xml:space="preserve">During session establishment SMF provisions PDR in UPF (clause 4.2.3 of </w:t>
      </w:r>
      <w:r w:rsidR="00BC0293" w:rsidRPr="00BC49C2">
        <w:t>TS</w:t>
      </w:r>
      <w:r w:rsidR="00BC0293">
        <w:t> </w:t>
      </w:r>
      <w:r w:rsidR="00BC0293" w:rsidRPr="00BC49C2">
        <w:t>23.502</w:t>
      </w:r>
      <w:r w:rsidR="00BC0293">
        <w:t> </w:t>
      </w:r>
      <w:r w:rsidR="00BC0293" w:rsidRPr="00BC49C2">
        <w:t>[</w:t>
      </w:r>
      <w:r w:rsidRPr="00BC49C2">
        <w:t>3])</w:t>
      </w:r>
    </w:p>
    <w:p w14:paraId="5FFA53D0" w14:textId="77777777" w:rsidR="000E361C" w:rsidRPr="00BC49C2" w:rsidRDefault="000E361C" w:rsidP="000E361C">
      <w:pPr>
        <w:pStyle w:val="B1"/>
      </w:pPr>
      <w:r w:rsidRPr="00BC49C2">
        <w:t>4)</w:t>
      </w:r>
      <w:r w:rsidRPr="00BC49C2">
        <w:tab/>
        <w:t>UPF classifies importance, packets of PDU set using rules provisioned (clauses 6.7.3.1, 6.7.3.2)</w:t>
      </w:r>
    </w:p>
    <w:p w14:paraId="216E401C" w14:textId="77777777" w:rsidR="000E361C" w:rsidRPr="00BC49C2" w:rsidRDefault="000E361C" w:rsidP="000E361C">
      <w:pPr>
        <w:pStyle w:val="B1"/>
      </w:pPr>
      <w:r w:rsidRPr="00BC49C2">
        <w:t>5)</w:t>
      </w:r>
      <w:r w:rsidRPr="00BC49C2">
        <w:tab/>
        <w:t>UPF encodes importance, packets of PDU sequence mark in GTP-U extension header (clause 6.7.3.3).</w:t>
      </w:r>
    </w:p>
    <w:p w14:paraId="1D9E468B" w14:textId="77777777" w:rsidR="000E361C" w:rsidRPr="00BC49C2" w:rsidRDefault="000E361C" w:rsidP="000E361C">
      <w:pPr>
        <w:pStyle w:val="B1"/>
      </w:pPr>
      <w:r w:rsidRPr="00BC49C2">
        <w:tab/>
        <w:t>QoS handlers can use network resources more efficiently and deliver better e2e media transport.</w:t>
      </w:r>
    </w:p>
    <w:p w14:paraId="5C050A33"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48654036" w14:textId="77777777" w:rsidR="00FE492B" w:rsidRPr="00BC49C2" w:rsidRDefault="00FE492B" w:rsidP="00964868">
      <w:pPr>
        <w:pStyle w:val="Heading3"/>
        <w:rPr>
          <w:lang w:eastAsia="ja-JP"/>
        </w:rPr>
      </w:pPr>
      <w:bookmarkStart w:id="492" w:name="_Toc101526114"/>
      <w:bookmarkStart w:id="493" w:name="_Toc104882807"/>
      <w:bookmarkStart w:id="494" w:name="_Toc113425955"/>
      <w:bookmarkStart w:id="495" w:name="_Toc117496380"/>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492"/>
      <w:bookmarkEnd w:id="493"/>
      <w:bookmarkEnd w:id="494"/>
      <w:bookmarkEnd w:id="495"/>
    </w:p>
    <w:p w14:paraId="6F5D30DB" w14:textId="77777777" w:rsidR="00FE492B" w:rsidRPr="00BC49C2" w:rsidRDefault="00FE492B" w:rsidP="00964868">
      <w:pPr>
        <w:pStyle w:val="Heading4"/>
        <w:rPr>
          <w:rFonts w:eastAsia="DengXian"/>
          <w:lang w:eastAsia="zh-CN"/>
        </w:rPr>
      </w:pPr>
      <w:bookmarkStart w:id="496" w:name="_Toc101526115"/>
      <w:bookmarkStart w:id="497" w:name="_Toc104882808"/>
      <w:bookmarkStart w:id="498" w:name="_Toc113425956"/>
      <w:bookmarkStart w:id="499" w:name="_Toc117496381"/>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496"/>
      <w:bookmarkEnd w:id="497"/>
      <w:bookmarkEnd w:id="498"/>
      <w:bookmarkEnd w:id="499"/>
    </w:p>
    <w:p w14:paraId="65282835" w14:textId="77777777" w:rsidR="00746069" w:rsidRPr="00BC49C2" w:rsidRDefault="00746069" w:rsidP="00746069">
      <w:pPr>
        <w:pStyle w:val="Heading5"/>
        <w:rPr>
          <w:rFonts w:eastAsia="DengXian"/>
          <w:lang w:eastAsia="zh-CN"/>
        </w:rPr>
      </w:pPr>
      <w:bookmarkStart w:id="500" w:name="_Toc104882809"/>
      <w:bookmarkStart w:id="501" w:name="_Toc113425957"/>
      <w:bookmarkStart w:id="502" w:name="_Toc117496382"/>
      <w:r w:rsidRPr="00BC49C2">
        <w:rPr>
          <w:rFonts w:eastAsia="DengXian"/>
          <w:lang w:eastAsia="zh-CN"/>
        </w:rPr>
        <w:t>6.7.3.1.1</w:t>
      </w:r>
      <w:r w:rsidRPr="00BC49C2">
        <w:rPr>
          <w:rFonts w:eastAsia="DengXian"/>
          <w:lang w:eastAsia="zh-CN"/>
        </w:rPr>
        <w:tab/>
        <w:t>RTP</w:t>
      </w:r>
      <w:bookmarkEnd w:id="500"/>
      <w:bookmarkEnd w:id="501"/>
      <w:bookmarkEnd w:id="502"/>
    </w:p>
    <w:p w14:paraId="509B73C3"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76B4D900" w14:textId="77777777" w:rsidR="000E361C" w:rsidRPr="00BC49C2" w:rsidRDefault="000E361C" w:rsidP="00321795">
      <w:pPr>
        <w:pStyle w:val="TH"/>
      </w:pPr>
      <w:r w:rsidRPr="00BC49C2">
        <w:object w:dxaOrig="7147" w:dyaOrig="4394" w14:anchorId="54C11B46">
          <v:shape id="_x0000_i8675" type="#_x0000_t75" style="width:357.3pt;height:217.35pt" o:ole="">
            <v:imagedata r:id="rId42" o:title=""/>
          </v:shape>
          <o:OLEObject Type="Embed" ProgID="Word.Picture.8" ShapeID="_x0000_i8675" DrawAspect="Content" ObjectID="_1728109605" r:id="rId43"/>
        </w:object>
      </w:r>
    </w:p>
    <w:p w14:paraId="12F5DB0D"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7CE1338C"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66837A0B"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5CEDDF52" w14:textId="77777777" w:rsidR="00746069" w:rsidRPr="00BC49C2" w:rsidRDefault="00746069" w:rsidP="00746069">
      <w:pPr>
        <w:pStyle w:val="Heading5"/>
        <w:rPr>
          <w:rFonts w:eastAsia="DengXian"/>
          <w:lang w:eastAsia="zh-CN"/>
        </w:rPr>
      </w:pPr>
      <w:bookmarkStart w:id="503" w:name="_Toc104882810"/>
      <w:bookmarkStart w:id="504" w:name="_Toc113425958"/>
      <w:bookmarkStart w:id="505" w:name="_Toc117496383"/>
      <w:r w:rsidRPr="00BC49C2">
        <w:rPr>
          <w:rFonts w:eastAsia="DengXian"/>
          <w:lang w:eastAsia="zh-CN"/>
        </w:rPr>
        <w:t>6.7.3.1.2</w:t>
      </w:r>
      <w:r w:rsidRPr="00BC49C2">
        <w:rPr>
          <w:rFonts w:eastAsia="DengXian"/>
          <w:lang w:eastAsia="zh-CN"/>
        </w:rPr>
        <w:tab/>
        <w:t>HTTP</w:t>
      </w:r>
      <w:bookmarkEnd w:id="503"/>
      <w:bookmarkEnd w:id="504"/>
      <w:bookmarkEnd w:id="505"/>
    </w:p>
    <w:p w14:paraId="2C9D3923"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26A5C038"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3FCBE947"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0CC126D5"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68FB6B47"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104F81F3"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5539041E" w14:textId="77777777"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075FDFA0"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04129FBF" w14:textId="77777777" w:rsidR="00746069" w:rsidRPr="00BC49C2" w:rsidRDefault="00746069" w:rsidP="00746069">
      <w:pPr>
        <w:pStyle w:val="Heading5"/>
        <w:rPr>
          <w:rFonts w:eastAsia="DengXian"/>
          <w:lang w:eastAsia="zh-CN"/>
        </w:rPr>
      </w:pPr>
      <w:bookmarkStart w:id="506" w:name="_Toc104882811"/>
      <w:bookmarkStart w:id="507" w:name="_Toc113425959"/>
      <w:bookmarkStart w:id="508" w:name="_Toc117496384"/>
      <w:r w:rsidRPr="00BC49C2">
        <w:rPr>
          <w:rFonts w:eastAsia="DengXian"/>
          <w:lang w:eastAsia="zh-CN"/>
        </w:rPr>
        <w:t>6.7.3.1.3</w:t>
      </w:r>
      <w:r w:rsidRPr="00BC49C2">
        <w:rPr>
          <w:rFonts w:eastAsia="DengXian"/>
          <w:lang w:eastAsia="zh-CN"/>
        </w:rPr>
        <w:tab/>
        <w:t>PDU Sequence mark</w:t>
      </w:r>
      <w:bookmarkEnd w:id="506"/>
      <w:bookmarkEnd w:id="507"/>
      <w:bookmarkEnd w:id="508"/>
    </w:p>
    <w:p w14:paraId="598712B7" w14:textId="654EA6A6" w:rsidR="000E361C" w:rsidRPr="00BC49C2" w:rsidRDefault="000E361C" w:rsidP="000E361C">
      <w:pPr>
        <w:rPr>
          <w:lang w:eastAsia="ja-JP"/>
        </w:rPr>
      </w:pPr>
      <w:r w:rsidRPr="00BC49C2">
        <w:rPr>
          <w:lang w:eastAsia="ja-JP"/>
        </w:rPr>
        <w:t xml:space="preserve">A PDU Set is identified by a sequence number </w:t>
      </w:r>
      <w:r w:rsidR="00917ADA">
        <w:rPr>
          <w:lang w:eastAsia="ja-JP"/>
        </w:rPr>
        <w:t>"</w:t>
      </w:r>
      <w:r w:rsidRPr="00BC49C2">
        <w:rPr>
          <w:lang w:eastAsia="ja-JP"/>
        </w:rPr>
        <w:t>PDU sequence mark</w:t>
      </w:r>
      <w:r w:rsidR="00917ADA">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2DE5D664"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655E80FC" w14:textId="77777777" w:rsidR="00FE492B" w:rsidRPr="00BC49C2" w:rsidRDefault="00FE492B" w:rsidP="00964868">
      <w:pPr>
        <w:pStyle w:val="Heading4"/>
        <w:rPr>
          <w:lang w:eastAsia="ja-JP"/>
        </w:rPr>
      </w:pPr>
      <w:bookmarkStart w:id="509" w:name="_Toc101526116"/>
      <w:bookmarkStart w:id="510" w:name="_Toc104882812"/>
      <w:bookmarkStart w:id="511" w:name="_Toc113425960"/>
      <w:bookmarkStart w:id="512" w:name="_Toc117496385"/>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509"/>
      <w:bookmarkEnd w:id="510"/>
      <w:bookmarkEnd w:id="511"/>
      <w:bookmarkEnd w:id="512"/>
    </w:p>
    <w:p w14:paraId="75872866"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5D25BDA0"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0BE8849C"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72341435" w14:textId="68247DB4" w:rsidR="00374FAA" w:rsidRPr="00BC49C2" w:rsidRDefault="00374FAA" w:rsidP="000E361C">
      <w:pPr>
        <w:rPr>
          <w:lang w:eastAsia="ja-JP"/>
        </w:rPr>
      </w:pPr>
      <w:r w:rsidRPr="00BC49C2">
        <w:rPr>
          <w:lang w:eastAsia="ja-JP"/>
        </w:rPr>
        <w:t xml:space="preserve">The QoS model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is extended for media PDU handling as shown in Figure 6.7.3.2-1.</w:t>
      </w:r>
    </w:p>
    <w:p w14:paraId="52F836A7" w14:textId="77777777" w:rsidR="00374FAA" w:rsidRPr="00BC49C2" w:rsidRDefault="00374FAA" w:rsidP="00321795">
      <w:pPr>
        <w:pStyle w:val="TH"/>
      </w:pPr>
      <w:r w:rsidRPr="00BC49C2">
        <w:object w:dxaOrig="10040" w:dyaOrig="5034" w14:anchorId="0F4026CC">
          <v:shape id="_x0000_i8676" type="#_x0000_t75" style="width:480.9pt;height:248.6pt" o:ole="">
            <v:imagedata r:id="rId44" o:title=""/>
          </v:shape>
          <o:OLEObject Type="Embed" ProgID="Word.Picture.8" ShapeID="_x0000_i8676" DrawAspect="Content" ObjectID="_1728109606" r:id="rId45"/>
        </w:object>
      </w:r>
    </w:p>
    <w:p w14:paraId="1755992F"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49E264DC" w14:textId="595E7316"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0D441C06"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08F3CC54" w14:textId="77777777" w:rsidR="00D56E14" w:rsidRPr="00BC49C2" w:rsidRDefault="00FE492B">
      <w:pPr>
        <w:rPr>
          <w:lang w:eastAsia="zh-CN"/>
        </w:rPr>
      </w:pPr>
      <w:r w:rsidRPr="00BC49C2">
        <w:rPr>
          <w:lang w:eastAsia="ja-JP"/>
        </w:rPr>
        <w:t>A UPF with media classification functionality follows the extended QoS handling below:</w:t>
      </w:r>
    </w:p>
    <w:p w14:paraId="0BF26432" w14:textId="77777777" w:rsidR="00374FAA" w:rsidRPr="00BC49C2" w:rsidRDefault="00374FAA" w:rsidP="00374FAA">
      <w:pPr>
        <w:pStyle w:val="B1"/>
      </w:pPr>
      <w:r w:rsidRPr="00BC49C2">
        <w:t>1.</w:t>
      </w:r>
      <w:r w:rsidRPr="00BC49C2">
        <w:tab/>
        <w:t>PDU Set Marking:</w:t>
      </w:r>
    </w:p>
    <w:p w14:paraId="6CFA960C"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645B39ED" w14:textId="77777777" w:rsidR="00374FAA" w:rsidRPr="00BC49C2" w:rsidRDefault="00374FAA" w:rsidP="00374FAA">
      <w:pPr>
        <w:pStyle w:val="B1"/>
      </w:pPr>
      <w:r w:rsidRPr="00BC49C2">
        <w:tab/>
        <w:t>If there is no match, packet is marked with PPM of lowest priority.</w:t>
      </w:r>
    </w:p>
    <w:p w14:paraId="1ACA24C6" w14:textId="16D1F6BB" w:rsidR="00374FAA" w:rsidRPr="00BC49C2" w:rsidRDefault="00374FAA" w:rsidP="00374FAA">
      <w:pPr>
        <w:pStyle w:val="B1"/>
      </w:pPr>
      <w:r w:rsidRPr="00BC49C2">
        <w:t>2.</w:t>
      </w:r>
      <w:r w:rsidRPr="00BC49C2">
        <w:tab/>
        <w:t xml:space="preserve">Flow based QoS in clause 5.7 of </w:t>
      </w:r>
      <w:r w:rsidR="00BC0293" w:rsidRPr="00BC49C2">
        <w:t>TS</w:t>
      </w:r>
      <w:r w:rsidR="00BC0293">
        <w:t> </w:t>
      </w:r>
      <w:r w:rsidR="00BC0293" w:rsidRPr="00BC49C2">
        <w:t>23.501</w:t>
      </w:r>
      <w:r w:rsidR="00BC0293">
        <w:t> </w:t>
      </w:r>
      <w:r w:rsidR="00BC0293" w:rsidRPr="00BC49C2">
        <w:t>[</w:t>
      </w:r>
      <w:r w:rsidRPr="00BC49C2">
        <w:t>2] is applied.</w:t>
      </w:r>
    </w:p>
    <w:p w14:paraId="57F17414"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64FF0D4A" w14:textId="77777777" w:rsidR="00374FAA" w:rsidRPr="00BC49C2" w:rsidRDefault="00374FAA" w:rsidP="00374FAA">
      <w:pPr>
        <w:pStyle w:val="B1"/>
      </w:pPr>
      <w:r w:rsidRPr="00BC49C2">
        <w:t>3.</w:t>
      </w:r>
      <w:r w:rsidRPr="00BC49C2">
        <w:tab/>
        <w:t>Extended QoS Handling for Media packets:</w:t>
      </w:r>
    </w:p>
    <w:p w14:paraId="27ADAA8C"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4C748E75" w14:textId="70E8C782"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BC0293" w:rsidRPr="00BC49C2">
        <w:t>TS</w:t>
      </w:r>
      <w:r w:rsidR="00BC0293">
        <w:t> </w:t>
      </w:r>
      <w:r w:rsidR="00BC0293" w:rsidRPr="00BC49C2">
        <w:t>23.502</w:t>
      </w:r>
      <w:r w:rsidR="00BC0293">
        <w:t> </w:t>
      </w:r>
      <w:r w:rsidR="00BC0293" w:rsidRPr="00BC49C2">
        <w:t>[</w:t>
      </w:r>
      <w:r w:rsidRPr="00BC49C2">
        <w:t>3]. PPM is used in the UE for mapping to the appropriate MAC transmission buffers.</w:t>
      </w:r>
      <w:r w:rsidR="0094130F" w:rsidRPr="0094130F">
        <w:t xml:space="preserve"> The handling of UL PDU sets in the UE is implementation specific.</w:t>
      </w:r>
    </w:p>
    <w:p w14:paraId="2E89F0ED" w14:textId="77777777" w:rsidR="00FE492B" w:rsidRPr="00BC49C2" w:rsidRDefault="00FE492B" w:rsidP="00964868">
      <w:pPr>
        <w:pStyle w:val="Heading5"/>
        <w:rPr>
          <w:lang w:eastAsia="ja-JP"/>
        </w:rPr>
      </w:pPr>
      <w:bookmarkStart w:id="513" w:name="_Toc101526117"/>
      <w:bookmarkStart w:id="514" w:name="_Toc104882813"/>
      <w:bookmarkStart w:id="515" w:name="_Toc113425961"/>
      <w:bookmarkStart w:id="516" w:name="_Toc117496386"/>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513"/>
      <w:bookmarkEnd w:id="514"/>
      <w:bookmarkEnd w:id="515"/>
      <w:bookmarkEnd w:id="516"/>
    </w:p>
    <w:p w14:paraId="7CEC8671"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18EE8ECB"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12E8D166"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08B5ECC2"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46487284" w14:textId="438A6853"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917ADA">
        <w:rPr>
          <w:lang w:eastAsia="zh-CN"/>
        </w:rPr>
        <w:t>"</w:t>
      </w:r>
      <w:r w:rsidR="00FE492B" w:rsidRPr="00BC49C2">
        <w:rPr>
          <w:lang w:eastAsia="zh-CN"/>
        </w:rPr>
        <w:t>I</w:t>
      </w:r>
      <w:r w:rsidR="00917ADA">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645E19F4"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091683FB" w14:textId="3F908757"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917ADA">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3FD1DB99" w14:textId="77777777" w:rsidR="003A0C7D" w:rsidRPr="00BC49C2" w:rsidRDefault="003A0C7D" w:rsidP="003A0C7D">
      <w:pPr>
        <w:pStyle w:val="Heading5"/>
        <w:rPr>
          <w:rFonts w:eastAsia="DengXian"/>
          <w:lang w:eastAsia="zh-CN"/>
        </w:rPr>
      </w:pPr>
      <w:bookmarkStart w:id="517" w:name="_Toc104882814"/>
      <w:bookmarkStart w:id="518" w:name="_Toc113425962"/>
      <w:bookmarkStart w:id="519" w:name="_Toc117496387"/>
      <w:r w:rsidRPr="00BC49C2">
        <w:rPr>
          <w:rFonts w:eastAsia="DengXian"/>
          <w:lang w:eastAsia="zh-CN"/>
        </w:rPr>
        <w:t>6.7.3.2.2</w:t>
      </w:r>
      <w:r w:rsidRPr="00BC49C2">
        <w:rPr>
          <w:rFonts w:eastAsia="DengXian"/>
          <w:lang w:eastAsia="zh-CN"/>
        </w:rPr>
        <w:tab/>
        <w:t>Mapping HTTP transport payload to PPM</w:t>
      </w:r>
      <w:bookmarkEnd w:id="517"/>
      <w:bookmarkEnd w:id="518"/>
      <w:bookmarkEnd w:id="519"/>
    </w:p>
    <w:p w14:paraId="70E244E3"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33799D2B"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5B8F5941"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255FFC44"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6E5D7486"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124C1EE3"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0D4994A7" w14:textId="77777777"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5AD88842" w14:textId="77777777" w:rsidR="00FE492B" w:rsidRPr="00BC49C2" w:rsidRDefault="00FE492B" w:rsidP="00964868">
      <w:pPr>
        <w:pStyle w:val="Heading5"/>
        <w:rPr>
          <w:lang w:eastAsia="ja-JP"/>
        </w:rPr>
      </w:pPr>
      <w:bookmarkStart w:id="520" w:name="_Toc101526118"/>
      <w:bookmarkStart w:id="521" w:name="_Toc104882815"/>
      <w:bookmarkStart w:id="522" w:name="_Toc113425963"/>
      <w:bookmarkStart w:id="523" w:name="_Toc117496388"/>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520"/>
      <w:bookmarkEnd w:id="521"/>
      <w:bookmarkEnd w:id="522"/>
      <w:bookmarkEnd w:id="523"/>
    </w:p>
    <w:p w14:paraId="3FF031A8"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7CADC029" w14:textId="77777777" w:rsidR="004729D2" w:rsidRPr="00BC49C2" w:rsidRDefault="004729D2" w:rsidP="004729D2">
      <w:pPr>
        <w:rPr>
          <w:b/>
          <w:bCs/>
          <w:lang w:eastAsia="ja-JP"/>
        </w:rPr>
      </w:pPr>
      <w:r w:rsidRPr="00BC49C2">
        <w:rPr>
          <w:b/>
          <w:bCs/>
          <w:lang w:eastAsia="ja-JP"/>
        </w:rPr>
        <w:t>Media Packet Filtering:</w:t>
      </w:r>
    </w:p>
    <w:p w14:paraId="30B1E5B3" w14:textId="04035FB2"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(Application Function Influence on Traffic Routing).</w:t>
      </w:r>
    </w:p>
    <w:p w14:paraId="33C5C0CC" w14:textId="77777777" w:rsidR="004729D2" w:rsidRPr="00BC49C2" w:rsidRDefault="004729D2" w:rsidP="004729D2">
      <w:pPr>
        <w:rPr>
          <w:b/>
          <w:bCs/>
          <w:lang w:eastAsia="ja-JP"/>
        </w:rPr>
      </w:pPr>
      <w:r w:rsidRPr="00BC49C2">
        <w:rPr>
          <w:b/>
          <w:bCs/>
          <w:lang w:eastAsia="ja-JP"/>
        </w:rPr>
        <w:t>Media Packet Classification:</w:t>
      </w:r>
    </w:p>
    <w:p w14:paraId="44821180"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4CE6289A"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34B07244"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701C57C4" w14:textId="77777777" w:rsidR="00374FAA" w:rsidRPr="00BC49C2" w:rsidRDefault="00F76E35" w:rsidP="00F76E35">
      <w:pPr>
        <w:pStyle w:val="B1"/>
      </w:pPr>
      <w:r w:rsidRPr="00BC49C2">
        <w:tab/>
      </w:r>
      <w:r w:rsidR="00FE492B" w:rsidRPr="00BC49C2">
        <w:t>The parameters configured include the following:</w:t>
      </w:r>
    </w:p>
    <w:p w14:paraId="0A5FFBD5" w14:textId="77777777"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1F4CD726"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61E68C31" w14:textId="77777777"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649D2743"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7BF83204"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7BA3CD3E"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5605C539"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366C05BB"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6924B198"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3FBE0C2E"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78E61321"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2D78D1B3"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0F118B7C"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2F20C427"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1711D72D" w14:textId="77777777"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22788602"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04B9B819"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63D8417D" w14:textId="77777777"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7A555144"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361B9D62" w14:textId="77777777"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5C717FDB" w14:textId="7777777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0942EACD" w14:textId="77777777"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67365FB6" w14:textId="77777777" w:rsidR="006A1831" w:rsidRDefault="006A1831" w:rsidP="006A1831">
      <w:pPr>
        <w:pStyle w:val="B3"/>
        <w:rPr>
          <w:rFonts w:eastAsia="DengXian"/>
        </w:rPr>
      </w:pPr>
      <w:r>
        <w:rPr>
          <w:rFonts w:eastAsia="DengXian"/>
        </w:rPr>
        <w:tab/>
        <w:t>(e.g. if DSCP = d1, PPM = high importance.</w:t>
      </w:r>
    </w:p>
    <w:p w14:paraId="2C02AD86" w14:textId="77777777"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7DC7B070" w14:textId="2713421D"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and clause 4.2.4 of </w:t>
      </w:r>
      <w:r w:rsidR="00BC0293" w:rsidRPr="00BC49C2">
        <w:rPr>
          <w:lang w:eastAsia="ja-JP"/>
        </w:rPr>
        <w:t>TS</w:t>
      </w:r>
      <w:r w:rsidR="00BC0293">
        <w:rPr>
          <w:lang w:eastAsia="ja-JP"/>
        </w:rPr>
        <w:t> </w:t>
      </w:r>
      <w:r w:rsidR="00BC0293" w:rsidRPr="00BC49C2">
        <w:rPr>
          <w:lang w:eastAsia="ja-JP"/>
        </w:rPr>
        <w:t>23.503</w:t>
      </w:r>
      <w:r w:rsidR="00BC0293">
        <w:rPr>
          <w:lang w:eastAsia="ja-JP"/>
        </w:rPr>
        <w:t> </w:t>
      </w:r>
      <w:r w:rsidR="00BC0293"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(NEF Services). The SMF uses N4 PFD management procedure in clause 4.4.3.5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 to provision these PFDs in the UPF.</w:t>
      </w:r>
    </w:p>
    <w:p w14:paraId="70C8B2D1" w14:textId="77777777" w:rsidR="00FE492B" w:rsidRPr="00BC49C2" w:rsidRDefault="00FE492B" w:rsidP="00964868">
      <w:pPr>
        <w:pStyle w:val="Heading4"/>
        <w:rPr>
          <w:lang w:eastAsia="ja-JP"/>
        </w:rPr>
      </w:pPr>
      <w:bookmarkStart w:id="524" w:name="_Toc101526119"/>
      <w:bookmarkStart w:id="525" w:name="_Toc104882816"/>
      <w:bookmarkStart w:id="526" w:name="_Toc113425964"/>
      <w:bookmarkStart w:id="527" w:name="_Toc117496389"/>
      <w:r w:rsidRPr="00BC49C2">
        <w:rPr>
          <w:lang w:eastAsia="ja-JP"/>
        </w:rPr>
        <w:t>6.</w:t>
      </w:r>
      <w:r w:rsidRPr="00BC49C2">
        <w:rPr>
          <w:lang w:eastAsia="zh-CN"/>
        </w:rPr>
        <w:t>7</w:t>
      </w:r>
      <w:r w:rsidRPr="00BC49C2">
        <w:rPr>
          <w:lang w:eastAsia="ja-JP"/>
        </w:rPr>
        <w:t>.3.3</w:t>
      </w:r>
      <w:r w:rsidRPr="00BC49C2">
        <w:rPr>
          <w:lang w:eastAsia="ja-JP"/>
        </w:rPr>
        <w:tab/>
        <w:t>Protocol Extensions</w:t>
      </w:r>
      <w:bookmarkEnd w:id="524"/>
      <w:bookmarkEnd w:id="525"/>
      <w:bookmarkEnd w:id="526"/>
      <w:bookmarkEnd w:id="527"/>
    </w:p>
    <w:p w14:paraId="5E80FF20" w14:textId="7C44ACBB"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w:t>
      </w:r>
      <w:r w:rsidR="00BC0293" w:rsidRPr="00BC49C2">
        <w:rPr>
          <w:lang w:eastAsia="ja-JP"/>
        </w:rPr>
        <w:t>TS</w:t>
      </w:r>
      <w:r w:rsidR="00BC0293">
        <w:rPr>
          <w:lang w:eastAsia="ja-JP"/>
        </w:rPr>
        <w:t> </w:t>
      </w:r>
      <w:r w:rsidR="00BC0293" w:rsidRPr="00BC49C2">
        <w:rPr>
          <w:lang w:eastAsia="ja-JP"/>
        </w:rPr>
        <w:t>29.281</w:t>
      </w:r>
      <w:r w:rsidR="00BC0293">
        <w:rPr>
          <w:lang w:eastAsia="ja-JP"/>
        </w:rPr>
        <w:t> </w:t>
      </w:r>
      <w:r w:rsidR="00BC0293" w:rsidRPr="00BC49C2">
        <w:rPr>
          <w:lang w:eastAsia="ja-JP"/>
        </w:rPr>
        <w:t>[</w:t>
      </w:r>
      <w:r w:rsidRPr="00BC49C2">
        <w:rPr>
          <w:lang w:eastAsia="ja-JP"/>
        </w:rPr>
        <w:t>16]). New GTP extension header fields are required for PPM /importance information and for boundaries/sequence of PDU sets.</w:t>
      </w:r>
    </w:p>
    <w:p w14:paraId="15C84A91"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3FE14B48" w14:textId="77777777" w:rsidR="00F76E35" w:rsidRPr="00BC49C2" w:rsidRDefault="00F76E35" w:rsidP="00321795">
      <w:pPr>
        <w:pStyle w:val="TH"/>
      </w:pPr>
      <w:r w:rsidRPr="00BC49C2">
        <w:object w:dxaOrig="9628" w:dyaOrig="4127" w14:anchorId="2B1D15D6">
          <v:shape id="_x0000_i8677" type="#_x0000_t75" style="width:481.6pt;height:204.45pt" o:ole="">
            <v:imagedata r:id="rId46" o:title=""/>
          </v:shape>
          <o:OLEObject Type="Embed" ProgID="Word.Picture.8" ShapeID="_x0000_i8677" DrawAspect="Content" ObjectID="_1728109607" r:id="rId47"/>
        </w:object>
      </w:r>
    </w:p>
    <w:p w14:paraId="4111E23F" w14:textId="77777777" w:rsidR="00D56E14" w:rsidRPr="00BC49C2" w:rsidRDefault="00FE492B">
      <w:pPr>
        <w:pStyle w:val="TF"/>
      </w:pPr>
      <w:r w:rsidRPr="00BC49C2">
        <w:t>Figure 6.7.3.3-1: Example of QoS media classification in GTP-U extension</w:t>
      </w:r>
    </w:p>
    <w:p w14:paraId="6621639A"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29F6E72F"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000FC08F" w14:textId="77777777" w:rsidR="00FE492B" w:rsidRPr="00BC49C2" w:rsidRDefault="00FE492B" w:rsidP="00964868">
      <w:pPr>
        <w:pStyle w:val="Heading3"/>
        <w:rPr>
          <w:lang w:eastAsia="zh-CN"/>
        </w:rPr>
      </w:pPr>
      <w:bookmarkStart w:id="528" w:name="_Toc101526120"/>
      <w:bookmarkStart w:id="529" w:name="_Toc104882817"/>
      <w:bookmarkStart w:id="530" w:name="_Toc113425965"/>
      <w:bookmarkStart w:id="531" w:name="_Toc117496390"/>
      <w:r w:rsidRPr="00BC49C2">
        <w:rPr>
          <w:lang w:eastAsia="zh-CN"/>
        </w:rPr>
        <w:t>6.7.4</w:t>
      </w:r>
      <w:r w:rsidRPr="00BC49C2">
        <w:rPr>
          <w:lang w:eastAsia="zh-CN"/>
        </w:rPr>
        <w:tab/>
      </w:r>
      <w:r w:rsidRPr="00BC49C2">
        <w:rPr>
          <w:lang w:eastAsia="ja-JP"/>
        </w:rPr>
        <w:t>Impacts on services, entities and interfaces</w:t>
      </w:r>
      <w:bookmarkEnd w:id="528"/>
      <w:bookmarkEnd w:id="529"/>
      <w:bookmarkEnd w:id="530"/>
      <w:bookmarkEnd w:id="531"/>
    </w:p>
    <w:p w14:paraId="775AD030" w14:textId="77777777"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71F1C203" w14:textId="77777777"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62ACEF63" w14:textId="77777777"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1F68A460" w14:textId="77777777"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0C76B093" w14:textId="77777777" w:rsidR="00666CB5" w:rsidRPr="00BC49C2" w:rsidRDefault="002135BA" w:rsidP="00964868">
      <w:pPr>
        <w:pStyle w:val="Heading2"/>
        <w:rPr>
          <w:lang w:eastAsia="ja-JP"/>
        </w:rPr>
      </w:pPr>
      <w:bookmarkStart w:id="532" w:name="_Toc101526121"/>
      <w:bookmarkStart w:id="533" w:name="_Toc104882818"/>
      <w:bookmarkStart w:id="534" w:name="_Toc113425966"/>
      <w:bookmarkStart w:id="535" w:name="_Toc117496391"/>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532"/>
      <w:bookmarkEnd w:id="533"/>
      <w:bookmarkEnd w:id="534"/>
      <w:bookmarkEnd w:id="535"/>
    </w:p>
    <w:p w14:paraId="4060A5A2" w14:textId="77777777" w:rsidR="00666CB5" w:rsidRPr="00BC49C2" w:rsidRDefault="002135BA" w:rsidP="00964868">
      <w:pPr>
        <w:pStyle w:val="Heading3"/>
        <w:rPr>
          <w:lang w:eastAsia="ja-JP"/>
        </w:rPr>
      </w:pPr>
      <w:bookmarkStart w:id="536" w:name="_Toc101526122"/>
      <w:bookmarkStart w:id="537" w:name="_Toc104882819"/>
      <w:bookmarkStart w:id="538" w:name="_Toc113425967"/>
      <w:bookmarkStart w:id="539" w:name="_Toc117496392"/>
      <w:r w:rsidRPr="00BC49C2">
        <w:rPr>
          <w:lang w:eastAsia="ja-JP"/>
        </w:rPr>
        <w:t>6.8.1</w:t>
      </w:r>
      <w:r w:rsidRPr="00BC49C2">
        <w:rPr>
          <w:lang w:eastAsia="ja-JP"/>
        </w:rPr>
        <w:tab/>
      </w:r>
      <w:r w:rsidR="00666CB5" w:rsidRPr="00BC49C2">
        <w:rPr>
          <w:lang w:eastAsia="ja-JP"/>
        </w:rPr>
        <w:t>Key Issue mapping</w:t>
      </w:r>
      <w:bookmarkEnd w:id="536"/>
      <w:bookmarkEnd w:id="537"/>
      <w:bookmarkEnd w:id="538"/>
      <w:bookmarkEnd w:id="539"/>
    </w:p>
    <w:p w14:paraId="56BF1476" w14:textId="77777777" w:rsidR="00D56E14" w:rsidRPr="00BC49C2" w:rsidRDefault="00666CB5">
      <w:pPr>
        <w:rPr>
          <w:lang w:eastAsia="ja-JP"/>
        </w:rPr>
      </w:pPr>
      <w:r w:rsidRPr="00BC49C2">
        <w:rPr>
          <w:lang w:eastAsia="ja-JP"/>
        </w:rPr>
        <w:t>This solution addresses KI#4.</w:t>
      </w:r>
    </w:p>
    <w:p w14:paraId="7B80E02F" w14:textId="77777777" w:rsidR="00666CB5" w:rsidRPr="00BC49C2" w:rsidRDefault="002135BA" w:rsidP="00964868">
      <w:pPr>
        <w:pStyle w:val="Heading3"/>
        <w:rPr>
          <w:lang w:eastAsia="ja-JP"/>
        </w:rPr>
      </w:pPr>
      <w:bookmarkStart w:id="540" w:name="_Toc101526123"/>
      <w:bookmarkStart w:id="541" w:name="_Toc104882820"/>
      <w:bookmarkStart w:id="542" w:name="_Toc113425968"/>
      <w:bookmarkStart w:id="543" w:name="_Toc117496393"/>
      <w:r w:rsidRPr="00BC49C2">
        <w:rPr>
          <w:lang w:eastAsia="ja-JP"/>
        </w:rPr>
        <w:t>6.8.2</w:t>
      </w:r>
      <w:r w:rsidRPr="00BC49C2">
        <w:rPr>
          <w:lang w:eastAsia="ja-JP"/>
        </w:rPr>
        <w:tab/>
      </w:r>
      <w:r w:rsidR="00666CB5" w:rsidRPr="00BC49C2">
        <w:rPr>
          <w:lang w:eastAsia="ja-JP"/>
        </w:rPr>
        <w:t>Description</w:t>
      </w:r>
      <w:bookmarkEnd w:id="540"/>
      <w:bookmarkEnd w:id="541"/>
      <w:bookmarkEnd w:id="542"/>
      <w:bookmarkEnd w:id="543"/>
    </w:p>
    <w:p w14:paraId="28A573B6" w14:textId="7480BD93"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917ADA">
        <w:rPr>
          <w:lang w:eastAsia="ja-JP"/>
        </w:rPr>
        <w:t>'</w:t>
      </w:r>
      <w:r w:rsidRPr="00BC49C2">
        <w:rPr>
          <w:lang w:eastAsia="ja-JP"/>
        </w:rPr>
        <w:t>PDU-Set</w:t>
      </w:r>
      <w:r w:rsidR="00917ADA">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6E54D798" w14:textId="77777777" w:rsidR="000D3CBF" w:rsidRPr="00BC49C2" w:rsidRDefault="00FD2000" w:rsidP="00964868">
      <w:pPr>
        <w:pStyle w:val="Heading4"/>
        <w:rPr>
          <w:lang w:eastAsia="ja-JP"/>
        </w:rPr>
      </w:pPr>
      <w:bookmarkStart w:id="544" w:name="_Toc101526124"/>
      <w:bookmarkStart w:id="545" w:name="_Toc104882821"/>
      <w:bookmarkStart w:id="546" w:name="_Toc113425969"/>
      <w:bookmarkStart w:id="547" w:name="_Toc117496394"/>
      <w:r w:rsidRPr="00BC49C2">
        <w:rPr>
          <w:lang w:eastAsia="ja-JP"/>
        </w:rPr>
        <w:t>6.8.2.1</w:t>
      </w:r>
      <w:r w:rsidR="006D17C5" w:rsidRPr="00BC49C2">
        <w:rPr>
          <w:lang w:eastAsia="zh-CN"/>
        </w:rPr>
        <w:tab/>
      </w:r>
      <w:r w:rsidR="004A7DE4" w:rsidRPr="00BC49C2">
        <w:rPr>
          <w:lang w:eastAsia="ja-JP"/>
        </w:rPr>
        <w:t>Solution to identify a PDU-Set on N6/in UPF</w:t>
      </w:r>
      <w:bookmarkEnd w:id="544"/>
      <w:bookmarkEnd w:id="545"/>
      <w:bookmarkEnd w:id="546"/>
      <w:bookmarkEnd w:id="547"/>
    </w:p>
    <w:p w14:paraId="47DFD130" w14:textId="77777777"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7068F8B9" w14:textId="77777777" w:rsidR="002E152F" w:rsidRDefault="002E152F" w:rsidP="002E152F">
      <w:pPr>
        <w:rPr>
          <w:lang w:eastAsia="zh-CN"/>
        </w:rPr>
      </w:pPr>
      <w:r>
        <w:rPr>
          <w:lang w:eastAsia="zh-CN"/>
        </w:rPr>
        <w:t>The solution is outlined below:</w:t>
      </w:r>
    </w:p>
    <w:p w14:paraId="061ACCB1"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4D2B62F7" w14:textId="7F6087C5" w:rsidR="002E152F" w:rsidRDefault="002E152F" w:rsidP="002E152F">
      <w:pPr>
        <w:rPr>
          <w:lang w:eastAsia="zh-CN"/>
        </w:rPr>
      </w:pPr>
      <w:r>
        <w:rPr>
          <w:lang w:eastAsia="zh-CN"/>
        </w:rPr>
        <w:t xml:space="preserve">To ensure that UPF only attempts to detect PDU-Sets in packet flows where such are known to be present, the </w:t>
      </w:r>
      <w:r w:rsidR="00917ADA">
        <w:rPr>
          <w:lang w:eastAsia="zh-CN"/>
        </w:rPr>
        <w:t>'</w:t>
      </w:r>
      <w:r>
        <w:rPr>
          <w:lang w:eastAsia="zh-CN"/>
        </w:rPr>
        <w:t>PDU-Set</w:t>
      </w:r>
      <w:r w:rsidR="00917ADA">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14806E35" w14:textId="77777777" w:rsidR="002E152F" w:rsidRDefault="002E152F" w:rsidP="002E152F">
      <w:pPr>
        <w:rPr>
          <w:lang w:eastAsia="zh-CN"/>
        </w:rPr>
      </w:pPr>
      <w:r>
        <w:rPr>
          <w:lang w:eastAsia="zh-CN"/>
        </w:rPr>
        <w:t>Two implementation variants are proposed in this solution:</w:t>
      </w:r>
    </w:p>
    <w:p w14:paraId="1E109DE1" w14:textId="77777777"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7E85842C" w14:textId="77777777"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632C781B"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3C0881D8" w14:textId="77777777"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2D6A13BC" w14:textId="77777777"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5983EC16" w14:textId="77777777"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3504EB33"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18BFC9E3"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10B0D273" w14:textId="77777777" w:rsidR="002E152F" w:rsidRDefault="002E152F" w:rsidP="00C610A2">
      <w:pPr>
        <w:rPr>
          <w:rFonts w:eastAsia="DengXian"/>
          <w:lang w:eastAsia="zh-CN"/>
        </w:rPr>
      </w:pPr>
      <w:r>
        <w:rPr>
          <w:rFonts w:eastAsia="DengXian"/>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6A86361B" w14:textId="77777777" w:rsidR="002E152F" w:rsidRDefault="002E152F" w:rsidP="00C610A2">
      <w:pPr>
        <w:rPr>
          <w:rFonts w:eastAsia="DengXian"/>
          <w:lang w:eastAsia="zh-CN"/>
        </w:rPr>
      </w:pPr>
      <w:r>
        <w:rPr>
          <w:rFonts w:eastAsia="DengXian"/>
          <w:lang w:eastAsia="zh-CN"/>
        </w:rPr>
        <w:lastRenderedPageBreak/>
        <w:t>The AS can send PDU Set information as metadata to the UPF, which has the following advantages:</w:t>
      </w:r>
    </w:p>
    <w:p w14:paraId="39D689B8" w14:textId="77777777"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766E1E80" w14:textId="7777777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7994F95A" w14:textId="77777777"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632EDE6A" w14:textId="77777777"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181777EE"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57609CC2" w14:textId="77777777" w:rsidR="002E152F" w:rsidRDefault="002E152F" w:rsidP="002E152F">
      <w:r>
        <w:t>The parameters to be included in the metadata for PDU Set identification are specified in clause 6.8.2.2.</w:t>
      </w:r>
    </w:p>
    <w:p w14:paraId="306A9A44"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04ACE9BD" w14:textId="3483316B" w:rsidR="00C610A2" w:rsidRPr="00C610A2" w:rsidRDefault="00917ADA" w:rsidP="002E152F">
      <w:pPr>
        <w:pStyle w:val="EditorsNote"/>
      </w:pPr>
      <w:r>
        <w:t>Editor's note</w:t>
      </w:r>
      <w:r w:rsidR="002E152F">
        <w:t>:</w:t>
      </w:r>
      <w:r w:rsidR="002E152F">
        <w:tab/>
        <w:t>A new PDU Set extension to CONNECT-UDP and CONNECT-IP needs to be standardized, similar to draft-schinazi-masque-connect-udp-ecn-02 [65].</w:t>
      </w:r>
    </w:p>
    <w:p w14:paraId="788FB2A0" w14:textId="77777777" w:rsidR="000D3CBF" w:rsidRPr="00BC49C2" w:rsidRDefault="00FD2000" w:rsidP="00964868">
      <w:pPr>
        <w:pStyle w:val="Heading4"/>
        <w:rPr>
          <w:lang w:eastAsia="ja-JP"/>
        </w:rPr>
      </w:pPr>
      <w:bookmarkStart w:id="548" w:name="_Toc101526125"/>
      <w:bookmarkStart w:id="549" w:name="_Toc104882822"/>
      <w:bookmarkStart w:id="550" w:name="_Toc113425970"/>
      <w:bookmarkStart w:id="551" w:name="_Toc117496395"/>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548"/>
      <w:bookmarkEnd w:id="549"/>
      <w:bookmarkEnd w:id="550"/>
      <w:bookmarkEnd w:id="551"/>
    </w:p>
    <w:p w14:paraId="3BC4A274"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01991F93"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6A5CFF4D" w14:textId="77777777" w:rsidR="00C610A2" w:rsidRPr="002E152F" w:rsidRDefault="002E152F" w:rsidP="002E152F">
      <w:pPr>
        <w:rPr>
          <w:b/>
          <w:bCs/>
        </w:rPr>
      </w:pPr>
      <w:r w:rsidRPr="002E152F">
        <w:rPr>
          <w:b/>
          <w:bCs/>
        </w:rPr>
        <w:t>(a)</w:t>
      </w:r>
      <w:r w:rsidRPr="002E152F">
        <w:rPr>
          <w:b/>
          <w:bCs/>
        </w:rPr>
        <w:tab/>
        <w:t>in the RTP or MASQUE extension header:</w:t>
      </w:r>
    </w:p>
    <w:p w14:paraId="0CBB0FF5" w14:textId="77777777" w:rsidR="002E152F" w:rsidRDefault="002E152F" w:rsidP="002E152F">
      <w:pPr>
        <w:pStyle w:val="B1"/>
        <w:rPr>
          <w:rFonts w:eastAsia="DengXian"/>
        </w:rPr>
      </w:pPr>
      <w:r>
        <w:rPr>
          <w:rFonts w:eastAsia="DengXian"/>
        </w:rPr>
        <w:t>1.</w:t>
      </w:r>
      <w:r>
        <w:rPr>
          <w:rFonts w:eastAsia="DengXian"/>
        </w:rPr>
        <w:tab/>
        <w:t>PDU-Set Sequence number</w:t>
      </w:r>
    </w:p>
    <w:p w14:paraId="7F5FE6EB"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1D2AB910" w14:textId="586B01C6"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917ADA">
        <w:rPr>
          <w:rFonts w:eastAsia="DengXian"/>
        </w:rPr>
        <w:t>'</w:t>
      </w:r>
      <w:r>
        <w:rPr>
          <w:rFonts w:eastAsia="DengXian"/>
        </w:rPr>
        <w:t>size of the PDU-Set information</w:t>
      </w:r>
      <w:r w:rsidR="00917ADA">
        <w:rPr>
          <w:rFonts w:eastAsia="DengXian"/>
        </w:rPr>
        <w:t>'</w:t>
      </w:r>
      <w:r>
        <w:rPr>
          <w:rFonts w:eastAsia="DengXian"/>
        </w:rPr>
        <w:t xml:space="preserve"> needs to be included in the RTP extension header of each packet. Each RTP packet carries the PDU Set size of the entire PDU Set.</w:t>
      </w:r>
    </w:p>
    <w:p w14:paraId="0B0A5FAD"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2805208E"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67BE9D9B" w14:textId="55DEDFD1"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917ADA">
        <w:rPr>
          <w:rFonts w:eastAsia="DengXian"/>
        </w:rPr>
        <w:t>'</w:t>
      </w:r>
      <w:r>
        <w:rPr>
          <w:rFonts w:eastAsia="DengXian"/>
        </w:rPr>
        <w:t>data burst</w:t>
      </w:r>
      <w:r w:rsidR="00917ADA">
        <w:rPr>
          <w:rFonts w:eastAsia="DengXian"/>
        </w:rPr>
        <w:t>'</w:t>
      </w:r>
      <w:r>
        <w:rPr>
          <w:rFonts w:eastAsia="DengXian"/>
        </w:rPr>
        <w:t xml:space="preserve"> that a PDU Set a part of.</w:t>
      </w:r>
    </w:p>
    <w:p w14:paraId="16B14217"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29412CB8" w14:textId="77777777" w:rsidR="002E152F" w:rsidRPr="002E152F" w:rsidRDefault="002E152F" w:rsidP="002E152F">
      <w:pPr>
        <w:rPr>
          <w:b/>
          <w:bCs/>
        </w:rPr>
      </w:pPr>
      <w:r w:rsidRPr="002E152F">
        <w:rPr>
          <w:b/>
          <w:bCs/>
        </w:rPr>
        <w:t>(b)</w:t>
      </w:r>
      <w:r w:rsidRPr="002E152F">
        <w:rPr>
          <w:b/>
          <w:bCs/>
        </w:rPr>
        <w:tab/>
        <w:t>in the CP (AF-&gt;PCF-SMF-NG-RAN):</w:t>
      </w:r>
    </w:p>
    <w:p w14:paraId="445D69CF" w14:textId="7815A782"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917ADA">
        <w:rPr>
          <w:rFonts w:eastAsia="DengXian"/>
        </w:rPr>
        <w:t>'</w:t>
      </w:r>
      <w:r>
        <w:rPr>
          <w:rFonts w:eastAsia="DengXian"/>
        </w:rPr>
        <w:t>All PDUs in PDU Set Required indication</w:t>
      </w:r>
      <w:r w:rsidR="00917ADA">
        <w:rPr>
          <w:rFonts w:eastAsia="DengXian"/>
        </w:rPr>
        <w:t>'</w:t>
      </w:r>
      <w:r>
        <w:rPr>
          <w:rFonts w:eastAsia="DengXian"/>
        </w:rPr>
        <w:t>) (for definition of PDU-Set Delay Budget please see clause 6.7.2.3).</w:t>
      </w:r>
    </w:p>
    <w:p w14:paraId="4EB0F14E" w14:textId="77777777" w:rsidR="002E152F" w:rsidRDefault="002E152F" w:rsidP="002E152F">
      <w:pPr>
        <w:rPr>
          <w:lang w:eastAsia="zh-CN"/>
        </w:rPr>
      </w:pPr>
      <w:r>
        <w:rPr>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752625A2" w14:textId="77777777" w:rsidR="002E152F" w:rsidRDefault="002E152F" w:rsidP="002E152F">
      <w:pPr>
        <w:rPr>
          <w:lang w:eastAsia="zh-CN"/>
        </w:rPr>
      </w:pPr>
      <w:r>
        <w:rPr>
          <w:lang w:eastAsia="zh-CN"/>
        </w:rPr>
        <w:lastRenderedPageBreak/>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537EB20F" w14:textId="77777777" w:rsidR="000D3CBF" w:rsidRPr="00BC49C2" w:rsidRDefault="00FD2000" w:rsidP="00964868">
      <w:pPr>
        <w:pStyle w:val="Heading4"/>
        <w:rPr>
          <w:lang w:eastAsia="ja-JP"/>
        </w:rPr>
      </w:pPr>
      <w:bookmarkStart w:id="552" w:name="_Toc101526126"/>
      <w:bookmarkStart w:id="553" w:name="_Toc104882823"/>
      <w:bookmarkStart w:id="554" w:name="_Toc113425971"/>
      <w:bookmarkStart w:id="555" w:name="_Toc117496396"/>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552"/>
      <w:bookmarkEnd w:id="553"/>
      <w:bookmarkEnd w:id="554"/>
      <w:bookmarkEnd w:id="555"/>
    </w:p>
    <w:p w14:paraId="3E81CD2E"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14A92E7D"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39691D8B"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109F36D0" w14:textId="59130B24" w:rsidR="009B0149" w:rsidRPr="00BC49C2" w:rsidRDefault="009B0149" w:rsidP="009B0149">
      <w:r w:rsidRPr="00BC49C2">
        <w:t xml:space="preserve">Based on the discussion above, we first introduce new </w:t>
      </w:r>
      <w:r w:rsidR="00917ADA">
        <w:t>'</w:t>
      </w:r>
      <w:r w:rsidRPr="00BC49C2">
        <w:t>PDU-Set</w:t>
      </w:r>
      <w:r w:rsidR="00917ADA">
        <w:t>'</w:t>
      </w:r>
      <w:r w:rsidRPr="00BC49C2">
        <w:t xml:space="preserve"> level QoS parameters (edited in text below in bold format).</w:t>
      </w:r>
    </w:p>
    <w:p w14:paraId="470690D2" w14:textId="77777777" w:rsidR="00D56E14" w:rsidRPr="00BC49C2" w:rsidRDefault="009B0149" w:rsidP="00D56E14">
      <w:pPr>
        <w:rPr>
          <w:b/>
        </w:rPr>
      </w:pPr>
      <w:r w:rsidRPr="00BC49C2">
        <w:rPr>
          <w:b/>
        </w:rPr>
        <w:t>PDU-Set Delay Budget (PSDB)</w:t>
      </w:r>
    </w:p>
    <w:p w14:paraId="61EE9829" w14:textId="5CCED2BF"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917ADA">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19504EDD"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38EE3254"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250D8347"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12720E91"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3CA58700"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3538D8ED"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60E6D257" w14:textId="77777777"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14:paraId="12203012" w14:textId="77777777" w:rsidR="009B0149" w:rsidRPr="00BC49C2" w:rsidRDefault="009B0149" w:rsidP="0098186B">
      <w:pPr>
        <w:pStyle w:val="B1"/>
      </w:pPr>
      <w:r w:rsidRPr="00BC49C2">
        <w:lastRenderedPageBreak/>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77E0DB8E"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0853DF8F"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14B425ED"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5E1FB8AE"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01FCE546" w14:textId="5E7DDA42"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917ADA">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5DF45DC8" w14:textId="3AAC5235" w:rsidR="002D029A" w:rsidRPr="00BC49C2" w:rsidRDefault="002E7E7A">
      <w:r w:rsidRPr="00BC49C2">
        <w:t xml:space="preserve">The </w:t>
      </w:r>
      <w:r w:rsidR="00666CB5" w:rsidRPr="00BC49C2">
        <w:rPr>
          <w:b/>
        </w:rPr>
        <w:t>PSDB</w:t>
      </w:r>
      <w:r w:rsidRPr="00BC49C2">
        <w:t xml:space="preserve"> for Non-GBR and GBR resource types denotes a </w:t>
      </w:r>
      <w:r w:rsidR="00917ADA">
        <w:t>"</w:t>
      </w:r>
      <w:r w:rsidRPr="00BC49C2">
        <w:t>soft upper bound</w:t>
      </w:r>
      <w:r w:rsidR="00917ADA">
        <w:t>"</w:t>
      </w:r>
      <w:r w:rsidRPr="00BC49C2">
        <w:t xml:space="preserve"> in the sense that an </w:t>
      </w:r>
      <w:r w:rsidR="00917ADA">
        <w:t>"</w:t>
      </w:r>
      <w:r w:rsidRPr="00BC49C2">
        <w:t>expired</w:t>
      </w:r>
      <w:r w:rsidR="00917ADA">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02BEBA13" w14:textId="77777777" w:rsidR="00D56E14" w:rsidRPr="00BC49C2" w:rsidRDefault="00666CB5" w:rsidP="00D56E14">
      <w:pPr>
        <w:rPr>
          <w:b/>
        </w:rPr>
      </w:pPr>
      <w:r w:rsidRPr="00BC49C2">
        <w:rPr>
          <w:b/>
        </w:rPr>
        <w:t>PDU-Set Error Rate (PSER)</w:t>
      </w:r>
    </w:p>
    <w:p w14:paraId="69F50B0B"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78B5A247"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6B1F633E" w14:textId="77777777" w:rsidR="00666CB5" w:rsidRPr="00BC49C2" w:rsidRDefault="00FD2000" w:rsidP="00964868">
      <w:pPr>
        <w:pStyle w:val="Heading3"/>
        <w:rPr>
          <w:lang w:eastAsia="ja-JP"/>
        </w:rPr>
      </w:pPr>
      <w:bookmarkStart w:id="556" w:name="_Toc101526127"/>
      <w:bookmarkStart w:id="557" w:name="_Toc104882824"/>
      <w:bookmarkStart w:id="558" w:name="_Toc113425972"/>
      <w:bookmarkStart w:id="559" w:name="_Toc117496397"/>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556"/>
      <w:bookmarkEnd w:id="557"/>
      <w:bookmarkEnd w:id="558"/>
      <w:bookmarkEnd w:id="559"/>
    </w:p>
    <w:p w14:paraId="2E2F3FA1" w14:textId="77777777" w:rsidR="007402A4" w:rsidRPr="00BC49C2" w:rsidRDefault="007402A4" w:rsidP="007402A4">
      <w:pPr>
        <w:pStyle w:val="Heading4"/>
        <w:rPr>
          <w:lang w:eastAsia="zh-CN"/>
        </w:rPr>
      </w:pPr>
      <w:bookmarkStart w:id="560" w:name="_Toc104882825"/>
      <w:bookmarkStart w:id="561" w:name="_Toc113425973"/>
      <w:bookmarkStart w:id="562" w:name="_Toc117496398"/>
      <w:r w:rsidRPr="00BC49C2">
        <w:rPr>
          <w:lang w:eastAsia="zh-CN"/>
        </w:rPr>
        <w:t>6.8.3.1</w:t>
      </w:r>
      <w:r w:rsidR="00713D78" w:rsidRPr="00BC49C2">
        <w:rPr>
          <w:rFonts w:eastAsia="DengXian"/>
          <w:lang w:eastAsia="zh-CN"/>
        </w:rPr>
        <w:tab/>
      </w:r>
      <w:r w:rsidRPr="00BC49C2">
        <w:rPr>
          <w:lang w:eastAsia="zh-CN"/>
        </w:rPr>
        <w:t>Initial CP based configuration of 5GS</w:t>
      </w:r>
      <w:bookmarkEnd w:id="560"/>
      <w:bookmarkEnd w:id="561"/>
      <w:bookmarkEnd w:id="562"/>
    </w:p>
    <w:p w14:paraId="65A8D1F0" w14:textId="4BE39E87"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Pr>
          <w:lang w:eastAsia="zh-CN"/>
        </w:rPr>
        <w:t>[</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188AC4D9" w14:textId="08F1450C"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Pr>
          <w:lang w:eastAsia="zh-CN"/>
        </w:rPr>
        <w:t>[</w:t>
      </w:r>
      <w:r w:rsidR="004F22BE">
        <w:rPr>
          <w:lang w:eastAsia="zh-CN"/>
        </w:rPr>
        <w:t>3]</w:t>
      </w:r>
      <w:r w:rsidRPr="00BC49C2">
        <w:rPr>
          <w:lang w:eastAsia="zh-CN"/>
        </w:rPr>
        <w:t>.</w:t>
      </w:r>
    </w:p>
    <w:p w14:paraId="1EAE7873" w14:textId="55FDDDCD"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Pr>
          <w:lang w:eastAsia="zh-CN"/>
        </w:rPr>
        <w:t>[</w:t>
      </w:r>
      <w:r w:rsidR="004F22BE">
        <w:rPr>
          <w:lang w:eastAsia="zh-CN"/>
        </w:rPr>
        <w:t>3]</w:t>
      </w:r>
      <w:r w:rsidRPr="00BC49C2">
        <w:rPr>
          <w:lang w:eastAsia="zh-CN"/>
        </w:rPr>
        <w:t>.</w:t>
      </w:r>
    </w:p>
    <w:p w14:paraId="264F8F6C"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53DEC30" w14:textId="77777777" w:rsidR="007402A4" w:rsidRDefault="007402A4" w:rsidP="007402A4">
      <w:pPr>
        <w:rPr>
          <w:rFonts w:eastAsia="DengXian"/>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14:paraId="439AD1FE" w14:textId="77777777" w:rsidR="00CA6164" w:rsidRPr="00CA6164" w:rsidRDefault="00CA6164" w:rsidP="00CA6164">
      <w:pPr>
        <w:rPr>
          <w:rFonts w:eastAsia="DengXian"/>
          <w:lang w:eastAsia="zh-CN"/>
        </w:rPr>
      </w:pPr>
      <w:r w:rsidRPr="00CA6164">
        <w:rPr>
          <w:rFonts w:eastAsia="DengXian"/>
          <w:lang w:eastAsia="zh-CN"/>
        </w:rPr>
        <w:lastRenderedPageBreak/>
        <w:t>In the MASQUE variant, the AF provides its MASQUE destination address, to be used for this AF session.</w:t>
      </w:r>
    </w:p>
    <w:p w14:paraId="2576CDF9"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59C894FC"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7F0864FB" w14:textId="77777777" w:rsidR="007402A4" w:rsidRPr="00BC49C2" w:rsidRDefault="007402A4" w:rsidP="007402A4">
      <w:pPr>
        <w:pStyle w:val="Heading4"/>
        <w:rPr>
          <w:lang w:eastAsia="zh-CN"/>
        </w:rPr>
      </w:pPr>
      <w:bookmarkStart w:id="563" w:name="_Toc104882826"/>
      <w:bookmarkStart w:id="564" w:name="_Toc113425974"/>
      <w:bookmarkStart w:id="565" w:name="_Toc117496399"/>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563"/>
      <w:bookmarkEnd w:id="564"/>
      <w:bookmarkEnd w:id="565"/>
    </w:p>
    <w:p w14:paraId="0016DE6F"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085FF582"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645A4402"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5EFE8AB"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0FBDDDFD" w14:textId="77777777" w:rsidR="00CA6164" w:rsidRPr="00CA6164" w:rsidRDefault="00CA6164" w:rsidP="00CA6164">
      <w:pPr>
        <w:rPr>
          <w:rFonts w:eastAsia="DengXian"/>
          <w:lang w:eastAsia="zh-CN"/>
        </w:rPr>
      </w:pPr>
      <w:r w:rsidRPr="00CA6164">
        <w:rPr>
          <w:rFonts w:eastAsia="DengXian"/>
          <w:lang w:eastAsia="zh-CN"/>
        </w:rPr>
        <w:t>In the MASQUE variant:</w:t>
      </w:r>
    </w:p>
    <w:p w14:paraId="01F9DBC0"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9700800" w14:textId="77777777"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09EFCB23"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4F50ADBE" w14:textId="77777777" w:rsidR="00666CB5" w:rsidRPr="00BC49C2" w:rsidRDefault="00FD2000" w:rsidP="00964868">
      <w:pPr>
        <w:pStyle w:val="Heading3"/>
        <w:rPr>
          <w:rFonts w:eastAsia="DengXian"/>
          <w:lang w:eastAsia="zh-CN"/>
        </w:rPr>
      </w:pPr>
      <w:bookmarkStart w:id="566" w:name="_Toc101526128"/>
      <w:bookmarkStart w:id="567" w:name="_Toc104882827"/>
      <w:bookmarkStart w:id="568" w:name="_Toc113425975"/>
      <w:bookmarkStart w:id="569" w:name="_Toc117496400"/>
      <w:r w:rsidRPr="00BC49C2">
        <w:rPr>
          <w:lang w:eastAsia="zh-CN"/>
        </w:rPr>
        <w:t>6.8.4</w:t>
      </w:r>
      <w:r w:rsidRPr="00BC49C2">
        <w:rPr>
          <w:lang w:eastAsia="zh-CN"/>
        </w:rPr>
        <w:tab/>
      </w:r>
      <w:r w:rsidR="00666CB5" w:rsidRPr="00BC49C2">
        <w:rPr>
          <w:lang w:eastAsia="ja-JP"/>
        </w:rPr>
        <w:t>Impacts on services, entities and interfaces</w:t>
      </w:r>
      <w:bookmarkEnd w:id="566"/>
      <w:bookmarkEnd w:id="567"/>
      <w:bookmarkEnd w:id="568"/>
      <w:bookmarkEnd w:id="569"/>
    </w:p>
    <w:p w14:paraId="65263C6B" w14:textId="3FC46EE7"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r w:rsidR="0068182F">
        <w:rPr>
          <w:rFonts w:eastAsia="DengXian"/>
        </w:rPr>
        <w:t>.</w:t>
      </w:r>
    </w:p>
    <w:p w14:paraId="06E8D261"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2CDB903B"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7E38FBB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6B1DF5AB" w14:textId="77777777"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77669EEC" w14:textId="77777777"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36EBC30A" w14:textId="77777777"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0DA6217D" w14:textId="77777777" w:rsidR="00616D76" w:rsidRPr="00BC49C2" w:rsidRDefault="00616D76" w:rsidP="00616D76">
      <w:r w:rsidRPr="00BC49C2">
        <w:t>AF:</w:t>
      </w:r>
    </w:p>
    <w:p w14:paraId="395F7D7F"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1F5E36BF"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7C670D68"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187A4EB0" w14:textId="77777777" w:rsidR="00616D76" w:rsidRPr="00BC49C2" w:rsidRDefault="00616D76" w:rsidP="00616D76">
      <w:r w:rsidRPr="00BC49C2">
        <w:t>PCF:</w:t>
      </w:r>
    </w:p>
    <w:p w14:paraId="27296BD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7B19D50A"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290ECF9A"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383F213C"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Inclusion of the MASQUE address of the Application Server, in case MASQUE variant is used.</w:t>
      </w:r>
    </w:p>
    <w:p w14:paraId="68EACFEA" w14:textId="77777777" w:rsidR="00616D76" w:rsidRPr="00BC49C2" w:rsidRDefault="00616D76" w:rsidP="00616D76">
      <w:r w:rsidRPr="00BC49C2">
        <w:lastRenderedPageBreak/>
        <w:t>SMF:</w:t>
      </w:r>
    </w:p>
    <w:p w14:paraId="13372B0A"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467AC8BE" w14:textId="77777777"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F73FE02" w14:textId="77777777"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4FE47C86"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0B8A0CCE"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4A19F26F" w14:textId="77777777" w:rsidR="00616D76" w:rsidRPr="00BC49C2" w:rsidRDefault="00616D76" w:rsidP="00CA6164">
      <w:r w:rsidRPr="00BC49C2">
        <w:t>UPF:</w:t>
      </w:r>
    </w:p>
    <w:p w14:paraId="60765D9F"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37F279AC"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6C329E5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6CF0534D"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5AB8B512" w14:textId="7777777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7B07565E" w14:textId="77777777"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63894464" w14:textId="77777777"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24118E11" w14:textId="77777777"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5083DE91" w14:textId="77777777" w:rsidR="00616D76" w:rsidRPr="00BC49C2" w:rsidRDefault="00616D76" w:rsidP="00616D76">
      <w:r w:rsidRPr="00BC49C2">
        <w:t>NG-RAN:</w:t>
      </w:r>
    </w:p>
    <w:p w14:paraId="6DFE49F3"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4F67D0FC" w14:textId="77777777"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5CC927FD"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2C1009F3" w14:textId="77777777"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7E5A7E79"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70B2E7EF" w14:textId="77777777"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1A789EF5" w14:textId="77777777" w:rsidR="00113F7A" w:rsidRPr="00BC49C2" w:rsidRDefault="00FD2000" w:rsidP="00964868">
      <w:pPr>
        <w:pStyle w:val="Heading2"/>
        <w:rPr>
          <w:lang w:eastAsia="ja-JP"/>
        </w:rPr>
      </w:pPr>
      <w:bookmarkStart w:id="570" w:name="_Toc101526129"/>
      <w:bookmarkStart w:id="571" w:name="_Toc104882828"/>
      <w:bookmarkStart w:id="572" w:name="_Toc113425976"/>
      <w:bookmarkStart w:id="573" w:name="_Toc117496401"/>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570"/>
      <w:bookmarkEnd w:id="571"/>
      <w:bookmarkEnd w:id="572"/>
      <w:bookmarkEnd w:id="573"/>
    </w:p>
    <w:p w14:paraId="2076DC78" w14:textId="77777777" w:rsidR="00113F7A" w:rsidRPr="00BC49C2" w:rsidRDefault="00FD2000" w:rsidP="00964868">
      <w:pPr>
        <w:pStyle w:val="Heading3"/>
        <w:rPr>
          <w:lang w:eastAsia="ja-JP"/>
        </w:rPr>
      </w:pPr>
      <w:bookmarkStart w:id="574" w:name="_Toc101526130"/>
      <w:bookmarkStart w:id="575" w:name="_Toc104882829"/>
      <w:bookmarkStart w:id="576" w:name="_Toc113425977"/>
      <w:bookmarkStart w:id="577" w:name="_Toc117496402"/>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574"/>
      <w:bookmarkEnd w:id="575"/>
      <w:bookmarkEnd w:id="576"/>
      <w:bookmarkEnd w:id="577"/>
    </w:p>
    <w:p w14:paraId="0AF4BBAB" w14:textId="77777777" w:rsidR="004729D2" w:rsidRPr="00BC49C2" w:rsidRDefault="004729D2" w:rsidP="004729D2">
      <w:r w:rsidRPr="00BC49C2">
        <w:t>This solution addresses:</w:t>
      </w:r>
    </w:p>
    <w:p w14:paraId="69D03AF4" w14:textId="77777777" w:rsidR="004729D2" w:rsidRPr="00BC49C2" w:rsidRDefault="004729D2" w:rsidP="004729D2">
      <w:pPr>
        <w:pStyle w:val="B1"/>
      </w:pPr>
      <w:r w:rsidRPr="00BC49C2">
        <w:t>a)</w:t>
      </w:r>
      <w:r w:rsidRPr="00BC49C2">
        <w:tab/>
        <w:t>Key Issue #4: PDU Set integrated packet handling.</w:t>
      </w:r>
    </w:p>
    <w:p w14:paraId="74728671" w14:textId="77777777" w:rsidR="004729D2" w:rsidRPr="00BC49C2" w:rsidRDefault="004729D2" w:rsidP="004729D2">
      <w:pPr>
        <w:pStyle w:val="B1"/>
      </w:pPr>
      <w:r w:rsidRPr="00BC49C2">
        <w:t>b)</w:t>
      </w:r>
      <w:r w:rsidRPr="00BC49C2">
        <w:tab/>
        <w:t>Key Issue #7: Policy enhancements for jitter minimization.</w:t>
      </w:r>
    </w:p>
    <w:p w14:paraId="689C9B27" w14:textId="77777777" w:rsidR="00113F7A" w:rsidRPr="00BC49C2" w:rsidRDefault="00FD2000" w:rsidP="00964868">
      <w:pPr>
        <w:pStyle w:val="Heading3"/>
        <w:rPr>
          <w:lang w:eastAsia="ja-JP"/>
        </w:rPr>
      </w:pPr>
      <w:bookmarkStart w:id="578" w:name="_Toc101526131"/>
      <w:bookmarkStart w:id="579" w:name="_Toc104882830"/>
      <w:bookmarkStart w:id="580" w:name="_Toc113425978"/>
      <w:bookmarkStart w:id="581" w:name="_Toc117496403"/>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578"/>
      <w:bookmarkEnd w:id="579"/>
      <w:bookmarkEnd w:id="580"/>
      <w:bookmarkEnd w:id="581"/>
    </w:p>
    <w:p w14:paraId="5AF91BFB"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21B34CD8" w14:textId="77777777" w:rsidR="004729D2" w:rsidRPr="00BC49C2" w:rsidRDefault="004729D2" w:rsidP="004729D2">
      <w:pPr>
        <w:pStyle w:val="B1"/>
      </w:pPr>
      <w:r w:rsidRPr="00BC49C2">
        <w:lastRenderedPageBreak/>
        <w:tab/>
        <w:t>Each PDU has a new GTP-U extension header carrying the Sequence Number allocated to the PDU Set, and the number of PDUs in the PDU Set.</w:t>
      </w:r>
    </w:p>
    <w:p w14:paraId="7697BA14"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35CA99A3"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3874CC2B" w14:textId="2A6D3E13" w:rsidR="004729D2" w:rsidRPr="00BC49C2" w:rsidRDefault="004729D2" w:rsidP="004729D2">
      <w:pPr>
        <w:pStyle w:val="B1"/>
      </w:pPr>
      <w:r w:rsidRPr="00BC49C2">
        <w:tab/>
        <w:t xml:space="preserve">By using the concept of </w:t>
      </w:r>
      <w:r w:rsidR="00917ADA">
        <w:t>"</w:t>
      </w:r>
      <w:r w:rsidRPr="00BC49C2">
        <w:t>PDU Set Delay Budget</w:t>
      </w:r>
      <w:r w:rsidR="00917ADA">
        <w:t>"</w:t>
      </w:r>
      <w:r w:rsidRPr="00BC49C2">
        <w:t xml:space="preserve"> and providing the PDU</w:t>
      </w:r>
      <w:r w:rsidR="00917ADA">
        <w:t>'</w:t>
      </w:r>
      <w:r w:rsidRPr="00BC49C2">
        <w:t>s PDU Set sequence number to the gNB, the gNB can reduce the jitter in the delay with which the complete PDU Set is delivered to the recipient</w:t>
      </w:r>
      <w:r w:rsidR="00917ADA">
        <w:t>'</w:t>
      </w:r>
      <w:r w:rsidRPr="00BC49C2">
        <w:t>s application compared to the existing behaviour where each PDU is treated with the same Packet Delay Budget.</w:t>
      </w:r>
    </w:p>
    <w:p w14:paraId="73C9722C" w14:textId="77777777" w:rsidR="000D3CBF" w:rsidRPr="00BC49C2" w:rsidRDefault="00FD2000" w:rsidP="00964868">
      <w:pPr>
        <w:pStyle w:val="Heading3"/>
      </w:pPr>
      <w:bookmarkStart w:id="582" w:name="_Toc101526132"/>
      <w:bookmarkStart w:id="583" w:name="_Toc104882831"/>
      <w:bookmarkStart w:id="584" w:name="_Toc113425979"/>
      <w:bookmarkStart w:id="585" w:name="_Toc117496404"/>
      <w:r w:rsidRPr="00BC49C2">
        <w:t>6.9.3</w:t>
      </w:r>
      <w:r w:rsidRPr="00BC49C2">
        <w:tab/>
      </w:r>
      <w:r w:rsidR="00113F7A" w:rsidRPr="00BC49C2">
        <w:t>Procedures</w:t>
      </w:r>
      <w:bookmarkEnd w:id="582"/>
      <w:bookmarkEnd w:id="583"/>
      <w:bookmarkEnd w:id="584"/>
      <w:bookmarkEnd w:id="585"/>
    </w:p>
    <w:p w14:paraId="122DF90C" w14:textId="77777777" w:rsidR="004729D2" w:rsidRPr="00BC49C2" w:rsidRDefault="004729D2" w:rsidP="004729D2">
      <w:pPr>
        <w:pStyle w:val="B1"/>
      </w:pPr>
      <w:r w:rsidRPr="00BC49C2">
        <w:t>a)</w:t>
      </w:r>
      <w:r w:rsidRPr="00BC49C2">
        <w:tab/>
        <w:t>A PDN connection is established with a UPF that is suitable for the XR service.</w:t>
      </w:r>
    </w:p>
    <w:p w14:paraId="08B80CF7"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17D61DC6" w14:textId="4D42B240"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917ADA">
        <w:t>"</w:t>
      </w:r>
      <w:r w:rsidRPr="00BC49C2">
        <w:t>Number of PDUs in the PDU Set</w:t>
      </w:r>
      <w:r w:rsidR="00917ADA">
        <w:t>"</w:t>
      </w:r>
      <w:r w:rsidRPr="00BC49C2">
        <w:t xml:space="preserve"> from the XR Server/UPF through any (and all) intermediate UPFs to the gNB.</w:t>
      </w:r>
    </w:p>
    <w:p w14:paraId="0C40F7B2"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336B1512"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2E14303A"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578AEEFF" w14:textId="1F11E62C" w:rsidR="004729D2" w:rsidRPr="00BC49C2" w:rsidRDefault="004729D2" w:rsidP="00D56E14">
      <w:pPr>
        <w:pStyle w:val="B2"/>
      </w:pPr>
      <w:r w:rsidRPr="00BC49C2">
        <w:tab/>
        <w:t xml:space="preserve">To enable smooth operation with legacy RAN nodes, it is anticipated that the GTP-U extension header would be encoded as </w:t>
      </w:r>
      <w:r w:rsidR="00917ADA">
        <w:t>'</w:t>
      </w:r>
      <w:r w:rsidRPr="00BC49C2">
        <w:t>comprehension not required</w:t>
      </w:r>
      <w:r w:rsidR="00917ADA">
        <w:t>'</w:t>
      </w:r>
      <w:r w:rsidRPr="00BC49C2">
        <w:t>.</w:t>
      </w:r>
    </w:p>
    <w:p w14:paraId="07FF82E2" w14:textId="552F67BA" w:rsidR="004729D2" w:rsidRPr="00BC49C2" w:rsidRDefault="004729D2" w:rsidP="00D56E14">
      <w:pPr>
        <w:pStyle w:val="B2"/>
      </w:pPr>
      <w:r w:rsidRPr="00BC49C2">
        <w:tab/>
        <w:t xml:space="preserve">The relevant extract from the GTP-U specification, clause 5.2.1 of </w:t>
      </w:r>
      <w:r w:rsidR="00BC0293" w:rsidRPr="00BC49C2">
        <w:t>TS</w:t>
      </w:r>
      <w:r w:rsidR="00BC0293">
        <w:t> </w:t>
      </w:r>
      <w:r w:rsidR="00BC0293" w:rsidRPr="00BC49C2">
        <w:t>29.281</w:t>
      </w:r>
      <w:r w:rsidR="00BC0293">
        <w:t> </w:t>
      </w:r>
      <w:r w:rsidR="00BC0293" w:rsidRPr="00BC49C2">
        <w:t>[</w:t>
      </w:r>
      <w:r w:rsidRPr="00BC49C2">
        <w:t>16] is copied below:</w:t>
      </w:r>
    </w:p>
    <w:p w14:paraId="704CCE32" w14:textId="77777777" w:rsidR="00D56E14" w:rsidRPr="00BC49C2" w:rsidRDefault="00113F7A" w:rsidP="00D56E14">
      <w:pPr>
        <w:rPr>
          <w:lang w:eastAsia="ja-JP"/>
        </w:rPr>
      </w:pPr>
      <w:r w:rsidRPr="00BC49C2">
        <w:rPr>
          <w:lang w:eastAsia="ja-JP"/>
        </w:rPr>
        <w:t>Bits 7 and 8 of the Next Extension Header Type have the following meaning:</w:t>
      </w:r>
    </w:p>
    <w:p w14:paraId="4D8F59E9"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15D492F4"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0F792254" w14:textId="77777777" w:rsidR="00113F7A" w:rsidRPr="00BC49C2" w:rsidRDefault="00113F7A" w:rsidP="004729D2">
            <w:pPr>
              <w:pStyle w:val="TAH"/>
            </w:pPr>
            <w:r w:rsidRPr="00BC49C2">
              <w:t>Bits</w:t>
            </w:r>
          </w:p>
          <w:p w14:paraId="3526AC76" w14:textId="77777777"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27B2EA55" w14:textId="77777777" w:rsidR="002D029A" w:rsidRPr="00BC49C2" w:rsidRDefault="00113F7A" w:rsidP="004729D2">
            <w:pPr>
              <w:pStyle w:val="TAH"/>
            </w:pPr>
            <w:r w:rsidRPr="00BC49C2">
              <w:t>Meaning</w:t>
            </w:r>
          </w:p>
        </w:tc>
      </w:tr>
      <w:tr w:rsidR="00113F7A" w:rsidRPr="00BC49C2" w14:paraId="5C57D794"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1716467A" w14:textId="77777777"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4C9A73C3"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7C05A651"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30F63D81" w14:textId="77777777"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71A2578D"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5A6885DB"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7FCA796B" w14:textId="77777777"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5A0F1CA"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671FB8F8"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76E41A97" w14:textId="77777777"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27DD129C" w14:textId="77777777" w:rsidR="002D029A" w:rsidRPr="00BC49C2" w:rsidRDefault="00113F7A" w:rsidP="004729D2">
            <w:pPr>
              <w:pStyle w:val="TAL"/>
            </w:pPr>
            <w:r w:rsidRPr="00BC49C2">
              <w:t>Comprehension of this header type is required by recipient (either Endpoint Receiver or Intermediate Node)</w:t>
            </w:r>
          </w:p>
        </w:tc>
      </w:tr>
    </w:tbl>
    <w:p w14:paraId="4707FB2E" w14:textId="77777777" w:rsidR="00113F7A" w:rsidRPr="00BC49C2" w:rsidRDefault="00113F7A" w:rsidP="004729D2">
      <w:pPr>
        <w:pStyle w:val="FP"/>
      </w:pPr>
    </w:p>
    <w:p w14:paraId="183BDB92" w14:textId="77777777" w:rsidR="00D56E14" w:rsidRPr="00BC49C2" w:rsidRDefault="00113F7A" w:rsidP="00D56E14">
      <w:pPr>
        <w:pStyle w:val="TF"/>
      </w:pPr>
      <w:r w:rsidRPr="00BC49C2">
        <w:t>Figure 5.2.1-2: Definition of bits 7 and 8 of the Extension Header Type</w:t>
      </w:r>
    </w:p>
    <w:p w14:paraId="4B632AEF" w14:textId="77777777"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14:paraId="3672E3D3" w14:textId="063ABD3B" w:rsidR="002D029A" w:rsidRPr="00BC49C2" w:rsidRDefault="00792623">
      <w:pPr>
        <w:pStyle w:val="B2"/>
      </w:pPr>
      <w:r w:rsidRPr="00BC49C2">
        <w:lastRenderedPageBreak/>
        <w:tab/>
      </w:r>
      <w:r w:rsidR="00113F7A" w:rsidRPr="00BC49C2">
        <w:t>This enables the jitter in the delay with which the complete PDU Set is delivered to the recipient</w:t>
      </w:r>
      <w:r w:rsidR="00917ADA">
        <w:t>'</w:t>
      </w:r>
      <w:r w:rsidR="00113F7A" w:rsidRPr="00BC49C2">
        <w:t>s application to be reduced. It does however imply a slight redefinition of the current Packet Delay Budget attribute, or, the introduction of a new QoS attribute.</w:t>
      </w:r>
    </w:p>
    <w:p w14:paraId="709AD6B0"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7F2B1140" w14:textId="77777777" w:rsidR="00113F7A" w:rsidRPr="00BC49C2" w:rsidRDefault="004A0827" w:rsidP="00964868">
      <w:pPr>
        <w:pStyle w:val="Heading3"/>
        <w:rPr>
          <w:lang w:eastAsia="zh-CN"/>
        </w:rPr>
      </w:pPr>
      <w:bookmarkStart w:id="586" w:name="_Toc101526134"/>
      <w:bookmarkStart w:id="587" w:name="_Toc104882832"/>
      <w:bookmarkStart w:id="588" w:name="_Toc113425980"/>
      <w:bookmarkStart w:id="589" w:name="_Toc117496405"/>
      <w:r w:rsidRPr="00BC49C2">
        <w:rPr>
          <w:lang w:eastAsia="zh-CN"/>
        </w:rPr>
        <w:t>6.9.4</w:t>
      </w:r>
      <w:r w:rsidRPr="00BC49C2">
        <w:rPr>
          <w:lang w:eastAsia="zh-CN"/>
        </w:rPr>
        <w:tab/>
      </w:r>
      <w:r w:rsidR="00113F7A" w:rsidRPr="00BC49C2">
        <w:rPr>
          <w:lang w:eastAsia="zh-CN"/>
        </w:rPr>
        <w:t>Impacts on services, entities and interfaces</w:t>
      </w:r>
      <w:bookmarkEnd w:id="586"/>
      <w:bookmarkEnd w:id="587"/>
      <w:bookmarkEnd w:id="588"/>
      <w:bookmarkEnd w:id="589"/>
    </w:p>
    <w:p w14:paraId="3241B312"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1D7F85E5"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40405930" w14:textId="77777777" w:rsidR="00D56E14" w:rsidRPr="00BC49C2" w:rsidRDefault="00113F7A" w:rsidP="00D56E14">
      <w:pPr>
        <w:rPr>
          <w:lang w:eastAsia="zh-CN"/>
        </w:rPr>
      </w:pPr>
      <w:r w:rsidRPr="00BC49C2">
        <w:t>The AMF and any UPFs in between the gNB and the UPF at the XR Server are not impacted.</w:t>
      </w:r>
    </w:p>
    <w:p w14:paraId="7FAA6CB6" w14:textId="77777777" w:rsidR="00740A6B" w:rsidRPr="00BC49C2" w:rsidRDefault="00740A6B" w:rsidP="00964868">
      <w:pPr>
        <w:pStyle w:val="Heading2"/>
        <w:rPr>
          <w:lang w:eastAsia="zh-CN"/>
        </w:rPr>
      </w:pPr>
      <w:bookmarkStart w:id="590" w:name="_Toc101526135"/>
      <w:bookmarkStart w:id="591" w:name="_Toc104882833"/>
      <w:bookmarkStart w:id="592" w:name="_Toc113425981"/>
      <w:bookmarkStart w:id="593" w:name="_Toc117496406"/>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590"/>
      <w:bookmarkEnd w:id="591"/>
      <w:bookmarkEnd w:id="592"/>
      <w:bookmarkEnd w:id="593"/>
    </w:p>
    <w:p w14:paraId="48197FFF" w14:textId="77777777" w:rsidR="00740A6B" w:rsidRPr="00BC49C2" w:rsidRDefault="00740A6B" w:rsidP="00964868">
      <w:pPr>
        <w:pStyle w:val="Heading3"/>
        <w:rPr>
          <w:lang w:eastAsia="ja-JP"/>
        </w:rPr>
      </w:pPr>
      <w:bookmarkStart w:id="594" w:name="_Toc101526136"/>
      <w:bookmarkStart w:id="595" w:name="_Toc104882834"/>
      <w:bookmarkStart w:id="596" w:name="_Toc113425982"/>
      <w:bookmarkStart w:id="597" w:name="_Toc117496407"/>
      <w:r w:rsidRPr="00BC49C2">
        <w:rPr>
          <w:lang w:eastAsia="ja-JP"/>
        </w:rPr>
        <w:t>6.</w:t>
      </w:r>
      <w:r w:rsidRPr="00BC49C2">
        <w:rPr>
          <w:lang w:eastAsia="zh-CN"/>
        </w:rPr>
        <w:t>10</w:t>
      </w:r>
      <w:r w:rsidRPr="00BC49C2">
        <w:rPr>
          <w:lang w:eastAsia="ja-JP"/>
        </w:rPr>
        <w:t>.1</w:t>
      </w:r>
      <w:r w:rsidRPr="00BC49C2">
        <w:rPr>
          <w:lang w:eastAsia="ja-JP"/>
        </w:rPr>
        <w:tab/>
        <w:t>Key Issue mapping</w:t>
      </w:r>
      <w:bookmarkEnd w:id="594"/>
      <w:bookmarkEnd w:id="595"/>
      <w:bookmarkEnd w:id="596"/>
      <w:bookmarkEnd w:id="597"/>
    </w:p>
    <w:p w14:paraId="15503979"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41B996A5" w14:textId="77777777" w:rsidR="00740A6B" w:rsidRPr="00BC49C2" w:rsidRDefault="00740A6B" w:rsidP="00964868">
      <w:pPr>
        <w:pStyle w:val="Heading3"/>
        <w:rPr>
          <w:lang w:eastAsia="ja-JP"/>
        </w:rPr>
      </w:pPr>
      <w:bookmarkStart w:id="598" w:name="_Toc101526137"/>
      <w:bookmarkStart w:id="599" w:name="_Toc104882835"/>
      <w:bookmarkStart w:id="600" w:name="_Toc113425983"/>
      <w:bookmarkStart w:id="601" w:name="_Toc117496408"/>
      <w:r w:rsidRPr="00BC49C2">
        <w:rPr>
          <w:lang w:eastAsia="ja-JP"/>
        </w:rPr>
        <w:t>6.</w:t>
      </w:r>
      <w:r w:rsidRPr="00BC49C2">
        <w:rPr>
          <w:lang w:eastAsia="zh-CN"/>
        </w:rPr>
        <w:t>10</w:t>
      </w:r>
      <w:r w:rsidRPr="00BC49C2">
        <w:rPr>
          <w:lang w:eastAsia="ja-JP"/>
        </w:rPr>
        <w:t>.2</w:t>
      </w:r>
      <w:r w:rsidRPr="00BC49C2">
        <w:rPr>
          <w:lang w:eastAsia="ja-JP"/>
        </w:rPr>
        <w:tab/>
        <w:t>Description</w:t>
      </w:r>
      <w:bookmarkEnd w:id="598"/>
      <w:bookmarkEnd w:id="599"/>
      <w:bookmarkEnd w:id="600"/>
      <w:bookmarkEnd w:id="601"/>
    </w:p>
    <w:p w14:paraId="07D520EB"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165C9D35"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7A07B8D1" w14:textId="6EB556E5" w:rsidR="000D3CBF" w:rsidRPr="00BC49C2" w:rsidRDefault="004729D2" w:rsidP="004729D2">
      <w:pPr>
        <w:rPr>
          <w:lang w:eastAsia="zh-CN"/>
        </w:rPr>
      </w:pPr>
      <w:r w:rsidRPr="00BC49C2">
        <w:rPr>
          <w:lang w:eastAsia="zh-CN"/>
        </w:rPr>
        <w:t xml:space="preserve">As defined in existing </w:t>
      </w:r>
      <w:r w:rsidR="00BC0293" w:rsidRPr="00BC49C2">
        <w:rPr>
          <w:lang w:eastAsia="zh-CN"/>
        </w:rPr>
        <w:t>TS</w:t>
      </w:r>
      <w:r w:rsidR="00BC0293">
        <w:rPr>
          <w:lang w:eastAsia="zh-CN"/>
        </w:rPr>
        <w:t> </w:t>
      </w:r>
      <w:r w:rsidR="00BC0293" w:rsidRPr="00BC49C2">
        <w:rPr>
          <w:lang w:eastAsia="zh-CN"/>
        </w:rPr>
        <w:t>38.321</w:t>
      </w:r>
      <w:r w:rsidR="00BC0293">
        <w:rPr>
          <w:lang w:eastAsia="zh-CN"/>
        </w:rPr>
        <w:t> </w:t>
      </w:r>
      <w:r w:rsidR="00BC0293" w:rsidRPr="00BC49C2">
        <w:rPr>
          <w:lang w:eastAsia="zh-CN"/>
        </w:rPr>
        <w:t>[</w:t>
      </w:r>
      <w:r w:rsidRPr="00BC49C2">
        <w:rPr>
          <w:lang w:eastAsia="zh-CN"/>
        </w:rPr>
        <w:t xml:space="preserve">17], it has supported to prioritize transmit the data from a logical channel with high priority and as defined in </w:t>
      </w:r>
      <w:r w:rsidR="00BC0293" w:rsidRPr="00BC49C2">
        <w:rPr>
          <w:lang w:eastAsia="zh-CN"/>
        </w:rPr>
        <w:t>TS</w:t>
      </w:r>
      <w:r w:rsidR="00BC0293">
        <w:rPr>
          <w:lang w:eastAsia="zh-CN"/>
        </w:rPr>
        <w:t> </w:t>
      </w:r>
      <w:r w:rsidR="00BC0293" w:rsidRPr="00BC49C2">
        <w:rPr>
          <w:lang w:eastAsia="zh-CN"/>
        </w:rPr>
        <w:t>38.323</w:t>
      </w:r>
      <w:r w:rsidR="00BC0293">
        <w:rPr>
          <w:lang w:eastAsia="zh-CN"/>
        </w:rPr>
        <w:t> </w:t>
      </w:r>
      <w:r w:rsidR="00BC0293" w:rsidRPr="00BC49C2">
        <w:rPr>
          <w:lang w:eastAsia="zh-CN"/>
        </w:rPr>
        <w:t>[</w:t>
      </w:r>
      <w:r w:rsidRPr="00BC49C2">
        <w:rPr>
          <w:lang w:eastAsia="zh-CN"/>
        </w:rPr>
        <w:t>18], the data in the PDCP buffer is dropped when the discard timer is expired.</w:t>
      </w:r>
    </w:p>
    <w:p w14:paraId="154A1D78"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57593BAA"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1552D602"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25E8B7C3" w14:textId="77777777" w:rsidR="00D56E14" w:rsidRPr="00BC49C2" w:rsidRDefault="00740A6B" w:rsidP="00D56E14">
      <w:r w:rsidRPr="00BC49C2">
        <w:t>The solution is based on the existing QoS framework with the following enhancement:</w:t>
      </w:r>
    </w:p>
    <w:p w14:paraId="6BDE6DAF" w14:textId="77777777" w:rsidR="004729D2" w:rsidRPr="00BC49C2" w:rsidRDefault="004729D2" w:rsidP="004729D2">
      <w:pPr>
        <w:pStyle w:val="B1"/>
      </w:pPr>
      <w:r w:rsidRPr="00BC49C2">
        <w:t>-</w:t>
      </w:r>
      <w:r w:rsidRPr="00BC49C2">
        <w:tab/>
        <w:t>The AF provides importance level of XRM data flow and dependency among flows.</w:t>
      </w:r>
    </w:p>
    <w:p w14:paraId="4F22B51B"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018AA142" w14:textId="77777777" w:rsidR="004729D2" w:rsidRPr="00BC49C2" w:rsidRDefault="004729D2" w:rsidP="004729D2">
      <w:pPr>
        <w:pStyle w:val="B1"/>
      </w:pPr>
      <w:r w:rsidRPr="00BC49C2">
        <w:t>-</w:t>
      </w:r>
      <w:r w:rsidRPr="00BC49C2">
        <w:tab/>
        <w:t>The SMF generate different QoS profile for the PCC rule with the Standalone Indication.</w:t>
      </w:r>
    </w:p>
    <w:p w14:paraId="3E59094A" w14:textId="77777777" w:rsidR="004729D2" w:rsidRPr="00BC49C2" w:rsidRDefault="004729D2" w:rsidP="004729D2">
      <w:pPr>
        <w:pStyle w:val="B1"/>
      </w:pPr>
      <w:r w:rsidRPr="00BC49C2">
        <w:lastRenderedPageBreak/>
        <w:t>-</w:t>
      </w:r>
      <w:r w:rsidRPr="00BC49C2">
        <w:tab/>
        <w:t>Based on the received QoS profile of the QoS flow with Standalone Indication, the NG RAN generate a standalone DRB for the QoS flow.</w:t>
      </w:r>
    </w:p>
    <w:p w14:paraId="78C62B14" w14:textId="77777777" w:rsidR="00740A6B" w:rsidRPr="00BC49C2" w:rsidRDefault="00740A6B" w:rsidP="00964868">
      <w:pPr>
        <w:pStyle w:val="Heading3"/>
        <w:rPr>
          <w:lang w:eastAsia="ja-JP"/>
        </w:rPr>
      </w:pPr>
      <w:bookmarkStart w:id="602" w:name="_Toc101526138"/>
      <w:bookmarkStart w:id="603" w:name="_Toc104882836"/>
      <w:bookmarkStart w:id="604" w:name="_Toc113425984"/>
      <w:bookmarkStart w:id="605" w:name="_Toc117496409"/>
      <w:r w:rsidRPr="00BC49C2">
        <w:rPr>
          <w:lang w:eastAsia="ja-JP"/>
        </w:rPr>
        <w:t>6.10.3</w:t>
      </w:r>
      <w:r w:rsidRPr="00BC49C2">
        <w:rPr>
          <w:lang w:eastAsia="ja-JP"/>
        </w:rPr>
        <w:tab/>
        <w:t>Procedures</w:t>
      </w:r>
      <w:bookmarkEnd w:id="602"/>
      <w:bookmarkEnd w:id="603"/>
      <w:bookmarkEnd w:id="604"/>
      <w:bookmarkEnd w:id="605"/>
    </w:p>
    <w:p w14:paraId="656FA9B5" w14:textId="77777777" w:rsidR="000D3CBF" w:rsidRPr="00BC49C2" w:rsidRDefault="00740A6B" w:rsidP="004729D2">
      <w:pPr>
        <w:pStyle w:val="TH"/>
        <w:rPr>
          <w:rFonts w:cs="Arial"/>
        </w:rPr>
      </w:pPr>
      <w:r w:rsidRPr="00BC49C2">
        <w:object w:dxaOrig="11181" w:dyaOrig="10766" w14:anchorId="15DB6F4A">
          <v:shape id="_x0000_i8678" type="#_x0000_t75" style="width:481.6pt;height:465.3pt" o:ole="">
            <v:imagedata r:id="rId48" o:title=""/>
          </v:shape>
          <o:OLEObject Type="Embed" ProgID="Visio.Drawing.15" ShapeID="_x0000_i8678" DrawAspect="Content" ObjectID="_1728109608" r:id="rId49"/>
        </w:object>
      </w:r>
    </w:p>
    <w:p w14:paraId="07CE5FF2" w14:textId="77777777" w:rsidR="00D56E14" w:rsidRPr="00BC49C2" w:rsidRDefault="00740A6B" w:rsidP="00D56E14">
      <w:pPr>
        <w:pStyle w:val="TF"/>
      </w:pPr>
      <w:r w:rsidRPr="00BC49C2">
        <w:t>Figure 6.10.3-1: Setting up an AF session with required QoS procedure</w:t>
      </w:r>
    </w:p>
    <w:p w14:paraId="13437C91"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1F0E7C40" w14:textId="169011A9" w:rsidR="004729D2" w:rsidRPr="00BC49C2" w:rsidRDefault="004729D2" w:rsidP="004729D2">
      <w:pPr>
        <w:pStyle w:val="B1"/>
      </w:pPr>
      <w:r w:rsidRPr="00BC49C2">
        <w:tab/>
        <w:t>If flow2 relies on flow1, the flow1</w:t>
      </w:r>
      <w:r w:rsidR="00917ADA">
        <w:t>'</w:t>
      </w:r>
      <w:r w:rsidRPr="00BC49C2">
        <w:t>s flow descriptions should include the flow2</w:t>
      </w:r>
      <w:r w:rsidR="00917ADA">
        <w:t>'</w:t>
      </w:r>
      <w:r w:rsidRPr="00BC49C2">
        <w:t>s description.</w:t>
      </w:r>
    </w:p>
    <w:p w14:paraId="09C17839" w14:textId="77777777" w:rsidR="004729D2" w:rsidRPr="00BC49C2" w:rsidRDefault="004729D2" w:rsidP="004729D2">
      <w:pPr>
        <w:pStyle w:val="B1"/>
      </w:pPr>
      <w:r w:rsidRPr="00BC49C2">
        <w:t>2.</w:t>
      </w:r>
      <w:r w:rsidRPr="00BC49C2">
        <w:tab/>
        <w:t>The NEF authorizes the AF request.</w:t>
      </w:r>
    </w:p>
    <w:p w14:paraId="5E2DD56F"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1F61DC0B" w14:textId="77777777"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084347E0" w14:textId="77777777" w:rsidR="002D029A" w:rsidRPr="00BC49C2" w:rsidRDefault="00740A6B">
      <w:pPr>
        <w:pStyle w:val="NO"/>
        <w:rPr>
          <w:lang w:eastAsia="zh-CN"/>
        </w:rPr>
      </w:pPr>
      <w:r w:rsidRPr="00BC49C2">
        <w:rPr>
          <w:lang w:eastAsia="zh-CN"/>
        </w:rPr>
        <w:lastRenderedPageBreak/>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1829007E" w14:textId="77777777" w:rsidR="004729D2" w:rsidRPr="00BC49C2" w:rsidRDefault="004729D2" w:rsidP="004729D2">
      <w:pPr>
        <w:pStyle w:val="B1"/>
      </w:pPr>
      <w:r w:rsidRPr="00BC49C2">
        <w:tab/>
        <w:t>If the flow in PCC rule2 relies on flow in PCC rule1, PCC rule1 should include the identifier of PCC rule2.</w:t>
      </w:r>
    </w:p>
    <w:p w14:paraId="7804AA60" w14:textId="77777777" w:rsidR="004729D2" w:rsidRPr="00BC49C2" w:rsidRDefault="004729D2" w:rsidP="004729D2">
      <w:pPr>
        <w:pStyle w:val="B1"/>
      </w:pPr>
      <w:r w:rsidRPr="00BC49C2">
        <w:t>5.</w:t>
      </w:r>
      <w:r w:rsidRPr="00BC49C2">
        <w:tab/>
        <w:t>The PCF responds to the NEF a Npcf_Policy Authorization_Create response.</w:t>
      </w:r>
    </w:p>
    <w:p w14:paraId="66092573" w14:textId="77777777" w:rsidR="004729D2" w:rsidRPr="00BC49C2" w:rsidRDefault="004729D2" w:rsidP="004729D2">
      <w:pPr>
        <w:pStyle w:val="B1"/>
      </w:pPr>
      <w:r w:rsidRPr="00BC49C2">
        <w:t>6.</w:t>
      </w:r>
      <w:r w:rsidRPr="00BC49C2">
        <w:tab/>
        <w:t>The NEF sends a Nnef_AFsessionWithQoS_Create response message to the AF.</w:t>
      </w:r>
    </w:p>
    <w:p w14:paraId="07EEA14B"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68AE7F07" w14:textId="61A36BA1"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917ADA">
        <w:t>'</w:t>
      </w:r>
      <w:r w:rsidRPr="00BC49C2">
        <w:t>s QoS profile includes the Standalone Indication. Based on that, the QoS flow is used to transmit the data of the PDU Sets with the same importance level.</w:t>
      </w:r>
    </w:p>
    <w:p w14:paraId="094C2602" w14:textId="18FDBCAC" w:rsidR="004729D2" w:rsidRPr="00BC49C2" w:rsidRDefault="004729D2" w:rsidP="004729D2">
      <w:pPr>
        <w:pStyle w:val="B1"/>
      </w:pPr>
      <w:r w:rsidRPr="00BC49C2">
        <w:tab/>
        <w:t>If QoS flow2 relies on QoS flow1, the QoS flow1</w:t>
      </w:r>
      <w:r w:rsidR="00917ADA">
        <w:t>'</w:t>
      </w:r>
      <w:r w:rsidRPr="00BC49C2">
        <w:t>s QoS profile should include the identifier of QoS flow2.</w:t>
      </w:r>
    </w:p>
    <w:p w14:paraId="495AD4DF" w14:textId="79BC7E9C" w:rsidR="004729D2" w:rsidRPr="00BC49C2" w:rsidRDefault="004729D2" w:rsidP="004729D2">
      <w:pPr>
        <w:pStyle w:val="B1"/>
      </w:pPr>
      <w:r w:rsidRPr="00BC49C2">
        <w:tab/>
        <w:t xml:space="preserve">The steps 8-10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3CA5470E"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2BA3A7F9" w14:textId="77777777" w:rsidR="004729D2" w:rsidRPr="00BC49C2" w:rsidRDefault="004729D2" w:rsidP="004729D2">
      <w:pPr>
        <w:pStyle w:val="B1"/>
      </w:pPr>
      <w:r w:rsidRPr="00BC49C2">
        <w:t>12.</w:t>
      </w:r>
      <w:r w:rsidRPr="00BC49C2">
        <w:tab/>
        <w:t>The AMF sends a N2 message (QoS profile (Standalone Indication)) to the RAN.</w:t>
      </w:r>
    </w:p>
    <w:p w14:paraId="406FC4AA"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1AD872FF"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7CC04DD1" w14:textId="4188D776" w:rsidR="004729D2" w:rsidRPr="00BC49C2" w:rsidRDefault="004729D2" w:rsidP="004729D2">
      <w:pPr>
        <w:pStyle w:val="B1"/>
      </w:pPr>
      <w:r w:rsidRPr="00BC49C2">
        <w:tab/>
        <w:t xml:space="preserve">As the defined in existing </w:t>
      </w:r>
      <w:r w:rsidR="00BC0293" w:rsidRPr="00BC49C2">
        <w:t>TS</w:t>
      </w:r>
      <w:r w:rsidR="00BC0293">
        <w:t> </w:t>
      </w:r>
      <w:r w:rsidR="00BC0293" w:rsidRPr="00BC49C2">
        <w:t>38.321</w:t>
      </w:r>
      <w:r w:rsidR="00BC0293">
        <w:t> </w:t>
      </w:r>
      <w:r w:rsidR="00BC0293" w:rsidRPr="00BC49C2">
        <w:t>[</w:t>
      </w:r>
      <w:r w:rsidRPr="00BC49C2">
        <w:t xml:space="preserve">17] and in existing </w:t>
      </w:r>
      <w:r w:rsidR="00BC0293" w:rsidRPr="00BC49C2">
        <w:t>TS</w:t>
      </w:r>
      <w:r w:rsidR="00BC0293">
        <w:t> </w:t>
      </w:r>
      <w:r w:rsidR="00BC0293" w:rsidRPr="00BC49C2">
        <w:t>38.323</w:t>
      </w:r>
      <w:r w:rsidR="00BC0293">
        <w:t> </w:t>
      </w:r>
      <w:r w:rsidR="00BC0293"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78763911" w14:textId="07A620AA" w:rsidR="004729D2" w:rsidRPr="00BC49C2" w:rsidRDefault="004729D2" w:rsidP="004729D2">
      <w:pPr>
        <w:pStyle w:val="B1"/>
      </w:pPr>
      <w:r w:rsidRPr="00BC49C2">
        <w:tab/>
        <w:t xml:space="preserve">The steps 13-18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6A7841FA" w14:textId="77777777" w:rsidR="00740A6B" w:rsidRPr="00BC49C2" w:rsidRDefault="00740A6B" w:rsidP="00964868">
      <w:pPr>
        <w:pStyle w:val="Heading3"/>
        <w:rPr>
          <w:lang w:eastAsia="ja-JP"/>
        </w:rPr>
      </w:pPr>
      <w:bookmarkStart w:id="606" w:name="_Toc101526139"/>
      <w:bookmarkStart w:id="607" w:name="_Toc104882837"/>
      <w:bookmarkStart w:id="608" w:name="_Toc113425985"/>
      <w:bookmarkStart w:id="609" w:name="_Toc117496410"/>
      <w:r w:rsidRPr="00BC49C2">
        <w:rPr>
          <w:lang w:eastAsia="zh-CN"/>
        </w:rPr>
        <w:t>6.10.4</w:t>
      </w:r>
      <w:r w:rsidRPr="00BC49C2">
        <w:rPr>
          <w:lang w:eastAsia="zh-CN"/>
        </w:rPr>
        <w:tab/>
      </w:r>
      <w:r w:rsidRPr="00BC49C2">
        <w:rPr>
          <w:lang w:eastAsia="ja-JP"/>
        </w:rPr>
        <w:t>Impacts on services, entities and interfaces</w:t>
      </w:r>
      <w:bookmarkEnd w:id="606"/>
      <w:bookmarkEnd w:id="607"/>
      <w:bookmarkEnd w:id="608"/>
      <w:bookmarkEnd w:id="609"/>
    </w:p>
    <w:p w14:paraId="2287F6F4" w14:textId="77777777" w:rsidR="004729D2" w:rsidRPr="00BC49C2" w:rsidRDefault="004729D2" w:rsidP="004729D2">
      <w:r w:rsidRPr="00BC49C2">
        <w:t>AF</w:t>
      </w:r>
    </w:p>
    <w:p w14:paraId="5519AE07"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55363602" w14:textId="77777777" w:rsidR="004729D2" w:rsidRPr="00BC49C2" w:rsidRDefault="004729D2" w:rsidP="004729D2">
      <w:r w:rsidRPr="00BC49C2">
        <w:t>PCF</w:t>
      </w:r>
    </w:p>
    <w:p w14:paraId="1BC2C10C" w14:textId="77777777" w:rsidR="004729D2" w:rsidRPr="00BC49C2" w:rsidRDefault="004729D2" w:rsidP="004729D2">
      <w:pPr>
        <w:pStyle w:val="B1"/>
      </w:pPr>
      <w:r w:rsidRPr="00BC49C2">
        <w:t>-</w:t>
      </w:r>
      <w:r w:rsidRPr="00BC49C2">
        <w:tab/>
        <w:t>Generate different standalone PCC rules for flow with different importance respectively.</w:t>
      </w:r>
    </w:p>
    <w:p w14:paraId="1974A66E" w14:textId="77777777" w:rsidR="004729D2" w:rsidRPr="00BC49C2" w:rsidRDefault="004729D2" w:rsidP="004729D2">
      <w:r w:rsidRPr="00BC49C2">
        <w:t>SMF</w:t>
      </w:r>
    </w:p>
    <w:p w14:paraId="2B217EDD" w14:textId="77777777" w:rsidR="004729D2" w:rsidRPr="00BC49C2" w:rsidRDefault="004729D2" w:rsidP="004729D2">
      <w:pPr>
        <w:pStyle w:val="B1"/>
      </w:pPr>
      <w:r w:rsidRPr="00BC49C2">
        <w:t>-</w:t>
      </w:r>
      <w:r w:rsidRPr="00BC49C2">
        <w:tab/>
        <w:t>Generate a standalone QoS flow for each received PCC rule with the Standalone Indication.</w:t>
      </w:r>
    </w:p>
    <w:p w14:paraId="3F0CA0E7" w14:textId="77777777" w:rsidR="004729D2" w:rsidRPr="00BC49C2" w:rsidRDefault="004729D2" w:rsidP="004729D2">
      <w:r w:rsidRPr="00BC49C2">
        <w:t>RAN</w:t>
      </w:r>
    </w:p>
    <w:p w14:paraId="628595BB" w14:textId="77777777" w:rsidR="004729D2" w:rsidRPr="00BC49C2" w:rsidRDefault="004729D2" w:rsidP="004729D2">
      <w:pPr>
        <w:pStyle w:val="B1"/>
      </w:pPr>
      <w:r w:rsidRPr="00BC49C2">
        <w:t>-</w:t>
      </w:r>
      <w:r w:rsidRPr="00BC49C2">
        <w:tab/>
        <w:t>Generate a standalone DRB for each received QoS flow with the Standalone Indication.</w:t>
      </w:r>
    </w:p>
    <w:p w14:paraId="39CE22A4" w14:textId="77777777" w:rsidR="004F5EF9" w:rsidRPr="00BC49C2" w:rsidRDefault="004F5EF9" w:rsidP="00964868">
      <w:pPr>
        <w:pStyle w:val="Heading2"/>
        <w:rPr>
          <w:lang w:eastAsia="zh-CN"/>
        </w:rPr>
      </w:pPr>
      <w:bookmarkStart w:id="610" w:name="_Toc101526140"/>
      <w:bookmarkStart w:id="611" w:name="_Toc104882838"/>
      <w:bookmarkStart w:id="612" w:name="_Toc113425986"/>
      <w:bookmarkStart w:id="613" w:name="_Toc117496411"/>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610"/>
      <w:bookmarkEnd w:id="611"/>
      <w:bookmarkEnd w:id="612"/>
      <w:bookmarkEnd w:id="613"/>
    </w:p>
    <w:p w14:paraId="3413C326" w14:textId="77777777" w:rsidR="00B24AEA" w:rsidRPr="00BC49C2" w:rsidRDefault="004F5EF9" w:rsidP="00964868">
      <w:pPr>
        <w:pStyle w:val="Heading3"/>
        <w:rPr>
          <w:lang w:eastAsia="ja-JP"/>
        </w:rPr>
      </w:pPr>
      <w:bookmarkStart w:id="614" w:name="_Toc101526141"/>
      <w:bookmarkStart w:id="615" w:name="_Toc104882839"/>
      <w:bookmarkStart w:id="616" w:name="_Toc113425987"/>
      <w:bookmarkStart w:id="617" w:name="_Toc117496412"/>
      <w:r w:rsidRPr="00BC49C2">
        <w:rPr>
          <w:lang w:eastAsia="ja-JP"/>
        </w:rPr>
        <w:t>6.</w:t>
      </w:r>
      <w:r w:rsidRPr="00BC49C2">
        <w:rPr>
          <w:lang w:eastAsia="zh-CN"/>
        </w:rPr>
        <w:t>11</w:t>
      </w:r>
      <w:r w:rsidRPr="00BC49C2">
        <w:rPr>
          <w:lang w:eastAsia="ja-JP"/>
        </w:rPr>
        <w:t>.1</w:t>
      </w:r>
      <w:r w:rsidRPr="00BC49C2">
        <w:rPr>
          <w:lang w:eastAsia="ja-JP"/>
        </w:rPr>
        <w:tab/>
        <w:t>Key Issue mapping</w:t>
      </w:r>
      <w:bookmarkEnd w:id="614"/>
      <w:bookmarkEnd w:id="615"/>
      <w:bookmarkEnd w:id="616"/>
      <w:bookmarkEnd w:id="617"/>
    </w:p>
    <w:p w14:paraId="75324CE9"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25BD8B1F" w14:textId="77777777" w:rsidR="00B24AEA" w:rsidRPr="00BC49C2" w:rsidRDefault="004F5EF9" w:rsidP="00964868">
      <w:pPr>
        <w:pStyle w:val="Heading3"/>
        <w:rPr>
          <w:lang w:eastAsia="ja-JP"/>
        </w:rPr>
      </w:pPr>
      <w:bookmarkStart w:id="618" w:name="_Toc101526142"/>
      <w:bookmarkStart w:id="619" w:name="_Toc104882840"/>
      <w:bookmarkStart w:id="620" w:name="_Toc113425988"/>
      <w:bookmarkStart w:id="621" w:name="_Toc117496413"/>
      <w:r w:rsidRPr="00BC49C2">
        <w:rPr>
          <w:lang w:eastAsia="ja-JP"/>
        </w:rPr>
        <w:t>6.</w:t>
      </w:r>
      <w:r w:rsidRPr="00BC49C2">
        <w:rPr>
          <w:lang w:eastAsia="zh-CN"/>
        </w:rPr>
        <w:t>11</w:t>
      </w:r>
      <w:r w:rsidRPr="00BC49C2">
        <w:rPr>
          <w:lang w:eastAsia="ja-JP"/>
        </w:rPr>
        <w:t>.2</w:t>
      </w:r>
      <w:r w:rsidRPr="00BC49C2">
        <w:rPr>
          <w:lang w:eastAsia="ja-JP"/>
        </w:rPr>
        <w:tab/>
        <w:t>Description</w:t>
      </w:r>
      <w:bookmarkEnd w:id="618"/>
      <w:bookmarkEnd w:id="619"/>
      <w:bookmarkEnd w:id="620"/>
      <w:bookmarkEnd w:id="621"/>
    </w:p>
    <w:p w14:paraId="738EDD21"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4AC63605"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3113418C"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4AC668A2" w14:textId="77777777" w:rsidR="004729D2" w:rsidRPr="00BC49C2" w:rsidRDefault="004729D2" w:rsidP="004729D2">
      <w:pPr>
        <w:pStyle w:val="B1"/>
      </w:pPr>
      <w:r w:rsidRPr="00BC49C2">
        <w:t>-</w:t>
      </w:r>
      <w:r w:rsidRPr="00BC49C2">
        <w:tab/>
        <w:t>The sequence number of the PDU Set</w:t>
      </w:r>
    </w:p>
    <w:p w14:paraId="38A8E159" w14:textId="77777777" w:rsidR="004729D2" w:rsidRPr="00BC49C2" w:rsidRDefault="004729D2" w:rsidP="004729D2">
      <w:pPr>
        <w:pStyle w:val="B1"/>
      </w:pPr>
      <w:r w:rsidRPr="00BC49C2">
        <w:t>-</w:t>
      </w:r>
      <w:r w:rsidRPr="00BC49C2">
        <w:tab/>
        <w:t>The Importance Level of the PDU Set.</w:t>
      </w:r>
    </w:p>
    <w:p w14:paraId="41D9ECA6" w14:textId="77777777" w:rsidR="004729D2" w:rsidRPr="00BC49C2" w:rsidRDefault="004729D2" w:rsidP="004729D2">
      <w:pPr>
        <w:pStyle w:val="B1"/>
      </w:pPr>
      <w:r w:rsidRPr="00BC49C2">
        <w:t>-</w:t>
      </w:r>
      <w:r w:rsidRPr="00BC49C2">
        <w:tab/>
        <w:t>The boundary information of the PDU Set, e.g.</w:t>
      </w:r>
    </w:p>
    <w:p w14:paraId="6058638F" w14:textId="77777777" w:rsidR="004729D2" w:rsidRPr="00BC49C2" w:rsidRDefault="004729D2" w:rsidP="004729D2">
      <w:pPr>
        <w:pStyle w:val="B2"/>
      </w:pPr>
      <w:r w:rsidRPr="00BC49C2">
        <w:t>0.</w:t>
      </w:r>
      <w:r w:rsidRPr="00BC49C2">
        <w:tab/>
        <w:t>the Start Mark of PDU Set, which is only valid for the first PDU of the PDU Set.</w:t>
      </w:r>
    </w:p>
    <w:p w14:paraId="39F05B30"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54E70C0A" w14:textId="77777777" w:rsidR="004729D2" w:rsidRPr="00BC49C2" w:rsidRDefault="004729D2" w:rsidP="004729D2">
      <w:pPr>
        <w:pStyle w:val="B2"/>
      </w:pPr>
      <w:r w:rsidRPr="00BC49C2">
        <w:t>1.</w:t>
      </w:r>
      <w:r w:rsidRPr="00BC49C2">
        <w:tab/>
        <w:t>the sequence number of the PDU within the PDU Set.</w:t>
      </w:r>
    </w:p>
    <w:p w14:paraId="3EC5C00A"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43650265" w14:textId="685C5B0D" w:rsidR="004729D2" w:rsidRPr="00BC49C2" w:rsidRDefault="004729D2" w:rsidP="004729D2">
      <w:pPr>
        <w:pStyle w:val="B1"/>
      </w:pPr>
      <w:r w:rsidRPr="00BC49C2">
        <w:t>-</w:t>
      </w:r>
      <w:r w:rsidRPr="00BC49C2">
        <w:tab/>
        <w:t>Dependent PDU Set</w:t>
      </w:r>
      <w:r w:rsidR="00917ADA">
        <w:t>'</w:t>
      </w:r>
      <w:r w:rsidRPr="00BC49C2">
        <w:t>s sequence number</w:t>
      </w:r>
    </w:p>
    <w:p w14:paraId="1519B077" w14:textId="2803E366" w:rsidR="004729D2" w:rsidRPr="00BC49C2" w:rsidRDefault="004729D2" w:rsidP="004729D2">
      <w:pPr>
        <w:pStyle w:val="B2"/>
      </w:pPr>
      <w:r w:rsidRPr="00BC49C2">
        <w:t>0.</w:t>
      </w:r>
      <w:r w:rsidRPr="00BC49C2">
        <w:tab/>
        <w:t>If the current PDU Set 2 is dependent on PDU Set 1, the PDU Set 2 should carry the PDU Set 1</w:t>
      </w:r>
      <w:r w:rsidR="00917ADA">
        <w:t>'</w:t>
      </w:r>
      <w:r w:rsidRPr="00BC49C2">
        <w:t>s sequence number.</w:t>
      </w:r>
    </w:p>
    <w:p w14:paraId="15937B8E" w14:textId="77777777" w:rsidR="002D029A" w:rsidRPr="00BC49C2" w:rsidRDefault="004729D2" w:rsidP="004729D2">
      <w:pPr>
        <w:pStyle w:val="TH"/>
      </w:pPr>
      <w:r w:rsidRPr="00BC49C2">
        <w:rPr>
          <w:rFonts w:eastAsia="Malgun Gothic"/>
        </w:rPr>
        <w:object w:dxaOrig="16859" w:dyaOrig="2572" w14:anchorId="1E49145F">
          <v:shape id="_x0000_i8679" type="#_x0000_t75" style="width:479.55pt;height:74.05pt" o:ole="">
            <v:imagedata r:id="rId50" o:title=""/>
          </v:shape>
          <o:OLEObject Type="Embed" ProgID="Visio.Drawing.15" ShapeID="_x0000_i8679" DrawAspect="Content" ObjectID="_1728109609" r:id="rId51"/>
        </w:object>
      </w:r>
    </w:p>
    <w:p w14:paraId="55F7C483"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1D3AABD6"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6EDEE6D6" w14:textId="77777777" w:rsidR="004729D2" w:rsidRPr="00BC49C2" w:rsidRDefault="004729D2" w:rsidP="004729D2">
      <w:pPr>
        <w:pStyle w:val="B1"/>
      </w:pPr>
      <w:r w:rsidRPr="00BC49C2">
        <w:t>-</w:t>
      </w:r>
      <w:r w:rsidRPr="00BC49C2">
        <w:tab/>
        <w:t>The AF provides importance level of XRM data flow and dependency among flows.</w:t>
      </w:r>
    </w:p>
    <w:p w14:paraId="784AA57C" w14:textId="77777777" w:rsidR="004729D2" w:rsidRPr="00BC49C2" w:rsidRDefault="004729D2" w:rsidP="004729D2">
      <w:pPr>
        <w:pStyle w:val="B1"/>
      </w:pPr>
      <w:r w:rsidRPr="00BC49C2">
        <w:t>-</w:t>
      </w:r>
      <w:r w:rsidRPr="00BC49C2">
        <w:tab/>
        <w:t>The PCF generates the QoS rules for flow including a list of PDU Sets.</w:t>
      </w:r>
    </w:p>
    <w:p w14:paraId="62BB8F17" w14:textId="4485A0FD" w:rsidR="004729D2" w:rsidRPr="00BC49C2" w:rsidRDefault="004729D2" w:rsidP="004729D2">
      <w:pPr>
        <w:pStyle w:val="B1"/>
      </w:pPr>
      <w:r w:rsidRPr="00BC49C2">
        <w:t>-</w:t>
      </w:r>
      <w:r w:rsidRPr="00BC49C2">
        <w:tab/>
        <w:t>The SMF maps the QoS flow for the QoS rule. The QoS flow</w:t>
      </w:r>
      <w:r w:rsidR="00917ADA">
        <w:t>'</w:t>
      </w:r>
      <w:r w:rsidRPr="00BC49C2">
        <w:t>s QoS profile include a list of PDU Sets.</w:t>
      </w:r>
    </w:p>
    <w:p w14:paraId="506D47BC"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0B65E419" w14:textId="77777777" w:rsidR="004729D2" w:rsidRPr="00BC49C2" w:rsidRDefault="004729D2" w:rsidP="004729D2">
      <w:pPr>
        <w:pStyle w:val="B1"/>
      </w:pPr>
      <w:r w:rsidRPr="00BC49C2">
        <w:t>-</w:t>
      </w:r>
      <w:r w:rsidRPr="00BC49C2">
        <w:tab/>
        <w:t>Based on the received QoS rule, the UE maps the UL data with the information of PDU Set.</w:t>
      </w:r>
    </w:p>
    <w:p w14:paraId="5EEC3CAA" w14:textId="77777777" w:rsidR="004729D2" w:rsidRPr="00BC49C2" w:rsidRDefault="004729D2" w:rsidP="004729D2">
      <w:pPr>
        <w:pStyle w:val="B1"/>
      </w:pPr>
      <w:r w:rsidRPr="00BC49C2">
        <w:t>-</w:t>
      </w:r>
      <w:r w:rsidRPr="00BC49C2">
        <w:tab/>
        <w:t>The RAN handles the DL data of a PDU Set.</w:t>
      </w:r>
    </w:p>
    <w:p w14:paraId="27E03EB2" w14:textId="77777777" w:rsidR="004729D2" w:rsidRPr="00BC49C2" w:rsidRDefault="004729D2" w:rsidP="004729D2">
      <w:pPr>
        <w:pStyle w:val="B1"/>
      </w:pPr>
      <w:r w:rsidRPr="00BC49C2">
        <w:t>-</w:t>
      </w:r>
      <w:r w:rsidRPr="00BC49C2">
        <w:tab/>
        <w:t>The UE handles the DL data of a PDU Set.</w:t>
      </w:r>
    </w:p>
    <w:p w14:paraId="60D1EC95" w14:textId="77777777" w:rsidR="00B24AEA" w:rsidRPr="00BC49C2" w:rsidRDefault="004F5EF9" w:rsidP="00964868">
      <w:pPr>
        <w:pStyle w:val="Heading3"/>
        <w:rPr>
          <w:lang w:eastAsia="ja-JP"/>
        </w:rPr>
      </w:pPr>
      <w:bookmarkStart w:id="622" w:name="_Toc101526143"/>
      <w:bookmarkStart w:id="623" w:name="_Toc104882841"/>
      <w:bookmarkStart w:id="624" w:name="_Toc113425989"/>
      <w:bookmarkStart w:id="625" w:name="_Toc117496414"/>
      <w:r w:rsidRPr="00BC49C2">
        <w:rPr>
          <w:lang w:eastAsia="ja-JP"/>
        </w:rPr>
        <w:t>6.</w:t>
      </w:r>
      <w:r w:rsidRPr="00BC49C2">
        <w:rPr>
          <w:lang w:eastAsia="zh-CN"/>
        </w:rPr>
        <w:t>11</w:t>
      </w:r>
      <w:r w:rsidRPr="00BC49C2">
        <w:rPr>
          <w:lang w:eastAsia="ja-JP"/>
        </w:rPr>
        <w:t>.3</w:t>
      </w:r>
      <w:r w:rsidRPr="00BC49C2">
        <w:rPr>
          <w:lang w:eastAsia="ja-JP"/>
        </w:rPr>
        <w:tab/>
        <w:t>Procedures</w:t>
      </w:r>
      <w:bookmarkEnd w:id="622"/>
      <w:bookmarkEnd w:id="623"/>
      <w:bookmarkEnd w:id="624"/>
      <w:bookmarkEnd w:id="625"/>
    </w:p>
    <w:p w14:paraId="706DF9A0" w14:textId="77777777" w:rsidR="004F5EF9" w:rsidRPr="00BC49C2" w:rsidRDefault="004F5EF9" w:rsidP="00C804D5">
      <w:pPr>
        <w:pStyle w:val="TH"/>
      </w:pPr>
      <w:r w:rsidRPr="00BC49C2">
        <w:object w:dxaOrig="11181" w:dyaOrig="10766" w14:anchorId="749F339C">
          <v:shape id="_x0000_i8680" type="#_x0000_t75" style="width:481.6pt;height:465.3pt" o:ole="">
            <v:imagedata r:id="rId48" o:title=""/>
          </v:shape>
          <o:OLEObject Type="Embed" ProgID="Visio.Drawing.15" ShapeID="_x0000_i8680" DrawAspect="Content" ObjectID="_1728109610" r:id="rId52"/>
        </w:object>
      </w:r>
    </w:p>
    <w:p w14:paraId="460E65BD" w14:textId="77777777" w:rsidR="00D56E14" w:rsidRPr="00BC49C2" w:rsidRDefault="004F5EF9" w:rsidP="00D56E14">
      <w:pPr>
        <w:pStyle w:val="TF"/>
      </w:pPr>
      <w:r w:rsidRPr="00BC49C2">
        <w:t>Figure 6.11.3-1: Setting up an AF session with required QoS procedure</w:t>
      </w:r>
    </w:p>
    <w:p w14:paraId="3161CBD1"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0FD4E7B2"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425A5696"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75C9582D"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48489F3F"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2512191E" w14:textId="77777777" w:rsidR="004F5EF9" w:rsidRPr="00BC49C2" w:rsidRDefault="004F5EF9" w:rsidP="00C804D5">
            <w:pPr>
              <w:pStyle w:val="TAL"/>
              <w:rPr>
                <w:rFonts w:eastAsia="DengXian"/>
              </w:rPr>
            </w:pPr>
          </w:p>
        </w:tc>
      </w:tr>
      <w:tr w:rsidR="004F5EF9" w:rsidRPr="00BC49C2" w14:paraId="7C4AFBFA"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1EB8854C"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27DE6F0E"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1B5739A4" w14:textId="77777777" w:rsidR="004F5EF9" w:rsidRPr="00BC49C2" w:rsidRDefault="004F5EF9" w:rsidP="00C804D5">
            <w:pPr>
              <w:pStyle w:val="TAL"/>
            </w:pPr>
            <w:r w:rsidRPr="00BC49C2">
              <w:t>Dependent Flow description (e.g. I frame)</w:t>
            </w:r>
          </w:p>
        </w:tc>
      </w:tr>
      <w:tr w:rsidR="004F5EF9" w:rsidRPr="00BC49C2" w14:paraId="055B4AA7"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3B196E3"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2EF6600D"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3CCFA78B" w14:textId="77777777" w:rsidR="004F5EF9" w:rsidRPr="00BC49C2" w:rsidRDefault="004F5EF9" w:rsidP="00C804D5">
            <w:pPr>
              <w:pStyle w:val="TAL"/>
              <w:rPr>
                <w:rFonts w:eastAsia="DengXian"/>
              </w:rPr>
            </w:pPr>
            <w:r w:rsidRPr="00BC49C2">
              <w:t>Dependent Flow description (e.g. I frame, P frame)</w:t>
            </w:r>
          </w:p>
        </w:tc>
      </w:tr>
    </w:tbl>
    <w:p w14:paraId="1A4BA344" w14:textId="77777777" w:rsidR="00C804D5" w:rsidRPr="00BC49C2" w:rsidRDefault="00C804D5" w:rsidP="00C804D5">
      <w:pPr>
        <w:pStyle w:val="FP"/>
      </w:pPr>
    </w:p>
    <w:p w14:paraId="62C31CD3" w14:textId="77777777" w:rsidR="004F5EF9" w:rsidRPr="00BC49C2" w:rsidRDefault="004F5EF9" w:rsidP="00B91BA6">
      <w:pPr>
        <w:pStyle w:val="B1"/>
      </w:pPr>
      <w:r w:rsidRPr="00BC49C2">
        <w:t>2.</w:t>
      </w:r>
      <w:r w:rsidRPr="00BC49C2">
        <w:tab/>
        <w:t>The NEF authorizes the AF request.</w:t>
      </w:r>
    </w:p>
    <w:p w14:paraId="7235C289"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1374F397"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08B1980A"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34F0E357"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2022633E"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6246106C" w14:textId="77777777" w:rsidR="00C804D5" w:rsidRPr="00BC49C2" w:rsidRDefault="00C804D5" w:rsidP="00C804D5">
            <w:pPr>
              <w:pStyle w:val="TAL"/>
            </w:pPr>
            <w:r w:rsidRPr="00BC49C2">
              <w:t>Importance level</w:t>
            </w:r>
          </w:p>
        </w:tc>
      </w:tr>
      <w:tr w:rsidR="00C804D5" w:rsidRPr="00BC49C2" w14:paraId="1AF83CC1"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84E4DD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F0DAED1" w14:textId="77777777" w:rsidR="00C804D5" w:rsidRPr="00BC49C2" w:rsidRDefault="00C804D5" w:rsidP="00C804D5">
            <w:pPr>
              <w:pStyle w:val="TAL"/>
            </w:pPr>
            <w:r w:rsidRPr="00BC49C2">
              <w:t>Data description (e.g. P frame)</w:t>
            </w:r>
          </w:p>
        </w:tc>
      </w:tr>
      <w:tr w:rsidR="00C804D5" w:rsidRPr="00BC49C2" w14:paraId="50B18043"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403F6DC3"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C62ADC7" w14:textId="77777777" w:rsidR="00C804D5" w:rsidRPr="00BC49C2" w:rsidRDefault="00C804D5" w:rsidP="00C804D5">
            <w:pPr>
              <w:pStyle w:val="TAL"/>
            </w:pPr>
            <w:r w:rsidRPr="00BC49C2">
              <w:t>Dependent data description (e.g. I frame)</w:t>
            </w:r>
          </w:p>
        </w:tc>
      </w:tr>
    </w:tbl>
    <w:p w14:paraId="4492636E" w14:textId="77777777" w:rsidR="00C804D5" w:rsidRPr="00BC49C2" w:rsidRDefault="00C804D5" w:rsidP="00C804D5">
      <w:pPr>
        <w:pStyle w:val="FP"/>
      </w:pPr>
    </w:p>
    <w:p w14:paraId="3EFD4BAD" w14:textId="77777777" w:rsidR="00C804D5" w:rsidRPr="00BC49C2" w:rsidRDefault="00C804D5" w:rsidP="00C804D5">
      <w:pPr>
        <w:pStyle w:val="B1"/>
      </w:pPr>
      <w:r w:rsidRPr="00BC49C2">
        <w:t>5.</w:t>
      </w:r>
      <w:r w:rsidRPr="00BC49C2">
        <w:tab/>
        <w:t>The PCF responds to the NEF a Npcf_Policy Authorization_Create response.</w:t>
      </w:r>
    </w:p>
    <w:p w14:paraId="164D0816" w14:textId="77777777" w:rsidR="00C804D5" w:rsidRPr="00BC49C2" w:rsidRDefault="00C804D5" w:rsidP="00C804D5">
      <w:pPr>
        <w:pStyle w:val="B1"/>
      </w:pPr>
      <w:r w:rsidRPr="00BC49C2">
        <w:t>6.</w:t>
      </w:r>
      <w:r w:rsidRPr="00BC49C2">
        <w:tab/>
        <w:t>The NEF sends a Nnef_AFsessionWithQoS_Create response message to the AF.</w:t>
      </w:r>
    </w:p>
    <w:p w14:paraId="243BFE79"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2C9E3090" w14:textId="5A718497" w:rsidR="00C804D5" w:rsidRPr="00BC49C2" w:rsidRDefault="00C804D5" w:rsidP="00C804D5">
      <w:pPr>
        <w:pStyle w:val="B1"/>
      </w:pPr>
      <w:r w:rsidRPr="00BC49C2">
        <w:tab/>
        <w:t>The SMF maps QoS flow for the QoS rule, if the QoS rule includes a list of PDU Sets. The mapped QoS flow</w:t>
      </w:r>
      <w:r w:rsidR="00917ADA">
        <w:t>'</w:t>
      </w:r>
      <w:r w:rsidRPr="00BC49C2">
        <w:t>s QoS profile include the corresponding PDU Sets.</w:t>
      </w:r>
    </w:p>
    <w:p w14:paraId="4BB9DE87" w14:textId="77777777" w:rsidR="00C804D5" w:rsidRPr="00BC49C2" w:rsidRDefault="00C804D5" w:rsidP="00C804D5">
      <w:pPr>
        <w:pStyle w:val="B1"/>
      </w:pPr>
      <w:r w:rsidRPr="00BC49C2">
        <w:t>8.</w:t>
      </w:r>
      <w:r w:rsidRPr="00BC49C2">
        <w:tab/>
        <w:t>The SMF replies SM Policy Association Modification Response to the PCF.</w:t>
      </w:r>
    </w:p>
    <w:p w14:paraId="349AAF32" w14:textId="77777777" w:rsidR="00C804D5" w:rsidRPr="00BC49C2" w:rsidRDefault="00C804D5" w:rsidP="00C804D5">
      <w:pPr>
        <w:pStyle w:val="B1"/>
      </w:pPr>
      <w:r w:rsidRPr="00BC49C2">
        <w:t>9.</w:t>
      </w:r>
      <w:r w:rsidRPr="00BC49C2">
        <w:tab/>
        <w:t>The SMF initiates N4 Session Modification Request (QoS rule (a list of PDU Sets)) to the UPF.</w:t>
      </w:r>
    </w:p>
    <w:p w14:paraId="2D3FD5F3"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04FF9B61"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B242AD3"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CF89262"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471491A4" w14:textId="77777777" w:rsidR="00C804D5" w:rsidRPr="00BC49C2" w:rsidRDefault="00C804D5" w:rsidP="00C804D5">
            <w:pPr>
              <w:pStyle w:val="TAL"/>
            </w:pPr>
            <w:r w:rsidRPr="00BC49C2">
              <w:t>Importance level</w:t>
            </w:r>
          </w:p>
        </w:tc>
      </w:tr>
      <w:tr w:rsidR="00C804D5" w:rsidRPr="00BC49C2" w14:paraId="0F01D3F8"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58BD039"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FBFE004" w14:textId="77777777" w:rsidR="00C804D5" w:rsidRPr="00BC49C2" w:rsidRDefault="00C804D5" w:rsidP="00C804D5">
            <w:pPr>
              <w:pStyle w:val="TAL"/>
            </w:pPr>
            <w:r w:rsidRPr="00BC49C2">
              <w:t>Sequence number of the PDU Set</w:t>
            </w:r>
          </w:p>
        </w:tc>
      </w:tr>
      <w:tr w:rsidR="00C804D5" w:rsidRPr="00BC49C2" w14:paraId="56C8C5E4"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542D94C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3B08AC6" w14:textId="77777777" w:rsidR="00C804D5" w:rsidRPr="00BC49C2" w:rsidRDefault="00C804D5" w:rsidP="00C804D5">
            <w:pPr>
              <w:pStyle w:val="TAL"/>
            </w:pPr>
            <w:r w:rsidRPr="00BC49C2">
              <w:t>Sequence number of the PDU within the PDU Set</w:t>
            </w:r>
          </w:p>
        </w:tc>
      </w:tr>
      <w:tr w:rsidR="00C804D5" w:rsidRPr="00BC49C2" w14:paraId="6AA5C5D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6F5C8E52"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CCCDF77" w14:textId="77777777" w:rsidR="00C804D5" w:rsidRPr="00BC49C2" w:rsidRDefault="00C804D5" w:rsidP="00C804D5">
            <w:pPr>
              <w:pStyle w:val="TAL"/>
            </w:pPr>
            <w:r w:rsidRPr="00BC49C2">
              <w:t>Start Mark of the PDU Set, only valid for the 1st PDU of the PDU Set</w:t>
            </w:r>
          </w:p>
        </w:tc>
      </w:tr>
      <w:tr w:rsidR="00C804D5" w:rsidRPr="00BC49C2" w14:paraId="62107B8E"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74A40C1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46FDA24" w14:textId="0D787DC4" w:rsidR="00C804D5" w:rsidRPr="00BC49C2" w:rsidRDefault="00C804D5" w:rsidP="00C804D5">
            <w:pPr>
              <w:pStyle w:val="TAL"/>
            </w:pPr>
            <w:r w:rsidRPr="00BC49C2">
              <w:t>Dependent PDU Set</w:t>
            </w:r>
            <w:r w:rsidR="00917ADA">
              <w:t>'</w:t>
            </w:r>
            <w:r w:rsidRPr="00BC49C2">
              <w:t>s sequence number</w:t>
            </w:r>
          </w:p>
        </w:tc>
      </w:tr>
    </w:tbl>
    <w:p w14:paraId="2D60E6AE" w14:textId="77777777" w:rsidR="004F5EF9" w:rsidRPr="00BC49C2" w:rsidRDefault="004F5EF9" w:rsidP="00C804D5">
      <w:pPr>
        <w:pStyle w:val="FP"/>
      </w:pPr>
    </w:p>
    <w:p w14:paraId="797E70DB"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02BC84FD" w14:textId="77777777" w:rsidR="00C804D5" w:rsidRPr="00BC49C2" w:rsidRDefault="00C804D5" w:rsidP="00C804D5">
      <w:pPr>
        <w:pStyle w:val="B1"/>
      </w:pPr>
      <w:r w:rsidRPr="00BC49C2">
        <w:t>12.</w:t>
      </w:r>
      <w:r w:rsidRPr="00BC49C2">
        <w:tab/>
        <w:t>The AMF sends a N2 message (QoS profile (a list of PDU Sets), NAS PDU) to the RAN.</w:t>
      </w:r>
    </w:p>
    <w:p w14:paraId="1546821A" w14:textId="0104AAA6"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917ADA">
        <w:t>'</w:t>
      </w:r>
      <w:r w:rsidRPr="00BC49C2">
        <w:t xml:space="preserve"> PDUs which rely on this PDU Set.</w:t>
      </w:r>
    </w:p>
    <w:p w14:paraId="4CF9EF05"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2B537FEA"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19C61EFF"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3D5EF978"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7F9532AD" w14:textId="77777777" w:rsidR="00C804D5" w:rsidRPr="00BC49C2" w:rsidRDefault="00C804D5" w:rsidP="00C804D5">
            <w:pPr>
              <w:pStyle w:val="TAL"/>
            </w:pPr>
            <w:r w:rsidRPr="00BC49C2">
              <w:t>Importance level</w:t>
            </w:r>
          </w:p>
        </w:tc>
      </w:tr>
      <w:tr w:rsidR="00C804D5" w:rsidRPr="00BC49C2" w14:paraId="00A4763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609FD1C2"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E3EF75C" w14:textId="77777777" w:rsidR="00C804D5" w:rsidRPr="00BC49C2" w:rsidRDefault="00C804D5" w:rsidP="00C804D5">
            <w:pPr>
              <w:pStyle w:val="TAL"/>
            </w:pPr>
            <w:r w:rsidRPr="00BC49C2">
              <w:t>Sequence number of the PDU Set</w:t>
            </w:r>
          </w:p>
        </w:tc>
      </w:tr>
      <w:tr w:rsidR="00C804D5" w:rsidRPr="00BC49C2" w14:paraId="25EB2127"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4058D8B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B7E435D" w14:textId="77777777" w:rsidR="00C804D5" w:rsidRPr="00BC49C2" w:rsidRDefault="00C804D5" w:rsidP="00C804D5">
            <w:pPr>
              <w:pStyle w:val="TAL"/>
            </w:pPr>
            <w:r w:rsidRPr="00BC49C2">
              <w:t>Sequence number of the PDU within the PDU Set</w:t>
            </w:r>
          </w:p>
        </w:tc>
      </w:tr>
      <w:tr w:rsidR="00C804D5" w:rsidRPr="00BC49C2" w14:paraId="4038102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48638AE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DD42FBC" w14:textId="77777777" w:rsidR="00C804D5" w:rsidRPr="00BC49C2" w:rsidRDefault="00C804D5" w:rsidP="00C804D5">
            <w:pPr>
              <w:pStyle w:val="TAL"/>
            </w:pPr>
            <w:r w:rsidRPr="00BC49C2">
              <w:t>Start Mark of the PDU Set, only valid for the 1st PDU of the PDU Set</w:t>
            </w:r>
          </w:p>
        </w:tc>
      </w:tr>
      <w:tr w:rsidR="00C804D5" w:rsidRPr="00BC49C2" w14:paraId="3AFC78F4"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41D034E8"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B8A7D79" w14:textId="1F337251" w:rsidR="00C804D5" w:rsidRPr="00BC49C2" w:rsidRDefault="00C804D5" w:rsidP="00C804D5">
            <w:pPr>
              <w:pStyle w:val="TAL"/>
            </w:pPr>
            <w:r w:rsidRPr="00BC49C2">
              <w:t>Dependent PDU Set</w:t>
            </w:r>
            <w:r w:rsidR="00917ADA">
              <w:t>'</w:t>
            </w:r>
            <w:r w:rsidRPr="00BC49C2">
              <w:t>s sequence number</w:t>
            </w:r>
          </w:p>
        </w:tc>
      </w:tr>
    </w:tbl>
    <w:p w14:paraId="02B8F4FF" w14:textId="77777777" w:rsidR="00C804D5" w:rsidRPr="00BC49C2" w:rsidRDefault="00C804D5" w:rsidP="00C804D5">
      <w:pPr>
        <w:pStyle w:val="FP"/>
      </w:pPr>
    </w:p>
    <w:p w14:paraId="0C9B91A3" w14:textId="42169168"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w:t>
      </w:r>
    </w:p>
    <w:p w14:paraId="472EDA22" w14:textId="77777777" w:rsidR="00B24AEA" w:rsidRPr="00BC49C2" w:rsidRDefault="004F5EF9" w:rsidP="00964868">
      <w:pPr>
        <w:pStyle w:val="Heading3"/>
        <w:rPr>
          <w:lang w:eastAsia="zh-CN"/>
        </w:rPr>
      </w:pPr>
      <w:bookmarkStart w:id="626" w:name="_Toc101526144"/>
      <w:bookmarkStart w:id="627" w:name="_Toc104882842"/>
      <w:bookmarkStart w:id="628" w:name="_Toc113425990"/>
      <w:bookmarkStart w:id="629" w:name="_Toc117496415"/>
      <w:r w:rsidRPr="00BC49C2">
        <w:rPr>
          <w:lang w:eastAsia="zh-CN"/>
        </w:rPr>
        <w:t>6.11.4</w:t>
      </w:r>
      <w:r w:rsidRPr="00BC49C2">
        <w:rPr>
          <w:lang w:eastAsia="zh-CN"/>
        </w:rPr>
        <w:tab/>
      </w:r>
      <w:r w:rsidRPr="00BC49C2">
        <w:rPr>
          <w:lang w:eastAsia="ja-JP"/>
        </w:rPr>
        <w:t>Impacts on services, entities and interfaces</w:t>
      </w:r>
      <w:bookmarkEnd w:id="626"/>
      <w:bookmarkEnd w:id="627"/>
      <w:bookmarkEnd w:id="628"/>
      <w:bookmarkEnd w:id="629"/>
    </w:p>
    <w:p w14:paraId="38997FFB" w14:textId="77777777" w:rsidR="00B24AEA" w:rsidRPr="00BC49C2" w:rsidRDefault="007119CD" w:rsidP="00964868">
      <w:pPr>
        <w:pStyle w:val="Heading2"/>
        <w:rPr>
          <w:lang w:eastAsia="ja-JP"/>
        </w:rPr>
      </w:pPr>
      <w:bookmarkStart w:id="630" w:name="_Toc97036718"/>
      <w:bookmarkStart w:id="631" w:name="_Toc101526145"/>
      <w:bookmarkStart w:id="632" w:name="_Toc104882843"/>
      <w:bookmarkStart w:id="633" w:name="_Toc113425991"/>
      <w:bookmarkStart w:id="634" w:name="_Toc117496416"/>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630"/>
      <w:r w:rsidRPr="00BC49C2">
        <w:rPr>
          <w:lang w:eastAsia="ja-JP"/>
        </w:rPr>
        <w:t>PDU Set integrated QoS handling</w:t>
      </w:r>
      <w:bookmarkEnd w:id="631"/>
      <w:bookmarkEnd w:id="632"/>
      <w:bookmarkEnd w:id="633"/>
      <w:bookmarkEnd w:id="634"/>
    </w:p>
    <w:p w14:paraId="73CFA51C" w14:textId="77777777" w:rsidR="00B24AEA" w:rsidRPr="00BC49C2" w:rsidRDefault="007119CD" w:rsidP="00964868">
      <w:pPr>
        <w:pStyle w:val="Heading3"/>
        <w:rPr>
          <w:lang w:eastAsia="ja-JP"/>
        </w:rPr>
      </w:pPr>
      <w:bookmarkStart w:id="635" w:name="_Toc97036719"/>
      <w:bookmarkStart w:id="636" w:name="_Toc101526146"/>
      <w:bookmarkStart w:id="637" w:name="_Toc104882844"/>
      <w:bookmarkStart w:id="638" w:name="_Toc113425992"/>
      <w:bookmarkStart w:id="639" w:name="_Toc117496417"/>
      <w:r w:rsidRPr="00BC49C2">
        <w:rPr>
          <w:lang w:eastAsia="ja-JP"/>
        </w:rPr>
        <w:t>6.</w:t>
      </w:r>
      <w:r w:rsidRPr="00BC49C2">
        <w:rPr>
          <w:lang w:eastAsia="zh-CN"/>
        </w:rPr>
        <w:t>12</w:t>
      </w:r>
      <w:r w:rsidRPr="00BC49C2">
        <w:rPr>
          <w:lang w:eastAsia="ja-JP"/>
        </w:rPr>
        <w:t>.1</w:t>
      </w:r>
      <w:r w:rsidRPr="00BC49C2">
        <w:rPr>
          <w:lang w:eastAsia="ja-JP"/>
        </w:rPr>
        <w:tab/>
        <w:t>Key Issue mapping</w:t>
      </w:r>
      <w:bookmarkEnd w:id="635"/>
      <w:bookmarkEnd w:id="636"/>
      <w:bookmarkEnd w:id="637"/>
      <w:bookmarkEnd w:id="638"/>
      <w:bookmarkEnd w:id="639"/>
    </w:p>
    <w:p w14:paraId="7FFE16B5" w14:textId="66CF33C4" w:rsidR="00D56E14" w:rsidRPr="00BC49C2" w:rsidRDefault="007119CD" w:rsidP="00D56E14">
      <w:pPr>
        <w:overflowPunct w:val="0"/>
        <w:autoSpaceDE w:val="0"/>
        <w:autoSpaceDN w:val="0"/>
        <w:adjustRightInd w:val="0"/>
      </w:pPr>
      <w:r w:rsidRPr="00BC49C2">
        <w:t xml:space="preserve">This solution aims to the resolve the Key Issue #4, </w:t>
      </w:r>
      <w:r w:rsidR="00917ADA">
        <w:t>"</w:t>
      </w:r>
      <w:r w:rsidRPr="00BC49C2">
        <w:t>PDU Set integrated packet handling</w:t>
      </w:r>
      <w:r w:rsidR="00917ADA">
        <w:t>"</w:t>
      </w:r>
      <w:r w:rsidRPr="00BC49C2">
        <w:t>.</w:t>
      </w:r>
    </w:p>
    <w:p w14:paraId="51BA218D" w14:textId="77777777" w:rsidR="00B24AEA" w:rsidRPr="00BC49C2" w:rsidRDefault="007119CD" w:rsidP="00964868">
      <w:pPr>
        <w:pStyle w:val="Heading3"/>
        <w:rPr>
          <w:lang w:eastAsia="ja-JP"/>
        </w:rPr>
      </w:pPr>
      <w:bookmarkStart w:id="640" w:name="_Toc97036720"/>
      <w:bookmarkStart w:id="641" w:name="_Toc101526147"/>
      <w:bookmarkStart w:id="642" w:name="_Toc104882845"/>
      <w:bookmarkStart w:id="643" w:name="_Toc113425993"/>
      <w:bookmarkStart w:id="644" w:name="_Toc117496418"/>
      <w:r w:rsidRPr="00BC49C2">
        <w:rPr>
          <w:lang w:eastAsia="ja-JP"/>
        </w:rPr>
        <w:t>6.</w:t>
      </w:r>
      <w:r w:rsidRPr="00BC49C2">
        <w:rPr>
          <w:lang w:eastAsia="zh-CN"/>
        </w:rPr>
        <w:t>12</w:t>
      </w:r>
      <w:r w:rsidRPr="00BC49C2">
        <w:rPr>
          <w:lang w:eastAsia="ja-JP"/>
        </w:rPr>
        <w:t>.2</w:t>
      </w:r>
      <w:r w:rsidRPr="00BC49C2">
        <w:rPr>
          <w:lang w:eastAsia="ja-JP"/>
        </w:rPr>
        <w:tab/>
        <w:t>Description</w:t>
      </w:r>
      <w:bookmarkEnd w:id="640"/>
      <w:bookmarkEnd w:id="641"/>
      <w:bookmarkEnd w:id="642"/>
      <w:bookmarkEnd w:id="643"/>
      <w:bookmarkEnd w:id="644"/>
    </w:p>
    <w:p w14:paraId="6CA60B8A"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3915ADDC" w14:textId="77777777" w:rsidR="00D56E14" w:rsidRPr="00BC49C2" w:rsidRDefault="007119CD" w:rsidP="00D56E14">
      <w:pPr>
        <w:rPr>
          <w:lang w:eastAsia="zh-CN"/>
        </w:rPr>
      </w:pPr>
      <w:r w:rsidRPr="00BC49C2">
        <w:rPr>
          <w:lang w:eastAsia="zh-CN"/>
        </w:rPr>
        <w:t>In this solution, the following aspects are included:</w:t>
      </w:r>
    </w:p>
    <w:p w14:paraId="0FBBAD29"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2DEEC860"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3C89D37B"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0E82EFE7"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503A18B4"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5FD29C89" w14:textId="77777777" w:rsidR="00B24AEA" w:rsidRPr="00BC49C2" w:rsidRDefault="007119CD" w:rsidP="00964868">
      <w:pPr>
        <w:pStyle w:val="Heading3"/>
        <w:rPr>
          <w:lang w:eastAsia="ja-JP"/>
        </w:rPr>
      </w:pPr>
      <w:bookmarkStart w:id="645" w:name="_Toc97036721"/>
      <w:bookmarkStart w:id="646" w:name="_Toc101526148"/>
      <w:bookmarkStart w:id="647" w:name="_Toc104882846"/>
      <w:bookmarkStart w:id="648" w:name="_Toc113425994"/>
      <w:bookmarkStart w:id="649" w:name="_Toc117496419"/>
      <w:r w:rsidRPr="00BC49C2">
        <w:rPr>
          <w:lang w:eastAsia="ja-JP"/>
        </w:rPr>
        <w:t>6.12.3</w:t>
      </w:r>
      <w:r w:rsidRPr="00BC49C2">
        <w:rPr>
          <w:lang w:eastAsia="ja-JP"/>
        </w:rPr>
        <w:tab/>
        <w:t>Procedures</w:t>
      </w:r>
      <w:bookmarkEnd w:id="645"/>
      <w:bookmarkEnd w:id="646"/>
      <w:bookmarkEnd w:id="647"/>
      <w:bookmarkEnd w:id="648"/>
      <w:bookmarkEnd w:id="649"/>
    </w:p>
    <w:p w14:paraId="2DCC2A3C" w14:textId="77777777" w:rsidR="00B24AEA" w:rsidRPr="00BC49C2" w:rsidRDefault="007119CD" w:rsidP="00964868">
      <w:pPr>
        <w:pStyle w:val="Heading4"/>
        <w:rPr>
          <w:lang w:eastAsia="ja-JP"/>
        </w:rPr>
      </w:pPr>
      <w:bookmarkStart w:id="650" w:name="_Toc101526149"/>
      <w:bookmarkStart w:id="651" w:name="_Toc104882847"/>
      <w:bookmarkStart w:id="652" w:name="_Toc113425995"/>
      <w:bookmarkStart w:id="653" w:name="_Toc117496420"/>
      <w:r w:rsidRPr="00BC49C2">
        <w:rPr>
          <w:lang w:eastAsia="zh-CN"/>
        </w:rPr>
        <w:t>6.12.3.1</w:t>
      </w:r>
      <w:r w:rsidR="006D17C5" w:rsidRPr="00BC49C2">
        <w:rPr>
          <w:lang w:eastAsia="zh-CN"/>
        </w:rPr>
        <w:tab/>
      </w:r>
      <w:r w:rsidRPr="00BC49C2">
        <w:rPr>
          <w:lang w:eastAsia="zh-CN"/>
        </w:rPr>
        <w:t>PDU Set integrated packet handling</w:t>
      </w:r>
      <w:bookmarkEnd w:id="650"/>
      <w:bookmarkEnd w:id="651"/>
      <w:bookmarkEnd w:id="652"/>
      <w:bookmarkEnd w:id="653"/>
    </w:p>
    <w:p w14:paraId="0C7CF9F2" w14:textId="77777777" w:rsidR="00D56E14" w:rsidRPr="00BC49C2" w:rsidRDefault="007119CD" w:rsidP="00D56E14">
      <w:r w:rsidRPr="00BC49C2">
        <w:t xml:space="preserve">High level procedure of </w:t>
      </w:r>
      <w:r w:rsidR="00C30886" w:rsidRPr="00BC49C2">
        <w:t>PDU Set integrated packet handling can be shown as following.</w:t>
      </w:r>
    </w:p>
    <w:p w14:paraId="318D6A98" w14:textId="77777777" w:rsidR="007119CD" w:rsidRPr="00BC49C2" w:rsidRDefault="007119CD" w:rsidP="00C804D5">
      <w:pPr>
        <w:pStyle w:val="TH"/>
      </w:pPr>
      <w:r w:rsidRPr="00BC49C2">
        <w:object w:dxaOrig="8548" w:dyaOrig="7379" w14:anchorId="1A8BE33B">
          <v:shape id="_x0000_i8681" type="#_x0000_t75" alt="" style="width:427.25pt;height:368.15pt" o:ole="">
            <v:imagedata r:id="rId53" o:title="" cropright="4355f"/>
          </v:shape>
          <o:OLEObject Type="Embed" ProgID="Word.Document.12" ShapeID="_x0000_i8681" DrawAspect="Content" ObjectID="_1728109611" r:id="rId54">
            <o:FieldCodes>\s</o:FieldCodes>
          </o:OLEObject>
        </w:object>
      </w:r>
    </w:p>
    <w:p w14:paraId="193F0D1B" w14:textId="77777777" w:rsidR="00D56E14" w:rsidRPr="00BC49C2" w:rsidRDefault="007119CD" w:rsidP="00D56E14">
      <w:pPr>
        <w:pStyle w:val="TF"/>
      </w:pPr>
      <w:r w:rsidRPr="00BC49C2">
        <w:t>Figure 6.12.3.1-1: High-level Procedure of PDU Set integrated packet handling</w:t>
      </w:r>
    </w:p>
    <w:p w14:paraId="22E68E04"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01E2F4B1" w14:textId="62C47CAB" w:rsidR="00C804D5" w:rsidRPr="00BC49C2" w:rsidRDefault="00C804D5" w:rsidP="00C804D5">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 network slice type for XR service can be used for such a PDU Session.</w:t>
      </w:r>
    </w:p>
    <w:p w14:paraId="7AD1D77B" w14:textId="76CF49A5" w:rsidR="00C804D5" w:rsidRPr="00BC49C2" w:rsidRDefault="00C804D5" w:rsidP="00C804D5">
      <w:pPr>
        <w:pStyle w:val="B1"/>
      </w:pPr>
      <w:r w:rsidRPr="00BC49C2">
        <w:t>1.</w:t>
      </w:r>
      <w:r w:rsidRPr="00BC49C2">
        <w:tab/>
        <w:t xml:space="preserve">Optionally, as defined in clause 4.15.6.6 of </w:t>
      </w:r>
      <w:r w:rsidR="00BC0293" w:rsidRPr="00BC49C2">
        <w:t>TS</w:t>
      </w:r>
      <w:r w:rsidR="00BC0293">
        <w:t> </w:t>
      </w:r>
      <w:r w:rsidR="00BC0293" w:rsidRPr="00BC49C2">
        <w:t>23.502</w:t>
      </w:r>
      <w:r w:rsidR="00BC0293">
        <w:t> </w:t>
      </w:r>
      <w:r w:rsidR="00BC0293" w:rsidRPr="00BC49C2">
        <w:t>[</w:t>
      </w:r>
      <w:r w:rsidRPr="00BC49C2">
        <w:t>3], the AF may invoke the Nnef_AFsessionWithQoS_Create request to set up an AF session with required QoS. In the step 1, the AF may send the following information to PCF:</w:t>
      </w:r>
    </w:p>
    <w:p w14:paraId="5F4477D4" w14:textId="77777777" w:rsidR="00C804D5" w:rsidRPr="00BC49C2" w:rsidRDefault="00C804D5" w:rsidP="00C804D5">
      <w:pPr>
        <w:pStyle w:val="B2"/>
      </w:pPr>
      <w:r w:rsidRPr="00BC49C2">
        <w:tab/>
        <w:t>Flow description of the target media service data flows for PDU Set handling.</w:t>
      </w:r>
    </w:p>
    <w:p w14:paraId="60B5F161" w14:textId="77777777" w:rsidR="00C804D5" w:rsidRPr="00BC49C2" w:rsidRDefault="00C804D5" w:rsidP="00C804D5">
      <w:pPr>
        <w:pStyle w:val="B2"/>
      </w:pPr>
      <w:r w:rsidRPr="00BC49C2">
        <w:tab/>
        <w:t>Burst periodicity.</w:t>
      </w:r>
    </w:p>
    <w:p w14:paraId="3EFA0F9F" w14:textId="777777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1A362A7E" w14:textId="15956E4A"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BC0293">
        <w:rPr>
          <w:rFonts w:eastAsia="DengXian"/>
          <w:lang w:eastAsia="zh-CN"/>
        </w:rPr>
        <w:t>TS</w:t>
      </w:r>
      <w:r w:rsidR="00BC0293">
        <w:rPr>
          <w:rFonts w:eastAsia="DengXian"/>
          <w:lang w:eastAsia="zh-CN"/>
        </w:rPr>
        <w:t> </w:t>
      </w:r>
      <w:r w:rsidR="00BC0293">
        <w:rPr>
          <w:rFonts w:eastAsia="DengXian"/>
          <w:lang w:eastAsia="zh-CN"/>
        </w:rPr>
        <w:t>23.502</w:t>
      </w:r>
      <w:r w:rsidR="00BC0293">
        <w:rPr>
          <w:rFonts w:eastAsia="DengXian"/>
          <w:lang w:eastAsia="zh-CN"/>
        </w:rPr>
        <w:t> </w:t>
      </w:r>
      <w:r w:rsidR="00BC0293">
        <w:rPr>
          <w:rFonts w:eastAsia="DengXian"/>
          <w:lang w:eastAsia="zh-CN"/>
        </w:rPr>
        <w:t>[</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2B08F48C" w14:textId="77777777"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119A715C" w14:textId="77777777"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6CFB895F"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08D1EF23"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78CFBB4C" w14:textId="7777777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54514B8B" w14:textId="77777777" w:rsidR="00B24AEA" w:rsidRPr="00BC49C2" w:rsidRDefault="007119CD" w:rsidP="00964868">
      <w:pPr>
        <w:pStyle w:val="Heading4"/>
        <w:rPr>
          <w:lang w:eastAsia="zh-CN"/>
        </w:rPr>
      </w:pPr>
      <w:bookmarkStart w:id="654" w:name="_Toc101526150"/>
      <w:bookmarkStart w:id="655" w:name="_Toc104882848"/>
      <w:bookmarkStart w:id="656" w:name="_Toc113425996"/>
      <w:bookmarkStart w:id="657" w:name="_Toc117496421"/>
      <w:r w:rsidRPr="00BC49C2">
        <w:rPr>
          <w:lang w:eastAsia="zh-CN"/>
        </w:rPr>
        <w:t>6.12.3.2</w:t>
      </w:r>
      <w:r w:rsidR="006D17C5" w:rsidRPr="00BC49C2">
        <w:rPr>
          <w:lang w:eastAsia="zh-CN"/>
        </w:rPr>
        <w:tab/>
      </w:r>
      <w:r w:rsidRPr="00BC49C2">
        <w:rPr>
          <w:lang w:eastAsia="zh-CN"/>
        </w:rPr>
        <w:t>PDU Set identification and marking on UPF</w:t>
      </w:r>
      <w:bookmarkEnd w:id="654"/>
      <w:bookmarkEnd w:id="655"/>
      <w:bookmarkEnd w:id="656"/>
      <w:bookmarkEnd w:id="657"/>
    </w:p>
    <w:p w14:paraId="4DCBF3EE"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2459C289" w14:textId="77777777" w:rsidR="00B24AEA" w:rsidRPr="00BC49C2" w:rsidRDefault="007119CD" w:rsidP="00964868">
      <w:pPr>
        <w:pStyle w:val="Heading5"/>
        <w:rPr>
          <w:lang w:eastAsia="zh-CN"/>
        </w:rPr>
      </w:pPr>
      <w:bookmarkStart w:id="658" w:name="_Toc101526151"/>
      <w:bookmarkStart w:id="659" w:name="_Toc104882849"/>
      <w:bookmarkStart w:id="660" w:name="_Toc113425997"/>
      <w:bookmarkStart w:id="661" w:name="_Toc117496422"/>
      <w:r w:rsidRPr="00BC49C2">
        <w:rPr>
          <w:lang w:eastAsia="zh-CN"/>
        </w:rPr>
        <w:t>6.12.3.2.1</w:t>
      </w:r>
      <w:r w:rsidRPr="00BC49C2">
        <w:rPr>
          <w:lang w:eastAsia="zh-CN"/>
        </w:rPr>
        <w:tab/>
        <w:t>Identification of PDU Set as a video frame</w:t>
      </w:r>
      <w:bookmarkEnd w:id="658"/>
      <w:bookmarkEnd w:id="659"/>
      <w:bookmarkEnd w:id="660"/>
      <w:bookmarkEnd w:id="661"/>
    </w:p>
    <w:p w14:paraId="2288C9C7" w14:textId="77777777" w:rsidR="00D56E14" w:rsidRPr="00BC49C2" w:rsidRDefault="007119CD" w:rsidP="00D56E14">
      <w:r w:rsidRPr="00BC49C2">
        <w:rPr>
          <w:lang w:eastAsia="zh-CN"/>
        </w:rPr>
        <w:t>If the PDU Set represents a video frame, the identification of the video frame can be realized via following options</w:t>
      </w:r>
    </w:p>
    <w:p w14:paraId="74B1A01F" w14:textId="77777777" w:rsidR="00D56E14" w:rsidRPr="00BC49C2" w:rsidRDefault="007119CD" w:rsidP="00D56E14">
      <w:pPr>
        <w:rPr>
          <w:lang w:eastAsia="zh-CN"/>
        </w:rPr>
      </w:pPr>
      <w:r w:rsidRPr="00BC49C2">
        <w:rPr>
          <w:lang w:eastAsia="zh-CN"/>
        </w:rPr>
        <w:t>Option#1 Identification based on RTP header</w:t>
      </w:r>
    </w:p>
    <w:p w14:paraId="5D58B461" w14:textId="77777777"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2F0CD577"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2F8899EB" w14:textId="77777777" w:rsidTr="007119CD">
        <w:trPr>
          <w:trHeight w:val="57"/>
          <w:jc w:val="center"/>
        </w:trPr>
        <w:tc>
          <w:tcPr>
            <w:tcW w:w="297" w:type="dxa"/>
            <w:tcBorders>
              <w:top w:val="nil"/>
              <w:left w:val="nil"/>
              <w:bottom w:val="nil"/>
              <w:right w:val="nil"/>
            </w:tcBorders>
            <w:hideMark/>
          </w:tcPr>
          <w:p w14:paraId="1A66031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6920A95" w14:textId="77777777" w:rsidR="002D029A" w:rsidRPr="00BC49C2" w:rsidRDefault="002D029A" w:rsidP="00C804D5">
            <w:pPr>
              <w:pStyle w:val="TAH"/>
              <w:rPr>
                <w:lang w:val="en-GB"/>
              </w:rPr>
            </w:pPr>
          </w:p>
        </w:tc>
        <w:tc>
          <w:tcPr>
            <w:tcW w:w="307" w:type="dxa"/>
            <w:tcBorders>
              <w:top w:val="nil"/>
              <w:left w:val="nil"/>
              <w:bottom w:val="nil"/>
              <w:right w:val="nil"/>
            </w:tcBorders>
          </w:tcPr>
          <w:p w14:paraId="3BACE5EC" w14:textId="77777777" w:rsidR="002D029A" w:rsidRPr="00BC49C2" w:rsidRDefault="002D029A" w:rsidP="00C804D5">
            <w:pPr>
              <w:pStyle w:val="TAH"/>
              <w:rPr>
                <w:lang w:val="en-GB"/>
              </w:rPr>
            </w:pPr>
          </w:p>
        </w:tc>
        <w:tc>
          <w:tcPr>
            <w:tcW w:w="334" w:type="dxa"/>
            <w:tcBorders>
              <w:top w:val="nil"/>
              <w:left w:val="nil"/>
              <w:bottom w:val="nil"/>
              <w:right w:val="nil"/>
            </w:tcBorders>
          </w:tcPr>
          <w:p w14:paraId="72FD68DF" w14:textId="77777777" w:rsidR="002D029A" w:rsidRPr="00BC49C2" w:rsidRDefault="002D029A" w:rsidP="00C804D5">
            <w:pPr>
              <w:pStyle w:val="TAH"/>
              <w:rPr>
                <w:lang w:val="en-GB"/>
              </w:rPr>
            </w:pPr>
          </w:p>
        </w:tc>
        <w:tc>
          <w:tcPr>
            <w:tcW w:w="297" w:type="dxa"/>
            <w:tcBorders>
              <w:top w:val="nil"/>
              <w:left w:val="nil"/>
              <w:bottom w:val="nil"/>
              <w:right w:val="nil"/>
            </w:tcBorders>
          </w:tcPr>
          <w:p w14:paraId="7EAD208E" w14:textId="77777777" w:rsidR="002D029A" w:rsidRPr="00BC49C2" w:rsidRDefault="002D029A" w:rsidP="00C804D5">
            <w:pPr>
              <w:pStyle w:val="TAH"/>
              <w:rPr>
                <w:lang w:val="en-GB"/>
              </w:rPr>
            </w:pPr>
          </w:p>
        </w:tc>
        <w:tc>
          <w:tcPr>
            <w:tcW w:w="297" w:type="dxa"/>
            <w:tcBorders>
              <w:top w:val="nil"/>
              <w:left w:val="nil"/>
              <w:bottom w:val="nil"/>
              <w:right w:val="nil"/>
            </w:tcBorders>
          </w:tcPr>
          <w:p w14:paraId="52C6D701" w14:textId="77777777" w:rsidR="002D029A" w:rsidRPr="00BC49C2" w:rsidRDefault="002D029A" w:rsidP="00C804D5">
            <w:pPr>
              <w:pStyle w:val="TAH"/>
              <w:rPr>
                <w:lang w:val="en-GB"/>
              </w:rPr>
            </w:pPr>
          </w:p>
        </w:tc>
        <w:tc>
          <w:tcPr>
            <w:tcW w:w="297" w:type="dxa"/>
            <w:tcBorders>
              <w:top w:val="nil"/>
              <w:left w:val="nil"/>
              <w:bottom w:val="nil"/>
              <w:right w:val="nil"/>
            </w:tcBorders>
          </w:tcPr>
          <w:p w14:paraId="31331F1A" w14:textId="77777777" w:rsidR="002D029A" w:rsidRPr="00BC49C2" w:rsidRDefault="002D029A" w:rsidP="00C804D5">
            <w:pPr>
              <w:pStyle w:val="TAH"/>
              <w:rPr>
                <w:lang w:val="en-GB"/>
              </w:rPr>
            </w:pPr>
          </w:p>
        </w:tc>
        <w:tc>
          <w:tcPr>
            <w:tcW w:w="297" w:type="dxa"/>
            <w:tcBorders>
              <w:top w:val="nil"/>
              <w:left w:val="nil"/>
              <w:bottom w:val="nil"/>
              <w:right w:val="nil"/>
            </w:tcBorders>
          </w:tcPr>
          <w:p w14:paraId="113CE4D7" w14:textId="77777777" w:rsidR="002D029A" w:rsidRPr="00BC49C2" w:rsidRDefault="002D029A" w:rsidP="00C804D5">
            <w:pPr>
              <w:pStyle w:val="TAH"/>
              <w:rPr>
                <w:lang w:val="en-GB"/>
              </w:rPr>
            </w:pPr>
          </w:p>
        </w:tc>
        <w:tc>
          <w:tcPr>
            <w:tcW w:w="361" w:type="dxa"/>
            <w:tcBorders>
              <w:top w:val="nil"/>
              <w:left w:val="nil"/>
              <w:bottom w:val="nil"/>
              <w:right w:val="nil"/>
            </w:tcBorders>
          </w:tcPr>
          <w:p w14:paraId="6823CF04" w14:textId="77777777" w:rsidR="002D029A" w:rsidRPr="00BC49C2" w:rsidRDefault="002D029A" w:rsidP="00C804D5">
            <w:pPr>
              <w:pStyle w:val="TAH"/>
              <w:rPr>
                <w:lang w:val="en-GB"/>
              </w:rPr>
            </w:pPr>
          </w:p>
        </w:tc>
        <w:tc>
          <w:tcPr>
            <w:tcW w:w="298" w:type="dxa"/>
            <w:tcBorders>
              <w:top w:val="nil"/>
              <w:left w:val="nil"/>
              <w:bottom w:val="nil"/>
              <w:right w:val="nil"/>
            </w:tcBorders>
          </w:tcPr>
          <w:p w14:paraId="40C9AE29"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142B2F57"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57C3EB47" w14:textId="77777777" w:rsidR="002D029A" w:rsidRPr="00BC49C2" w:rsidRDefault="002D029A" w:rsidP="00C804D5">
            <w:pPr>
              <w:pStyle w:val="TAH"/>
              <w:rPr>
                <w:lang w:val="en-GB"/>
              </w:rPr>
            </w:pPr>
          </w:p>
        </w:tc>
        <w:tc>
          <w:tcPr>
            <w:tcW w:w="298" w:type="dxa"/>
            <w:tcBorders>
              <w:top w:val="nil"/>
              <w:left w:val="nil"/>
              <w:bottom w:val="nil"/>
              <w:right w:val="nil"/>
            </w:tcBorders>
          </w:tcPr>
          <w:p w14:paraId="1225F85C" w14:textId="77777777" w:rsidR="002D029A" w:rsidRPr="00BC49C2" w:rsidRDefault="002D029A" w:rsidP="00C804D5">
            <w:pPr>
              <w:pStyle w:val="TAH"/>
              <w:rPr>
                <w:lang w:val="en-GB"/>
              </w:rPr>
            </w:pPr>
          </w:p>
        </w:tc>
        <w:tc>
          <w:tcPr>
            <w:tcW w:w="298" w:type="dxa"/>
            <w:tcBorders>
              <w:top w:val="nil"/>
              <w:left w:val="nil"/>
              <w:bottom w:val="nil"/>
              <w:right w:val="nil"/>
            </w:tcBorders>
          </w:tcPr>
          <w:p w14:paraId="55B594AC" w14:textId="77777777" w:rsidR="002D029A" w:rsidRPr="00BC49C2" w:rsidRDefault="002D029A" w:rsidP="00C804D5">
            <w:pPr>
              <w:pStyle w:val="TAH"/>
              <w:rPr>
                <w:lang w:val="en-GB"/>
              </w:rPr>
            </w:pPr>
          </w:p>
        </w:tc>
        <w:tc>
          <w:tcPr>
            <w:tcW w:w="298" w:type="dxa"/>
            <w:tcBorders>
              <w:top w:val="nil"/>
              <w:left w:val="nil"/>
              <w:bottom w:val="nil"/>
              <w:right w:val="nil"/>
            </w:tcBorders>
          </w:tcPr>
          <w:p w14:paraId="32156D9E" w14:textId="77777777" w:rsidR="002D029A" w:rsidRPr="00BC49C2" w:rsidRDefault="002D029A" w:rsidP="00C804D5">
            <w:pPr>
              <w:pStyle w:val="TAH"/>
              <w:rPr>
                <w:lang w:val="en-GB"/>
              </w:rPr>
            </w:pPr>
          </w:p>
        </w:tc>
        <w:tc>
          <w:tcPr>
            <w:tcW w:w="298" w:type="dxa"/>
            <w:tcBorders>
              <w:top w:val="nil"/>
              <w:left w:val="nil"/>
              <w:bottom w:val="nil"/>
              <w:right w:val="nil"/>
            </w:tcBorders>
          </w:tcPr>
          <w:p w14:paraId="7B1B05C9" w14:textId="77777777" w:rsidR="002D029A" w:rsidRPr="00BC49C2" w:rsidRDefault="002D029A" w:rsidP="00C804D5">
            <w:pPr>
              <w:pStyle w:val="TAH"/>
              <w:rPr>
                <w:lang w:val="en-GB"/>
              </w:rPr>
            </w:pPr>
          </w:p>
        </w:tc>
        <w:tc>
          <w:tcPr>
            <w:tcW w:w="298" w:type="dxa"/>
            <w:tcBorders>
              <w:top w:val="nil"/>
              <w:left w:val="nil"/>
              <w:bottom w:val="nil"/>
              <w:right w:val="nil"/>
            </w:tcBorders>
          </w:tcPr>
          <w:p w14:paraId="56B9E37C" w14:textId="77777777" w:rsidR="002D029A" w:rsidRPr="00BC49C2" w:rsidRDefault="002D029A" w:rsidP="00C804D5">
            <w:pPr>
              <w:pStyle w:val="TAH"/>
              <w:rPr>
                <w:lang w:val="en-GB"/>
              </w:rPr>
            </w:pPr>
          </w:p>
        </w:tc>
        <w:tc>
          <w:tcPr>
            <w:tcW w:w="298" w:type="dxa"/>
            <w:tcBorders>
              <w:top w:val="nil"/>
              <w:left w:val="nil"/>
              <w:bottom w:val="nil"/>
              <w:right w:val="nil"/>
            </w:tcBorders>
          </w:tcPr>
          <w:p w14:paraId="3458E271" w14:textId="77777777" w:rsidR="002D029A" w:rsidRPr="00BC49C2" w:rsidRDefault="002D029A" w:rsidP="00C804D5">
            <w:pPr>
              <w:pStyle w:val="TAH"/>
              <w:rPr>
                <w:lang w:val="en-GB"/>
              </w:rPr>
            </w:pPr>
          </w:p>
        </w:tc>
        <w:tc>
          <w:tcPr>
            <w:tcW w:w="298" w:type="dxa"/>
            <w:tcBorders>
              <w:top w:val="nil"/>
              <w:left w:val="nil"/>
              <w:bottom w:val="nil"/>
              <w:right w:val="nil"/>
            </w:tcBorders>
          </w:tcPr>
          <w:p w14:paraId="50F3CD16" w14:textId="77777777" w:rsidR="002D029A" w:rsidRPr="00BC49C2" w:rsidRDefault="002D029A" w:rsidP="00C804D5">
            <w:pPr>
              <w:pStyle w:val="TAH"/>
              <w:rPr>
                <w:lang w:val="en-GB"/>
              </w:rPr>
            </w:pPr>
          </w:p>
        </w:tc>
        <w:tc>
          <w:tcPr>
            <w:tcW w:w="298" w:type="dxa"/>
            <w:tcBorders>
              <w:top w:val="nil"/>
              <w:left w:val="nil"/>
              <w:bottom w:val="nil"/>
              <w:right w:val="nil"/>
            </w:tcBorders>
          </w:tcPr>
          <w:p w14:paraId="340F9C23"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55E5A7B5"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665F9F0C" w14:textId="77777777" w:rsidR="002D029A" w:rsidRPr="00BC49C2" w:rsidRDefault="002D029A" w:rsidP="00C804D5">
            <w:pPr>
              <w:pStyle w:val="TAH"/>
              <w:rPr>
                <w:lang w:val="en-GB"/>
              </w:rPr>
            </w:pPr>
          </w:p>
        </w:tc>
        <w:tc>
          <w:tcPr>
            <w:tcW w:w="298" w:type="dxa"/>
            <w:tcBorders>
              <w:top w:val="nil"/>
              <w:left w:val="nil"/>
              <w:bottom w:val="nil"/>
              <w:right w:val="nil"/>
            </w:tcBorders>
          </w:tcPr>
          <w:p w14:paraId="7D657675" w14:textId="77777777" w:rsidR="002D029A" w:rsidRPr="00BC49C2" w:rsidRDefault="002D029A" w:rsidP="00C804D5">
            <w:pPr>
              <w:pStyle w:val="TAH"/>
              <w:rPr>
                <w:lang w:val="en-GB"/>
              </w:rPr>
            </w:pPr>
          </w:p>
        </w:tc>
        <w:tc>
          <w:tcPr>
            <w:tcW w:w="298" w:type="dxa"/>
            <w:tcBorders>
              <w:top w:val="nil"/>
              <w:left w:val="nil"/>
              <w:bottom w:val="nil"/>
              <w:right w:val="nil"/>
            </w:tcBorders>
          </w:tcPr>
          <w:p w14:paraId="387E644F" w14:textId="77777777" w:rsidR="002D029A" w:rsidRPr="00BC49C2" w:rsidRDefault="002D029A" w:rsidP="00C804D5">
            <w:pPr>
              <w:pStyle w:val="TAH"/>
              <w:rPr>
                <w:lang w:val="en-GB"/>
              </w:rPr>
            </w:pPr>
          </w:p>
        </w:tc>
        <w:tc>
          <w:tcPr>
            <w:tcW w:w="298" w:type="dxa"/>
            <w:tcBorders>
              <w:top w:val="nil"/>
              <w:left w:val="nil"/>
              <w:bottom w:val="nil"/>
              <w:right w:val="nil"/>
            </w:tcBorders>
          </w:tcPr>
          <w:p w14:paraId="63DB03A3" w14:textId="77777777" w:rsidR="002D029A" w:rsidRPr="00BC49C2" w:rsidRDefault="002D029A" w:rsidP="00C804D5">
            <w:pPr>
              <w:pStyle w:val="TAH"/>
              <w:rPr>
                <w:lang w:val="en-GB"/>
              </w:rPr>
            </w:pPr>
          </w:p>
        </w:tc>
        <w:tc>
          <w:tcPr>
            <w:tcW w:w="298" w:type="dxa"/>
            <w:tcBorders>
              <w:top w:val="nil"/>
              <w:left w:val="nil"/>
              <w:bottom w:val="nil"/>
              <w:right w:val="nil"/>
            </w:tcBorders>
          </w:tcPr>
          <w:p w14:paraId="6427755B" w14:textId="77777777" w:rsidR="002D029A" w:rsidRPr="00BC49C2" w:rsidRDefault="002D029A" w:rsidP="00C804D5">
            <w:pPr>
              <w:pStyle w:val="TAH"/>
              <w:rPr>
                <w:lang w:val="en-GB"/>
              </w:rPr>
            </w:pPr>
          </w:p>
        </w:tc>
        <w:tc>
          <w:tcPr>
            <w:tcW w:w="298" w:type="dxa"/>
            <w:tcBorders>
              <w:top w:val="nil"/>
              <w:left w:val="nil"/>
              <w:bottom w:val="nil"/>
              <w:right w:val="nil"/>
            </w:tcBorders>
          </w:tcPr>
          <w:p w14:paraId="58CE0889" w14:textId="77777777" w:rsidR="002D029A" w:rsidRPr="00BC49C2" w:rsidRDefault="002D029A" w:rsidP="00C804D5">
            <w:pPr>
              <w:pStyle w:val="TAH"/>
              <w:rPr>
                <w:lang w:val="en-GB"/>
              </w:rPr>
            </w:pPr>
          </w:p>
        </w:tc>
        <w:tc>
          <w:tcPr>
            <w:tcW w:w="298" w:type="dxa"/>
            <w:tcBorders>
              <w:top w:val="nil"/>
              <w:left w:val="nil"/>
              <w:bottom w:val="nil"/>
              <w:right w:val="nil"/>
            </w:tcBorders>
          </w:tcPr>
          <w:p w14:paraId="732A5FDC" w14:textId="77777777" w:rsidR="002D029A" w:rsidRPr="00BC49C2" w:rsidRDefault="002D029A" w:rsidP="00C804D5">
            <w:pPr>
              <w:pStyle w:val="TAH"/>
              <w:rPr>
                <w:lang w:val="en-GB"/>
              </w:rPr>
            </w:pPr>
          </w:p>
        </w:tc>
        <w:tc>
          <w:tcPr>
            <w:tcW w:w="298" w:type="dxa"/>
            <w:tcBorders>
              <w:top w:val="nil"/>
              <w:left w:val="nil"/>
              <w:bottom w:val="nil"/>
              <w:right w:val="nil"/>
            </w:tcBorders>
          </w:tcPr>
          <w:p w14:paraId="3BAC70EF" w14:textId="77777777" w:rsidR="002D029A" w:rsidRPr="00BC49C2" w:rsidRDefault="002D029A" w:rsidP="00C804D5">
            <w:pPr>
              <w:pStyle w:val="TAH"/>
              <w:rPr>
                <w:lang w:val="en-GB"/>
              </w:rPr>
            </w:pPr>
          </w:p>
        </w:tc>
        <w:tc>
          <w:tcPr>
            <w:tcW w:w="298" w:type="dxa"/>
            <w:tcBorders>
              <w:top w:val="nil"/>
              <w:left w:val="nil"/>
              <w:bottom w:val="nil"/>
              <w:right w:val="nil"/>
            </w:tcBorders>
          </w:tcPr>
          <w:p w14:paraId="61755DF5"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EA277BD"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69D8718A" w14:textId="77777777" w:rsidR="002D029A" w:rsidRPr="00BC49C2" w:rsidRDefault="002D029A" w:rsidP="00C804D5">
            <w:pPr>
              <w:pStyle w:val="TAH"/>
              <w:rPr>
                <w:lang w:val="en-GB"/>
              </w:rPr>
            </w:pPr>
          </w:p>
        </w:tc>
      </w:tr>
      <w:tr w:rsidR="007119CD" w:rsidRPr="00BC49C2" w14:paraId="3BBFDC7E"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26859D98"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6EFBA629"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472259D9"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0BDDA37D"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50D5BB17"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3277428A"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2440722A"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57687A6A"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E2D277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54F32AF"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4A581720"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307BFF44"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1FFCA8F9"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3AEB270F"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6A4632AE"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2131AF3"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51FD98AB"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08D6C166"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31C62166"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18FC1A80"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1A916F2D"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5862E08C"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644D3479"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00E2E917"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1C14D6BF"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667F2A7D"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378DDF3B"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58B9A61C"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65266B8B"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DF89881"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14FF3A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1E79A51C" w14:textId="77777777" w:rsidR="00D56E14" w:rsidRPr="00BC49C2" w:rsidRDefault="007119CD" w:rsidP="00C804D5">
            <w:pPr>
              <w:pStyle w:val="TAC"/>
              <w:rPr>
                <w:lang w:val="en-GB"/>
              </w:rPr>
            </w:pPr>
            <w:r w:rsidRPr="00BC49C2">
              <w:rPr>
                <w:lang w:val="en-GB"/>
              </w:rPr>
              <w:t>1</w:t>
            </w:r>
          </w:p>
        </w:tc>
      </w:tr>
      <w:tr w:rsidR="007119CD" w:rsidRPr="00BC49C2" w14:paraId="04D0D70F"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4A7AA5E4"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5E3AE6AE"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14B08CA9"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5410F501"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2993F763"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2C866A81"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3BB0B307" w14:textId="77777777" w:rsidR="00D56E14" w:rsidRPr="00BC49C2" w:rsidRDefault="007119CD" w:rsidP="00C804D5">
            <w:pPr>
              <w:pStyle w:val="TAC"/>
              <w:rPr>
                <w:lang w:val="en-GB"/>
              </w:rPr>
            </w:pPr>
            <w:r w:rsidRPr="00BC49C2">
              <w:rPr>
                <w:lang w:val="en-GB"/>
              </w:rPr>
              <w:t>sequence number</w:t>
            </w:r>
          </w:p>
        </w:tc>
      </w:tr>
      <w:tr w:rsidR="007119CD" w:rsidRPr="00BC49C2" w14:paraId="05470568"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5AD700D0" w14:textId="77777777" w:rsidR="007119CD" w:rsidRPr="00BC49C2" w:rsidRDefault="007119CD" w:rsidP="00C804D5">
            <w:pPr>
              <w:pStyle w:val="TAC"/>
              <w:rPr>
                <w:lang w:val="en-GB"/>
              </w:rPr>
            </w:pPr>
            <w:r w:rsidRPr="00BC49C2">
              <w:rPr>
                <w:lang w:val="en-GB"/>
              </w:rPr>
              <w:t>timestamp</w:t>
            </w:r>
          </w:p>
        </w:tc>
      </w:tr>
      <w:tr w:rsidR="007119CD" w:rsidRPr="00BC49C2" w14:paraId="746DD5BE"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0A71218"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0ADC28CB"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4ADCE9D"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6A93F4E"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B15995C" w14:textId="77777777" w:rsidR="007119CD" w:rsidRPr="00BC49C2" w:rsidRDefault="007119CD" w:rsidP="00C804D5">
            <w:pPr>
              <w:pStyle w:val="TAC"/>
              <w:rPr>
                <w:lang w:val="en-GB"/>
              </w:rPr>
            </w:pPr>
            <w:r w:rsidRPr="00BC49C2">
              <w:rPr>
                <w:lang w:val="en-GB"/>
              </w:rPr>
              <w:t>….</w:t>
            </w:r>
          </w:p>
        </w:tc>
      </w:tr>
    </w:tbl>
    <w:p w14:paraId="65EE67DA" w14:textId="77777777" w:rsidR="00C804D5" w:rsidRPr="00BC49C2" w:rsidRDefault="00C804D5" w:rsidP="00C804D5">
      <w:pPr>
        <w:pStyle w:val="NF"/>
      </w:pPr>
    </w:p>
    <w:p w14:paraId="06131235"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24AE1FF9"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470D4715" w14:textId="77777777" w:rsidR="00D56E14" w:rsidRPr="00BC49C2" w:rsidRDefault="007119CD" w:rsidP="00D56E14">
      <w:pPr>
        <w:rPr>
          <w:lang w:eastAsia="zh-CN"/>
        </w:rPr>
      </w:pPr>
      <w:r w:rsidRPr="00BC49C2">
        <w:rPr>
          <w:lang w:eastAsia="zh-CN"/>
        </w:rPr>
        <w:t>Option#2 Identification based on the RTP header extension</w:t>
      </w:r>
    </w:p>
    <w:p w14:paraId="636CD03C" w14:textId="7960E8D3"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917ADA">
        <w:rPr>
          <w:lang w:eastAsia="zh-CN"/>
        </w:rPr>
        <w:t>"</w:t>
      </w:r>
      <w:r w:rsidRPr="00BC49C2">
        <w:rPr>
          <w:lang w:eastAsia="zh-CN"/>
        </w:rPr>
        <w:t>S</w:t>
      </w:r>
      <w:r w:rsidR="00917ADA">
        <w:rPr>
          <w:lang w:eastAsia="zh-CN"/>
        </w:rPr>
        <w:t>"</w:t>
      </w:r>
      <w:r w:rsidRPr="00BC49C2">
        <w:rPr>
          <w:lang w:eastAsia="zh-CN"/>
        </w:rPr>
        <w:t xml:space="preserve"> and </w:t>
      </w:r>
      <w:r w:rsidR="00917ADA">
        <w:rPr>
          <w:lang w:eastAsia="zh-CN"/>
        </w:rPr>
        <w:t>"</w:t>
      </w:r>
      <w:r w:rsidRPr="00BC49C2">
        <w:rPr>
          <w:lang w:eastAsia="zh-CN"/>
        </w:rPr>
        <w:t>E</w:t>
      </w:r>
      <w:r w:rsidR="00917ADA">
        <w:rPr>
          <w:lang w:eastAsia="zh-CN"/>
        </w:rPr>
        <w:t>"</w:t>
      </w:r>
      <w:r w:rsidRPr="00BC49C2">
        <w:rPr>
          <w:lang w:eastAsia="zh-CN"/>
        </w:rPr>
        <w:t xml:space="preserve"> bits.</w:t>
      </w:r>
    </w:p>
    <w:p w14:paraId="607D854E"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49C7A4B0" w14:textId="77777777" w:rsidTr="00C804D5">
        <w:trPr>
          <w:trHeight w:val="62"/>
          <w:jc w:val="center"/>
        </w:trPr>
        <w:tc>
          <w:tcPr>
            <w:tcW w:w="304" w:type="dxa"/>
            <w:tcBorders>
              <w:top w:val="nil"/>
              <w:left w:val="nil"/>
              <w:bottom w:val="nil"/>
              <w:right w:val="nil"/>
            </w:tcBorders>
            <w:hideMark/>
          </w:tcPr>
          <w:p w14:paraId="4A6FF6AC"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44570F8F" w14:textId="77777777" w:rsidR="002D029A" w:rsidRPr="00BC49C2" w:rsidRDefault="002D029A" w:rsidP="00C804D5">
            <w:pPr>
              <w:pStyle w:val="TAH"/>
              <w:rPr>
                <w:lang w:val="en-GB"/>
              </w:rPr>
            </w:pPr>
          </w:p>
        </w:tc>
        <w:tc>
          <w:tcPr>
            <w:tcW w:w="322" w:type="dxa"/>
            <w:tcBorders>
              <w:top w:val="nil"/>
              <w:left w:val="nil"/>
              <w:bottom w:val="nil"/>
              <w:right w:val="nil"/>
            </w:tcBorders>
          </w:tcPr>
          <w:p w14:paraId="5AFCAA14" w14:textId="77777777" w:rsidR="002D029A" w:rsidRPr="00BC49C2" w:rsidRDefault="002D029A" w:rsidP="00C804D5">
            <w:pPr>
              <w:pStyle w:val="TAH"/>
              <w:rPr>
                <w:lang w:val="en-GB"/>
              </w:rPr>
            </w:pPr>
          </w:p>
        </w:tc>
        <w:tc>
          <w:tcPr>
            <w:tcW w:w="322" w:type="dxa"/>
            <w:tcBorders>
              <w:top w:val="nil"/>
              <w:left w:val="nil"/>
              <w:bottom w:val="nil"/>
              <w:right w:val="nil"/>
            </w:tcBorders>
          </w:tcPr>
          <w:p w14:paraId="2A15A5E5" w14:textId="77777777" w:rsidR="002D029A" w:rsidRPr="00BC49C2" w:rsidRDefault="002D029A" w:rsidP="00C804D5">
            <w:pPr>
              <w:pStyle w:val="TAH"/>
              <w:rPr>
                <w:lang w:val="en-GB"/>
              </w:rPr>
            </w:pPr>
          </w:p>
        </w:tc>
        <w:tc>
          <w:tcPr>
            <w:tcW w:w="304" w:type="dxa"/>
            <w:tcBorders>
              <w:top w:val="nil"/>
              <w:left w:val="nil"/>
              <w:bottom w:val="nil"/>
              <w:right w:val="nil"/>
            </w:tcBorders>
          </w:tcPr>
          <w:p w14:paraId="1B8A19DC" w14:textId="77777777" w:rsidR="002D029A" w:rsidRPr="00BC49C2" w:rsidRDefault="002D029A" w:rsidP="00C804D5">
            <w:pPr>
              <w:pStyle w:val="TAH"/>
              <w:rPr>
                <w:lang w:val="en-GB"/>
              </w:rPr>
            </w:pPr>
          </w:p>
        </w:tc>
        <w:tc>
          <w:tcPr>
            <w:tcW w:w="304" w:type="dxa"/>
            <w:tcBorders>
              <w:top w:val="nil"/>
              <w:left w:val="nil"/>
              <w:bottom w:val="nil"/>
              <w:right w:val="nil"/>
            </w:tcBorders>
          </w:tcPr>
          <w:p w14:paraId="1C0ED455" w14:textId="77777777" w:rsidR="002D029A" w:rsidRPr="00BC49C2" w:rsidRDefault="002D029A" w:rsidP="00C804D5">
            <w:pPr>
              <w:pStyle w:val="TAH"/>
              <w:rPr>
                <w:lang w:val="en-GB"/>
              </w:rPr>
            </w:pPr>
          </w:p>
        </w:tc>
        <w:tc>
          <w:tcPr>
            <w:tcW w:w="304" w:type="dxa"/>
            <w:tcBorders>
              <w:top w:val="nil"/>
              <w:left w:val="nil"/>
              <w:bottom w:val="nil"/>
              <w:right w:val="nil"/>
            </w:tcBorders>
          </w:tcPr>
          <w:p w14:paraId="7FF47853" w14:textId="77777777" w:rsidR="002D029A" w:rsidRPr="00BC49C2" w:rsidRDefault="002D029A" w:rsidP="00C804D5">
            <w:pPr>
              <w:pStyle w:val="TAH"/>
              <w:rPr>
                <w:lang w:val="en-GB"/>
              </w:rPr>
            </w:pPr>
          </w:p>
        </w:tc>
        <w:tc>
          <w:tcPr>
            <w:tcW w:w="304" w:type="dxa"/>
            <w:tcBorders>
              <w:top w:val="nil"/>
              <w:left w:val="nil"/>
              <w:bottom w:val="nil"/>
              <w:right w:val="nil"/>
            </w:tcBorders>
          </w:tcPr>
          <w:p w14:paraId="60B8F1E0" w14:textId="77777777" w:rsidR="002D029A" w:rsidRPr="00BC49C2" w:rsidRDefault="002D029A" w:rsidP="00C804D5">
            <w:pPr>
              <w:pStyle w:val="TAH"/>
              <w:rPr>
                <w:lang w:val="en-GB"/>
              </w:rPr>
            </w:pPr>
          </w:p>
        </w:tc>
        <w:tc>
          <w:tcPr>
            <w:tcW w:w="347" w:type="dxa"/>
            <w:tcBorders>
              <w:top w:val="nil"/>
              <w:left w:val="nil"/>
              <w:bottom w:val="nil"/>
              <w:right w:val="nil"/>
            </w:tcBorders>
          </w:tcPr>
          <w:p w14:paraId="3224039B" w14:textId="77777777" w:rsidR="002D029A" w:rsidRPr="00BC49C2" w:rsidRDefault="002D029A" w:rsidP="00C804D5">
            <w:pPr>
              <w:pStyle w:val="TAH"/>
              <w:rPr>
                <w:lang w:val="en-GB"/>
              </w:rPr>
            </w:pPr>
          </w:p>
        </w:tc>
        <w:tc>
          <w:tcPr>
            <w:tcW w:w="322" w:type="dxa"/>
            <w:tcBorders>
              <w:top w:val="nil"/>
              <w:left w:val="nil"/>
              <w:bottom w:val="nil"/>
              <w:right w:val="nil"/>
            </w:tcBorders>
          </w:tcPr>
          <w:p w14:paraId="2AAB13FF"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002AEA71"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0970AB80" w14:textId="77777777" w:rsidR="002D029A" w:rsidRPr="00BC49C2" w:rsidRDefault="002D029A" w:rsidP="00C804D5">
            <w:pPr>
              <w:pStyle w:val="TAH"/>
              <w:rPr>
                <w:lang w:val="en-GB"/>
              </w:rPr>
            </w:pPr>
          </w:p>
        </w:tc>
        <w:tc>
          <w:tcPr>
            <w:tcW w:w="303" w:type="dxa"/>
            <w:tcBorders>
              <w:top w:val="nil"/>
              <w:left w:val="nil"/>
              <w:bottom w:val="nil"/>
              <w:right w:val="nil"/>
            </w:tcBorders>
          </w:tcPr>
          <w:p w14:paraId="426FF4B0" w14:textId="77777777" w:rsidR="002D029A" w:rsidRPr="00BC49C2" w:rsidRDefault="002D029A" w:rsidP="00C804D5">
            <w:pPr>
              <w:pStyle w:val="TAH"/>
              <w:rPr>
                <w:lang w:val="en-GB"/>
              </w:rPr>
            </w:pPr>
          </w:p>
        </w:tc>
        <w:tc>
          <w:tcPr>
            <w:tcW w:w="303" w:type="dxa"/>
            <w:tcBorders>
              <w:top w:val="nil"/>
              <w:left w:val="nil"/>
              <w:bottom w:val="nil"/>
              <w:right w:val="nil"/>
            </w:tcBorders>
          </w:tcPr>
          <w:p w14:paraId="5C0AEC14" w14:textId="77777777" w:rsidR="002D029A" w:rsidRPr="00BC49C2" w:rsidRDefault="002D029A" w:rsidP="00C804D5">
            <w:pPr>
              <w:pStyle w:val="TAH"/>
              <w:rPr>
                <w:lang w:val="en-GB"/>
              </w:rPr>
            </w:pPr>
          </w:p>
        </w:tc>
        <w:tc>
          <w:tcPr>
            <w:tcW w:w="303" w:type="dxa"/>
            <w:tcBorders>
              <w:top w:val="nil"/>
              <w:left w:val="nil"/>
              <w:bottom w:val="nil"/>
              <w:right w:val="nil"/>
            </w:tcBorders>
          </w:tcPr>
          <w:p w14:paraId="2A0F9841" w14:textId="77777777" w:rsidR="002D029A" w:rsidRPr="00BC49C2" w:rsidRDefault="002D029A" w:rsidP="00C804D5">
            <w:pPr>
              <w:pStyle w:val="TAH"/>
              <w:rPr>
                <w:lang w:val="en-GB"/>
              </w:rPr>
            </w:pPr>
          </w:p>
        </w:tc>
        <w:tc>
          <w:tcPr>
            <w:tcW w:w="303" w:type="dxa"/>
            <w:tcBorders>
              <w:top w:val="nil"/>
              <w:left w:val="nil"/>
              <w:bottom w:val="nil"/>
              <w:right w:val="nil"/>
            </w:tcBorders>
          </w:tcPr>
          <w:p w14:paraId="3350B90D"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3AD7ED7B" w14:textId="77777777" w:rsidR="002D029A" w:rsidRPr="00BC49C2" w:rsidRDefault="002D029A" w:rsidP="00C804D5">
            <w:pPr>
              <w:pStyle w:val="TAH"/>
              <w:rPr>
                <w:lang w:val="en-GB"/>
              </w:rPr>
            </w:pPr>
          </w:p>
        </w:tc>
        <w:tc>
          <w:tcPr>
            <w:tcW w:w="216" w:type="dxa"/>
            <w:tcBorders>
              <w:top w:val="nil"/>
              <w:left w:val="nil"/>
              <w:bottom w:val="nil"/>
              <w:right w:val="nil"/>
            </w:tcBorders>
          </w:tcPr>
          <w:p w14:paraId="08BE65A6" w14:textId="77777777" w:rsidR="002D029A" w:rsidRPr="00BC49C2" w:rsidRDefault="002D029A" w:rsidP="00C804D5">
            <w:pPr>
              <w:pStyle w:val="TAH"/>
              <w:rPr>
                <w:lang w:val="en-GB"/>
              </w:rPr>
            </w:pPr>
          </w:p>
        </w:tc>
        <w:tc>
          <w:tcPr>
            <w:tcW w:w="290" w:type="dxa"/>
            <w:tcBorders>
              <w:top w:val="nil"/>
              <w:left w:val="nil"/>
              <w:bottom w:val="nil"/>
              <w:right w:val="nil"/>
            </w:tcBorders>
          </w:tcPr>
          <w:p w14:paraId="0B4E3C3E" w14:textId="77777777" w:rsidR="002D029A" w:rsidRPr="00BC49C2" w:rsidRDefault="002D029A" w:rsidP="00C804D5">
            <w:pPr>
              <w:pStyle w:val="TAH"/>
              <w:rPr>
                <w:lang w:val="en-GB"/>
              </w:rPr>
            </w:pPr>
          </w:p>
        </w:tc>
        <w:tc>
          <w:tcPr>
            <w:tcW w:w="303" w:type="dxa"/>
            <w:tcBorders>
              <w:top w:val="nil"/>
              <w:left w:val="nil"/>
              <w:bottom w:val="nil"/>
              <w:right w:val="nil"/>
            </w:tcBorders>
          </w:tcPr>
          <w:p w14:paraId="5369CD12"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1CED0E5F"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4D4D1C64" w14:textId="77777777" w:rsidR="002D029A" w:rsidRPr="00BC49C2" w:rsidRDefault="002D029A" w:rsidP="00C804D5">
            <w:pPr>
              <w:pStyle w:val="TAH"/>
              <w:rPr>
                <w:lang w:val="en-GB"/>
              </w:rPr>
            </w:pPr>
          </w:p>
        </w:tc>
        <w:tc>
          <w:tcPr>
            <w:tcW w:w="303" w:type="dxa"/>
            <w:tcBorders>
              <w:top w:val="nil"/>
              <w:left w:val="nil"/>
              <w:bottom w:val="nil"/>
              <w:right w:val="nil"/>
            </w:tcBorders>
          </w:tcPr>
          <w:p w14:paraId="224705EA" w14:textId="77777777" w:rsidR="002D029A" w:rsidRPr="00BC49C2" w:rsidRDefault="002D029A" w:rsidP="00C804D5">
            <w:pPr>
              <w:pStyle w:val="TAH"/>
              <w:rPr>
                <w:lang w:val="en-GB"/>
              </w:rPr>
            </w:pPr>
          </w:p>
        </w:tc>
        <w:tc>
          <w:tcPr>
            <w:tcW w:w="303" w:type="dxa"/>
            <w:tcBorders>
              <w:top w:val="nil"/>
              <w:left w:val="nil"/>
              <w:bottom w:val="nil"/>
              <w:right w:val="nil"/>
            </w:tcBorders>
          </w:tcPr>
          <w:p w14:paraId="19BAB6D4" w14:textId="77777777" w:rsidR="002D029A" w:rsidRPr="00BC49C2" w:rsidRDefault="002D029A" w:rsidP="00C804D5">
            <w:pPr>
              <w:pStyle w:val="TAH"/>
              <w:rPr>
                <w:lang w:val="en-GB"/>
              </w:rPr>
            </w:pPr>
          </w:p>
        </w:tc>
        <w:tc>
          <w:tcPr>
            <w:tcW w:w="303" w:type="dxa"/>
            <w:tcBorders>
              <w:top w:val="nil"/>
              <w:left w:val="nil"/>
              <w:bottom w:val="nil"/>
              <w:right w:val="nil"/>
            </w:tcBorders>
          </w:tcPr>
          <w:p w14:paraId="2B04AE2C" w14:textId="77777777" w:rsidR="002D029A" w:rsidRPr="00BC49C2" w:rsidRDefault="002D029A" w:rsidP="00C804D5">
            <w:pPr>
              <w:pStyle w:val="TAH"/>
              <w:rPr>
                <w:lang w:val="en-GB"/>
              </w:rPr>
            </w:pPr>
          </w:p>
        </w:tc>
        <w:tc>
          <w:tcPr>
            <w:tcW w:w="303" w:type="dxa"/>
            <w:tcBorders>
              <w:top w:val="nil"/>
              <w:left w:val="nil"/>
              <w:bottom w:val="nil"/>
              <w:right w:val="nil"/>
            </w:tcBorders>
          </w:tcPr>
          <w:p w14:paraId="6D9A8893" w14:textId="77777777" w:rsidR="002D029A" w:rsidRPr="00BC49C2" w:rsidRDefault="002D029A" w:rsidP="00C804D5">
            <w:pPr>
              <w:pStyle w:val="TAH"/>
              <w:rPr>
                <w:lang w:val="en-GB"/>
              </w:rPr>
            </w:pPr>
          </w:p>
        </w:tc>
        <w:tc>
          <w:tcPr>
            <w:tcW w:w="303" w:type="dxa"/>
            <w:tcBorders>
              <w:top w:val="nil"/>
              <w:left w:val="nil"/>
              <w:bottom w:val="nil"/>
              <w:right w:val="nil"/>
            </w:tcBorders>
          </w:tcPr>
          <w:p w14:paraId="5C767140" w14:textId="77777777" w:rsidR="002D029A" w:rsidRPr="00BC49C2" w:rsidRDefault="002D029A" w:rsidP="00C804D5">
            <w:pPr>
              <w:pStyle w:val="TAH"/>
              <w:rPr>
                <w:lang w:val="en-GB"/>
              </w:rPr>
            </w:pPr>
          </w:p>
        </w:tc>
        <w:tc>
          <w:tcPr>
            <w:tcW w:w="303" w:type="dxa"/>
            <w:tcBorders>
              <w:top w:val="nil"/>
              <w:left w:val="nil"/>
              <w:bottom w:val="nil"/>
              <w:right w:val="nil"/>
            </w:tcBorders>
          </w:tcPr>
          <w:p w14:paraId="46E39C36" w14:textId="77777777" w:rsidR="002D029A" w:rsidRPr="00BC49C2" w:rsidRDefault="002D029A" w:rsidP="00C804D5">
            <w:pPr>
              <w:pStyle w:val="TAH"/>
              <w:rPr>
                <w:lang w:val="en-GB"/>
              </w:rPr>
            </w:pPr>
          </w:p>
        </w:tc>
        <w:tc>
          <w:tcPr>
            <w:tcW w:w="303" w:type="dxa"/>
            <w:tcBorders>
              <w:top w:val="nil"/>
              <w:left w:val="nil"/>
              <w:bottom w:val="nil"/>
              <w:right w:val="nil"/>
            </w:tcBorders>
          </w:tcPr>
          <w:p w14:paraId="24EC960A" w14:textId="77777777" w:rsidR="002D029A" w:rsidRPr="00BC49C2" w:rsidRDefault="002D029A" w:rsidP="00C804D5">
            <w:pPr>
              <w:pStyle w:val="TAH"/>
              <w:rPr>
                <w:lang w:val="en-GB"/>
              </w:rPr>
            </w:pPr>
          </w:p>
        </w:tc>
        <w:tc>
          <w:tcPr>
            <w:tcW w:w="303" w:type="dxa"/>
            <w:tcBorders>
              <w:top w:val="nil"/>
              <w:left w:val="nil"/>
              <w:bottom w:val="nil"/>
              <w:right w:val="nil"/>
            </w:tcBorders>
          </w:tcPr>
          <w:p w14:paraId="2344CFFB"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1EB9B90"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66BBB2CF" w14:textId="77777777" w:rsidR="002D029A" w:rsidRPr="00BC49C2" w:rsidRDefault="002D029A" w:rsidP="00C804D5">
            <w:pPr>
              <w:pStyle w:val="TAH"/>
              <w:rPr>
                <w:lang w:val="en-GB"/>
              </w:rPr>
            </w:pPr>
          </w:p>
        </w:tc>
      </w:tr>
      <w:tr w:rsidR="007119CD" w:rsidRPr="00BC49C2" w14:paraId="04834188"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0B05C696"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77A02961"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5660539D"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4874A519"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3DEE7B9C"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0108ED1D"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4E7D120E"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2F2A767C"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B10385C"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084ED59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53642C10"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44FB3C7A"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754BE5EA"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BC03ACA"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189C501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3FB9742C"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48AA9274"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52C13725"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596D5976"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530DE79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577AA95B"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17BFDA8F"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363052E7"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6E92F2C"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6AC3A13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6E0CD375"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7D1921D7"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48343C80"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1701DD09"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3D895047"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57D97B80"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4D63B0D2" w14:textId="77777777" w:rsidR="002D029A" w:rsidRPr="00BC49C2" w:rsidRDefault="007119CD" w:rsidP="00C804D5">
            <w:pPr>
              <w:pStyle w:val="TAC"/>
              <w:rPr>
                <w:lang w:val="en-GB"/>
              </w:rPr>
            </w:pPr>
            <w:r w:rsidRPr="00BC49C2">
              <w:rPr>
                <w:lang w:val="en-GB"/>
              </w:rPr>
              <w:t>1</w:t>
            </w:r>
          </w:p>
        </w:tc>
      </w:tr>
      <w:tr w:rsidR="007119CD" w:rsidRPr="00BC49C2" w14:paraId="414714BD"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3A75BEB2"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522186A8"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6B37CC9F"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56B1D7B0"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7FAC5260"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10E12C1B"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2965CBC5" w14:textId="77777777" w:rsidR="002D029A" w:rsidRPr="00BC49C2" w:rsidRDefault="007119CD" w:rsidP="00C804D5">
            <w:pPr>
              <w:pStyle w:val="TAC"/>
              <w:rPr>
                <w:lang w:val="en-GB"/>
              </w:rPr>
            </w:pPr>
            <w:r w:rsidRPr="00BC49C2">
              <w:rPr>
                <w:lang w:val="en-GB"/>
              </w:rPr>
              <w:t>sequence number</w:t>
            </w:r>
          </w:p>
        </w:tc>
      </w:tr>
      <w:tr w:rsidR="007119CD" w:rsidRPr="00BC49C2" w14:paraId="3E3AD8A3"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5EF37E22" w14:textId="77777777" w:rsidR="007119CD" w:rsidRPr="00BC49C2" w:rsidRDefault="007119CD" w:rsidP="00C804D5">
            <w:pPr>
              <w:pStyle w:val="TAC"/>
              <w:rPr>
                <w:lang w:val="en-GB"/>
              </w:rPr>
            </w:pPr>
            <w:r w:rsidRPr="00BC49C2">
              <w:rPr>
                <w:lang w:val="en-GB"/>
              </w:rPr>
              <w:t>timestamp</w:t>
            </w:r>
          </w:p>
        </w:tc>
      </w:tr>
      <w:tr w:rsidR="007119CD" w:rsidRPr="00BC49C2" w14:paraId="72937300"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7295A979"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7B126C4A"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1DAFC482"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55A3E25B"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0CD15483" w14:textId="77777777" w:rsidR="007119CD" w:rsidRPr="00BC49C2" w:rsidRDefault="007119CD" w:rsidP="00C804D5">
            <w:pPr>
              <w:pStyle w:val="TAC"/>
              <w:rPr>
                <w:lang w:val="en-GB"/>
              </w:rPr>
            </w:pPr>
            <w:r w:rsidRPr="00BC49C2">
              <w:rPr>
                <w:lang w:val="en-GB"/>
              </w:rPr>
              <w:t>….</w:t>
            </w:r>
          </w:p>
        </w:tc>
      </w:tr>
      <w:tr w:rsidR="007119CD" w:rsidRPr="00BC49C2" w14:paraId="51EF9A13"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B2FA2D1"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3D85D2AA" w14:textId="77777777" w:rsidR="002D029A" w:rsidRPr="00BC49C2" w:rsidRDefault="007119CD" w:rsidP="00C804D5">
            <w:pPr>
              <w:pStyle w:val="TAC"/>
              <w:rPr>
                <w:lang w:val="en-GB"/>
              </w:rPr>
            </w:pPr>
            <w:r w:rsidRPr="00BC49C2">
              <w:rPr>
                <w:lang w:val="en-GB"/>
              </w:rPr>
              <w:t>length of header extension</w:t>
            </w:r>
          </w:p>
        </w:tc>
      </w:tr>
      <w:tr w:rsidR="007119CD" w:rsidRPr="00BC49C2" w14:paraId="08AB1E60"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6FF6AE54"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658ACE24"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19131E36"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0D7ABD03"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38B1C2D4"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68C1556"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171B4150"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0BA54EF7"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FD31659"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400D2C26"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54638326" w14:textId="77777777" w:rsidR="002D029A" w:rsidRPr="00BC49C2" w:rsidRDefault="002D029A" w:rsidP="00C804D5">
            <w:pPr>
              <w:pStyle w:val="TAC"/>
              <w:rPr>
                <w:lang w:val="en-GB"/>
              </w:rPr>
            </w:pPr>
          </w:p>
        </w:tc>
      </w:tr>
    </w:tbl>
    <w:p w14:paraId="27B90CFD" w14:textId="77777777" w:rsidR="00C804D5" w:rsidRPr="00BC49C2" w:rsidRDefault="00C804D5" w:rsidP="00C804D5">
      <w:pPr>
        <w:pStyle w:val="NF"/>
      </w:pPr>
    </w:p>
    <w:p w14:paraId="0133FDA9"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4296F544" w14:textId="68821F4A"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917ADA">
        <w:t>"</w:t>
      </w:r>
      <w:r w:rsidRPr="00BC49C2">
        <w:t>S</w:t>
      </w:r>
      <w:r w:rsidR="00917ADA">
        <w:t>"</w:t>
      </w:r>
      <w:r w:rsidRPr="00BC49C2">
        <w:t xml:space="preserve"> and </w:t>
      </w:r>
      <w:r w:rsidR="00917ADA">
        <w:t>"</w:t>
      </w:r>
      <w:r w:rsidRPr="00BC49C2">
        <w:t>E</w:t>
      </w:r>
      <w:r w:rsidR="00917ADA">
        <w:t>"</w:t>
      </w:r>
      <w:r w:rsidRPr="00BC49C2">
        <w:t xml:space="preserve"> bits in the RTP header extension also applies for scalable video streams.</w:t>
      </w:r>
    </w:p>
    <w:p w14:paraId="344C0660"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639D598E"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26817DC5"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50C2B898" w14:textId="77777777" w:rsidR="007119CD" w:rsidRPr="00BC49C2" w:rsidRDefault="007119CD" w:rsidP="00964868">
      <w:pPr>
        <w:pStyle w:val="Heading5"/>
        <w:rPr>
          <w:lang w:eastAsia="zh-CN"/>
        </w:rPr>
      </w:pPr>
      <w:bookmarkStart w:id="662" w:name="_Toc101526152"/>
      <w:bookmarkStart w:id="663" w:name="_Toc104882850"/>
      <w:bookmarkStart w:id="664" w:name="_Toc113425998"/>
      <w:bookmarkStart w:id="665" w:name="_Toc117496423"/>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662"/>
      <w:bookmarkEnd w:id="663"/>
      <w:bookmarkEnd w:id="664"/>
      <w:bookmarkEnd w:id="665"/>
    </w:p>
    <w:p w14:paraId="59308ABD"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3647679A"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C5E4AD8" w14:textId="77777777" w:rsidR="00C804D5" w:rsidRPr="00BC49C2" w:rsidRDefault="00C804D5" w:rsidP="00321795">
      <w:pPr>
        <w:pStyle w:val="TH"/>
      </w:pPr>
      <w:r w:rsidRPr="00BC49C2">
        <w:object w:dxaOrig="9570" w:dyaOrig="2453" w14:anchorId="03991625">
          <v:shape id="_x0000_i8682" type="#_x0000_t75" style="width:478.2pt;height:120.9pt" o:ole="">
            <v:imagedata r:id="rId55" o:title=""/>
          </v:shape>
          <o:OLEObject Type="Embed" ProgID="Word.Picture.8" ShapeID="_x0000_i8682" DrawAspect="Content" ObjectID="_1728109612" r:id="rId56"/>
        </w:object>
      </w:r>
    </w:p>
    <w:p w14:paraId="786A40BE"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1F42B807"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666" w:name="_MON_1712118207"/>
    <w:bookmarkEnd w:id="666"/>
    <w:p w14:paraId="5D9AB9E3" w14:textId="77777777" w:rsidR="007717EE" w:rsidRPr="00BC49C2" w:rsidRDefault="007717EE" w:rsidP="007717EE">
      <w:pPr>
        <w:pStyle w:val="TH"/>
      </w:pPr>
      <w:r w:rsidRPr="00BC49C2">
        <w:object w:dxaOrig="8822" w:dyaOrig="3199" w14:anchorId="22F33667">
          <v:shape id="_x0000_i8683" type="#_x0000_t75" style="width:440.85pt;height:158.95pt" o:ole="">
            <v:imagedata r:id="rId57" o:title=""/>
          </v:shape>
          <o:OLEObject Type="Embed" ProgID="Word.Picture.8" ShapeID="_x0000_i8683" DrawAspect="Content" ObjectID="_1728109613" r:id="rId58"/>
        </w:object>
      </w:r>
    </w:p>
    <w:p w14:paraId="13DA0F09"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2F7F9061" w14:textId="77777777" w:rsidR="007717EE" w:rsidRPr="00BC49C2" w:rsidRDefault="007717EE" w:rsidP="007717EE">
      <w:pPr>
        <w:rPr>
          <w:lang w:eastAsia="zh-CN"/>
        </w:rPr>
      </w:pPr>
      <w:r w:rsidRPr="00BC49C2">
        <w:rPr>
          <w:lang w:eastAsia="zh-CN"/>
        </w:rPr>
        <w:t>For single NAL unit packet, that means one RTP packet can carry one NAL unit.</w:t>
      </w:r>
    </w:p>
    <w:p w14:paraId="4BD2B759"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6DD0B090"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7A127F57"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32AC36B3" w14:textId="6479C8BE"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13BB41E1"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11DB07D8"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1AC8984D"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1C87899B" w14:textId="77777777" w:rsidR="00B24AEA" w:rsidRPr="00BC49C2" w:rsidRDefault="007119CD" w:rsidP="00964868">
      <w:pPr>
        <w:pStyle w:val="Heading5"/>
        <w:rPr>
          <w:lang w:eastAsia="zh-CN"/>
        </w:rPr>
      </w:pPr>
      <w:bookmarkStart w:id="667" w:name="_Toc101526153"/>
      <w:bookmarkStart w:id="668" w:name="_Toc104882851"/>
      <w:bookmarkStart w:id="669" w:name="_Toc113425999"/>
      <w:bookmarkStart w:id="670" w:name="_Toc117496424"/>
      <w:r w:rsidRPr="00BC49C2">
        <w:rPr>
          <w:lang w:eastAsia="zh-CN"/>
        </w:rPr>
        <w:t>6.12.3.2.3</w:t>
      </w:r>
      <w:r w:rsidRPr="00BC49C2">
        <w:rPr>
          <w:lang w:eastAsia="zh-CN"/>
        </w:rPr>
        <w:tab/>
        <w:t>PDU Set marking in GTP-U header</w:t>
      </w:r>
      <w:bookmarkEnd w:id="667"/>
      <w:bookmarkEnd w:id="668"/>
      <w:bookmarkEnd w:id="669"/>
      <w:bookmarkEnd w:id="670"/>
    </w:p>
    <w:p w14:paraId="16B6CBAA" w14:textId="77777777"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7DAFEFC0"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618DA564" w14:textId="77777777" w:rsidR="00CE12D3" w:rsidRPr="00BC49C2" w:rsidRDefault="00CE12D3" w:rsidP="00CE12D3">
      <w:pPr>
        <w:pStyle w:val="Heading5"/>
        <w:rPr>
          <w:lang w:eastAsia="zh-CN"/>
        </w:rPr>
      </w:pPr>
      <w:bookmarkStart w:id="671" w:name="_Toc104882852"/>
      <w:bookmarkStart w:id="672" w:name="_Toc113426000"/>
      <w:bookmarkStart w:id="673" w:name="_Toc117496425"/>
      <w:r w:rsidRPr="00BC49C2">
        <w:rPr>
          <w:lang w:eastAsia="zh-CN"/>
        </w:rPr>
        <w:t>6.12.3.2.</w:t>
      </w:r>
      <w:r w:rsidRPr="00BC49C2">
        <w:rPr>
          <w:rFonts w:eastAsia="DengXian"/>
          <w:lang w:eastAsia="zh-CN"/>
        </w:rPr>
        <w:t>4</w:t>
      </w:r>
      <w:r w:rsidRPr="00BC49C2">
        <w:rPr>
          <w:lang w:eastAsia="zh-CN"/>
        </w:rPr>
        <w:tab/>
        <w:t>Identification of PDU Set as a H.265 video slice</w:t>
      </w:r>
      <w:bookmarkEnd w:id="671"/>
      <w:bookmarkEnd w:id="672"/>
      <w:bookmarkEnd w:id="673"/>
    </w:p>
    <w:p w14:paraId="120EC4EC"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5BA5522C"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704E43EA" w14:textId="77777777" w:rsidR="00CE12D3" w:rsidRPr="00BC49C2" w:rsidRDefault="00CE12D3" w:rsidP="00CE12D3">
      <w:pPr>
        <w:pStyle w:val="TH"/>
        <w:rPr>
          <w:rFonts w:eastAsia="DengXian"/>
          <w:lang w:eastAsia="zh-CN"/>
        </w:rPr>
      </w:pPr>
      <w:r w:rsidRPr="00BC49C2">
        <w:rPr>
          <w:noProof/>
        </w:rPr>
        <w:object w:dxaOrig="10681" w:dyaOrig="2845" w14:anchorId="677AC04B">
          <v:shape id="_x0000_i8684" type="#_x0000_t75" alt="" style="width:481.6pt;height:127pt" o:ole="">
            <v:imagedata r:id="rId59" o:title=""/>
          </v:shape>
          <o:OLEObject Type="Embed" ProgID="Visio.Drawing.15" ShapeID="_x0000_i8684" DrawAspect="Content" ObjectID="_1728109614" r:id="rId60"/>
        </w:object>
      </w:r>
    </w:p>
    <w:p w14:paraId="0590515C"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0C8DF8E3"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3D91D45D"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66B40F4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8CBA98"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DF25A6" w14:textId="77777777" w:rsidR="00CE12D3" w:rsidRPr="004F22BE" w:rsidRDefault="00CE12D3" w:rsidP="004F22BE">
            <w:pPr>
              <w:pStyle w:val="TAH"/>
            </w:pPr>
            <w:r w:rsidRPr="004F22BE">
              <w:t>Packet Type Name</w:t>
            </w:r>
          </w:p>
        </w:tc>
      </w:tr>
      <w:tr w:rsidR="00CE12D3" w:rsidRPr="004F22BE" w14:paraId="1A016FE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24BAAC39"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286DDE9A" w14:textId="77777777" w:rsidR="00CE12D3" w:rsidRPr="004F22BE" w:rsidRDefault="00CE12D3" w:rsidP="004F22BE">
            <w:pPr>
              <w:pStyle w:val="TAC"/>
            </w:pPr>
            <w:r w:rsidRPr="004F22BE">
              <w:t>Single NAL unit packet</w:t>
            </w:r>
          </w:p>
        </w:tc>
      </w:tr>
      <w:tr w:rsidR="00CE12D3" w:rsidRPr="004F22BE" w14:paraId="228B156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42E75A3"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4563D910" w14:textId="77777777" w:rsidR="00CE12D3" w:rsidRPr="004F22BE" w:rsidRDefault="00CE12D3" w:rsidP="004F22BE">
            <w:pPr>
              <w:pStyle w:val="TAC"/>
            </w:pPr>
            <w:r w:rsidRPr="004F22BE">
              <w:t>Reserved</w:t>
            </w:r>
          </w:p>
        </w:tc>
      </w:tr>
      <w:tr w:rsidR="00CE12D3" w:rsidRPr="004F22BE" w14:paraId="25A73CE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CC0DB0C"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1DA031E7" w14:textId="77777777" w:rsidR="00CE12D3" w:rsidRPr="004F22BE" w:rsidRDefault="00CE12D3" w:rsidP="004F22BE">
            <w:pPr>
              <w:pStyle w:val="TAC"/>
            </w:pPr>
            <w:r w:rsidRPr="004F22BE">
              <w:t>Aggregation Packets</w:t>
            </w:r>
          </w:p>
        </w:tc>
      </w:tr>
      <w:tr w:rsidR="00CE12D3" w:rsidRPr="004F22BE" w14:paraId="29C23E1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BD7C5BB"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3FC954AD" w14:textId="77777777" w:rsidR="00CE12D3" w:rsidRPr="004F22BE" w:rsidRDefault="00CE12D3" w:rsidP="004F22BE">
            <w:pPr>
              <w:pStyle w:val="TAC"/>
            </w:pPr>
            <w:r w:rsidRPr="004F22BE">
              <w:t>Fragmentation Units</w:t>
            </w:r>
          </w:p>
        </w:tc>
      </w:tr>
      <w:tr w:rsidR="00CE12D3" w:rsidRPr="004F22BE" w14:paraId="164D8EF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BD52957"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5B9FA36E" w14:textId="77777777" w:rsidR="00CE12D3" w:rsidRPr="004F22BE" w:rsidRDefault="00CE12D3" w:rsidP="004F22BE">
            <w:pPr>
              <w:pStyle w:val="TAC"/>
              <w:rPr>
                <w:rFonts w:eastAsia="MS Mincho"/>
              </w:rPr>
            </w:pPr>
            <w:r w:rsidRPr="004F22BE">
              <w:t>PACI packet</w:t>
            </w:r>
          </w:p>
        </w:tc>
      </w:tr>
      <w:tr w:rsidR="00CE12D3" w:rsidRPr="004F22BE" w14:paraId="644D397B"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3872C265"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259871A9" w14:textId="77777777" w:rsidR="00CE12D3" w:rsidRPr="004F22BE" w:rsidRDefault="00CE12D3" w:rsidP="004F22BE">
            <w:pPr>
              <w:pStyle w:val="TAC"/>
            </w:pPr>
            <w:r w:rsidRPr="004F22BE">
              <w:t>Unspecified</w:t>
            </w:r>
          </w:p>
        </w:tc>
      </w:tr>
    </w:tbl>
    <w:p w14:paraId="01A322C4" w14:textId="77777777" w:rsidR="00CE12D3" w:rsidRPr="00BC49C2" w:rsidRDefault="00CE12D3" w:rsidP="004F22BE">
      <w:pPr>
        <w:rPr>
          <w:lang w:eastAsia="zh-CN"/>
        </w:rPr>
      </w:pPr>
    </w:p>
    <w:p w14:paraId="6A796F13" w14:textId="77777777" w:rsidR="00CE12D3" w:rsidRPr="00BC49C2" w:rsidRDefault="00CE12D3" w:rsidP="00CE12D3">
      <w:pPr>
        <w:pStyle w:val="B1"/>
      </w:pPr>
      <w:r w:rsidRPr="00BC49C2">
        <w:t>-</w:t>
      </w:r>
      <w:r w:rsidRPr="00BC49C2">
        <w:tab/>
        <w:t>For single NAL unit packet, that means one RTP packet can carry one NAL unit.</w:t>
      </w:r>
    </w:p>
    <w:p w14:paraId="4FA71CBF"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59069F74" w14:textId="77777777" w:rsidR="00CE12D3" w:rsidRPr="00BC49C2" w:rsidRDefault="00CE12D3" w:rsidP="00CE12D3">
      <w:pPr>
        <w:pStyle w:val="B1"/>
      </w:pPr>
      <w:r w:rsidRPr="00BC49C2">
        <w:t>-</w:t>
      </w:r>
      <w:r w:rsidRPr="00BC49C2">
        <w:tab/>
        <w:t>For fragmentation unit, that means multiple RTP packets are used to carry one NAL unit.</w:t>
      </w:r>
    </w:p>
    <w:p w14:paraId="6E201DB3"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61203FD5"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2D3DA61F" w14:textId="7EA01FA7"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311AC1A3" w14:textId="2F1B173E"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917ADA">
        <w:rPr>
          <w:lang w:eastAsia="zh-CN"/>
        </w:rPr>
        <w:t>"</w:t>
      </w:r>
      <w:r w:rsidRPr="00BC49C2">
        <w:rPr>
          <w:lang w:eastAsia="zh-CN"/>
        </w:rPr>
        <w:t>A</w:t>
      </w:r>
      <w:r w:rsidR="00917ADA">
        <w:rPr>
          <w:lang w:eastAsia="zh-CN"/>
        </w:rPr>
        <w:t>"</w:t>
      </w:r>
      <w:r w:rsidRPr="00BC49C2">
        <w:rPr>
          <w:lang w:eastAsia="zh-CN"/>
        </w:rPr>
        <w:t xml:space="preserve"> bit is the copy of </w:t>
      </w:r>
      <w:r w:rsidR="00917ADA">
        <w:rPr>
          <w:lang w:eastAsia="zh-CN"/>
        </w:rPr>
        <w:t>"</w:t>
      </w:r>
      <w:r w:rsidRPr="00BC49C2">
        <w:rPr>
          <w:lang w:eastAsia="zh-CN"/>
        </w:rPr>
        <w:t>F</w:t>
      </w:r>
      <w:r w:rsidR="00917ADA">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6A8363E7" w14:textId="7777777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4D9C7F04" w14:textId="77777777"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07C19E17" w14:textId="77777777" w:rsidR="00CB0C8B" w:rsidRPr="00BC49C2" w:rsidRDefault="00CB0C8B" w:rsidP="00CB0C8B">
      <w:pPr>
        <w:pStyle w:val="Heading5"/>
        <w:rPr>
          <w:rFonts w:eastAsia="DengXian"/>
          <w:lang w:eastAsia="zh-CN"/>
        </w:rPr>
      </w:pPr>
      <w:bookmarkStart w:id="674" w:name="_Toc104882853"/>
      <w:bookmarkStart w:id="675" w:name="_Toc113426001"/>
      <w:bookmarkStart w:id="676" w:name="_Toc117496426"/>
      <w:r w:rsidRPr="00BC49C2">
        <w:rPr>
          <w:rFonts w:eastAsia="DengXian"/>
          <w:lang w:eastAsia="zh-CN"/>
        </w:rPr>
        <w:t>6.12.3.2.5</w:t>
      </w:r>
      <w:r w:rsidRPr="00BC49C2">
        <w:rPr>
          <w:rFonts w:eastAsia="DengXian"/>
          <w:lang w:eastAsia="zh-CN"/>
        </w:rPr>
        <w:tab/>
        <w:t>Identification of PDU Set as a H.266 video slice</w:t>
      </w:r>
      <w:bookmarkEnd w:id="674"/>
      <w:bookmarkEnd w:id="675"/>
      <w:bookmarkEnd w:id="676"/>
    </w:p>
    <w:p w14:paraId="29DA7F78"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3E58F164"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75315826" w14:textId="77777777" w:rsidR="00CB0C8B" w:rsidRPr="00BC49C2" w:rsidRDefault="00CB0C8B" w:rsidP="00CB0C8B">
      <w:pPr>
        <w:pStyle w:val="TH"/>
        <w:rPr>
          <w:rFonts w:eastAsia="DengXian"/>
        </w:rPr>
      </w:pPr>
      <w:r w:rsidRPr="00BC49C2">
        <w:rPr>
          <w:noProof/>
        </w:rPr>
        <w:object w:dxaOrig="10681" w:dyaOrig="2845" w14:anchorId="6B2FE3E5">
          <v:shape id="_x0000_i8685" type="#_x0000_t75" alt="" style="width:481.6pt;height:127pt" o:ole="">
            <v:imagedata r:id="rId61" o:title=""/>
          </v:shape>
          <o:OLEObject Type="Embed" ProgID="Visio.Drawing.15" ShapeID="_x0000_i8685" DrawAspect="Content" ObjectID="_1728109615" r:id="rId62"/>
        </w:object>
      </w:r>
    </w:p>
    <w:p w14:paraId="010FAD4F" w14:textId="77777777" w:rsidR="00CB0C8B" w:rsidRPr="00BC49C2" w:rsidRDefault="00CB0C8B" w:rsidP="00CB0C8B">
      <w:pPr>
        <w:pStyle w:val="TF"/>
        <w:rPr>
          <w:rFonts w:eastAsia="DengXian"/>
        </w:rPr>
      </w:pPr>
      <w:r w:rsidRPr="00BC49C2">
        <w:rPr>
          <w:rFonts w:eastAsia="DengXian"/>
        </w:rPr>
        <w:t>Figure 6.12.3.2.5-1: NAL unit header format for H.266</w:t>
      </w:r>
    </w:p>
    <w:p w14:paraId="51785AC8"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113F9582"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495B716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75BEA"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6E08FB" w14:textId="77777777" w:rsidR="00CB0C8B" w:rsidRPr="004F22BE" w:rsidRDefault="00CB0C8B" w:rsidP="004F22BE">
            <w:pPr>
              <w:pStyle w:val="TAH"/>
            </w:pPr>
            <w:r w:rsidRPr="004F22BE">
              <w:t>Packet Type Name</w:t>
            </w:r>
          </w:p>
        </w:tc>
      </w:tr>
      <w:tr w:rsidR="00CB0C8B" w:rsidRPr="004F22BE" w14:paraId="692D886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4197B2A"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7096EDCB" w14:textId="77777777" w:rsidR="00CB0C8B" w:rsidRPr="004F22BE" w:rsidRDefault="00CB0C8B" w:rsidP="004F22BE">
            <w:pPr>
              <w:pStyle w:val="TAC"/>
            </w:pPr>
            <w:r w:rsidRPr="004F22BE">
              <w:t>Single NAL unit packet</w:t>
            </w:r>
          </w:p>
        </w:tc>
      </w:tr>
      <w:tr w:rsidR="00CB0C8B" w:rsidRPr="004F22BE" w14:paraId="72347F90"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2D66A14"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46B03D82" w14:textId="77777777" w:rsidR="00CB0C8B" w:rsidRPr="004F22BE" w:rsidRDefault="00CB0C8B" w:rsidP="004F22BE">
            <w:pPr>
              <w:pStyle w:val="TAC"/>
            </w:pPr>
            <w:r w:rsidRPr="004F22BE">
              <w:t>Reserved</w:t>
            </w:r>
          </w:p>
        </w:tc>
      </w:tr>
      <w:tr w:rsidR="00CB0C8B" w:rsidRPr="004F22BE" w14:paraId="09AFFDB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630EA142"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434D5B2F" w14:textId="77777777" w:rsidR="00CB0C8B" w:rsidRPr="004F22BE" w:rsidRDefault="00CB0C8B" w:rsidP="004F22BE">
            <w:pPr>
              <w:pStyle w:val="TAC"/>
            </w:pPr>
            <w:r w:rsidRPr="004F22BE">
              <w:t>Aggregation Packets</w:t>
            </w:r>
          </w:p>
        </w:tc>
      </w:tr>
      <w:tr w:rsidR="00CB0C8B" w:rsidRPr="004F22BE" w14:paraId="2F16D9B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FA5B8BD"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53AD0147" w14:textId="77777777" w:rsidR="00CB0C8B" w:rsidRPr="004F22BE" w:rsidRDefault="00CB0C8B" w:rsidP="004F22BE">
            <w:pPr>
              <w:pStyle w:val="TAC"/>
            </w:pPr>
            <w:r w:rsidRPr="004F22BE">
              <w:t>Fragmentation Units</w:t>
            </w:r>
          </w:p>
        </w:tc>
      </w:tr>
      <w:tr w:rsidR="00CB0C8B" w:rsidRPr="004F22BE" w14:paraId="40604E5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AABCC14"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4BC0D961" w14:textId="77777777" w:rsidR="00CB0C8B" w:rsidRPr="004F22BE" w:rsidRDefault="00CB0C8B" w:rsidP="004F22BE">
            <w:pPr>
              <w:pStyle w:val="TAC"/>
              <w:rPr>
                <w:rFonts w:eastAsia="MS Mincho"/>
              </w:rPr>
            </w:pPr>
            <w:r w:rsidRPr="004F22BE">
              <w:t>Unspecified</w:t>
            </w:r>
          </w:p>
        </w:tc>
      </w:tr>
    </w:tbl>
    <w:p w14:paraId="49A9E287" w14:textId="77777777" w:rsidR="00CB0C8B" w:rsidRPr="00BC49C2" w:rsidRDefault="00CB0C8B" w:rsidP="004F22BE">
      <w:pPr>
        <w:rPr>
          <w:lang w:eastAsia="zh-CN"/>
        </w:rPr>
      </w:pPr>
    </w:p>
    <w:p w14:paraId="1564321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3FE30036"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028BFF9F"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4FDA2EBC"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003FB014" w14:textId="1FFF677C"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2652A837"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4C0BFB41"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02B2DA76" w14:textId="77777777" w:rsidR="00B24AEA" w:rsidRPr="00BC49C2" w:rsidRDefault="007119CD" w:rsidP="00964868">
      <w:pPr>
        <w:pStyle w:val="Heading4"/>
        <w:rPr>
          <w:lang w:eastAsia="zh-CN"/>
        </w:rPr>
      </w:pPr>
      <w:bookmarkStart w:id="677" w:name="_Toc101526154"/>
      <w:bookmarkStart w:id="678" w:name="_Toc104882854"/>
      <w:bookmarkStart w:id="679" w:name="_Toc113426002"/>
      <w:bookmarkStart w:id="680" w:name="_Toc117496427"/>
      <w:r w:rsidRPr="00BC49C2">
        <w:rPr>
          <w:lang w:eastAsia="zh-CN"/>
        </w:rPr>
        <w:t>6.12.3.3</w:t>
      </w:r>
      <w:r w:rsidR="006D17C5" w:rsidRPr="00BC49C2">
        <w:rPr>
          <w:lang w:eastAsia="zh-CN"/>
        </w:rPr>
        <w:tab/>
      </w:r>
      <w:r w:rsidRPr="00BC49C2">
        <w:rPr>
          <w:lang w:eastAsia="zh-CN"/>
        </w:rPr>
        <w:t>PDU Set integrated packet processing</w:t>
      </w:r>
      <w:bookmarkEnd w:id="677"/>
      <w:bookmarkEnd w:id="678"/>
      <w:bookmarkEnd w:id="679"/>
      <w:bookmarkEnd w:id="680"/>
    </w:p>
    <w:p w14:paraId="22739F49"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48B272C3"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00E97903" w14:textId="77777777" w:rsidR="00B24AEA" w:rsidRPr="00BC49C2" w:rsidRDefault="007119CD" w:rsidP="00964868">
      <w:pPr>
        <w:pStyle w:val="Heading3"/>
        <w:rPr>
          <w:lang w:eastAsia="zh-CN"/>
        </w:rPr>
      </w:pPr>
      <w:bookmarkStart w:id="681" w:name="_Toc97036722"/>
      <w:bookmarkStart w:id="682" w:name="_Toc101526155"/>
      <w:bookmarkStart w:id="683" w:name="_Toc104882855"/>
      <w:bookmarkStart w:id="684" w:name="_Toc113426003"/>
      <w:bookmarkStart w:id="685" w:name="_Toc117496428"/>
      <w:r w:rsidRPr="00BC49C2">
        <w:rPr>
          <w:lang w:eastAsia="zh-CN"/>
        </w:rPr>
        <w:lastRenderedPageBreak/>
        <w:t>6.12.4</w:t>
      </w:r>
      <w:r w:rsidRPr="00BC49C2">
        <w:rPr>
          <w:lang w:eastAsia="zh-CN"/>
        </w:rPr>
        <w:tab/>
      </w:r>
      <w:r w:rsidRPr="00BC49C2">
        <w:rPr>
          <w:lang w:eastAsia="ja-JP"/>
        </w:rPr>
        <w:t>Impacts on services, entities and interfaces</w:t>
      </w:r>
      <w:bookmarkEnd w:id="681"/>
      <w:bookmarkEnd w:id="682"/>
      <w:bookmarkEnd w:id="683"/>
      <w:bookmarkEnd w:id="684"/>
      <w:bookmarkEnd w:id="685"/>
    </w:p>
    <w:p w14:paraId="17D41739" w14:textId="77777777" w:rsidR="007717EE" w:rsidRPr="00BC49C2" w:rsidRDefault="007717EE" w:rsidP="007717EE">
      <w:r w:rsidRPr="00BC49C2">
        <w:t>AF:</w:t>
      </w:r>
    </w:p>
    <w:p w14:paraId="3E8BA2DA"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0DF34C91" w14:textId="77777777" w:rsidR="007717EE" w:rsidRPr="00BC49C2" w:rsidRDefault="007717EE" w:rsidP="007717EE">
      <w:r w:rsidRPr="00BC49C2">
        <w:t>PCF:</w:t>
      </w:r>
    </w:p>
    <w:p w14:paraId="49CD1DDB"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5CFF49D3" w14:textId="77777777" w:rsidR="007717EE" w:rsidRPr="00BC49C2" w:rsidRDefault="007717EE" w:rsidP="007717EE">
      <w:pPr>
        <w:pStyle w:val="B1"/>
      </w:pPr>
      <w:r w:rsidRPr="00BC49C2">
        <w:t>-</w:t>
      </w:r>
      <w:r w:rsidRPr="00BC49C2">
        <w:tab/>
        <w:t>Generate the PDU Set level handling policy.</w:t>
      </w:r>
    </w:p>
    <w:p w14:paraId="48C019BD" w14:textId="77777777" w:rsidR="007717EE" w:rsidRPr="00BC49C2" w:rsidRDefault="007717EE" w:rsidP="007717EE">
      <w:r w:rsidRPr="00BC49C2">
        <w:t>SMF:</w:t>
      </w:r>
    </w:p>
    <w:p w14:paraId="0CA84BB1" w14:textId="77777777" w:rsidR="007717EE" w:rsidRPr="00BC49C2" w:rsidRDefault="007717EE" w:rsidP="007717EE">
      <w:pPr>
        <w:pStyle w:val="B1"/>
      </w:pPr>
      <w:r w:rsidRPr="00BC49C2">
        <w:t>-</w:t>
      </w:r>
      <w:r w:rsidRPr="00BC49C2">
        <w:tab/>
        <w:t>Generate and distribute the PDU Set identification and marking rules.</w:t>
      </w:r>
    </w:p>
    <w:p w14:paraId="2F6C8B96" w14:textId="77777777" w:rsidR="007717EE" w:rsidRPr="00BC49C2" w:rsidRDefault="007717EE" w:rsidP="007717EE">
      <w:pPr>
        <w:pStyle w:val="B1"/>
      </w:pPr>
      <w:r w:rsidRPr="00BC49C2">
        <w:t>-</w:t>
      </w:r>
      <w:r w:rsidRPr="00BC49C2">
        <w:tab/>
        <w:t>Distribute the PDU Set level QoS parameters.</w:t>
      </w:r>
    </w:p>
    <w:p w14:paraId="7233BB80" w14:textId="77777777" w:rsidR="007717EE" w:rsidRPr="00BC49C2" w:rsidRDefault="007717EE" w:rsidP="007717EE">
      <w:r w:rsidRPr="00BC49C2">
        <w:t>UPF:</w:t>
      </w:r>
    </w:p>
    <w:p w14:paraId="45AD1EAD" w14:textId="77777777"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1D7EB262" w14:textId="77777777" w:rsidR="007717EE" w:rsidRPr="00BC49C2" w:rsidRDefault="007717EE" w:rsidP="00C05651">
      <w:r w:rsidRPr="00BC49C2">
        <w:t>RAN:</w:t>
      </w:r>
    </w:p>
    <w:p w14:paraId="208E23C8" w14:textId="77777777" w:rsidR="007717EE" w:rsidRPr="00BC49C2" w:rsidRDefault="007717EE" w:rsidP="007717EE">
      <w:pPr>
        <w:pStyle w:val="B1"/>
      </w:pPr>
      <w:r w:rsidRPr="00BC49C2">
        <w:t>-</w:t>
      </w:r>
      <w:r w:rsidRPr="00BC49C2">
        <w:tab/>
        <w:t>Identify the PDU Set and transmit packets of a PDU Set in an integrated manner.</w:t>
      </w:r>
    </w:p>
    <w:p w14:paraId="07FF82C1" w14:textId="77777777" w:rsidR="007717EE" w:rsidRPr="00BC49C2" w:rsidRDefault="007717EE" w:rsidP="007717EE">
      <w:pPr>
        <w:pStyle w:val="B1"/>
      </w:pPr>
      <w:r w:rsidRPr="00BC49C2">
        <w:t>-</w:t>
      </w:r>
      <w:r w:rsidRPr="00BC49C2">
        <w:tab/>
        <w:t>Optionally receive and execute PDU Set level packet handling/treatment policy parameters.</w:t>
      </w:r>
    </w:p>
    <w:p w14:paraId="7047EA72"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11FA0A6F" w14:textId="77777777" w:rsidR="00A1760D" w:rsidRPr="00BC49C2" w:rsidRDefault="003E406B" w:rsidP="00964868">
      <w:pPr>
        <w:pStyle w:val="Heading2"/>
        <w:rPr>
          <w:lang w:eastAsia="zh-CN"/>
        </w:rPr>
      </w:pPr>
      <w:bookmarkStart w:id="686" w:name="_Toc101526156"/>
      <w:bookmarkStart w:id="687" w:name="_Toc104882856"/>
      <w:bookmarkStart w:id="688" w:name="_Toc113426004"/>
      <w:bookmarkStart w:id="689" w:name="_Toc117496429"/>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686"/>
      <w:bookmarkEnd w:id="687"/>
      <w:bookmarkEnd w:id="688"/>
      <w:bookmarkEnd w:id="689"/>
    </w:p>
    <w:p w14:paraId="406EF0E8" w14:textId="77777777" w:rsidR="00A1760D" w:rsidRPr="00BC49C2" w:rsidRDefault="003E406B" w:rsidP="00964868">
      <w:pPr>
        <w:pStyle w:val="Heading3"/>
        <w:rPr>
          <w:lang w:eastAsia="ja-JP"/>
        </w:rPr>
      </w:pPr>
      <w:bookmarkStart w:id="690" w:name="_Toc101526157"/>
      <w:bookmarkStart w:id="691" w:name="_Toc104882857"/>
      <w:bookmarkStart w:id="692" w:name="_Toc113426005"/>
      <w:bookmarkStart w:id="693" w:name="_Toc117496430"/>
      <w:r w:rsidRPr="00BC49C2">
        <w:rPr>
          <w:lang w:eastAsia="ja-JP"/>
        </w:rPr>
        <w:t>6.</w:t>
      </w:r>
      <w:r w:rsidRPr="00BC49C2">
        <w:rPr>
          <w:lang w:eastAsia="zh-CN"/>
        </w:rPr>
        <w:t>13</w:t>
      </w:r>
      <w:r w:rsidRPr="00BC49C2">
        <w:rPr>
          <w:lang w:eastAsia="ja-JP"/>
        </w:rPr>
        <w:t>.1</w:t>
      </w:r>
      <w:r w:rsidRPr="00BC49C2">
        <w:rPr>
          <w:lang w:eastAsia="ja-JP"/>
        </w:rPr>
        <w:tab/>
        <w:t>Key Issue mapping</w:t>
      </w:r>
      <w:bookmarkEnd w:id="690"/>
      <w:bookmarkEnd w:id="691"/>
      <w:bookmarkEnd w:id="692"/>
      <w:bookmarkEnd w:id="693"/>
    </w:p>
    <w:p w14:paraId="7B1CD10A"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1B8C67E4" w14:textId="77777777" w:rsidR="00B24AEA" w:rsidRPr="00BC49C2" w:rsidRDefault="003E406B" w:rsidP="00964868">
      <w:pPr>
        <w:pStyle w:val="Heading3"/>
        <w:rPr>
          <w:lang w:eastAsia="ja-JP"/>
        </w:rPr>
      </w:pPr>
      <w:bookmarkStart w:id="694" w:name="_Toc101526158"/>
      <w:bookmarkStart w:id="695" w:name="_Toc104882858"/>
      <w:bookmarkStart w:id="696" w:name="_Toc113426006"/>
      <w:bookmarkStart w:id="697" w:name="_Toc117496431"/>
      <w:r w:rsidRPr="00BC49C2">
        <w:rPr>
          <w:lang w:eastAsia="ja-JP"/>
        </w:rPr>
        <w:t>6.</w:t>
      </w:r>
      <w:r w:rsidRPr="00BC49C2">
        <w:rPr>
          <w:lang w:eastAsia="zh-CN"/>
        </w:rPr>
        <w:t>13</w:t>
      </w:r>
      <w:r w:rsidRPr="00BC49C2">
        <w:rPr>
          <w:lang w:eastAsia="ja-JP"/>
        </w:rPr>
        <w:t>.2</w:t>
      </w:r>
      <w:r w:rsidRPr="00BC49C2">
        <w:rPr>
          <w:lang w:eastAsia="ja-JP"/>
        </w:rPr>
        <w:tab/>
        <w:t>Description</w:t>
      </w:r>
      <w:bookmarkEnd w:id="694"/>
      <w:bookmarkEnd w:id="695"/>
      <w:bookmarkEnd w:id="696"/>
      <w:bookmarkEnd w:id="697"/>
    </w:p>
    <w:p w14:paraId="747A6806"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16F591FD"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65EE4849"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1580D43"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2A0176AB"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153241DC"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44155BB1"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507A91DF"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26B716E"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6EEB35C4" w14:textId="77777777" w:rsidR="002D029A" w:rsidRPr="00BC49C2" w:rsidRDefault="003E406B" w:rsidP="007717EE">
            <w:pPr>
              <w:pStyle w:val="TAL"/>
            </w:pPr>
            <w:r w:rsidRPr="00BC49C2">
              <w:t>description of the data allowed to be dropped (e.g. B frame)</w:t>
            </w:r>
          </w:p>
        </w:tc>
      </w:tr>
      <w:tr w:rsidR="003E406B" w:rsidRPr="00BC49C2" w14:paraId="0A37D2BB"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93AF78D"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3637800A" w14:textId="77777777" w:rsidR="002D029A" w:rsidRPr="00BC49C2" w:rsidRDefault="003E406B" w:rsidP="007717EE">
            <w:pPr>
              <w:pStyle w:val="TAL"/>
            </w:pPr>
            <w:r w:rsidRPr="00BC49C2">
              <w:t>description of the data allowed to be dropped (e.g. B frame, P frame)</w:t>
            </w:r>
          </w:p>
        </w:tc>
      </w:tr>
    </w:tbl>
    <w:p w14:paraId="1A9C1445" w14:textId="77777777" w:rsidR="007717EE" w:rsidRPr="00BC49C2" w:rsidRDefault="007717EE" w:rsidP="007717EE">
      <w:pPr>
        <w:pStyle w:val="FP"/>
      </w:pPr>
    </w:p>
    <w:p w14:paraId="70C267B7"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6D11D0B6" w14:textId="77777777" w:rsidR="007717EE" w:rsidRPr="00BC49C2" w:rsidRDefault="007717EE" w:rsidP="007717EE">
      <w:pPr>
        <w:pStyle w:val="B1"/>
      </w:pPr>
      <w:r w:rsidRPr="00BC49C2">
        <w:t>-</w:t>
      </w:r>
      <w:r w:rsidRPr="00BC49C2">
        <w:tab/>
        <w:t>The PCF also issues multiple network load level associated QoS policies.</w:t>
      </w:r>
    </w:p>
    <w:p w14:paraId="5F80D26C"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112AAAF0" w14:textId="77777777" w:rsidTr="003E406B">
        <w:tc>
          <w:tcPr>
            <w:tcW w:w="1985" w:type="dxa"/>
            <w:tcBorders>
              <w:top w:val="single" w:sz="4" w:space="0" w:color="auto"/>
              <w:left w:val="single" w:sz="4" w:space="0" w:color="auto"/>
              <w:bottom w:val="single" w:sz="4" w:space="0" w:color="auto"/>
              <w:right w:val="single" w:sz="4" w:space="0" w:color="auto"/>
            </w:tcBorders>
          </w:tcPr>
          <w:p w14:paraId="6C156042" w14:textId="77777777" w:rsidR="002D029A" w:rsidRPr="00BC49C2" w:rsidRDefault="003E406B" w:rsidP="007717EE">
            <w:pPr>
              <w:pStyle w:val="TAL"/>
            </w:pPr>
            <w:r w:rsidRPr="00BC49C2">
              <w:t>Network load level_1</w:t>
            </w:r>
          </w:p>
          <w:p w14:paraId="0B1ABAD1"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1B7D9AB3" w14:textId="77777777" w:rsidR="002D029A" w:rsidRPr="00BC49C2" w:rsidRDefault="003E406B" w:rsidP="007717EE">
            <w:pPr>
              <w:pStyle w:val="TAL"/>
            </w:pPr>
            <w:r w:rsidRPr="00BC49C2">
              <w:t>1st QoS Policy</w:t>
            </w:r>
          </w:p>
          <w:p w14:paraId="3CA49666" w14:textId="77777777" w:rsidR="002D029A" w:rsidRPr="00BC49C2" w:rsidRDefault="003E406B" w:rsidP="007717EE">
            <w:pPr>
              <w:pStyle w:val="TAL"/>
            </w:pPr>
            <w:r w:rsidRPr="00BC49C2">
              <w:t xml:space="preserve">description of the data/PDU set to be dropped (e.g. B frame). </w:t>
            </w:r>
          </w:p>
        </w:tc>
      </w:tr>
      <w:tr w:rsidR="003E406B" w:rsidRPr="00BC49C2" w14:paraId="76281A78" w14:textId="77777777" w:rsidTr="003E406B">
        <w:tc>
          <w:tcPr>
            <w:tcW w:w="1985" w:type="dxa"/>
            <w:tcBorders>
              <w:top w:val="single" w:sz="4" w:space="0" w:color="auto"/>
              <w:left w:val="single" w:sz="4" w:space="0" w:color="auto"/>
              <w:bottom w:val="single" w:sz="4" w:space="0" w:color="auto"/>
              <w:right w:val="single" w:sz="4" w:space="0" w:color="auto"/>
            </w:tcBorders>
          </w:tcPr>
          <w:p w14:paraId="2CEC7189" w14:textId="77777777" w:rsidR="003E406B" w:rsidRPr="00BC49C2" w:rsidRDefault="003E406B" w:rsidP="007717EE">
            <w:pPr>
              <w:pStyle w:val="TAL"/>
            </w:pPr>
            <w:r w:rsidRPr="00BC49C2">
              <w:t>Network load level_2</w:t>
            </w:r>
          </w:p>
          <w:p w14:paraId="05CC5F07"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0C66433F" w14:textId="77777777" w:rsidR="002D029A" w:rsidRPr="00BC49C2" w:rsidRDefault="003E406B" w:rsidP="007717EE">
            <w:pPr>
              <w:pStyle w:val="TAL"/>
            </w:pPr>
            <w:r w:rsidRPr="00BC49C2">
              <w:t>2nd QoS Policy</w:t>
            </w:r>
          </w:p>
          <w:p w14:paraId="4A2E881A" w14:textId="77777777" w:rsidR="002D029A" w:rsidRPr="00BC49C2" w:rsidRDefault="003E406B" w:rsidP="007717EE">
            <w:pPr>
              <w:pStyle w:val="TAL"/>
            </w:pPr>
            <w:r w:rsidRPr="00BC49C2">
              <w:t>description of the data/PDU set to be dropped (e.g. B frame, P frame)</w:t>
            </w:r>
          </w:p>
        </w:tc>
      </w:tr>
    </w:tbl>
    <w:p w14:paraId="7B8C634E" w14:textId="77777777" w:rsidR="007717EE" w:rsidRPr="00BC49C2" w:rsidRDefault="007717EE" w:rsidP="007717EE">
      <w:pPr>
        <w:pStyle w:val="FP"/>
      </w:pPr>
    </w:p>
    <w:p w14:paraId="53CA8EF6"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1CDB554D"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25642DF6"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0F43F8AF"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7142B340"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3DA7FB89"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706985D1" w14:textId="77777777" w:rsidR="002D029A" w:rsidRPr="00BC49C2" w:rsidRDefault="003E406B" w:rsidP="007717EE">
            <w:pPr>
              <w:pStyle w:val="TAL"/>
            </w:pPr>
            <w:r w:rsidRPr="00BC49C2">
              <w:t>1st FAR</w:t>
            </w:r>
          </w:p>
          <w:p w14:paraId="1B3F94F8" w14:textId="77777777" w:rsidR="002D029A" w:rsidRPr="00BC49C2" w:rsidRDefault="003E406B" w:rsidP="007717EE">
            <w:pPr>
              <w:pStyle w:val="TAL"/>
            </w:pPr>
            <w:r w:rsidRPr="00BC49C2">
              <w:t>description of the data/PDU set to be dropped (e.g. B frame)</w:t>
            </w:r>
          </w:p>
        </w:tc>
      </w:tr>
      <w:tr w:rsidR="003E406B" w:rsidRPr="00BC49C2" w14:paraId="0ACF53C3"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6E39131"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0345D0DB" w14:textId="77777777" w:rsidR="002D029A" w:rsidRPr="00BC49C2" w:rsidRDefault="003E406B" w:rsidP="007717EE">
            <w:pPr>
              <w:pStyle w:val="TAL"/>
            </w:pPr>
            <w:r w:rsidRPr="00BC49C2">
              <w:t>2nd FAR</w:t>
            </w:r>
          </w:p>
          <w:p w14:paraId="286A230C" w14:textId="77777777" w:rsidR="002D029A" w:rsidRPr="00BC49C2" w:rsidRDefault="003E406B" w:rsidP="007717EE">
            <w:pPr>
              <w:pStyle w:val="TAL"/>
            </w:pPr>
            <w:r w:rsidRPr="00BC49C2">
              <w:t>description of the data/PDU set to be dropped (e.g. B frame, P frame)</w:t>
            </w:r>
          </w:p>
        </w:tc>
      </w:tr>
    </w:tbl>
    <w:p w14:paraId="4ECD267F" w14:textId="77777777" w:rsidR="007717EE" w:rsidRPr="00BC49C2" w:rsidRDefault="007717EE" w:rsidP="007717EE">
      <w:pPr>
        <w:pStyle w:val="FP"/>
      </w:pPr>
    </w:p>
    <w:p w14:paraId="2F4ABAFE" w14:textId="77777777" w:rsidR="007717EE" w:rsidRPr="00BC49C2" w:rsidRDefault="007717EE" w:rsidP="007717EE">
      <w:pPr>
        <w:pStyle w:val="B1"/>
      </w:pPr>
      <w:r w:rsidRPr="00BC49C2">
        <w:t>-</w:t>
      </w:r>
      <w:r w:rsidRPr="00BC49C2">
        <w:tab/>
        <w:t>The UPF:</w:t>
      </w:r>
    </w:p>
    <w:p w14:paraId="60F4687B"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1B591818"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43FE094A" w14:textId="77777777" w:rsidR="007717EE" w:rsidRPr="00BC49C2" w:rsidRDefault="007717EE" w:rsidP="007717EE">
      <w:pPr>
        <w:pStyle w:val="B1"/>
      </w:pPr>
      <w:r w:rsidRPr="00BC49C2">
        <w:t>-</w:t>
      </w:r>
      <w:r w:rsidRPr="00BC49C2">
        <w:tab/>
        <w:t>The RAN:</w:t>
      </w:r>
    </w:p>
    <w:p w14:paraId="03B73B0C"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2760E2B3" w14:textId="77777777" w:rsidR="00B24AEA" w:rsidRPr="00BC49C2" w:rsidRDefault="003E406B" w:rsidP="00964868">
      <w:pPr>
        <w:pStyle w:val="Heading3"/>
        <w:rPr>
          <w:lang w:eastAsia="ja-JP"/>
        </w:rPr>
      </w:pPr>
      <w:bookmarkStart w:id="698" w:name="_Toc101526159"/>
      <w:bookmarkStart w:id="699" w:name="_Toc104882859"/>
      <w:bookmarkStart w:id="700" w:name="_Toc113426007"/>
      <w:bookmarkStart w:id="701" w:name="_Toc117496432"/>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698"/>
      <w:bookmarkEnd w:id="699"/>
      <w:bookmarkEnd w:id="700"/>
      <w:bookmarkEnd w:id="701"/>
    </w:p>
    <w:p w14:paraId="4AE5AE5D" w14:textId="77777777" w:rsidR="00B24AEA" w:rsidRPr="00BC49C2" w:rsidRDefault="003E406B" w:rsidP="00964868">
      <w:pPr>
        <w:pStyle w:val="Heading4"/>
        <w:rPr>
          <w:lang w:eastAsia="ja-JP"/>
        </w:rPr>
      </w:pPr>
      <w:bookmarkStart w:id="702" w:name="_Toc101526160"/>
      <w:bookmarkStart w:id="703" w:name="_Toc104882860"/>
      <w:bookmarkStart w:id="704" w:name="_Toc113426008"/>
      <w:bookmarkStart w:id="705" w:name="_Toc117496433"/>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702"/>
      <w:bookmarkEnd w:id="703"/>
      <w:bookmarkEnd w:id="704"/>
      <w:bookmarkEnd w:id="705"/>
    </w:p>
    <w:p w14:paraId="685F0E9C" w14:textId="77777777" w:rsidR="003E406B" w:rsidRPr="00BC49C2" w:rsidRDefault="003E406B" w:rsidP="007717EE">
      <w:pPr>
        <w:pStyle w:val="TH"/>
        <w:rPr>
          <w:rFonts w:cs="Arial"/>
        </w:rPr>
      </w:pPr>
      <w:r w:rsidRPr="00BC49C2">
        <w:object w:dxaOrig="11181" w:dyaOrig="10766" w14:anchorId="2746C28D">
          <v:shape id="_x0000_i8686" type="#_x0000_t75" style="width:481.6pt;height:465.3pt" o:ole="">
            <v:imagedata r:id="rId63" o:title=""/>
          </v:shape>
          <o:OLEObject Type="Embed" ProgID="Visio.Drawing.15" ShapeID="_x0000_i8686" DrawAspect="Content" ObjectID="_1728109616" r:id="rId64"/>
        </w:object>
      </w:r>
    </w:p>
    <w:p w14:paraId="21C054EF" w14:textId="77777777" w:rsidR="00D56E14" w:rsidRPr="00BC49C2" w:rsidRDefault="003E406B" w:rsidP="00D56E14">
      <w:pPr>
        <w:pStyle w:val="TF"/>
      </w:pPr>
      <w:r w:rsidRPr="00BC49C2">
        <w:t>Figure 6.13.3.1-1: Setting up an AF session with required QoS procedure</w:t>
      </w:r>
    </w:p>
    <w:p w14:paraId="6A871BA1"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5C3BE247"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0064A220"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4EDCAC8A"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FAC616B"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03221DC4" w14:textId="77777777" w:rsidR="003E406B" w:rsidRPr="00BC49C2" w:rsidRDefault="003E406B" w:rsidP="007717EE">
            <w:pPr>
              <w:pStyle w:val="TAL"/>
            </w:pPr>
            <w:r w:rsidRPr="00BC49C2">
              <w:t>description of the data allowed to be dropped (e.g. B frame)</w:t>
            </w:r>
          </w:p>
        </w:tc>
      </w:tr>
      <w:tr w:rsidR="003E406B" w:rsidRPr="00BC49C2" w14:paraId="1C0B2BE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2D3F6CA"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18AF66E5" w14:textId="77777777" w:rsidR="003E406B" w:rsidRPr="00BC49C2" w:rsidRDefault="003E406B" w:rsidP="007717EE">
            <w:pPr>
              <w:pStyle w:val="TAL"/>
            </w:pPr>
            <w:r w:rsidRPr="00BC49C2">
              <w:t>description of the data allowed to be dropped (e.g. B frame, P frame)</w:t>
            </w:r>
          </w:p>
        </w:tc>
      </w:tr>
    </w:tbl>
    <w:p w14:paraId="73A0C736" w14:textId="77777777" w:rsidR="007717EE" w:rsidRPr="00BC49C2" w:rsidRDefault="007717EE" w:rsidP="007717EE">
      <w:pPr>
        <w:pStyle w:val="FP"/>
      </w:pPr>
    </w:p>
    <w:p w14:paraId="7A075195" w14:textId="77777777" w:rsidR="007717EE" w:rsidRPr="00BC49C2" w:rsidRDefault="007717EE" w:rsidP="007717EE">
      <w:pPr>
        <w:pStyle w:val="B1"/>
      </w:pPr>
      <w:r w:rsidRPr="00BC49C2">
        <w:tab/>
        <w:t>The valid condition of dropping data authorization e.g. when the network cannot transmit all of the data of service flow.</w:t>
      </w:r>
    </w:p>
    <w:p w14:paraId="05D1C1C9" w14:textId="77777777" w:rsidR="007717EE" w:rsidRPr="00BC49C2" w:rsidRDefault="007717EE" w:rsidP="007717EE">
      <w:pPr>
        <w:pStyle w:val="B1"/>
      </w:pPr>
      <w:r w:rsidRPr="00BC49C2">
        <w:t>2.</w:t>
      </w:r>
      <w:r w:rsidRPr="00BC49C2">
        <w:tab/>
        <w:t>The NEF authorizes the AF request.</w:t>
      </w:r>
    </w:p>
    <w:p w14:paraId="5B03EAD9"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405574D4"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296FB55F"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3D8DB482"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0052C582"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1A4BA9C9"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026FBD62" w14:textId="77777777" w:rsidR="003E406B" w:rsidRPr="00BC49C2" w:rsidRDefault="003E406B" w:rsidP="007717EE">
            <w:pPr>
              <w:pStyle w:val="TAL"/>
            </w:pPr>
            <w:r w:rsidRPr="00BC49C2">
              <w:t>1st QoS Policy</w:t>
            </w:r>
          </w:p>
          <w:p w14:paraId="13C11213"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70DF30F7" w14:textId="77777777" w:rsidR="003E406B" w:rsidRPr="00BC49C2" w:rsidRDefault="003E406B" w:rsidP="007717EE">
            <w:pPr>
              <w:pStyle w:val="TAL"/>
            </w:pPr>
            <w:r w:rsidRPr="00BC49C2">
              <w:t>Network load level_1</w:t>
            </w:r>
          </w:p>
          <w:p w14:paraId="3D665806" w14:textId="77777777" w:rsidR="003E406B" w:rsidRPr="00BC49C2" w:rsidRDefault="003E406B" w:rsidP="007717EE">
            <w:pPr>
              <w:pStyle w:val="TAL"/>
            </w:pPr>
          </w:p>
        </w:tc>
      </w:tr>
      <w:tr w:rsidR="003E406B" w:rsidRPr="00BC49C2" w14:paraId="6D1F1539"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3BD420F" w14:textId="77777777" w:rsidR="003E406B" w:rsidRPr="00BC49C2" w:rsidRDefault="003E406B" w:rsidP="007717EE">
            <w:pPr>
              <w:pStyle w:val="TAL"/>
            </w:pPr>
            <w:r w:rsidRPr="00BC49C2">
              <w:t>2nd QoS Policy</w:t>
            </w:r>
          </w:p>
          <w:p w14:paraId="6E9C2292"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76E7352B" w14:textId="77777777" w:rsidR="003E406B" w:rsidRPr="00BC49C2" w:rsidRDefault="003E406B" w:rsidP="007717EE">
            <w:pPr>
              <w:pStyle w:val="TAL"/>
            </w:pPr>
            <w:r w:rsidRPr="00BC49C2">
              <w:t>Network load level_2</w:t>
            </w:r>
          </w:p>
          <w:p w14:paraId="1EEFB5D3" w14:textId="77777777" w:rsidR="003E406B" w:rsidRPr="00BC49C2" w:rsidRDefault="003E406B" w:rsidP="007717EE">
            <w:pPr>
              <w:pStyle w:val="TAL"/>
            </w:pPr>
          </w:p>
        </w:tc>
      </w:tr>
    </w:tbl>
    <w:p w14:paraId="5C7E270A" w14:textId="77777777" w:rsidR="007717EE" w:rsidRPr="00BC49C2" w:rsidRDefault="007717EE" w:rsidP="007717EE">
      <w:pPr>
        <w:pStyle w:val="FP"/>
      </w:pPr>
    </w:p>
    <w:p w14:paraId="6EAC83DF" w14:textId="77777777" w:rsidR="007717EE" w:rsidRPr="00BC49C2" w:rsidRDefault="007717EE" w:rsidP="007717EE">
      <w:pPr>
        <w:pStyle w:val="B1"/>
      </w:pPr>
      <w:r w:rsidRPr="00BC49C2">
        <w:tab/>
        <w:t>The PCF include the policy into the PCC rule and sends it to the SMF in step7.</w:t>
      </w:r>
    </w:p>
    <w:p w14:paraId="6B4BE8A9" w14:textId="77777777" w:rsidR="007717EE" w:rsidRPr="00BC49C2" w:rsidRDefault="007717EE" w:rsidP="007717EE">
      <w:pPr>
        <w:pStyle w:val="B1"/>
      </w:pPr>
      <w:r w:rsidRPr="00BC49C2">
        <w:t>5.</w:t>
      </w:r>
      <w:r w:rsidRPr="00BC49C2">
        <w:tab/>
        <w:t>The PCF responds to the NEF a Npcf_Policy Authorization_Create response.</w:t>
      </w:r>
    </w:p>
    <w:p w14:paraId="5A2995E7" w14:textId="77777777" w:rsidR="007717EE" w:rsidRPr="00BC49C2" w:rsidRDefault="007717EE" w:rsidP="007717EE">
      <w:pPr>
        <w:pStyle w:val="B1"/>
      </w:pPr>
      <w:r w:rsidRPr="00BC49C2">
        <w:t>6.</w:t>
      </w:r>
      <w:r w:rsidRPr="00BC49C2">
        <w:tab/>
        <w:t>The NEF sends a Nnef_AFsessionWithQoS_Create response message to the AF.</w:t>
      </w:r>
    </w:p>
    <w:p w14:paraId="08689829"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2FA21D2F"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79466811"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1D1345C5"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07685822"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4F41580D"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909C15B"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164B91F5" w14:textId="77777777" w:rsidR="003E406B" w:rsidRPr="00BC49C2" w:rsidRDefault="003E406B" w:rsidP="007717EE">
            <w:pPr>
              <w:pStyle w:val="TAL"/>
            </w:pPr>
            <w:r w:rsidRPr="00BC49C2">
              <w:t>1st FAR</w:t>
            </w:r>
          </w:p>
          <w:p w14:paraId="6C2B2BEF" w14:textId="77777777" w:rsidR="003E406B" w:rsidRPr="00BC49C2" w:rsidRDefault="003E406B" w:rsidP="007717EE">
            <w:pPr>
              <w:pStyle w:val="TAL"/>
            </w:pPr>
            <w:r w:rsidRPr="00BC49C2">
              <w:t>description of the data/PDU Set to be dropped (e.g. B frame)</w:t>
            </w:r>
          </w:p>
        </w:tc>
      </w:tr>
      <w:tr w:rsidR="003E406B" w:rsidRPr="00BC49C2" w14:paraId="0F72AF8A"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8DBB7AD"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4022303B" w14:textId="77777777" w:rsidR="003E406B" w:rsidRPr="00BC49C2" w:rsidRDefault="003E406B" w:rsidP="007717EE">
            <w:pPr>
              <w:pStyle w:val="TAL"/>
            </w:pPr>
            <w:r w:rsidRPr="00BC49C2">
              <w:t>2nd FAR</w:t>
            </w:r>
          </w:p>
          <w:p w14:paraId="7AA10CBD" w14:textId="77777777" w:rsidR="003E406B" w:rsidRPr="00BC49C2" w:rsidRDefault="003E406B" w:rsidP="007717EE">
            <w:pPr>
              <w:pStyle w:val="TAL"/>
            </w:pPr>
            <w:r w:rsidRPr="00BC49C2">
              <w:t>description of the data/PDU Set to be dropped (e.g. B frame, P frame)</w:t>
            </w:r>
          </w:p>
        </w:tc>
      </w:tr>
    </w:tbl>
    <w:p w14:paraId="3DC504CB" w14:textId="77777777" w:rsidR="007717EE" w:rsidRPr="00BC49C2" w:rsidRDefault="007717EE" w:rsidP="007717EE">
      <w:pPr>
        <w:pStyle w:val="FP"/>
      </w:pPr>
    </w:p>
    <w:p w14:paraId="4A55BA69" w14:textId="77777777" w:rsidR="007717EE" w:rsidRPr="00BC49C2" w:rsidRDefault="007717EE" w:rsidP="007717EE">
      <w:pPr>
        <w:pStyle w:val="B1"/>
      </w:pPr>
      <w:r w:rsidRPr="00BC49C2">
        <w:t>8.</w:t>
      </w:r>
      <w:r w:rsidRPr="00BC49C2">
        <w:tab/>
        <w:t>The SMF replies SM Policy Association Modification Response to the PCF.</w:t>
      </w:r>
    </w:p>
    <w:p w14:paraId="55DD1FBE"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1F178E72"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65C07DC2"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24A56D38" w14:textId="77777777" w:rsidR="007717EE" w:rsidRPr="00BC49C2" w:rsidRDefault="007717EE" w:rsidP="007717EE">
      <w:pPr>
        <w:pStyle w:val="B1"/>
      </w:pPr>
      <w:r w:rsidRPr="00BC49C2">
        <w:t>10.</w:t>
      </w:r>
      <w:r w:rsidRPr="00BC49C2">
        <w:tab/>
        <w:t>The UPF(s) respond to the SMF.</w:t>
      </w:r>
    </w:p>
    <w:p w14:paraId="795BCCD7"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51CE4998"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71EA1EDD" w14:textId="77777777" w:rsidR="007717EE" w:rsidRPr="00BC49C2" w:rsidRDefault="007717EE" w:rsidP="007717EE">
      <w:pPr>
        <w:pStyle w:val="B1"/>
      </w:pPr>
      <w:r w:rsidRPr="00BC49C2">
        <w:tab/>
        <w:t>Upon reception of Network Load Monitoring configuration, the RAN enables the RAN load measurement and report.</w:t>
      </w:r>
    </w:p>
    <w:p w14:paraId="3DAEEB89" w14:textId="539C5223" w:rsidR="003E406B" w:rsidRPr="00BC49C2" w:rsidRDefault="007717EE" w:rsidP="007717EE">
      <w:r w:rsidRPr="00BC49C2">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7A8ECC4B" w14:textId="77777777" w:rsidR="00B24AEA" w:rsidRPr="00BC49C2" w:rsidRDefault="003E406B" w:rsidP="00964868">
      <w:pPr>
        <w:pStyle w:val="Heading4"/>
        <w:rPr>
          <w:lang w:eastAsia="ja-JP"/>
        </w:rPr>
      </w:pPr>
      <w:bookmarkStart w:id="706" w:name="_Toc101526161"/>
      <w:bookmarkStart w:id="707" w:name="_Toc104882861"/>
      <w:bookmarkStart w:id="708" w:name="_Toc113426009"/>
      <w:bookmarkStart w:id="709" w:name="_Toc117496434"/>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706"/>
      <w:bookmarkEnd w:id="707"/>
      <w:bookmarkEnd w:id="708"/>
      <w:bookmarkEnd w:id="709"/>
    </w:p>
    <w:p w14:paraId="53405E2B" w14:textId="77777777" w:rsidR="003E406B" w:rsidRPr="00BC49C2" w:rsidRDefault="003E406B" w:rsidP="007717EE">
      <w:pPr>
        <w:pStyle w:val="TH"/>
      </w:pPr>
      <w:r w:rsidRPr="00BC49C2">
        <w:object w:dxaOrig="5573" w:dyaOrig="4391" w14:anchorId="60A26686">
          <v:shape id="_x0000_i8687" type="#_x0000_t75" style="width:237.75pt;height:187.45pt" o:ole="">
            <v:imagedata r:id="rId65" o:title=""/>
          </v:shape>
          <o:OLEObject Type="Embed" ProgID="Visio.Drawing.15" ShapeID="_x0000_i8687" DrawAspect="Content" ObjectID="_1728109617" r:id="rId66"/>
        </w:object>
      </w:r>
    </w:p>
    <w:p w14:paraId="67697A73" w14:textId="77777777" w:rsidR="00D56E14" w:rsidRPr="00BC49C2" w:rsidRDefault="003E406B" w:rsidP="00D56E14">
      <w:pPr>
        <w:pStyle w:val="TF"/>
      </w:pPr>
      <w:r w:rsidRPr="00BC49C2">
        <w:rPr>
          <w:lang w:eastAsia="zh-CN"/>
        </w:rPr>
        <w:t xml:space="preserve">Figure 6.13.3.2-1: </w:t>
      </w:r>
      <w:r w:rsidRPr="00BC49C2">
        <w:t>RAN load report via user plane</w:t>
      </w:r>
    </w:p>
    <w:p w14:paraId="548B7E05"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066E6368" w14:textId="77777777" w:rsidR="00D56E14" w:rsidRPr="00BC49C2" w:rsidRDefault="003E406B" w:rsidP="00D56E14">
      <w:pPr>
        <w:rPr>
          <w:lang w:eastAsia="ko-KR"/>
        </w:rPr>
      </w:pPr>
      <w:r w:rsidRPr="00BC49C2">
        <w:rPr>
          <w:lang w:eastAsia="zh-CN"/>
        </w:rPr>
        <w:t>The UPF block or buffer data based on the network load associated FAR.</w:t>
      </w:r>
    </w:p>
    <w:p w14:paraId="53E83B3C"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0F355E51" w14:textId="77777777" w:rsidR="00D56E14" w:rsidRPr="00BC49C2" w:rsidRDefault="003E406B" w:rsidP="00D56E14">
      <w:pPr>
        <w:rPr>
          <w:lang w:eastAsia="zh-CN"/>
        </w:rPr>
      </w:pPr>
      <w:r w:rsidRPr="00BC49C2">
        <w:rPr>
          <w:lang w:eastAsia="zh-CN"/>
        </w:rPr>
        <w:t>The UPF resumes the data transmission to the RAN.</w:t>
      </w:r>
    </w:p>
    <w:p w14:paraId="0D700406" w14:textId="77777777" w:rsidR="00B24AEA" w:rsidRPr="00BC49C2" w:rsidRDefault="003E406B" w:rsidP="00964868">
      <w:pPr>
        <w:pStyle w:val="Heading3"/>
        <w:rPr>
          <w:lang w:eastAsia="zh-CN"/>
        </w:rPr>
      </w:pPr>
      <w:bookmarkStart w:id="710" w:name="_Toc101526162"/>
      <w:bookmarkStart w:id="711" w:name="_Toc104882862"/>
      <w:bookmarkStart w:id="712" w:name="_Toc113426010"/>
      <w:bookmarkStart w:id="713" w:name="_Toc117496435"/>
      <w:r w:rsidRPr="00BC49C2">
        <w:rPr>
          <w:lang w:eastAsia="zh-CN"/>
        </w:rPr>
        <w:t>6.13.4</w:t>
      </w:r>
      <w:r w:rsidRPr="00BC49C2">
        <w:rPr>
          <w:lang w:eastAsia="zh-CN"/>
        </w:rPr>
        <w:tab/>
      </w:r>
      <w:r w:rsidRPr="00BC49C2">
        <w:rPr>
          <w:lang w:eastAsia="ja-JP"/>
        </w:rPr>
        <w:t>Impacts on services, entities and interfaces</w:t>
      </w:r>
      <w:bookmarkEnd w:id="710"/>
      <w:bookmarkEnd w:id="711"/>
      <w:bookmarkEnd w:id="712"/>
      <w:bookmarkEnd w:id="713"/>
    </w:p>
    <w:p w14:paraId="1D570F4E" w14:textId="77777777" w:rsidR="007717EE" w:rsidRPr="00BC49C2" w:rsidRDefault="007717EE" w:rsidP="007717EE">
      <w:r w:rsidRPr="00BC49C2">
        <w:t>AF</w:t>
      </w:r>
    </w:p>
    <w:p w14:paraId="2FF2F4DC"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16A86761" w14:textId="77777777" w:rsidR="007717EE" w:rsidRPr="00BC49C2" w:rsidRDefault="007717EE" w:rsidP="007717EE">
      <w:r w:rsidRPr="00BC49C2">
        <w:t>PCF</w:t>
      </w:r>
    </w:p>
    <w:p w14:paraId="5592A457"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75B78EF8" w14:textId="77777777" w:rsidR="007717EE" w:rsidRPr="00BC49C2" w:rsidRDefault="007717EE" w:rsidP="007717EE">
      <w:r w:rsidRPr="00BC49C2">
        <w:t>SMF</w:t>
      </w:r>
    </w:p>
    <w:p w14:paraId="1DF4B97B"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507C610D" w14:textId="77777777" w:rsidR="007717EE" w:rsidRPr="00BC49C2" w:rsidRDefault="007717EE" w:rsidP="007717EE">
      <w:r w:rsidRPr="00BC49C2">
        <w:t>UPF</w:t>
      </w:r>
    </w:p>
    <w:p w14:paraId="4EA4007F" w14:textId="77777777" w:rsidR="007717EE" w:rsidRPr="00BC49C2" w:rsidRDefault="007717EE" w:rsidP="007717EE">
      <w:pPr>
        <w:pStyle w:val="B1"/>
      </w:pPr>
      <w:r w:rsidRPr="00BC49C2">
        <w:t>-</w:t>
      </w:r>
      <w:r w:rsidRPr="00BC49C2">
        <w:tab/>
        <w:t>Enable the network load measurement and report.</w:t>
      </w:r>
    </w:p>
    <w:p w14:paraId="04B3DAA3"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02D7522C" w14:textId="77777777" w:rsidR="007717EE" w:rsidRPr="00BC49C2" w:rsidRDefault="007717EE" w:rsidP="007717EE">
      <w:r w:rsidRPr="00BC49C2">
        <w:t>RAN</w:t>
      </w:r>
    </w:p>
    <w:p w14:paraId="197802E1" w14:textId="77777777" w:rsidR="007717EE" w:rsidRPr="00BC49C2" w:rsidRDefault="007717EE" w:rsidP="007717EE">
      <w:pPr>
        <w:pStyle w:val="B1"/>
      </w:pPr>
      <w:r w:rsidRPr="00BC49C2">
        <w:t>-</w:t>
      </w:r>
      <w:r w:rsidRPr="00BC49C2">
        <w:tab/>
        <w:t>Enable the RAN load measurement and report.</w:t>
      </w:r>
    </w:p>
    <w:p w14:paraId="2C13419E" w14:textId="77777777" w:rsidR="00B24AEA" w:rsidRPr="00BC49C2" w:rsidRDefault="00216F89" w:rsidP="00964868">
      <w:pPr>
        <w:pStyle w:val="Heading2"/>
        <w:rPr>
          <w:lang w:eastAsia="ja-JP"/>
        </w:rPr>
      </w:pPr>
      <w:bookmarkStart w:id="714" w:name="_Toc93073663"/>
      <w:bookmarkStart w:id="715" w:name="_Toc57532446"/>
      <w:bookmarkStart w:id="716" w:name="_Toc57530245"/>
      <w:bookmarkStart w:id="717" w:name="_Toc57236604"/>
      <w:bookmarkStart w:id="718" w:name="_Toc57236441"/>
      <w:bookmarkStart w:id="719" w:name="_Toc54968119"/>
      <w:bookmarkStart w:id="720" w:name="_Toc54930314"/>
      <w:bookmarkStart w:id="721" w:name="_Toc50536540"/>
      <w:bookmarkStart w:id="722" w:name="_Toc44311898"/>
      <w:bookmarkStart w:id="723" w:name="_Toc43906772"/>
      <w:bookmarkStart w:id="724" w:name="_Toc43906656"/>
      <w:bookmarkStart w:id="725" w:name="_Toc30694633"/>
      <w:bookmarkStart w:id="726" w:name="_Toc26431235"/>
      <w:bookmarkStart w:id="727" w:name="_Toc26386429"/>
      <w:bookmarkStart w:id="728" w:name="_Toc101526163"/>
      <w:bookmarkStart w:id="729" w:name="_Toc104882863"/>
      <w:bookmarkStart w:id="730" w:name="_Toc113426011"/>
      <w:bookmarkStart w:id="731" w:name="_Toc117496436"/>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9C906A3" w14:textId="77777777" w:rsidR="00B24AEA" w:rsidRPr="00BC49C2" w:rsidRDefault="00216F89" w:rsidP="00964868">
      <w:pPr>
        <w:pStyle w:val="Heading3"/>
        <w:rPr>
          <w:lang w:eastAsia="ja-JP"/>
        </w:rPr>
      </w:pPr>
      <w:bookmarkStart w:id="732" w:name="_Toc93073664"/>
      <w:bookmarkStart w:id="733" w:name="_Toc57532447"/>
      <w:bookmarkStart w:id="734" w:name="_Toc57530246"/>
      <w:bookmarkStart w:id="735" w:name="_Toc57236605"/>
      <w:bookmarkStart w:id="736" w:name="_Toc57236442"/>
      <w:bookmarkStart w:id="737" w:name="_Toc54968120"/>
      <w:bookmarkStart w:id="738" w:name="_Toc54930315"/>
      <w:bookmarkStart w:id="739" w:name="_Toc50536541"/>
      <w:bookmarkStart w:id="740" w:name="_Toc44311899"/>
      <w:bookmarkStart w:id="741" w:name="_Toc43906773"/>
      <w:bookmarkStart w:id="742" w:name="_Toc43906657"/>
      <w:bookmarkStart w:id="743" w:name="_Toc30694634"/>
      <w:bookmarkStart w:id="744" w:name="_Toc26431236"/>
      <w:bookmarkStart w:id="745" w:name="_Toc26386430"/>
      <w:bookmarkStart w:id="746" w:name="_Toc518306734"/>
      <w:bookmarkStart w:id="747" w:name="_Toc510607500"/>
      <w:bookmarkStart w:id="748" w:name="_Toc101526164"/>
      <w:bookmarkStart w:id="749" w:name="_Toc104882864"/>
      <w:bookmarkStart w:id="750" w:name="_Toc113426012"/>
      <w:bookmarkStart w:id="751" w:name="_Toc117496437"/>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0109CEB" w14:textId="10F57BC2"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0860A709" w14:textId="77777777" w:rsidR="007717EE" w:rsidRPr="00BC49C2" w:rsidRDefault="007717EE" w:rsidP="007717EE">
      <w:pPr>
        <w:rPr>
          <w:lang w:eastAsia="ja-JP"/>
        </w:rPr>
      </w:pPr>
      <w:r w:rsidRPr="00BC49C2">
        <w:rPr>
          <w:lang w:eastAsia="ja-JP"/>
        </w:rPr>
        <w:t>This solution assumes the following definition:</w:t>
      </w:r>
    </w:p>
    <w:p w14:paraId="7EF4B891" w14:textId="63C1EB38"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BC0293" w:rsidRPr="00BC49C2">
        <w:t>TR</w:t>
      </w:r>
      <w:r w:rsidR="00BC0293">
        <w:t> </w:t>
      </w:r>
      <w:r w:rsidR="00BC0293" w:rsidRPr="00BC49C2">
        <w:t>29.998</w:t>
      </w:r>
      <w:r w:rsidR="00BC0293">
        <w:t> </w:t>
      </w:r>
      <w:r w:rsidR="00BC0293"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0D598AA4"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3F2861B6"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0B395C6F"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329BD595"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1F5D8501"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61C442F7"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4149E222"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4A751B7A"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09ABEB18"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2366AE0B" w14:textId="77777777"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352FA9EC"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009698FB" w14:textId="77777777" w:rsidR="002D029A" w:rsidRPr="00BC49C2" w:rsidRDefault="008B0EB7" w:rsidP="007717EE">
      <w:pPr>
        <w:pStyle w:val="TH"/>
      </w:pPr>
      <w:r w:rsidRPr="00BC49C2">
        <w:object w:dxaOrig="10319" w:dyaOrig="4019" w14:anchorId="51441193">
          <v:shape id="_x0000_i8688" type="#_x0000_t75" style="width:479.55pt;height:194.25pt" o:ole="">
            <v:imagedata r:id="rId67" o:title=""/>
          </v:shape>
          <o:OLEObject Type="Embed" ProgID="Visio.Drawing.15" ShapeID="_x0000_i8688" DrawAspect="Content" ObjectID="_1728109618" r:id="rId68"/>
        </w:object>
      </w:r>
    </w:p>
    <w:p w14:paraId="2C778B49"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0127288C" w14:textId="77777777" w:rsidR="00216F89" w:rsidRPr="00BC49C2" w:rsidRDefault="00216F89" w:rsidP="00964868">
      <w:pPr>
        <w:pStyle w:val="Heading3"/>
        <w:rPr>
          <w:lang w:eastAsia="ja-JP"/>
        </w:rPr>
      </w:pPr>
      <w:bookmarkStart w:id="752" w:name="_Toc101526165"/>
      <w:bookmarkStart w:id="753" w:name="_Toc104882865"/>
      <w:bookmarkStart w:id="754" w:name="_Toc113426013"/>
      <w:bookmarkStart w:id="755" w:name="_Toc117496438"/>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752"/>
      <w:bookmarkEnd w:id="753"/>
      <w:bookmarkEnd w:id="754"/>
      <w:bookmarkEnd w:id="755"/>
    </w:p>
    <w:p w14:paraId="564B243D" w14:textId="77777777" w:rsidR="000D3CBF" w:rsidRPr="00BC49C2" w:rsidRDefault="004A7DE4" w:rsidP="00964868">
      <w:pPr>
        <w:pStyle w:val="Heading4"/>
        <w:rPr>
          <w:lang w:eastAsia="zh-CN"/>
        </w:rPr>
      </w:pPr>
      <w:bookmarkStart w:id="756" w:name="_Toc101526166"/>
      <w:bookmarkStart w:id="757" w:name="_Toc104882866"/>
      <w:bookmarkStart w:id="758" w:name="_Toc113426014"/>
      <w:bookmarkStart w:id="759" w:name="_Toc117496439"/>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756"/>
      <w:bookmarkEnd w:id="757"/>
      <w:bookmarkEnd w:id="758"/>
      <w:bookmarkEnd w:id="759"/>
    </w:p>
    <w:p w14:paraId="1BBA2226" w14:textId="6947F966" w:rsidR="00216F89" w:rsidRPr="00BC49C2" w:rsidRDefault="00216F89" w:rsidP="0098186B">
      <w:pPr>
        <w:rPr>
          <w:lang w:eastAsia="ja-JP"/>
        </w:rPr>
      </w:pPr>
      <w:r w:rsidRPr="00BC49C2">
        <w:rPr>
          <w:lang w:eastAsia="zh-CN"/>
        </w:rPr>
        <w:t xml:space="preserve">As described in the KI, a </w:t>
      </w:r>
      <w:r w:rsidR="00917ADA">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917ADA">
        <w:rPr>
          <w:lang w:eastAsia="zh-CN"/>
        </w:rPr>
        <w:t>"</w:t>
      </w:r>
      <w:r w:rsidRPr="00BC49C2">
        <w:rPr>
          <w:lang w:eastAsia="ja-JP"/>
        </w:rPr>
        <w:t>. In media streams, groups of packets handled in an integrated manner occur at different levels. These levels include:</w:t>
      </w:r>
    </w:p>
    <w:p w14:paraId="4EBCDB4E"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3E360E76"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3AD59784"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2F2263D8"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555D147C"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6EE7A9AB"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4864F00B"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6359B7A0"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03E668F8"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39559E87" w14:textId="77777777" w:rsidR="00A635E6" w:rsidRPr="00BC49C2" w:rsidRDefault="00A635E6" w:rsidP="00A635E6">
      <w:r w:rsidRPr="00BC49C2">
        <w:t>For each PDU Family / GTP-U field, sub-fields contain the following information:</w:t>
      </w:r>
    </w:p>
    <w:p w14:paraId="24AF6FDF"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796374C8"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77841463"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210F245C"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5CF2A3C7" w14:textId="7BE13956"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917ADA">
        <w:t>'</w:t>
      </w:r>
      <w:r w:rsidRPr="00BC49C2">
        <w:t>s dependency on a specific I-Frame instance, or an enhancement Layer</w:t>
      </w:r>
      <w:r w:rsidR="00917ADA">
        <w:t>'</w:t>
      </w:r>
      <w:r w:rsidRPr="00BC49C2">
        <w:t>s dependency on a specific base layer instance).</w:t>
      </w:r>
    </w:p>
    <w:p w14:paraId="6381F8A2" w14:textId="79776BDB"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917ADA">
        <w:t>"</w:t>
      </w:r>
      <w:r w:rsidRPr="00BC49C2">
        <w:t>3</w:t>
      </w:r>
      <w:r w:rsidR="00917ADA">
        <w:t>"</w:t>
      </w:r>
      <w:r w:rsidRPr="00BC49C2">
        <w:t xml:space="preserve"> indicated in their </w:t>
      </w:r>
      <w:r w:rsidR="00917ADA">
        <w:t>"</w:t>
      </w:r>
      <w:r w:rsidRPr="00BC49C2">
        <w:t>Dependency</w:t>
      </w:r>
      <w:r w:rsidR="00917ADA">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917ADA">
        <w:t>"</w:t>
      </w:r>
      <w:r w:rsidRPr="00BC49C2">
        <w:t>7</w:t>
      </w:r>
      <w:r w:rsidR="00917ADA">
        <w:t>"</w:t>
      </w:r>
      <w:r w:rsidRPr="00BC49C2">
        <w:t xml:space="preserve"> indicated in their </w:t>
      </w:r>
      <w:r w:rsidR="00917ADA">
        <w:t>"</w:t>
      </w:r>
      <w:r w:rsidRPr="00BC49C2">
        <w:t>Dependency</w:t>
      </w:r>
      <w:r w:rsidR="00917ADA">
        <w:t>"</w:t>
      </w:r>
      <w:r w:rsidRPr="00BC49C2">
        <w:t xml:space="preserve"> field.</w:t>
      </w:r>
    </w:p>
    <w:p w14:paraId="0C2C5BE9"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1CCEB331"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40BD257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3352DE5C" w14:textId="3514A8B1"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917ADA">
        <w:t>"</w:t>
      </w:r>
      <w:r w:rsidR="00216F89" w:rsidRPr="00BC49C2">
        <w:t>I-Frame</w:t>
      </w:r>
      <w:r w:rsidR="00917ADA">
        <w:t>"</w:t>
      </w:r>
      <w:r w:rsidR="00216F89" w:rsidRPr="00BC49C2">
        <w:t>)</w:t>
      </w:r>
    </w:p>
    <w:p w14:paraId="0D2935A2" w14:textId="74E5388A"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917ADA">
        <w:t>"</w:t>
      </w:r>
      <w:r w:rsidR="00216F89" w:rsidRPr="00BC49C2">
        <w:t>P-Frame</w:t>
      </w:r>
      <w:r w:rsidR="00917ADA">
        <w:t>"</w:t>
      </w:r>
      <w:r w:rsidR="00216F89" w:rsidRPr="00BC49C2">
        <w:t xml:space="preserve"> with forward references)</w:t>
      </w:r>
    </w:p>
    <w:p w14:paraId="00FB42E6" w14:textId="354D10B6"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917ADA">
        <w:t>"</w:t>
      </w:r>
      <w:r w:rsidR="00216F89" w:rsidRPr="00BC49C2">
        <w:t>P-Frame</w:t>
      </w:r>
      <w:r w:rsidR="00917ADA">
        <w:t>"</w:t>
      </w:r>
      <w:r w:rsidR="00216F89" w:rsidRPr="00BC49C2">
        <w:t xml:space="preserve"> with no forward references)</w:t>
      </w:r>
    </w:p>
    <w:p w14:paraId="42422A20"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7F56ECC8"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44C6B42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15FB4EE9"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650F005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0B8CA5DB" w14:textId="77777777" w:rsidR="00216F89" w:rsidRPr="00BC49C2" w:rsidRDefault="009B0F3D" w:rsidP="009B0F3D">
      <w:pPr>
        <w:pStyle w:val="B2"/>
      </w:pPr>
      <w:r w:rsidRPr="00BC49C2">
        <w:tab/>
      </w:r>
      <w:r w:rsidR="00216F89" w:rsidRPr="00BC49C2">
        <w:t>….</w:t>
      </w:r>
    </w:p>
    <w:p w14:paraId="2DC38865"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41544942"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598B3627"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4CA9537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16F3687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12FADF6B" w14:textId="77777777" w:rsidR="00216F89" w:rsidRPr="00BC49C2" w:rsidRDefault="009B0F3D" w:rsidP="009B0F3D">
      <w:pPr>
        <w:pStyle w:val="B2"/>
      </w:pPr>
      <w:r w:rsidRPr="00BC49C2">
        <w:tab/>
      </w:r>
      <w:r w:rsidR="00216F89" w:rsidRPr="00BC49C2">
        <w:t>….</w:t>
      </w:r>
    </w:p>
    <w:p w14:paraId="3D59C4F8"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37E6214E" w14:textId="77777777" w:rsidR="00D56E14" w:rsidRPr="00BC49C2" w:rsidRDefault="009B0F3D" w:rsidP="009B0F3D">
      <w:pPr>
        <w:pStyle w:val="B2"/>
      </w:pPr>
      <w:r w:rsidRPr="00BC49C2">
        <w:tab/>
      </w:r>
      <w:r w:rsidR="00216F89" w:rsidRPr="00BC49C2">
        <w:t>Not Assigned</w:t>
      </w:r>
    </w:p>
    <w:p w14:paraId="1298848E" w14:textId="77777777" w:rsidR="00D56E14" w:rsidRPr="00BC49C2" w:rsidRDefault="009B0F3D" w:rsidP="009B0F3D">
      <w:pPr>
        <w:pStyle w:val="B2"/>
      </w:pPr>
      <w:r w:rsidRPr="00BC49C2">
        <w:tab/>
      </w:r>
      <w:r w:rsidR="00216F89" w:rsidRPr="00BC49C2">
        <w:t>H.26x video</w:t>
      </w:r>
    </w:p>
    <w:p w14:paraId="0021FF8D" w14:textId="77777777" w:rsidR="00D56E14" w:rsidRPr="00BC49C2" w:rsidRDefault="009B0F3D" w:rsidP="009B0F3D">
      <w:pPr>
        <w:pStyle w:val="B2"/>
      </w:pPr>
      <w:r w:rsidRPr="00BC49C2">
        <w:tab/>
      </w:r>
      <w:r w:rsidR="00216F89" w:rsidRPr="00BC49C2">
        <w:t>AAC Audio</w:t>
      </w:r>
    </w:p>
    <w:p w14:paraId="33556E09" w14:textId="77777777" w:rsidR="00216F89" w:rsidRPr="00BC49C2" w:rsidRDefault="009B0F3D" w:rsidP="009B0F3D">
      <w:pPr>
        <w:pStyle w:val="B2"/>
      </w:pPr>
      <w:r w:rsidRPr="00BC49C2">
        <w:tab/>
      </w:r>
      <w:r w:rsidR="00216F89" w:rsidRPr="00BC49C2">
        <w:t>……</w:t>
      </w:r>
    </w:p>
    <w:p w14:paraId="6F6B1062" w14:textId="0EF69BCF" w:rsidR="002D029A" w:rsidRPr="00BC49C2" w:rsidRDefault="00582BAC" w:rsidP="009B0F3D">
      <w:r w:rsidRPr="00BC49C2">
        <w:t xml:space="preserve">Values for the </w:t>
      </w:r>
      <w:r w:rsidR="00917ADA">
        <w:t>"</w:t>
      </w:r>
      <w:r w:rsidRPr="00BC49C2">
        <w:t>PDU Set Type</w:t>
      </w:r>
      <w:r w:rsidR="00917ADA">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917ADA">
        <w:t>"</w:t>
      </w:r>
      <w:r w:rsidRPr="00BC49C2">
        <w:t>PDU Set Type</w:t>
      </w:r>
      <w:r w:rsidR="00917ADA">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796061E8"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1581461E"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0198E71D"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61E6F151"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73C48997"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55DF5100"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7333639C"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3F482835"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B6BBCD9"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0F38A368" w14:textId="77777777" w:rsidR="009B0F3D" w:rsidRPr="00BC49C2" w:rsidRDefault="00216F89" w:rsidP="009B0F3D">
            <w:pPr>
              <w:pStyle w:val="TAL"/>
            </w:pPr>
            <w:r w:rsidRPr="00BC49C2">
              <w:rPr>
                <w:b/>
              </w:rPr>
              <w:t>PDU Family #1</w:t>
            </w:r>
          </w:p>
          <w:p w14:paraId="0AE186B4"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08F96A88" w14:textId="77777777" w:rsidR="002D029A" w:rsidRPr="00BC49C2" w:rsidRDefault="00216F89" w:rsidP="009B0F3D">
            <w:pPr>
              <w:pStyle w:val="TAL"/>
            </w:pPr>
            <w:r w:rsidRPr="00BC49C2">
              <w:t>0 = Not Assigned</w:t>
            </w:r>
          </w:p>
          <w:p w14:paraId="63788D4A" w14:textId="77777777" w:rsidR="002D029A" w:rsidRPr="00BC49C2" w:rsidRDefault="00216F89" w:rsidP="009B0F3D">
            <w:pPr>
              <w:pStyle w:val="TAL"/>
            </w:pPr>
            <w:r w:rsidRPr="00BC49C2">
              <w:t>1 = Random-access (I) frame</w:t>
            </w:r>
          </w:p>
          <w:p w14:paraId="22D13E54" w14:textId="77777777" w:rsidR="002D029A" w:rsidRPr="00BC49C2" w:rsidRDefault="00216F89" w:rsidP="009B0F3D">
            <w:pPr>
              <w:pStyle w:val="TAL"/>
            </w:pPr>
            <w:r w:rsidRPr="00BC49C2">
              <w:t>2 = Referenced (P) frame</w:t>
            </w:r>
          </w:p>
          <w:p w14:paraId="5050EC50"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4B86A40F"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0750BBFA" w14:textId="77777777" w:rsidR="002D029A" w:rsidRPr="00BC49C2" w:rsidRDefault="00216F89" w:rsidP="009B0F3D">
            <w:pPr>
              <w:pStyle w:val="TAL"/>
            </w:pPr>
            <w:r w:rsidRPr="00BC49C2">
              <w:t>Random-access (I) Frame</w:t>
            </w:r>
          </w:p>
        </w:tc>
      </w:tr>
      <w:tr w:rsidR="00216F89" w:rsidRPr="00BC49C2" w14:paraId="1348BF0D"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E3B508B"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548DD5C9"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604F726F" w14:textId="77777777" w:rsidR="002D029A" w:rsidRPr="00BC49C2" w:rsidRDefault="00216F89" w:rsidP="009B0F3D">
            <w:pPr>
              <w:pStyle w:val="TAL"/>
              <w:rPr>
                <w:b/>
              </w:rPr>
            </w:pPr>
            <w:r w:rsidRPr="00BC49C2">
              <w:rPr>
                <w:b/>
              </w:rPr>
              <w:t>Temporal Layers:</w:t>
            </w:r>
          </w:p>
          <w:p w14:paraId="62E5F42C" w14:textId="77777777" w:rsidR="002D029A" w:rsidRPr="00BC49C2" w:rsidRDefault="00216F89" w:rsidP="009B0F3D">
            <w:pPr>
              <w:pStyle w:val="TAL"/>
            </w:pPr>
            <w:r w:rsidRPr="00BC49C2">
              <w:t>0 = Not Assigned</w:t>
            </w:r>
          </w:p>
          <w:p w14:paraId="2AD532BF" w14:textId="77777777" w:rsidR="002D029A" w:rsidRPr="00BC49C2" w:rsidRDefault="00216F89" w:rsidP="009B0F3D">
            <w:pPr>
              <w:pStyle w:val="TAL"/>
            </w:pPr>
            <w:r w:rsidRPr="00BC49C2">
              <w:t>1 = Base Layer</w:t>
            </w:r>
          </w:p>
          <w:p w14:paraId="50089F67" w14:textId="77777777" w:rsidR="002D029A" w:rsidRPr="00BC49C2" w:rsidRDefault="00216F89" w:rsidP="009B0F3D">
            <w:pPr>
              <w:pStyle w:val="TAL"/>
            </w:pPr>
            <w:r w:rsidRPr="00BC49C2">
              <w:t>2 = Enhancement Layer 1</w:t>
            </w:r>
          </w:p>
          <w:p w14:paraId="75D82056"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7F5D6EFC"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3E77C18B" w14:textId="77777777" w:rsidR="002D029A" w:rsidRPr="00BC49C2" w:rsidRDefault="00216F89" w:rsidP="009B0F3D">
            <w:pPr>
              <w:pStyle w:val="TAL"/>
            </w:pPr>
            <w:r w:rsidRPr="00BC49C2">
              <w:t>Temporal Enhancement Layer #2</w:t>
            </w:r>
          </w:p>
        </w:tc>
      </w:tr>
      <w:tr w:rsidR="00216F89" w:rsidRPr="00BC49C2" w14:paraId="76AC4E40"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68D6091F"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7628DB53"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8730307" w14:textId="77777777" w:rsidR="002D029A" w:rsidRPr="00BC49C2" w:rsidRDefault="00216F89" w:rsidP="009B0F3D">
            <w:pPr>
              <w:pStyle w:val="TAL"/>
              <w:rPr>
                <w:b/>
              </w:rPr>
            </w:pPr>
            <w:r w:rsidRPr="00BC49C2">
              <w:rPr>
                <w:b/>
              </w:rPr>
              <w:t>Spatial Layers:</w:t>
            </w:r>
          </w:p>
          <w:p w14:paraId="0F47F166" w14:textId="77777777" w:rsidR="002D029A" w:rsidRPr="00BC49C2" w:rsidRDefault="00216F89" w:rsidP="009B0F3D">
            <w:pPr>
              <w:pStyle w:val="TAL"/>
            </w:pPr>
            <w:r w:rsidRPr="00BC49C2">
              <w:t>0 = Not Assigned</w:t>
            </w:r>
          </w:p>
          <w:p w14:paraId="56047EF7" w14:textId="77777777" w:rsidR="002D029A" w:rsidRPr="00BC49C2" w:rsidRDefault="00216F89" w:rsidP="009B0F3D">
            <w:pPr>
              <w:pStyle w:val="TAL"/>
            </w:pPr>
            <w:r w:rsidRPr="00BC49C2">
              <w:t>1- Base Layer</w:t>
            </w:r>
          </w:p>
          <w:p w14:paraId="0587AA51" w14:textId="77777777" w:rsidR="002D029A" w:rsidRPr="00BC49C2" w:rsidRDefault="00216F89" w:rsidP="009B0F3D">
            <w:pPr>
              <w:pStyle w:val="TAL"/>
            </w:pPr>
            <w:r w:rsidRPr="00BC49C2">
              <w:t>2 -Enhancement Layer 1</w:t>
            </w:r>
          </w:p>
          <w:p w14:paraId="409D9E12"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79C5FEAA"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3BC7AFB4" w14:textId="77777777" w:rsidR="002D029A" w:rsidRPr="00BC49C2" w:rsidRDefault="00216F89" w:rsidP="009B0F3D">
            <w:pPr>
              <w:pStyle w:val="TAL"/>
            </w:pPr>
            <w:r w:rsidRPr="00BC49C2">
              <w:t>Spatial Base Layer</w:t>
            </w:r>
          </w:p>
        </w:tc>
      </w:tr>
      <w:tr w:rsidR="00216F89" w:rsidRPr="00BC49C2" w14:paraId="7428093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B42E07D"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5FAB0356"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3EABD19C"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60951F91" w14:textId="77777777" w:rsidR="002D029A" w:rsidRPr="00BC49C2" w:rsidRDefault="00216F89" w:rsidP="009B0F3D">
            <w:pPr>
              <w:pStyle w:val="TAL"/>
            </w:pPr>
            <w:r w:rsidRPr="00BC49C2">
              <w:t>0 = Not Assigned</w:t>
            </w:r>
          </w:p>
          <w:p w14:paraId="53E8EBF8" w14:textId="77777777" w:rsidR="002D029A" w:rsidRPr="00BC49C2" w:rsidRDefault="00216F89" w:rsidP="009B0F3D">
            <w:pPr>
              <w:pStyle w:val="TAL"/>
              <w:rPr>
                <w:lang w:eastAsia="zh-CN"/>
              </w:rPr>
            </w:pPr>
            <w:r w:rsidRPr="00BC49C2">
              <w:t>1= H.264 video</w:t>
            </w:r>
          </w:p>
          <w:p w14:paraId="29B17152"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175523AB"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38461889" w14:textId="77777777" w:rsidR="002D029A" w:rsidRPr="00BC49C2" w:rsidRDefault="00216F89" w:rsidP="009B0F3D">
            <w:pPr>
              <w:pStyle w:val="TAL"/>
            </w:pPr>
            <w:r w:rsidRPr="00BC49C2">
              <w:t>H.264 Video</w:t>
            </w:r>
          </w:p>
        </w:tc>
      </w:tr>
    </w:tbl>
    <w:p w14:paraId="3EF5C3AB" w14:textId="77777777" w:rsidR="001D7A1E" w:rsidRPr="00BC49C2" w:rsidRDefault="001D7A1E" w:rsidP="009B0F3D">
      <w:pPr>
        <w:pStyle w:val="FP"/>
      </w:pPr>
    </w:p>
    <w:p w14:paraId="75603E60" w14:textId="5D7E1DE9"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917ADA">
        <w:rPr>
          <w:lang w:eastAsia="ja-JP"/>
        </w:rPr>
        <w:t>"</w:t>
      </w:r>
      <w:r w:rsidRPr="00BC49C2">
        <w:rPr>
          <w:lang w:eastAsia="ja-JP"/>
        </w:rPr>
        <w:t>not assigned</w:t>
      </w:r>
      <w:r w:rsidR="00917ADA">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917ADA">
        <w:rPr>
          <w:lang w:eastAsia="ja-JP"/>
        </w:rPr>
        <w:t>"</w:t>
      </w:r>
      <w:r w:rsidRPr="00BC49C2">
        <w:rPr>
          <w:lang w:eastAsia="ja-JP"/>
        </w:rPr>
        <w:t>base layer</w:t>
      </w:r>
      <w:r w:rsidR="00917ADA">
        <w:rPr>
          <w:lang w:eastAsia="ja-JP"/>
        </w:rPr>
        <w:t>"</w:t>
      </w:r>
      <w:r w:rsidRPr="00BC49C2">
        <w:rPr>
          <w:lang w:eastAsia="ja-JP"/>
        </w:rPr>
        <w:t xml:space="preserve"> vs </w:t>
      </w:r>
      <w:r w:rsidR="00917ADA">
        <w:rPr>
          <w:lang w:eastAsia="ja-JP"/>
        </w:rPr>
        <w:t>"</w:t>
      </w:r>
      <w:r w:rsidRPr="00BC49C2">
        <w:rPr>
          <w:lang w:eastAsia="ja-JP"/>
        </w:rPr>
        <w:t>enhancement layer</w:t>
      </w:r>
      <w:r w:rsidR="00917ADA">
        <w:rPr>
          <w:lang w:eastAsia="ja-JP"/>
        </w:rPr>
        <w:t>"</w:t>
      </w:r>
      <w:r w:rsidRPr="00BC49C2">
        <w:rPr>
          <w:lang w:eastAsia="ja-JP"/>
        </w:rPr>
        <w:t xml:space="preserve"> may then be applied even if for example the frame-type / slice remains unidentified.</w:t>
      </w:r>
    </w:p>
    <w:p w14:paraId="0845DF1E" w14:textId="77777777" w:rsidR="002D029A" w:rsidRPr="00BC49C2" w:rsidRDefault="002D029A" w:rsidP="00FA0F75">
      <w:pPr>
        <w:rPr>
          <w:lang w:eastAsia="ja-JP"/>
        </w:rPr>
      </w:pPr>
    </w:p>
    <w:p w14:paraId="7B8D2749"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71290DDC" w14:textId="77777777" w:rsidR="009B0F3D" w:rsidRPr="00BC49C2" w:rsidRDefault="009B0F3D" w:rsidP="00321795">
      <w:pPr>
        <w:pStyle w:val="TH"/>
      </w:pPr>
      <w:r w:rsidRPr="00BC49C2">
        <w:object w:dxaOrig="10680" w:dyaOrig="811" w14:anchorId="3B6307A6">
          <v:shape id="_x0000_i8689" type="#_x0000_t75" style="width:480.25pt;height:41.45pt" o:ole="">
            <v:imagedata r:id="rId69" o:title=""/>
          </v:shape>
          <o:OLEObject Type="Embed" ProgID="Word.Picture.8" ShapeID="_x0000_i8689" DrawAspect="Content" ObjectID="_1728109619" r:id="rId70"/>
        </w:object>
      </w:r>
    </w:p>
    <w:p w14:paraId="4F0591F4" w14:textId="77777777"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23BD202C"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29880C5B" w14:textId="77777777" w:rsidR="00B24AEA" w:rsidRPr="00BC49C2" w:rsidRDefault="00905649" w:rsidP="00964868">
      <w:pPr>
        <w:pStyle w:val="Heading4"/>
        <w:rPr>
          <w:lang w:eastAsia="zh-CN"/>
        </w:rPr>
      </w:pPr>
      <w:bookmarkStart w:id="760" w:name="_Toc101526167"/>
      <w:bookmarkStart w:id="761" w:name="_Toc104882867"/>
      <w:bookmarkStart w:id="762" w:name="_Toc113426015"/>
      <w:bookmarkStart w:id="763" w:name="_Toc117496440"/>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760"/>
      <w:bookmarkEnd w:id="761"/>
      <w:bookmarkEnd w:id="762"/>
      <w:bookmarkEnd w:id="763"/>
    </w:p>
    <w:p w14:paraId="634EC6C3" w14:textId="4EA9FE13"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BC0293" w:rsidRPr="00BC49C2">
        <w:rPr>
          <w:szCs w:val="18"/>
          <w:lang w:eastAsia="ja-JP"/>
        </w:rPr>
        <w:t>TS</w:t>
      </w:r>
      <w:r w:rsidR="00BC0293">
        <w:rPr>
          <w:szCs w:val="18"/>
          <w:lang w:eastAsia="ja-JP"/>
        </w:rPr>
        <w:t> </w:t>
      </w:r>
      <w:r w:rsidR="00BC0293" w:rsidRPr="00BC49C2">
        <w:rPr>
          <w:szCs w:val="18"/>
          <w:lang w:eastAsia="ja-JP"/>
        </w:rPr>
        <w:t>23.501</w:t>
      </w:r>
      <w:r w:rsidR="00BC0293">
        <w:rPr>
          <w:szCs w:val="18"/>
          <w:lang w:eastAsia="ja-JP"/>
        </w:rPr>
        <w:t> </w:t>
      </w:r>
      <w:r w:rsidR="00BC0293"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602C2086"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17E88DEC" w14:textId="3D15EC4B"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BC0293" w:rsidRPr="00BC49C2">
        <w:t>TS</w:t>
      </w:r>
      <w:r w:rsidR="00BC0293">
        <w:t> </w:t>
      </w:r>
      <w:r w:rsidR="00BC0293" w:rsidRPr="00BC49C2">
        <w:t>23.501</w:t>
      </w:r>
      <w:r w:rsidR="00BC0293">
        <w:t> </w:t>
      </w:r>
      <w:r w:rsidR="00BC0293"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F995706" w14:textId="555F514F"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917ADA">
        <w:t>"</w:t>
      </w:r>
      <w:r w:rsidRPr="00BC49C2">
        <w:t>2</w:t>
      </w:r>
      <w:r w:rsidR="00917ADA">
        <w:t>"</w:t>
      </w:r>
    </w:p>
    <w:p w14:paraId="48AC552D"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5D50711C" w14:textId="77777777" w:rsidTr="008C7E2D">
        <w:tc>
          <w:tcPr>
            <w:tcW w:w="1525" w:type="dxa"/>
            <w:tcBorders>
              <w:top w:val="single" w:sz="4" w:space="0" w:color="auto"/>
              <w:left w:val="single" w:sz="4" w:space="0" w:color="auto"/>
              <w:bottom w:val="single" w:sz="4" w:space="0" w:color="auto"/>
              <w:right w:val="single" w:sz="4" w:space="0" w:color="auto"/>
            </w:tcBorders>
          </w:tcPr>
          <w:p w14:paraId="164C6A94"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0CA17155" w14:textId="77777777" w:rsidR="008C7E2D" w:rsidRPr="00BC49C2" w:rsidRDefault="008C7E2D" w:rsidP="009B0F3D">
            <w:pPr>
              <w:pStyle w:val="TAH"/>
            </w:pPr>
            <w:r w:rsidRPr="00BC49C2">
              <w:t>PDU Family #1</w:t>
            </w:r>
          </w:p>
          <w:p w14:paraId="28857AE2"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23C80200"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4B0181EE"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13E26FB0"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70E37FD0"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62AB3656"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6BFD64CC"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2102047"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6FB32D37"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47DA86B3"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256E5446"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14A3D3B4" w14:textId="77777777" w:rsidR="008C7E2D" w:rsidRPr="00BC49C2" w:rsidRDefault="008C7E2D" w:rsidP="009B0F3D">
            <w:pPr>
              <w:pStyle w:val="TAC"/>
            </w:pPr>
            <w:r w:rsidRPr="00BC49C2">
              <w:t>0</w:t>
            </w:r>
          </w:p>
        </w:tc>
      </w:tr>
      <w:tr w:rsidR="008C7E2D" w:rsidRPr="00BC49C2" w14:paraId="31A88C09"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310E017"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6971C777"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4CFE1CD6"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4BA51A34"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17EB1C47" w14:textId="77777777" w:rsidR="008C7E2D" w:rsidRPr="00BC49C2" w:rsidRDefault="008C7E2D" w:rsidP="009B0F3D">
            <w:pPr>
              <w:pStyle w:val="TAC"/>
            </w:pPr>
            <w:r w:rsidRPr="00BC49C2">
              <w:t>+1</w:t>
            </w:r>
          </w:p>
        </w:tc>
      </w:tr>
      <w:tr w:rsidR="008C7E2D" w:rsidRPr="00BC49C2" w14:paraId="4D8B25F3"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2A11109C"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6BB6F441"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4C55BAB"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025AAB48"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6B699BCE" w14:textId="77777777" w:rsidR="008C7E2D" w:rsidRPr="00BC49C2" w:rsidRDefault="008C7E2D" w:rsidP="009B0F3D">
            <w:pPr>
              <w:pStyle w:val="TAC"/>
            </w:pPr>
            <w:r w:rsidRPr="00BC49C2">
              <w:t>-1</w:t>
            </w:r>
          </w:p>
        </w:tc>
      </w:tr>
      <w:tr w:rsidR="008C7E2D" w:rsidRPr="00BC49C2" w14:paraId="20584B1E"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6E3BAC46"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024CE0D6"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5A5A1854"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4D643D43"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198F0FA7" w14:textId="77777777" w:rsidR="008C7E2D" w:rsidRPr="00BC49C2" w:rsidRDefault="008C7E2D" w:rsidP="009B0F3D">
            <w:pPr>
              <w:pStyle w:val="TAC"/>
              <w:rPr>
                <w:rFonts w:eastAsia="MS Mincho"/>
              </w:rPr>
            </w:pPr>
          </w:p>
        </w:tc>
      </w:tr>
      <w:tr w:rsidR="008C7E2D" w:rsidRPr="00BC49C2" w14:paraId="3D0F0ED8"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6468261"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0A04C432"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73E75680"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0CEE7061"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3259E0BA" w14:textId="77777777" w:rsidR="008C7E2D" w:rsidRPr="00BC49C2" w:rsidRDefault="008C7E2D" w:rsidP="009B0F3D">
            <w:pPr>
              <w:pStyle w:val="TAC"/>
              <w:rPr>
                <w:rFonts w:eastAsia="MS Mincho"/>
              </w:rPr>
            </w:pPr>
          </w:p>
        </w:tc>
      </w:tr>
    </w:tbl>
    <w:p w14:paraId="05B9550E" w14:textId="77777777" w:rsidR="00216F89" w:rsidRPr="00BC49C2" w:rsidRDefault="00216F89" w:rsidP="009B0F3D">
      <w:pPr>
        <w:pStyle w:val="FP"/>
      </w:pPr>
    </w:p>
    <w:p w14:paraId="3200B2BC"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5FD5960F"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1FEAAD65"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090ABD68"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7C10FDB8" w14:textId="77777777" w:rsidR="00216F89" w:rsidRPr="00BC49C2" w:rsidRDefault="00216F89" w:rsidP="00964868">
      <w:pPr>
        <w:pStyle w:val="Heading3"/>
        <w:rPr>
          <w:lang w:eastAsia="ja-JP"/>
        </w:rPr>
      </w:pPr>
      <w:bookmarkStart w:id="764" w:name="_Toc101526168"/>
      <w:bookmarkStart w:id="765" w:name="_Toc104882868"/>
      <w:bookmarkStart w:id="766" w:name="_Toc113426016"/>
      <w:bookmarkStart w:id="767" w:name="_Toc117496441"/>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764"/>
      <w:bookmarkEnd w:id="765"/>
      <w:bookmarkEnd w:id="766"/>
      <w:bookmarkEnd w:id="767"/>
    </w:p>
    <w:p w14:paraId="32E26BDD" w14:textId="77777777" w:rsidR="00D56E14" w:rsidRPr="00BC49C2" w:rsidRDefault="00D56E14" w:rsidP="00D56E14">
      <w:pPr>
        <w:rPr>
          <w:rFonts w:eastAsia="DengXian"/>
          <w:lang w:eastAsia="zh-CN"/>
        </w:rPr>
      </w:pPr>
    </w:p>
    <w:p w14:paraId="3350C60B" w14:textId="77777777" w:rsidR="00195A3D" w:rsidRPr="00BC49C2" w:rsidRDefault="00195A3D" w:rsidP="00195A3D">
      <w:pPr>
        <w:pStyle w:val="Heading4"/>
        <w:rPr>
          <w:rFonts w:eastAsia="DengXian"/>
          <w:lang w:eastAsia="zh-CN"/>
        </w:rPr>
      </w:pPr>
      <w:bookmarkStart w:id="768" w:name="_Toc104882869"/>
      <w:bookmarkStart w:id="769" w:name="_Toc113426017"/>
      <w:bookmarkStart w:id="770" w:name="_Toc117496442"/>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768"/>
      <w:bookmarkEnd w:id="769"/>
      <w:bookmarkEnd w:id="770"/>
    </w:p>
    <w:p w14:paraId="3CCA55C9"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3949C5EE" w14:textId="77777777" w:rsidR="00195A3D" w:rsidRPr="00BC49C2" w:rsidRDefault="00195A3D" w:rsidP="00195A3D">
      <w:pPr>
        <w:rPr>
          <w:rFonts w:eastAsia="DengXian"/>
          <w:lang w:eastAsia="zh-CN"/>
        </w:rPr>
      </w:pPr>
    </w:p>
    <w:bookmarkStart w:id="771" w:name="_MON_1712076470"/>
    <w:bookmarkEnd w:id="771"/>
    <w:p w14:paraId="5E3B00FE"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61293D93">
          <v:shape id="_x0000_i8690" type="#_x0000_t75" alt="" style="width:453.05pt;height:368.15pt" o:ole="">
            <v:imagedata r:id="rId71" o:title="" cropright="4355f"/>
          </v:shape>
          <o:OLEObject Type="Embed" ProgID="Word.Document.12" ShapeID="_x0000_i8690" DrawAspect="Content" ObjectID="_1728109620" r:id="rId72">
            <o:FieldCodes>\s</o:FieldCodes>
          </o:OLEObject>
        </w:object>
      </w:r>
    </w:p>
    <w:p w14:paraId="18A1FFB2"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19DB06F7"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02A6E729" w14:textId="3EEC9B9F"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for a given DNN/S-NSSAI.</w:t>
      </w:r>
    </w:p>
    <w:p w14:paraId="57FEB090"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60C865A5"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02F059EA"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59B619DB"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3A0ADB13" w14:textId="0EC8E496"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4D8343B0"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3FC8A455" w14:textId="77777777"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0F553237" w14:textId="5A019337"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917ADA">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52741995" w14:textId="1608A432"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917ADA">
        <w:rPr>
          <w:rFonts w:eastAsia="DengXian"/>
        </w:rPr>
        <w:t>'</w:t>
      </w:r>
      <w:r w:rsidRPr="00BC49C2">
        <w:rPr>
          <w:rFonts w:eastAsia="DengXian"/>
        </w:rPr>
        <w:t>s membership in the PDU sets.</w:t>
      </w:r>
    </w:p>
    <w:p w14:paraId="4B064C69" w14:textId="7777777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4BAE2578" w14:textId="77777777" w:rsidR="00216F89" w:rsidRPr="00BC49C2" w:rsidRDefault="00216F89" w:rsidP="00964868">
      <w:pPr>
        <w:pStyle w:val="Heading3"/>
        <w:rPr>
          <w:lang w:eastAsia="ja-JP"/>
        </w:rPr>
      </w:pPr>
      <w:bookmarkStart w:id="772" w:name="_Toc20203937"/>
      <w:bookmarkStart w:id="773" w:name="_Toc93073667"/>
      <w:bookmarkStart w:id="774" w:name="_Toc57532452"/>
      <w:bookmarkStart w:id="775" w:name="_Toc57530251"/>
      <w:bookmarkStart w:id="776" w:name="_Toc57236610"/>
      <w:bookmarkStart w:id="777" w:name="_Toc57236447"/>
      <w:bookmarkStart w:id="778" w:name="_Toc54968125"/>
      <w:bookmarkStart w:id="779" w:name="_Toc54930320"/>
      <w:bookmarkStart w:id="780" w:name="_Toc50536546"/>
      <w:bookmarkStart w:id="781" w:name="_Toc44311904"/>
      <w:bookmarkStart w:id="782" w:name="_Toc43906778"/>
      <w:bookmarkStart w:id="783" w:name="_Toc43906662"/>
      <w:bookmarkStart w:id="784" w:name="_Toc30694639"/>
      <w:bookmarkStart w:id="785" w:name="_Toc26431241"/>
      <w:bookmarkStart w:id="786" w:name="_Toc26386435"/>
      <w:bookmarkStart w:id="787" w:name="_Toc101526169"/>
      <w:bookmarkStart w:id="788" w:name="_Toc104882870"/>
      <w:bookmarkStart w:id="789" w:name="_Toc113426018"/>
      <w:bookmarkStart w:id="790" w:name="_Toc117496443"/>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72E057D0" w14:textId="77777777" w:rsidR="009B0F3D" w:rsidRPr="00BC49C2" w:rsidRDefault="009B0F3D" w:rsidP="009B0F3D">
      <w:r w:rsidRPr="00BC49C2">
        <w:t>PCF:</w:t>
      </w:r>
    </w:p>
    <w:p w14:paraId="2395C3FF" w14:textId="77777777" w:rsidR="009B0F3D" w:rsidRPr="00BC49C2" w:rsidRDefault="009B0F3D" w:rsidP="009B0F3D">
      <w:pPr>
        <w:pStyle w:val="B1"/>
      </w:pPr>
      <w:r w:rsidRPr="00BC49C2">
        <w:t>-</w:t>
      </w:r>
      <w:r w:rsidRPr="00BC49C2">
        <w:tab/>
        <w:t>Support per-PDU Family policy.</w:t>
      </w:r>
    </w:p>
    <w:p w14:paraId="438CC3CF" w14:textId="77777777" w:rsidR="009B0F3D" w:rsidRPr="00BC49C2" w:rsidRDefault="009B0F3D" w:rsidP="009B0F3D">
      <w:r w:rsidRPr="00BC49C2">
        <w:t>UPF:</w:t>
      </w:r>
    </w:p>
    <w:p w14:paraId="0A40C28E" w14:textId="77777777" w:rsidR="009B0F3D" w:rsidRPr="00BC49C2" w:rsidRDefault="009B0F3D" w:rsidP="009B0F3D">
      <w:pPr>
        <w:pStyle w:val="B1"/>
      </w:pPr>
      <w:r w:rsidRPr="00BC49C2">
        <w:t>-</w:t>
      </w:r>
      <w:r w:rsidRPr="00BC49C2">
        <w:tab/>
        <w:t>Support Media Unit Identification and Classification.</w:t>
      </w:r>
    </w:p>
    <w:p w14:paraId="717479B4" w14:textId="77777777" w:rsidR="009B0F3D" w:rsidRPr="00BC49C2" w:rsidRDefault="009B0F3D" w:rsidP="009B0F3D">
      <w:r w:rsidRPr="00BC49C2">
        <w:t>UE:</w:t>
      </w:r>
    </w:p>
    <w:p w14:paraId="1C6DF078"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40AEEBA8" w14:textId="77777777" w:rsidR="009B0F3D" w:rsidRPr="00BC49C2" w:rsidRDefault="009B0F3D" w:rsidP="009B0F3D">
      <w:r w:rsidRPr="00BC49C2">
        <w:t>SMF:</w:t>
      </w:r>
    </w:p>
    <w:p w14:paraId="1193717D" w14:textId="77777777" w:rsidR="009B0F3D" w:rsidRPr="00BC49C2" w:rsidRDefault="009B0F3D" w:rsidP="009B0F3D">
      <w:pPr>
        <w:pStyle w:val="B1"/>
      </w:pPr>
      <w:r w:rsidRPr="00BC49C2">
        <w:t>-</w:t>
      </w:r>
      <w:r w:rsidRPr="00BC49C2">
        <w:tab/>
        <w:t>Configure per-PDU Family policy (via QoS Profile and QoS Parameters).</w:t>
      </w:r>
    </w:p>
    <w:p w14:paraId="607579A3" w14:textId="77777777" w:rsidR="009B0F3D" w:rsidRPr="00BC49C2" w:rsidRDefault="009B0F3D" w:rsidP="009B0F3D">
      <w:r w:rsidRPr="00BC49C2">
        <w:t>NG-RAN:</w:t>
      </w:r>
    </w:p>
    <w:p w14:paraId="15C84905" w14:textId="77777777" w:rsidR="009B0F3D" w:rsidRPr="00BC49C2" w:rsidRDefault="009B0F3D" w:rsidP="009B0F3D">
      <w:pPr>
        <w:pStyle w:val="B1"/>
      </w:pPr>
      <w:r w:rsidRPr="00BC49C2">
        <w:t>-</w:t>
      </w:r>
      <w:r w:rsidRPr="00BC49C2">
        <w:tab/>
        <w:t>Support Per-PDU Family Policy and Prioritization of Packets within a QoS Flow.</w:t>
      </w:r>
    </w:p>
    <w:p w14:paraId="3FA60062" w14:textId="77777777" w:rsidR="00B24AEA" w:rsidRPr="00BC49C2" w:rsidRDefault="00DC1D92" w:rsidP="00964868">
      <w:pPr>
        <w:pStyle w:val="Heading2"/>
        <w:rPr>
          <w:lang w:eastAsia="zh-CN"/>
        </w:rPr>
      </w:pPr>
      <w:bookmarkStart w:id="791" w:name="_Toc101526170"/>
      <w:bookmarkStart w:id="792" w:name="_Toc104882871"/>
      <w:bookmarkStart w:id="793" w:name="_Toc113426019"/>
      <w:bookmarkStart w:id="794" w:name="_Toc117496444"/>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791"/>
      <w:bookmarkEnd w:id="792"/>
      <w:bookmarkEnd w:id="793"/>
      <w:bookmarkEnd w:id="794"/>
    </w:p>
    <w:p w14:paraId="5E6998F3" w14:textId="77777777" w:rsidR="00B24AEA" w:rsidRPr="00BC49C2" w:rsidRDefault="00DC1D92" w:rsidP="00964868">
      <w:pPr>
        <w:pStyle w:val="Heading3"/>
        <w:rPr>
          <w:lang w:eastAsia="ja-JP"/>
        </w:rPr>
      </w:pPr>
      <w:bookmarkStart w:id="795" w:name="_Toc92987388"/>
      <w:bookmarkStart w:id="796" w:name="_Toc23317649"/>
      <w:bookmarkStart w:id="797" w:name="_Toc22286588"/>
      <w:bookmarkStart w:id="798" w:name="_Toc101526171"/>
      <w:bookmarkStart w:id="799" w:name="_Toc104882872"/>
      <w:bookmarkStart w:id="800" w:name="_Toc113426020"/>
      <w:bookmarkStart w:id="801" w:name="_Toc117496445"/>
      <w:r w:rsidRPr="00BC49C2">
        <w:rPr>
          <w:lang w:eastAsia="ja-JP"/>
        </w:rPr>
        <w:t>6.</w:t>
      </w:r>
      <w:r w:rsidRPr="00BC49C2">
        <w:rPr>
          <w:lang w:eastAsia="zh-CN"/>
        </w:rPr>
        <w:t>15</w:t>
      </w:r>
      <w:r w:rsidRPr="00BC49C2">
        <w:rPr>
          <w:lang w:eastAsia="ja-JP"/>
        </w:rPr>
        <w:t>.1</w:t>
      </w:r>
      <w:r w:rsidRPr="00BC49C2">
        <w:rPr>
          <w:lang w:eastAsia="ja-JP"/>
        </w:rPr>
        <w:tab/>
      </w:r>
      <w:bookmarkEnd w:id="795"/>
      <w:bookmarkEnd w:id="796"/>
      <w:bookmarkEnd w:id="797"/>
      <w:r w:rsidRPr="00BC49C2">
        <w:rPr>
          <w:lang w:eastAsia="ja-JP"/>
        </w:rPr>
        <w:t>Key Issue mapping</w:t>
      </w:r>
      <w:bookmarkEnd w:id="798"/>
      <w:bookmarkEnd w:id="799"/>
      <w:bookmarkEnd w:id="800"/>
      <w:bookmarkEnd w:id="801"/>
    </w:p>
    <w:p w14:paraId="141D8AF5" w14:textId="6D321852" w:rsidR="00DC1D92" w:rsidRPr="00BC49C2" w:rsidRDefault="00DC1D92" w:rsidP="00465C53">
      <w:pPr>
        <w:rPr>
          <w:lang w:eastAsia="zh-CN"/>
        </w:rPr>
      </w:pPr>
      <w:bookmarkStart w:id="802" w:name="_Toc509873782"/>
      <w:bookmarkStart w:id="803" w:name="_Toc509905232"/>
      <w:bookmarkStart w:id="804" w:name="_Toc22286589"/>
      <w:r w:rsidRPr="00BC49C2">
        <w:rPr>
          <w:lang w:eastAsia="zh-CN"/>
        </w:rPr>
        <w:t xml:space="preserve">This solution applies to Key Issue #4 </w:t>
      </w:r>
      <w:r w:rsidR="00917ADA">
        <w:rPr>
          <w:lang w:eastAsia="zh-CN"/>
        </w:rPr>
        <w:t>"</w:t>
      </w:r>
      <w:r w:rsidRPr="00BC49C2">
        <w:rPr>
          <w:lang w:eastAsia="ja-JP"/>
        </w:rPr>
        <w:t>PDU Set integrated packet handling</w:t>
      </w:r>
      <w:r w:rsidR="00917ADA">
        <w:rPr>
          <w:lang w:eastAsia="zh-CN"/>
        </w:rPr>
        <w:t>"</w:t>
      </w:r>
      <w:r w:rsidRPr="00BC49C2">
        <w:rPr>
          <w:lang w:eastAsia="zh-CN"/>
        </w:rPr>
        <w:t xml:space="preserve"> and Key Issue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4C6882F7" w14:textId="77777777" w:rsidR="00B24AEA" w:rsidRPr="00BC49C2" w:rsidRDefault="00DC1D92" w:rsidP="00964868">
      <w:pPr>
        <w:pStyle w:val="Heading3"/>
        <w:rPr>
          <w:lang w:eastAsia="ja-JP"/>
        </w:rPr>
      </w:pPr>
      <w:bookmarkStart w:id="805" w:name="_Toc101526172"/>
      <w:bookmarkStart w:id="806" w:name="_Toc104882873"/>
      <w:bookmarkStart w:id="807" w:name="_Toc113426021"/>
      <w:bookmarkStart w:id="808" w:name="_Toc117496446"/>
      <w:r w:rsidRPr="00BC49C2">
        <w:rPr>
          <w:lang w:eastAsia="ja-JP"/>
        </w:rPr>
        <w:t>6.</w:t>
      </w:r>
      <w:r w:rsidRPr="00BC49C2">
        <w:rPr>
          <w:lang w:eastAsia="zh-CN"/>
        </w:rPr>
        <w:t>15</w:t>
      </w:r>
      <w:r w:rsidRPr="00BC49C2">
        <w:rPr>
          <w:lang w:eastAsia="ja-JP"/>
        </w:rPr>
        <w:t>.2</w:t>
      </w:r>
      <w:r w:rsidRPr="00BC49C2">
        <w:rPr>
          <w:lang w:eastAsia="ja-JP"/>
        </w:rPr>
        <w:tab/>
        <w:t>Description</w:t>
      </w:r>
      <w:bookmarkEnd w:id="805"/>
      <w:bookmarkEnd w:id="806"/>
      <w:bookmarkEnd w:id="807"/>
      <w:bookmarkEnd w:id="808"/>
    </w:p>
    <w:p w14:paraId="60750CC7" w14:textId="70AE9764"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917ADA">
        <w:rPr>
          <w:lang w:eastAsia="zh-CN"/>
        </w:rPr>
        <w:t>"</w:t>
      </w:r>
      <w:r>
        <w:rPr>
          <w:lang w:eastAsia="zh-CN"/>
        </w:rPr>
        <w:t>PDU Set Sequence number (SN)</w:t>
      </w:r>
      <w:r w:rsidR="00917ADA">
        <w:rPr>
          <w:lang w:eastAsia="zh-CN"/>
        </w:rPr>
        <w:t>"</w:t>
      </w:r>
      <w:r>
        <w:rPr>
          <w:lang w:eastAsia="zh-CN"/>
        </w:rPr>
        <w:t xml:space="preserve"> and </w:t>
      </w:r>
      <w:r w:rsidR="00917ADA">
        <w:rPr>
          <w:lang w:eastAsia="zh-CN"/>
        </w:rPr>
        <w:t>"</w:t>
      </w:r>
      <w:r>
        <w:rPr>
          <w:lang w:eastAsia="zh-CN"/>
        </w:rPr>
        <w:t>PDU SN within a PDU Set</w:t>
      </w:r>
      <w:r w:rsidR="00917ADA">
        <w:rPr>
          <w:lang w:eastAsia="zh-CN"/>
        </w:rPr>
        <w:t>"</w:t>
      </w:r>
      <w:r>
        <w:rPr>
          <w:lang w:eastAsia="zh-CN"/>
        </w:rPr>
        <w:t>.</w:t>
      </w:r>
    </w:p>
    <w:p w14:paraId="05782056"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6C7D4840"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1D49A441" w14:textId="52AA736A"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917ADA">
        <w:rPr>
          <w:rFonts w:eastAsia="DengXian"/>
          <w:lang w:eastAsia="zh-CN"/>
        </w:rPr>
        <w:t>"</w:t>
      </w:r>
      <w:r w:rsidR="001E6F24" w:rsidRPr="00A3290E">
        <w:rPr>
          <w:rFonts w:eastAsia="DengXian"/>
          <w:lang w:eastAsia="zh-CN"/>
        </w:rPr>
        <w:t>PDU Set Sequence number (SN)</w:t>
      </w:r>
      <w:r w:rsidR="00917ADA">
        <w:rPr>
          <w:rFonts w:eastAsia="DengXian"/>
          <w:lang w:eastAsia="zh-CN"/>
        </w:rPr>
        <w:t>"</w:t>
      </w:r>
      <w:r w:rsidR="001E6F24">
        <w:rPr>
          <w:rFonts w:eastAsia="DengXian"/>
          <w:lang w:eastAsia="zh-CN"/>
        </w:rPr>
        <w:t xml:space="preserve">, </w:t>
      </w:r>
      <w:r w:rsidR="00917ADA">
        <w:rPr>
          <w:rFonts w:eastAsia="DengXian"/>
          <w:lang w:eastAsia="zh-CN"/>
        </w:rPr>
        <w:t>"</w:t>
      </w:r>
      <w:r w:rsidR="001E6F24" w:rsidRPr="003D5504">
        <w:rPr>
          <w:rFonts w:eastAsia="DengXian"/>
          <w:lang w:eastAsia="zh-CN"/>
        </w:rPr>
        <w:t>PDU SN within a PDU Set</w:t>
      </w:r>
      <w:r w:rsidR="00917ADA">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2D2F25C2" w14:textId="7BD74826" w:rsidR="00394567" w:rsidRPr="00BC49C2" w:rsidRDefault="00394567" w:rsidP="00F63C4E">
      <w:pPr>
        <w:rPr>
          <w:lang w:eastAsia="zh-CN"/>
        </w:rPr>
      </w:pPr>
      <w:r w:rsidRPr="00BC49C2">
        <w:rPr>
          <w:lang w:eastAsia="zh-CN"/>
        </w:rPr>
        <w:t>For UL packets, UE</w:t>
      </w:r>
      <w:r w:rsidR="00917ADA">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04C85CA5" w14:textId="77777777" w:rsidR="00B24AEA" w:rsidRPr="00BC49C2" w:rsidRDefault="00DC1D92" w:rsidP="00964868">
      <w:pPr>
        <w:pStyle w:val="Heading3"/>
        <w:rPr>
          <w:lang w:eastAsia="ja-JP"/>
        </w:rPr>
      </w:pPr>
      <w:bookmarkStart w:id="809" w:name="_Toc92987389"/>
      <w:bookmarkStart w:id="810" w:name="_Toc23317650"/>
      <w:bookmarkStart w:id="811" w:name="_Toc101526173"/>
      <w:bookmarkStart w:id="812" w:name="_Toc104882874"/>
      <w:bookmarkStart w:id="813" w:name="_Toc113426022"/>
      <w:bookmarkStart w:id="814" w:name="_Toc117496447"/>
      <w:r w:rsidRPr="00BC49C2">
        <w:rPr>
          <w:lang w:eastAsia="ja-JP"/>
        </w:rPr>
        <w:t>6.</w:t>
      </w:r>
      <w:r w:rsidRPr="00BC49C2">
        <w:rPr>
          <w:lang w:eastAsia="zh-CN"/>
        </w:rPr>
        <w:t>15</w:t>
      </w:r>
      <w:r w:rsidRPr="00BC49C2">
        <w:rPr>
          <w:lang w:eastAsia="ja-JP"/>
        </w:rPr>
        <w:t>.3</w:t>
      </w:r>
      <w:r w:rsidRPr="00BC49C2">
        <w:rPr>
          <w:lang w:eastAsia="ja-JP"/>
        </w:rPr>
        <w:tab/>
        <w:t>Procedures</w:t>
      </w:r>
      <w:bookmarkEnd w:id="802"/>
      <w:bookmarkEnd w:id="803"/>
      <w:bookmarkEnd w:id="804"/>
      <w:bookmarkEnd w:id="809"/>
      <w:bookmarkEnd w:id="810"/>
      <w:bookmarkEnd w:id="811"/>
      <w:bookmarkEnd w:id="812"/>
      <w:bookmarkEnd w:id="813"/>
      <w:bookmarkEnd w:id="814"/>
    </w:p>
    <w:p w14:paraId="1596DF44" w14:textId="77777777" w:rsidR="00D56E14" w:rsidRPr="00BC49C2" w:rsidRDefault="00DC1D92" w:rsidP="00D56E14">
      <w:pPr>
        <w:rPr>
          <w:lang w:eastAsia="zh-CN"/>
        </w:rPr>
      </w:pPr>
      <w:bookmarkStart w:id="815"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57FFE574" w14:textId="77777777" w:rsidR="00DC1D92" w:rsidRPr="00BC49C2" w:rsidRDefault="00DC1D92" w:rsidP="00394567">
      <w:pPr>
        <w:pStyle w:val="TH"/>
        <w:rPr>
          <w:rFonts w:cs="Arial"/>
        </w:rPr>
      </w:pPr>
      <w:r w:rsidRPr="00BC49C2">
        <w:object w:dxaOrig="10128" w:dyaOrig="4567" w14:anchorId="062C1B2E">
          <v:shape id="_x0000_i8691" type="#_x0000_t75" style="width:480.9pt;height:3in" o:ole="">
            <v:imagedata r:id="rId73" o:title=""/>
          </v:shape>
          <o:OLEObject Type="Embed" ProgID="Visio.Drawing.11" ShapeID="_x0000_i8691" DrawAspect="Content" ObjectID="_1728109621" r:id="rId74"/>
        </w:object>
      </w:r>
    </w:p>
    <w:p w14:paraId="0F12845C"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546C8281" w14:textId="242D9D74"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BC0293" w:rsidRPr="00BC49C2">
        <w:t>TS</w:t>
      </w:r>
      <w:r w:rsidR="00BC0293">
        <w:t> </w:t>
      </w:r>
      <w:r w:rsidR="00BC0293" w:rsidRPr="00BC49C2">
        <w:t>23.502</w:t>
      </w:r>
      <w:r w:rsidR="00BC0293">
        <w:t> </w:t>
      </w:r>
      <w:r w:rsidR="00BC0293" w:rsidRPr="00BC49C2">
        <w:t>[</w:t>
      </w:r>
      <w:r w:rsidRPr="00BC49C2">
        <w:t>3]. In this step AF requests for PDU set level handling of the SDF(s) by a PDU set handling indication. For the untrusted AF, NEF can be involved between the AF and PCF.</w:t>
      </w:r>
    </w:p>
    <w:p w14:paraId="61D77AD5"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229033C5" w14:textId="69B32E45"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111EBFBF" w14:textId="5D6176C8"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917ADA">
        <w:t>"</w:t>
      </w:r>
      <w:r>
        <w:t>PDU Set Sequence number (SN)</w:t>
      </w:r>
      <w:r w:rsidR="00917ADA">
        <w:t>"</w:t>
      </w:r>
      <w:r>
        <w:t xml:space="preserve">, </w:t>
      </w:r>
      <w:r w:rsidR="00917ADA">
        <w:t>"</w:t>
      </w:r>
      <w:r>
        <w:t>PDU SN within a PDU Set</w:t>
      </w:r>
      <w:r w:rsidR="00917ADA">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63AEB82F" w14:textId="77777777" w:rsidR="00B24AEA" w:rsidRPr="00BC49C2" w:rsidRDefault="00DC1D92" w:rsidP="00964868">
      <w:pPr>
        <w:pStyle w:val="Heading3"/>
        <w:rPr>
          <w:lang w:eastAsia="zh-CN"/>
        </w:rPr>
      </w:pPr>
      <w:bookmarkStart w:id="816" w:name="_Toc23317651"/>
      <w:bookmarkStart w:id="817" w:name="_Toc92987390"/>
      <w:bookmarkStart w:id="818" w:name="_Toc101526174"/>
      <w:bookmarkStart w:id="819" w:name="_Toc104882875"/>
      <w:bookmarkStart w:id="820" w:name="_Toc113426023"/>
      <w:bookmarkStart w:id="821" w:name="_Toc117496448"/>
      <w:r w:rsidRPr="00BC49C2">
        <w:rPr>
          <w:lang w:eastAsia="zh-CN"/>
        </w:rPr>
        <w:t>6.15.4</w:t>
      </w:r>
      <w:r w:rsidRPr="00BC49C2">
        <w:rPr>
          <w:lang w:eastAsia="zh-CN"/>
        </w:rPr>
        <w:tab/>
      </w:r>
      <w:bookmarkEnd w:id="815"/>
      <w:bookmarkEnd w:id="816"/>
      <w:r w:rsidRPr="00BC49C2">
        <w:rPr>
          <w:lang w:eastAsia="ja-JP"/>
        </w:rPr>
        <w:t xml:space="preserve">Impacts on </w:t>
      </w:r>
      <w:r w:rsidRPr="00BC49C2">
        <w:rPr>
          <w:lang w:eastAsia="zh-CN"/>
        </w:rPr>
        <w:t>services,</w:t>
      </w:r>
      <w:r w:rsidRPr="00BC49C2">
        <w:rPr>
          <w:lang w:eastAsia="ja-JP"/>
        </w:rPr>
        <w:t xml:space="preserve"> entities and interfaces</w:t>
      </w:r>
      <w:bookmarkEnd w:id="817"/>
      <w:bookmarkEnd w:id="818"/>
      <w:bookmarkEnd w:id="819"/>
      <w:bookmarkEnd w:id="820"/>
      <w:bookmarkEnd w:id="821"/>
    </w:p>
    <w:p w14:paraId="40DCCCF3" w14:textId="77777777" w:rsidR="00394567" w:rsidRPr="00BC49C2" w:rsidRDefault="00394567" w:rsidP="00394567">
      <w:r w:rsidRPr="00BC49C2">
        <w:t>PCF:</w:t>
      </w:r>
    </w:p>
    <w:p w14:paraId="71AF5300" w14:textId="77777777" w:rsidR="00394567" w:rsidRPr="00BC49C2" w:rsidRDefault="00394567" w:rsidP="00394567">
      <w:pPr>
        <w:pStyle w:val="B1"/>
      </w:pPr>
      <w:r w:rsidRPr="00BC49C2">
        <w:t>-</w:t>
      </w:r>
      <w:r w:rsidRPr="00BC49C2">
        <w:tab/>
        <w:t>Receives PDU set handling indication from AF.</w:t>
      </w:r>
    </w:p>
    <w:p w14:paraId="6E102733" w14:textId="77777777" w:rsidR="00394567" w:rsidRPr="00BC49C2" w:rsidRDefault="00394567" w:rsidP="00394567">
      <w:pPr>
        <w:pStyle w:val="B1"/>
      </w:pPr>
      <w:r w:rsidRPr="00BC49C2">
        <w:t>-</w:t>
      </w:r>
      <w:r w:rsidRPr="00BC49C2">
        <w:tab/>
        <w:t>Generates PCC rule with PDU set handling indication.</w:t>
      </w:r>
    </w:p>
    <w:p w14:paraId="7CBCC7A2" w14:textId="77777777" w:rsidR="00394567" w:rsidRPr="00BC49C2" w:rsidRDefault="00394567" w:rsidP="00394567">
      <w:r w:rsidRPr="00BC49C2">
        <w:t>SMF:</w:t>
      </w:r>
    </w:p>
    <w:p w14:paraId="714398A5" w14:textId="77777777" w:rsidR="00394567" w:rsidRPr="00BC49C2" w:rsidRDefault="00394567" w:rsidP="00394567">
      <w:pPr>
        <w:pStyle w:val="B1"/>
      </w:pPr>
      <w:r w:rsidRPr="00BC49C2">
        <w:t>-</w:t>
      </w:r>
      <w:r w:rsidRPr="00BC49C2">
        <w:tab/>
        <w:t>Performs QoS Flow binding with the consideration of PDU set handling indication.</w:t>
      </w:r>
    </w:p>
    <w:p w14:paraId="4943E974" w14:textId="77777777" w:rsidR="00394567" w:rsidRPr="00BC49C2" w:rsidRDefault="00394567" w:rsidP="00394567">
      <w:pPr>
        <w:pStyle w:val="B1"/>
      </w:pPr>
      <w:r w:rsidRPr="00BC49C2">
        <w:t>-</w:t>
      </w:r>
      <w:r w:rsidRPr="00BC49C2">
        <w:tab/>
        <w:t>Providing PDU set handling indication to UE/RAN/UPF.</w:t>
      </w:r>
    </w:p>
    <w:p w14:paraId="4D5FD631" w14:textId="77777777" w:rsidR="00394567" w:rsidRPr="00BC49C2" w:rsidRDefault="00394567" w:rsidP="00394567">
      <w:r w:rsidRPr="00BC49C2">
        <w:t>UPF:</w:t>
      </w:r>
    </w:p>
    <w:p w14:paraId="70A8E17A"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19DEF0B2" w14:textId="6F38B802"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917ADA">
        <w:rPr>
          <w:rFonts w:eastAsia="DengXian"/>
          <w:lang w:eastAsia="zh-CN"/>
        </w:rPr>
        <w:t>"</w:t>
      </w:r>
      <w:r w:rsidR="00EB5426" w:rsidRPr="00A3290E">
        <w:rPr>
          <w:rFonts w:eastAsia="DengXian"/>
          <w:lang w:eastAsia="zh-CN"/>
        </w:rPr>
        <w:t>PDU Set Sequence number (SN)</w:t>
      </w:r>
      <w:r w:rsidR="00917ADA">
        <w:rPr>
          <w:rFonts w:eastAsia="DengXian"/>
          <w:lang w:eastAsia="zh-CN"/>
        </w:rPr>
        <w:t>"</w:t>
      </w:r>
      <w:r w:rsidR="00EB5426">
        <w:rPr>
          <w:rFonts w:eastAsia="DengXian"/>
          <w:lang w:eastAsia="zh-CN"/>
        </w:rPr>
        <w:t xml:space="preserve">, </w:t>
      </w:r>
      <w:r w:rsidR="00917ADA">
        <w:rPr>
          <w:rFonts w:eastAsia="DengXian"/>
          <w:lang w:eastAsia="zh-CN"/>
        </w:rPr>
        <w:t>"</w:t>
      </w:r>
      <w:r w:rsidR="00EB5426" w:rsidRPr="003D5504">
        <w:rPr>
          <w:rFonts w:eastAsia="DengXian"/>
          <w:lang w:eastAsia="zh-CN"/>
        </w:rPr>
        <w:t>PDU SN within a PDU Set</w:t>
      </w:r>
      <w:r w:rsidR="00917ADA">
        <w:rPr>
          <w:rFonts w:eastAsia="DengXian"/>
          <w:lang w:eastAsia="zh-CN"/>
        </w:rPr>
        <w:t>"</w:t>
      </w:r>
      <w:r w:rsidRPr="00BC49C2">
        <w:t>, marks the importance info to the N3 encapsulation header.</w:t>
      </w:r>
    </w:p>
    <w:p w14:paraId="18C49B62" w14:textId="77777777" w:rsidR="00394567" w:rsidRPr="00BC49C2" w:rsidRDefault="00394567" w:rsidP="00394567">
      <w:r w:rsidRPr="00BC49C2">
        <w:t>RAN:</w:t>
      </w:r>
    </w:p>
    <w:p w14:paraId="4989B35A"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42B258BD" w14:textId="77777777" w:rsidR="00394567" w:rsidRPr="00BC49C2" w:rsidRDefault="00394567" w:rsidP="00394567">
      <w:pPr>
        <w:pStyle w:val="B1"/>
      </w:pPr>
      <w:r w:rsidRPr="00BC49C2">
        <w:t>-</w:t>
      </w:r>
      <w:r w:rsidRPr="00BC49C2">
        <w:tab/>
        <w:t>PDU Set level scheduling.</w:t>
      </w:r>
    </w:p>
    <w:p w14:paraId="4F032AB8" w14:textId="77777777" w:rsidR="00394567" w:rsidRPr="00BC49C2" w:rsidRDefault="00394567" w:rsidP="00394567">
      <w:r w:rsidRPr="00BC49C2">
        <w:t>UE:</w:t>
      </w:r>
    </w:p>
    <w:p w14:paraId="478AA970" w14:textId="77777777" w:rsidR="00394567" w:rsidRPr="00BC49C2" w:rsidRDefault="00394567" w:rsidP="00394567">
      <w:pPr>
        <w:pStyle w:val="B1"/>
      </w:pPr>
      <w:r w:rsidRPr="00BC49C2">
        <w:t>-</w:t>
      </w:r>
      <w:r w:rsidRPr="00BC49C2">
        <w:tab/>
        <w:t>Receives QoS rule(s) with PDU set handling indication.</w:t>
      </w:r>
    </w:p>
    <w:p w14:paraId="2D930A4D" w14:textId="77777777" w:rsidR="00394567" w:rsidRPr="00BC49C2" w:rsidRDefault="00394567" w:rsidP="00394567">
      <w:pPr>
        <w:pStyle w:val="B1"/>
      </w:pPr>
      <w:r w:rsidRPr="00BC49C2">
        <w:t>-</w:t>
      </w:r>
      <w:r w:rsidRPr="00BC49C2">
        <w:tab/>
        <w:t>Handling UL traffic with PDU Set info consideration, which are UE implementation dependent.</w:t>
      </w:r>
    </w:p>
    <w:p w14:paraId="7CFEF2ED" w14:textId="77777777" w:rsidR="00B24AEA" w:rsidRPr="00BC49C2" w:rsidRDefault="00662F33" w:rsidP="00964868">
      <w:pPr>
        <w:pStyle w:val="Heading2"/>
        <w:rPr>
          <w:lang w:eastAsia="ja-JP"/>
        </w:rPr>
      </w:pPr>
      <w:bookmarkStart w:id="822" w:name="_Toc97199156"/>
      <w:bookmarkStart w:id="823" w:name="_Ref93394262"/>
      <w:bookmarkStart w:id="824" w:name="_Toc101526175"/>
      <w:bookmarkStart w:id="825" w:name="_Toc104882876"/>
      <w:bookmarkStart w:id="826" w:name="_Toc113426024"/>
      <w:bookmarkStart w:id="827" w:name="_Toc117496449"/>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822"/>
      <w:bookmarkEnd w:id="823"/>
      <w:r w:rsidRPr="00BC49C2">
        <w:rPr>
          <w:lang w:eastAsia="ja-JP"/>
        </w:rPr>
        <w:t>RTP/SRTP based PDU Set identification</w:t>
      </w:r>
      <w:bookmarkEnd w:id="824"/>
      <w:bookmarkEnd w:id="825"/>
      <w:bookmarkEnd w:id="826"/>
      <w:bookmarkEnd w:id="827"/>
    </w:p>
    <w:p w14:paraId="5BBA6ED3" w14:textId="77777777" w:rsidR="00B24AEA" w:rsidRPr="00BC49C2" w:rsidRDefault="00662F33" w:rsidP="00964868">
      <w:pPr>
        <w:pStyle w:val="Heading3"/>
        <w:rPr>
          <w:lang w:eastAsia="ja-JP"/>
        </w:rPr>
      </w:pPr>
      <w:bookmarkStart w:id="828" w:name="_Toc101526176"/>
      <w:bookmarkStart w:id="829" w:name="_Toc104882877"/>
      <w:bookmarkStart w:id="830" w:name="_Toc113426025"/>
      <w:bookmarkStart w:id="831" w:name="_Toc117496450"/>
      <w:r w:rsidRPr="00BC49C2">
        <w:rPr>
          <w:lang w:eastAsia="ja-JP"/>
        </w:rPr>
        <w:t>6.</w:t>
      </w:r>
      <w:r w:rsidRPr="00BC49C2">
        <w:rPr>
          <w:lang w:eastAsia="zh-CN"/>
        </w:rPr>
        <w:t>16</w:t>
      </w:r>
      <w:r w:rsidRPr="00BC49C2">
        <w:rPr>
          <w:lang w:eastAsia="ja-JP"/>
        </w:rPr>
        <w:t>.1</w:t>
      </w:r>
      <w:r w:rsidRPr="00BC49C2">
        <w:rPr>
          <w:lang w:eastAsia="ja-JP"/>
        </w:rPr>
        <w:tab/>
        <w:t>Key Issue mapping</w:t>
      </w:r>
      <w:bookmarkEnd w:id="828"/>
      <w:bookmarkEnd w:id="829"/>
      <w:bookmarkEnd w:id="830"/>
      <w:bookmarkEnd w:id="831"/>
    </w:p>
    <w:p w14:paraId="1A3A70E4" w14:textId="77777777" w:rsidR="00394567" w:rsidRPr="00BC49C2" w:rsidRDefault="00394567" w:rsidP="00394567">
      <w:r w:rsidRPr="00BC49C2">
        <w:t>This solution addresses the following questions from Key Issue #4 and Key Issue #5</w:t>
      </w:r>
    </w:p>
    <w:p w14:paraId="4F09A54E" w14:textId="77777777" w:rsidR="00394567" w:rsidRPr="00BC49C2" w:rsidRDefault="00394567" w:rsidP="00394567">
      <w:r w:rsidRPr="00BC49C2">
        <w:t>Key Issue#4:</w:t>
      </w:r>
    </w:p>
    <w:p w14:paraId="4017904E"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6307DA8C" w14:textId="77777777" w:rsidR="00394567" w:rsidRPr="00BC49C2" w:rsidRDefault="00394567" w:rsidP="00394567">
      <w:pPr>
        <w:pStyle w:val="B1"/>
      </w:pPr>
      <w:r w:rsidRPr="00BC49C2">
        <w:t>-</w:t>
      </w:r>
      <w:r w:rsidRPr="00BC49C2">
        <w:tab/>
        <w:t>How the 5GS identifies that a PDU belongs to a specific PDU Set.</w:t>
      </w:r>
    </w:p>
    <w:p w14:paraId="3F582160" w14:textId="77777777" w:rsidR="00394567" w:rsidRPr="00BC49C2" w:rsidRDefault="00394567" w:rsidP="00394567">
      <w:r w:rsidRPr="00BC49C2">
        <w:t>Key Issue#5:</w:t>
      </w:r>
    </w:p>
    <w:p w14:paraId="330524A9" w14:textId="77777777" w:rsidR="00394567" w:rsidRPr="00BC49C2" w:rsidRDefault="00394567" w:rsidP="00394567">
      <w:pPr>
        <w:pStyle w:val="B1"/>
      </w:pPr>
      <w:r w:rsidRPr="00BC49C2">
        <w:lastRenderedPageBreak/>
        <w:t>-</w:t>
      </w:r>
      <w:r w:rsidRPr="00BC49C2">
        <w:tab/>
        <w:t>How does the 5GS identify the PDUs of one PDU Set.</w:t>
      </w:r>
    </w:p>
    <w:p w14:paraId="675C377E" w14:textId="77777777" w:rsidR="00B24AEA" w:rsidRPr="00BC49C2" w:rsidRDefault="00662F33" w:rsidP="00964868">
      <w:pPr>
        <w:pStyle w:val="Heading3"/>
        <w:rPr>
          <w:lang w:eastAsia="ja-JP"/>
        </w:rPr>
      </w:pPr>
      <w:bookmarkStart w:id="832" w:name="_Toc101526177"/>
      <w:bookmarkStart w:id="833" w:name="_Toc104882878"/>
      <w:bookmarkStart w:id="834" w:name="_Toc113426026"/>
      <w:bookmarkStart w:id="835" w:name="_Toc117496451"/>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832"/>
      <w:bookmarkEnd w:id="833"/>
      <w:bookmarkEnd w:id="834"/>
      <w:bookmarkEnd w:id="835"/>
    </w:p>
    <w:p w14:paraId="57C9BD48"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716F4B32"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55A4A769" w14:textId="77777777" w:rsidR="00B24AEA" w:rsidRPr="00BC49C2" w:rsidRDefault="00662F33" w:rsidP="00964868">
      <w:pPr>
        <w:pStyle w:val="Heading3"/>
        <w:rPr>
          <w:lang w:eastAsia="ja-JP"/>
        </w:rPr>
      </w:pPr>
      <w:bookmarkStart w:id="836" w:name="_Toc101526178"/>
      <w:bookmarkStart w:id="837" w:name="_Toc104882879"/>
      <w:bookmarkStart w:id="838" w:name="_Toc113426027"/>
      <w:bookmarkStart w:id="839" w:name="_Toc117496452"/>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836"/>
      <w:bookmarkEnd w:id="837"/>
      <w:bookmarkEnd w:id="838"/>
      <w:bookmarkEnd w:id="839"/>
    </w:p>
    <w:p w14:paraId="28B756DD" w14:textId="77777777" w:rsidR="00B24AEA" w:rsidRPr="00BC49C2" w:rsidRDefault="00662F33" w:rsidP="00964868">
      <w:pPr>
        <w:pStyle w:val="Heading4"/>
        <w:rPr>
          <w:lang w:eastAsia="ja-JP"/>
        </w:rPr>
      </w:pPr>
      <w:bookmarkStart w:id="840" w:name="_Toc101526179"/>
      <w:bookmarkStart w:id="841" w:name="_Toc104882880"/>
      <w:bookmarkStart w:id="842" w:name="_Toc113426028"/>
      <w:bookmarkStart w:id="843" w:name="_Toc117496453"/>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840"/>
      <w:bookmarkEnd w:id="841"/>
      <w:bookmarkEnd w:id="842"/>
      <w:bookmarkEnd w:id="843"/>
    </w:p>
    <w:p w14:paraId="1C8C2F75" w14:textId="0962704E"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490566CE" w14:textId="77777777" w:rsidR="00662F33" w:rsidRPr="00BC49C2" w:rsidRDefault="00662F33" w:rsidP="003E19E0">
      <w:pPr>
        <w:pStyle w:val="B1"/>
      </w:pPr>
      <w:r w:rsidRPr="00BC49C2">
        <w:t>-</w:t>
      </w:r>
      <w:r w:rsidRPr="00BC49C2">
        <w:tab/>
        <w:t>Source/destination IP address or IPv6 prefix.</w:t>
      </w:r>
    </w:p>
    <w:p w14:paraId="6F45DBBA" w14:textId="77777777" w:rsidR="00662F33" w:rsidRPr="00BC49C2" w:rsidRDefault="00662F33" w:rsidP="003E19E0">
      <w:pPr>
        <w:pStyle w:val="B1"/>
      </w:pPr>
      <w:r w:rsidRPr="00BC49C2">
        <w:t>-</w:t>
      </w:r>
      <w:r w:rsidRPr="00BC49C2">
        <w:tab/>
        <w:t>Source / destination port number.</w:t>
      </w:r>
    </w:p>
    <w:p w14:paraId="660B682D" w14:textId="77777777" w:rsidR="00662F33" w:rsidRPr="00BC49C2" w:rsidRDefault="00662F33" w:rsidP="003E19E0">
      <w:pPr>
        <w:pStyle w:val="B1"/>
      </w:pPr>
      <w:r w:rsidRPr="00BC49C2">
        <w:t>-</w:t>
      </w:r>
      <w:r w:rsidRPr="00BC49C2">
        <w:tab/>
        <w:t>Protocol ID of the protocol above IP/Next header type.</w:t>
      </w:r>
    </w:p>
    <w:p w14:paraId="5EA87F0E" w14:textId="77777777" w:rsidR="00662F33" w:rsidRPr="00BC49C2" w:rsidRDefault="00662F33" w:rsidP="003E19E0">
      <w:pPr>
        <w:pStyle w:val="B1"/>
      </w:pPr>
      <w:r w:rsidRPr="00BC49C2">
        <w:t>-</w:t>
      </w:r>
      <w:r w:rsidRPr="00BC49C2">
        <w:tab/>
        <w:t>Type of Service (TOS) (IPv4) / Traffic class (IPv6) and Mask.</w:t>
      </w:r>
    </w:p>
    <w:p w14:paraId="011F2DD5" w14:textId="77777777" w:rsidR="00662F33" w:rsidRPr="00BC49C2" w:rsidRDefault="00662F33" w:rsidP="003E19E0">
      <w:pPr>
        <w:pStyle w:val="B1"/>
      </w:pPr>
      <w:r w:rsidRPr="00BC49C2">
        <w:t>-</w:t>
      </w:r>
      <w:r w:rsidRPr="00BC49C2">
        <w:tab/>
        <w:t>Flow Label (IPv6).</w:t>
      </w:r>
    </w:p>
    <w:p w14:paraId="242DED84" w14:textId="77777777" w:rsidR="00662F33" w:rsidRPr="00BC49C2" w:rsidRDefault="00662F33" w:rsidP="0098186B">
      <w:pPr>
        <w:pStyle w:val="B1"/>
      </w:pPr>
      <w:r w:rsidRPr="00BC49C2">
        <w:t>-</w:t>
      </w:r>
      <w:r w:rsidRPr="00BC49C2">
        <w:tab/>
        <w:t>Security parameter index.</w:t>
      </w:r>
    </w:p>
    <w:p w14:paraId="10FDB015" w14:textId="77777777" w:rsidR="002D029A" w:rsidRPr="00BC49C2" w:rsidRDefault="00662F33">
      <w:pPr>
        <w:pStyle w:val="B1"/>
      </w:pPr>
      <w:r w:rsidRPr="00BC49C2">
        <w:t>-</w:t>
      </w:r>
      <w:r w:rsidRPr="00BC49C2">
        <w:tab/>
        <w:t>Packet Filter direction.</w:t>
      </w:r>
    </w:p>
    <w:p w14:paraId="6F58CD69"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3CCD2B0B" w14:textId="77777777" w:rsidR="00D56E14" w:rsidRPr="00BC49C2" w:rsidRDefault="00394567" w:rsidP="00394567">
      <w:pPr>
        <w:pStyle w:val="B1"/>
      </w:pPr>
      <w:r w:rsidRPr="00BC49C2">
        <w:tab/>
      </w:r>
      <w:r w:rsidR="00662F33" w:rsidRPr="00BC49C2">
        <w:t>RTP header based condition</w:t>
      </w:r>
      <w:r w:rsidRPr="00BC49C2">
        <w:t>.</w:t>
      </w:r>
    </w:p>
    <w:p w14:paraId="25F92AD3" w14:textId="77777777" w:rsidR="00D56E14" w:rsidRPr="00BC49C2" w:rsidRDefault="00394567" w:rsidP="00394567">
      <w:pPr>
        <w:pStyle w:val="B1"/>
      </w:pPr>
      <w:r w:rsidRPr="00BC49C2">
        <w:tab/>
      </w:r>
      <w:r w:rsidR="00662F33" w:rsidRPr="00BC49C2">
        <w:t>RTP pay-load based condition</w:t>
      </w:r>
      <w:r w:rsidRPr="00BC49C2">
        <w:t>.</w:t>
      </w:r>
    </w:p>
    <w:p w14:paraId="62ECB4B8" w14:textId="77777777" w:rsidR="00D56E14" w:rsidRPr="00BC49C2" w:rsidRDefault="00394567" w:rsidP="00394567">
      <w:pPr>
        <w:pStyle w:val="B1"/>
      </w:pPr>
      <w:r w:rsidRPr="00BC49C2">
        <w:tab/>
      </w:r>
      <w:r w:rsidR="00662F33" w:rsidRPr="00BC49C2">
        <w:t>RTCP header based condition</w:t>
      </w:r>
      <w:r w:rsidRPr="00BC49C2">
        <w:t>.</w:t>
      </w:r>
    </w:p>
    <w:p w14:paraId="2DDDEF68" w14:textId="77777777" w:rsidR="00D56E14" w:rsidRPr="00BC49C2" w:rsidRDefault="00394567" w:rsidP="00394567">
      <w:pPr>
        <w:pStyle w:val="B1"/>
      </w:pPr>
      <w:r w:rsidRPr="00BC49C2">
        <w:tab/>
      </w:r>
      <w:r w:rsidR="00662F33" w:rsidRPr="00BC49C2">
        <w:t>SRTP header based condition</w:t>
      </w:r>
      <w:r w:rsidRPr="00BC49C2">
        <w:t>.</w:t>
      </w:r>
    </w:p>
    <w:p w14:paraId="36362639" w14:textId="77777777" w:rsidR="00D56E14" w:rsidRPr="00BC49C2" w:rsidRDefault="00394567" w:rsidP="00394567">
      <w:pPr>
        <w:pStyle w:val="B1"/>
      </w:pPr>
      <w:r w:rsidRPr="00BC49C2">
        <w:tab/>
      </w:r>
      <w:r w:rsidR="00662F33" w:rsidRPr="00BC49C2">
        <w:t>SRTP pay-load based condition</w:t>
      </w:r>
      <w:r w:rsidRPr="00BC49C2">
        <w:t>.</w:t>
      </w:r>
    </w:p>
    <w:p w14:paraId="56653072" w14:textId="77777777" w:rsidR="00D56E14" w:rsidRPr="00BC49C2" w:rsidRDefault="00394567" w:rsidP="00394567">
      <w:pPr>
        <w:pStyle w:val="B1"/>
      </w:pPr>
      <w:r w:rsidRPr="00BC49C2">
        <w:tab/>
      </w:r>
      <w:r w:rsidR="00662F33" w:rsidRPr="00BC49C2">
        <w:t>SRTCP header based condition</w:t>
      </w:r>
      <w:r w:rsidRPr="00BC49C2">
        <w:t>.</w:t>
      </w:r>
    </w:p>
    <w:p w14:paraId="03007A28"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445B03DB" w14:textId="77777777" w:rsidR="00394567" w:rsidRPr="00BC49C2" w:rsidRDefault="00394567" w:rsidP="00321795">
      <w:pPr>
        <w:pStyle w:val="TH"/>
      </w:pPr>
      <w:r w:rsidRPr="00BC49C2">
        <w:object w:dxaOrig="9626" w:dyaOrig="5175" w14:anchorId="651B60F7">
          <v:shape id="_x0000_i8692" type="#_x0000_t75" style="width:482.25pt;height:256.75pt" o:ole="">
            <v:imagedata r:id="rId75" o:title=""/>
          </v:shape>
          <o:OLEObject Type="Embed" ProgID="Word.Picture.8" ShapeID="_x0000_i8692" DrawAspect="Content" ObjectID="_1728109622" r:id="rId76"/>
        </w:object>
      </w:r>
    </w:p>
    <w:p w14:paraId="72AFD2A8"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5E316FAA" w14:textId="77777777" w:rsidR="00B24AEA" w:rsidRPr="00BC49C2" w:rsidRDefault="00662F33" w:rsidP="00964868">
      <w:pPr>
        <w:pStyle w:val="Heading4"/>
        <w:rPr>
          <w:lang w:eastAsia="ja-JP"/>
        </w:rPr>
      </w:pPr>
      <w:bookmarkStart w:id="844" w:name="_Toc101526180"/>
      <w:bookmarkStart w:id="845" w:name="_Toc104882881"/>
      <w:bookmarkStart w:id="846" w:name="_Toc113426029"/>
      <w:bookmarkStart w:id="847" w:name="_Toc117496454"/>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844"/>
      <w:bookmarkEnd w:id="845"/>
      <w:bookmarkEnd w:id="846"/>
      <w:bookmarkEnd w:id="847"/>
    </w:p>
    <w:p w14:paraId="2995B7AF"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6FB46FC4"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78309F12"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7C5372E4" w14:textId="424E99E1"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BC0293" w:rsidRPr="00BC49C2">
        <w:t>TS</w:t>
      </w:r>
      <w:r w:rsidR="00BC0293">
        <w:t> </w:t>
      </w:r>
      <w:r w:rsidR="00BC0293" w:rsidRPr="00BC49C2">
        <w:t>26.244</w:t>
      </w:r>
      <w:r w:rsidR="00BC0293">
        <w:t> </w:t>
      </w:r>
      <w:r w:rsidR="00BC0293" w:rsidRPr="00BC49C2">
        <w:t>[</w:t>
      </w:r>
      <w:r w:rsidR="001E1D25" w:rsidRPr="00BC49C2">
        <w:t>23</w:t>
      </w:r>
      <w:r w:rsidRPr="00BC49C2">
        <w:rPr>
          <w:lang w:eastAsia="ja-JP"/>
        </w:rPr>
        <w:t>]</w:t>
      </w:r>
      <w:r w:rsidR="007C3898" w:rsidRPr="00BC49C2">
        <w:rPr>
          <w:lang w:eastAsia="ja-JP"/>
        </w:rPr>
        <w:t>.</w:t>
      </w:r>
    </w:p>
    <w:p w14:paraId="286B90B0"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419A6D27"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5C5A5A5E"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1149A2E4"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50FAB708"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3D4C7C35" w14:textId="77777777" w:rsidR="00B24AEA" w:rsidRPr="00BC49C2" w:rsidRDefault="00662F33" w:rsidP="00964868">
      <w:pPr>
        <w:pStyle w:val="Heading4"/>
        <w:rPr>
          <w:lang w:eastAsia="ja-JP"/>
        </w:rPr>
      </w:pPr>
      <w:bookmarkStart w:id="848" w:name="_Toc101526181"/>
      <w:bookmarkStart w:id="849" w:name="_Toc104882882"/>
      <w:bookmarkStart w:id="850" w:name="_Toc113426030"/>
      <w:bookmarkStart w:id="851" w:name="_Toc117496455"/>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848"/>
      <w:bookmarkEnd w:id="849"/>
      <w:bookmarkEnd w:id="850"/>
      <w:bookmarkEnd w:id="851"/>
    </w:p>
    <w:p w14:paraId="3A45CFFA"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234871AE"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2D3DDB1B"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390B6BCF"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0633A53E" w14:textId="77777777" w:rsidR="00B24AEA" w:rsidRPr="00BC49C2" w:rsidRDefault="00662F33" w:rsidP="00964868">
      <w:pPr>
        <w:pStyle w:val="Heading3"/>
        <w:rPr>
          <w:lang w:eastAsia="ja-JP"/>
        </w:rPr>
      </w:pPr>
      <w:bookmarkStart w:id="852" w:name="_Toc101526182"/>
      <w:bookmarkStart w:id="853" w:name="_Toc104882883"/>
      <w:bookmarkStart w:id="854" w:name="_Toc113426031"/>
      <w:bookmarkStart w:id="855" w:name="_Toc117496456"/>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852"/>
      <w:bookmarkEnd w:id="853"/>
      <w:bookmarkEnd w:id="854"/>
      <w:bookmarkEnd w:id="855"/>
    </w:p>
    <w:p w14:paraId="0656E21E" w14:textId="77777777" w:rsidR="007C3898" w:rsidRPr="00BC49C2" w:rsidRDefault="007C3898" w:rsidP="007C3898">
      <w:r w:rsidRPr="00BC49C2">
        <w:t>NEF:</w:t>
      </w:r>
    </w:p>
    <w:p w14:paraId="4E2D3AEA"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383A0EAE" w14:textId="77777777" w:rsidR="007C3898" w:rsidRPr="00BC49C2" w:rsidRDefault="007C3898" w:rsidP="007C3898">
      <w:r w:rsidRPr="00BC49C2">
        <w:t>SMF:</w:t>
      </w:r>
    </w:p>
    <w:p w14:paraId="265203BA" w14:textId="77777777" w:rsidR="007C3898" w:rsidRPr="00BC49C2" w:rsidRDefault="007C3898" w:rsidP="007C3898">
      <w:pPr>
        <w:pStyle w:val="B1"/>
      </w:pPr>
      <w:r w:rsidRPr="00BC49C2">
        <w:t>-</w:t>
      </w:r>
      <w:r w:rsidRPr="00BC49C2">
        <w:tab/>
        <w:t>Configuring PDRs and QoS Rules based on packet filter sets with additional information.</w:t>
      </w:r>
    </w:p>
    <w:p w14:paraId="3365BA3B" w14:textId="77777777" w:rsidR="007C3898" w:rsidRPr="00BC49C2" w:rsidRDefault="007C3898" w:rsidP="007C3898">
      <w:r w:rsidRPr="00BC49C2">
        <w:t>PCF:</w:t>
      </w:r>
    </w:p>
    <w:p w14:paraId="60A64418" w14:textId="77777777" w:rsidR="007C3898" w:rsidRPr="00BC49C2" w:rsidRDefault="007C3898" w:rsidP="007C3898">
      <w:pPr>
        <w:pStyle w:val="B1"/>
      </w:pPr>
      <w:r w:rsidRPr="00BC49C2">
        <w:t>-</w:t>
      </w:r>
      <w:r w:rsidRPr="00BC49C2">
        <w:tab/>
        <w:t>Use of additional information to derive packets filter set for PCC rules.</w:t>
      </w:r>
    </w:p>
    <w:p w14:paraId="658F44AD" w14:textId="77777777" w:rsidR="007C3898" w:rsidRPr="00BC49C2" w:rsidRDefault="007C3898" w:rsidP="007C3898">
      <w:r w:rsidRPr="00BC49C2">
        <w:t>UPF:</w:t>
      </w:r>
    </w:p>
    <w:p w14:paraId="444A99A2" w14:textId="77777777"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7CF4AE32"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51CBA5E8" w14:textId="77777777" w:rsidR="007C3898" w:rsidRPr="00BC49C2" w:rsidRDefault="007C3898" w:rsidP="007C3898">
      <w:r w:rsidRPr="00BC49C2">
        <w:t>UE:</w:t>
      </w:r>
    </w:p>
    <w:p w14:paraId="0CA884EF" w14:textId="77777777" w:rsidR="007C3898" w:rsidRPr="00BC49C2" w:rsidRDefault="007C3898" w:rsidP="007C3898">
      <w:pPr>
        <w:pStyle w:val="B1"/>
      </w:pPr>
      <w:r w:rsidRPr="00BC49C2">
        <w:t>-</w:t>
      </w:r>
      <w:r w:rsidRPr="00BC49C2">
        <w:tab/>
        <w:t>Use of QoS Rules with enhanced packet filter Sets to map uplink packets to QoS Flows.</w:t>
      </w:r>
    </w:p>
    <w:p w14:paraId="38007B86" w14:textId="77777777" w:rsidR="00B24AEA" w:rsidRPr="00BC49C2" w:rsidRDefault="00BE6FE1" w:rsidP="00964868">
      <w:pPr>
        <w:pStyle w:val="Heading2"/>
        <w:rPr>
          <w:lang w:eastAsia="zh-CN"/>
        </w:rPr>
      </w:pPr>
      <w:bookmarkStart w:id="856" w:name="_Toc101526183"/>
      <w:bookmarkStart w:id="857" w:name="_Toc104882884"/>
      <w:bookmarkStart w:id="858" w:name="_Toc113426032"/>
      <w:bookmarkStart w:id="859" w:name="_Toc117496457"/>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856"/>
      <w:bookmarkEnd w:id="857"/>
      <w:bookmarkEnd w:id="858"/>
      <w:bookmarkEnd w:id="859"/>
    </w:p>
    <w:p w14:paraId="058F8E16" w14:textId="77777777" w:rsidR="00B24AEA" w:rsidRPr="00BC49C2" w:rsidRDefault="005F2F47" w:rsidP="00964868">
      <w:pPr>
        <w:pStyle w:val="Heading3"/>
        <w:rPr>
          <w:lang w:eastAsia="zh-CN"/>
        </w:rPr>
      </w:pPr>
      <w:bookmarkStart w:id="860" w:name="_Toc101526184"/>
      <w:bookmarkStart w:id="861" w:name="_Toc104882885"/>
      <w:bookmarkStart w:id="862" w:name="_Toc113426033"/>
      <w:bookmarkStart w:id="863" w:name="_Toc117496458"/>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860"/>
      <w:bookmarkEnd w:id="861"/>
      <w:bookmarkEnd w:id="862"/>
      <w:bookmarkEnd w:id="863"/>
    </w:p>
    <w:p w14:paraId="6F4AA3A0"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1D7435D3" w14:textId="77777777" w:rsidR="00B24AEA" w:rsidRPr="00BC49C2" w:rsidRDefault="00BE6FE1" w:rsidP="00964868">
      <w:pPr>
        <w:pStyle w:val="Heading3"/>
        <w:rPr>
          <w:lang w:eastAsia="zh-CN"/>
        </w:rPr>
      </w:pPr>
      <w:bookmarkStart w:id="864" w:name="_Toc101526185"/>
      <w:bookmarkStart w:id="865" w:name="_Toc104882886"/>
      <w:bookmarkStart w:id="866" w:name="_Toc113426034"/>
      <w:bookmarkStart w:id="867" w:name="_Toc117496459"/>
      <w:r w:rsidRPr="00BC49C2">
        <w:rPr>
          <w:lang w:eastAsia="ja-JP"/>
        </w:rPr>
        <w:t>6.</w:t>
      </w:r>
      <w:r w:rsidRPr="00BC49C2">
        <w:rPr>
          <w:lang w:eastAsia="zh-CN"/>
        </w:rPr>
        <w:t>17</w:t>
      </w:r>
      <w:r w:rsidRPr="00BC49C2">
        <w:rPr>
          <w:lang w:eastAsia="ja-JP"/>
        </w:rPr>
        <w:t>.2</w:t>
      </w:r>
      <w:r w:rsidRPr="00BC49C2">
        <w:rPr>
          <w:lang w:eastAsia="ja-JP"/>
        </w:rPr>
        <w:tab/>
        <w:t>Description</w:t>
      </w:r>
      <w:bookmarkEnd w:id="864"/>
      <w:bookmarkEnd w:id="865"/>
      <w:bookmarkEnd w:id="866"/>
      <w:bookmarkEnd w:id="867"/>
    </w:p>
    <w:p w14:paraId="0E41AD82" w14:textId="77777777" w:rsidR="00B24AEA" w:rsidRPr="00BC49C2" w:rsidRDefault="00BE6FE1" w:rsidP="00964868">
      <w:pPr>
        <w:pStyle w:val="Heading4"/>
        <w:rPr>
          <w:lang w:eastAsia="ja-JP"/>
        </w:rPr>
      </w:pPr>
      <w:bookmarkStart w:id="868" w:name="_Toc101526186"/>
      <w:bookmarkStart w:id="869" w:name="_Toc104882887"/>
      <w:bookmarkStart w:id="870" w:name="_Toc113426035"/>
      <w:bookmarkStart w:id="871" w:name="_Toc117496460"/>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868"/>
      <w:bookmarkEnd w:id="869"/>
      <w:bookmarkEnd w:id="870"/>
      <w:bookmarkEnd w:id="871"/>
    </w:p>
    <w:p w14:paraId="08A9FD24" w14:textId="77777777" w:rsidR="00B24AEA" w:rsidRPr="00BC49C2" w:rsidRDefault="00BE6FE1">
      <w:pPr>
        <w:pStyle w:val="Heading5"/>
        <w:rPr>
          <w:lang w:eastAsia="ja-JP"/>
        </w:rPr>
      </w:pPr>
      <w:bookmarkStart w:id="872" w:name="_Toc101526187"/>
      <w:bookmarkStart w:id="873" w:name="_Toc104882888"/>
      <w:bookmarkStart w:id="874" w:name="_Toc113426036"/>
      <w:bookmarkStart w:id="875" w:name="_Toc117496461"/>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872"/>
      <w:bookmarkEnd w:id="873"/>
      <w:bookmarkEnd w:id="874"/>
      <w:bookmarkEnd w:id="875"/>
    </w:p>
    <w:p w14:paraId="7C61084B"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31882A9F" w14:textId="77777777" w:rsidR="00BE6FE1" w:rsidRPr="00BC49C2" w:rsidRDefault="00BE6FE1" w:rsidP="007C3898">
      <w:pPr>
        <w:pStyle w:val="TH"/>
        <w:rPr>
          <w:rFonts w:eastAsiaTheme="minorEastAsia"/>
        </w:rPr>
      </w:pPr>
      <w:r w:rsidRPr="00BC49C2">
        <w:rPr>
          <w:rFonts w:eastAsiaTheme="minorEastAsia"/>
        </w:rPr>
        <w:object w:dxaOrig="9111" w:dyaOrig="4344" w14:anchorId="6663D8D7">
          <v:shape id="_x0000_i8693" type="#_x0000_t75" style="width:453.05pt;height:216.7pt" o:ole="">
            <v:imagedata r:id="rId77" o:title=""/>
          </v:shape>
          <o:OLEObject Type="Embed" ProgID="Word.Picture.8" ShapeID="_x0000_i8693" DrawAspect="Content" ObjectID="_1728109623" r:id="rId78"/>
        </w:object>
      </w:r>
    </w:p>
    <w:p w14:paraId="4FD7D586"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262765A0" w14:textId="77777777" w:rsidR="00B24AEA" w:rsidRPr="00BC49C2" w:rsidRDefault="00BE6FE1" w:rsidP="00964868">
      <w:pPr>
        <w:pStyle w:val="Heading4"/>
        <w:rPr>
          <w:lang w:eastAsia="ja-JP"/>
        </w:rPr>
      </w:pPr>
      <w:bookmarkStart w:id="876" w:name="_Toc101526188"/>
      <w:bookmarkStart w:id="877" w:name="_Toc104882889"/>
      <w:bookmarkStart w:id="878" w:name="_Toc113426037"/>
      <w:bookmarkStart w:id="879" w:name="_Toc117496462"/>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876"/>
      <w:bookmarkEnd w:id="877"/>
      <w:bookmarkEnd w:id="878"/>
      <w:bookmarkEnd w:id="879"/>
    </w:p>
    <w:p w14:paraId="50726CD6"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50C6330B"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5EA11D03"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5E2EB22"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4D635888"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774849CC"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2B4402A2"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6B25CD80"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2449A0BC" w14:textId="77777777"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37A8223E"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4836651D"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69D1D30A"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319A07BE"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7D27C715"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7A0D6045"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6E3329C7"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3BD6BB18"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37D44EAD"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66DB1D36"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7EFC7CB3"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3748E84C"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03047C76"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5E276DF7"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29B2984B"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43892D84"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00A40A9B"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30379422" w14:textId="77777777" w:rsidR="00B24AEA" w:rsidRPr="00BC49C2" w:rsidRDefault="00BE6FE1" w:rsidP="00964868">
      <w:pPr>
        <w:pStyle w:val="Heading4"/>
        <w:rPr>
          <w:lang w:eastAsia="ja-JP"/>
        </w:rPr>
      </w:pPr>
      <w:bookmarkStart w:id="880" w:name="_Toc101526189"/>
      <w:bookmarkStart w:id="881" w:name="_Toc104882890"/>
      <w:bookmarkStart w:id="882" w:name="_Toc113426038"/>
      <w:bookmarkStart w:id="883" w:name="_Toc117496463"/>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880"/>
      <w:bookmarkEnd w:id="881"/>
      <w:bookmarkEnd w:id="882"/>
      <w:bookmarkEnd w:id="883"/>
    </w:p>
    <w:p w14:paraId="5F3A9C31" w14:textId="77777777" w:rsidR="00B24AEA" w:rsidRPr="00BC49C2" w:rsidRDefault="00BE6FE1" w:rsidP="00964868">
      <w:pPr>
        <w:pStyle w:val="Heading5"/>
        <w:rPr>
          <w:lang w:eastAsia="ja-JP"/>
        </w:rPr>
      </w:pPr>
      <w:bookmarkStart w:id="884" w:name="_Toc101526190"/>
      <w:bookmarkStart w:id="885" w:name="_Toc104882891"/>
      <w:bookmarkStart w:id="886" w:name="_Toc113426039"/>
      <w:bookmarkStart w:id="887" w:name="_Toc117496464"/>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884"/>
      <w:bookmarkEnd w:id="885"/>
      <w:bookmarkEnd w:id="886"/>
      <w:bookmarkEnd w:id="887"/>
    </w:p>
    <w:p w14:paraId="6686DFD9"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5F467A79" w14:textId="5F33E946"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BC0293" w:rsidRPr="00BC49C2">
        <w:t>TS</w:t>
      </w:r>
      <w:r w:rsidR="00BC0293">
        <w:t> </w:t>
      </w:r>
      <w:r w:rsidR="00BC0293" w:rsidRPr="00BC49C2">
        <w:t>23.501</w:t>
      </w:r>
      <w:r w:rsidR="00BC0293">
        <w:t> </w:t>
      </w:r>
      <w:r w:rsidR="00BC0293" w:rsidRPr="00BC49C2">
        <w:t>[</w:t>
      </w:r>
      <w:r w:rsidR="007C3898" w:rsidRPr="00BC49C2">
        <w:t>2]</w:t>
      </w:r>
      <w:r w:rsidR="00BE6FE1" w:rsidRPr="00BC49C2">
        <w:t xml:space="preserve"> (including the UDP ports for the RTP/SRTP)</w:t>
      </w:r>
      <w:r w:rsidR="007C3898" w:rsidRPr="00BC49C2">
        <w:t>.</w:t>
      </w:r>
    </w:p>
    <w:p w14:paraId="2DD54A5A"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6A9222BA"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034B3714"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778CB741"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6C5F3345"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1B3EDC2C"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5591526F"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43144CFB"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7CDA1F28"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56EA49E6"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7521ECDF"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31890B91"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718D8A85"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5E081024"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766030C8"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633C6496" w14:textId="77777777"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1EEBB91E"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54297995"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562A201F"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291F1AAF"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294F61C0"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6565C2BD"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0BECAB26" w14:textId="77777777" w:rsidR="00B24AEA" w:rsidRPr="00BC49C2" w:rsidRDefault="00BE6FE1" w:rsidP="00964868">
      <w:pPr>
        <w:pStyle w:val="Heading5"/>
        <w:rPr>
          <w:lang w:eastAsia="ja-JP"/>
        </w:rPr>
      </w:pPr>
      <w:bookmarkStart w:id="888" w:name="_Toc101526191"/>
      <w:bookmarkStart w:id="889" w:name="_Toc104882892"/>
      <w:bookmarkStart w:id="890" w:name="_Toc113426040"/>
      <w:bookmarkStart w:id="891" w:name="_Toc117496465"/>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888"/>
      <w:bookmarkEnd w:id="889"/>
      <w:bookmarkEnd w:id="890"/>
      <w:bookmarkEnd w:id="891"/>
    </w:p>
    <w:p w14:paraId="116E8628"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581D6C98"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7BDBE8AB"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E79E613"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657C4DC7"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6CC0B431"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37CDA108" w14:textId="77777777" w:rsidR="00B24AEA" w:rsidRPr="00BC49C2" w:rsidRDefault="00BE6FE1" w:rsidP="00964868">
      <w:pPr>
        <w:pStyle w:val="Heading3"/>
        <w:rPr>
          <w:lang w:eastAsia="ja-JP"/>
        </w:rPr>
      </w:pPr>
      <w:bookmarkStart w:id="892" w:name="_Toc101526192"/>
      <w:bookmarkStart w:id="893" w:name="_Toc104882893"/>
      <w:bookmarkStart w:id="894" w:name="_Toc113426041"/>
      <w:bookmarkStart w:id="895" w:name="_Toc117496466"/>
      <w:r w:rsidRPr="00BC49C2">
        <w:rPr>
          <w:lang w:eastAsia="ja-JP"/>
        </w:rPr>
        <w:t>6.</w:t>
      </w:r>
      <w:r w:rsidRPr="00BC49C2">
        <w:rPr>
          <w:lang w:eastAsia="zh-CN"/>
        </w:rPr>
        <w:t>17</w:t>
      </w:r>
      <w:r w:rsidRPr="00BC49C2">
        <w:rPr>
          <w:lang w:eastAsia="ja-JP"/>
        </w:rPr>
        <w:t>.3</w:t>
      </w:r>
      <w:r w:rsidRPr="00BC49C2">
        <w:rPr>
          <w:lang w:eastAsia="ja-JP"/>
        </w:rPr>
        <w:tab/>
        <w:t>Procedures</w:t>
      </w:r>
      <w:bookmarkEnd w:id="892"/>
      <w:bookmarkEnd w:id="893"/>
      <w:bookmarkEnd w:id="894"/>
      <w:bookmarkEnd w:id="895"/>
    </w:p>
    <w:p w14:paraId="66A772AA"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F82ACA3">
          <v:shape id="_x0000_i8694" type="#_x0000_t75" style="width:461.9pt;height:211.25pt" o:ole="">
            <v:imagedata r:id="rId79" o:title=""/>
          </v:shape>
          <o:OLEObject Type="Embed" ProgID="Visio.Drawing.15" ShapeID="_x0000_i8694" DrawAspect="Content" ObjectID="_1728109624" r:id="rId80"/>
        </w:object>
      </w:r>
    </w:p>
    <w:p w14:paraId="40E6DDE4" w14:textId="77777777" w:rsidR="007C3898" w:rsidRPr="00BC49C2" w:rsidRDefault="007C3898" w:rsidP="007C3898">
      <w:pPr>
        <w:pStyle w:val="TF"/>
      </w:pPr>
      <w:r w:rsidRPr="00BC49C2">
        <w:t>Figure 6.17.3-1</w:t>
      </w:r>
    </w:p>
    <w:p w14:paraId="73DB5083" w14:textId="77777777" w:rsidR="007C3898" w:rsidRPr="00BC49C2" w:rsidRDefault="007C3898" w:rsidP="007C3898">
      <w:pPr>
        <w:pStyle w:val="B1"/>
      </w:pPr>
      <w:r w:rsidRPr="00BC49C2">
        <w:t>0.</w:t>
      </w:r>
      <w:r w:rsidRPr="00BC49C2">
        <w:tab/>
        <w:t>The PDU Session for the XRM service is established, the user initiated the XRM service.</w:t>
      </w:r>
    </w:p>
    <w:p w14:paraId="3FACA5E1"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5D647EFB"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73683FA4"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015E7C54"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20D45ED6"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0E46F3B0"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52FF71E7" w14:textId="77777777" w:rsidR="007C3898" w:rsidRPr="00BC49C2" w:rsidRDefault="007C3898" w:rsidP="007C3898">
      <w:pPr>
        <w:pStyle w:val="B2"/>
      </w:pPr>
      <w:r w:rsidRPr="00BC49C2">
        <w:tab/>
        <w:t>The RAN schedules and receives the UL Sub QoS Flow based on XQFI and associated Sub QoS Flow QoS Profile.</w:t>
      </w:r>
    </w:p>
    <w:p w14:paraId="2CC18DA3"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186378CA" w14:textId="77777777" w:rsidR="007C3898" w:rsidRPr="00BC49C2" w:rsidRDefault="007C3898" w:rsidP="007C3898">
      <w:pPr>
        <w:pStyle w:val="B1"/>
      </w:pPr>
      <w:r w:rsidRPr="00BC49C2">
        <w:t>13.</w:t>
      </w:r>
      <w:r w:rsidR="00BD757E" w:rsidRPr="00BC49C2">
        <w:tab/>
      </w:r>
      <w:r w:rsidRPr="00BC49C2">
        <w:t>The SMF responses to the PCF.</w:t>
      </w:r>
    </w:p>
    <w:p w14:paraId="3B1D974E" w14:textId="77777777" w:rsidR="007C3898" w:rsidRPr="00BC49C2" w:rsidRDefault="007C3898" w:rsidP="007C3898">
      <w:pPr>
        <w:pStyle w:val="B1"/>
      </w:pPr>
      <w:r w:rsidRPr="00BC49C2">
        <w:t>14.</w:t>
      </w:r>
      <w:r w:rsidR="00BD757E" w:rsidRPr="00BC49C2">
        <w:tab/>
      </w:r>
      <w:r w:rsidRPr="00BC49C2">
        <w:t>The SMF responses to the AF/NEF.</w:t>
      </w:r>
    </w:p>
    <w:p w14:paraId="79424E78" w14:textId="77777777" w:rsidR="00B24AEA" w:rsidRPr="00BC49C2" w:rsidRDefault="00BE6FE1" w:rsidP="00964868">
      <w:pPr>
        <w:pStyle w:val="Heading3"/>
        <w:rPr>
          <w:lang w:eastAsia="zh-CN"/>
        </w:rPr>
      </w:pPr>
      <w:bookmarkStart w:id="896" w:name="_Toc101526193"/>
      <w:bookmarkStart w:id="897" w:name="_Toc104882894"/>
      <w:bookmarkStart w:id="898" w:name="_Toc113426042"/>
      <w:bookmarkStart w:id="899" w:name="_Toc117496467"/>
      <w:r w:rsidRPr="00BC49C2">
        <w:rPr>
          <w:lang w:eastAsia="zh-CN"/>
        </w:rPr>
        <w:lastRenderedPageBreak/>
        <w:t>6.17.4</w:t>
      </w:r>
      <w:r w:rsidRPr="00BC49C2">
        <w:rPr>
          <w:lang w:eastAsia="zh-CN"/>
        </w:rPr>
        <w:tab/>
      </w:r>
      <w:r w:rsidRPr="00BC49C2">
        <w:rPr>
          <w:lang w:eastAsia="ja-JP"/>
        </w:rPr>
        <w:t>Impacts on services, entities and interfaces</w:t>
      </w:r>
      <w:bookmarkEnd w:id="896"/>
      <w:bookmarkEnd w:id="897"/>
      <w:bookmarkEnd w:id="898"/>
      <w:bookmarkEnd w:id="899"/>
    </w:p>
    <w:p w14:paraId="7FC94834" w14:textId="77777777" w:rsidR="007C3898" w:rsidRPr="00BC49C2" w:rsidRDefault="007C3898" w:rsidP="007C3898">
      <w:r w:rsidRPr="00BC49C2">
        <w:t>AF/NEF:</w:t>
      </w:r>
    </w:p>
    <w:p w14:paraId="67E3E168"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2C4B4FFD" w14:textId="77777777" w:rsidR="007C3898" w:rsidRPr="00BC49C2" w:rsidRDefault="007C3898" w:rsidP="007C3898">
      <w:r w:rsidRPr="00BC49C2">
        <w:t>PCF:</w:t>
      </w:r>
    </w:p>
    <w:p w14:paraId="60486464" w14:textId="77777777" w:rsidR="007C3898" w:rsidRPr="00BC49C2" w:rsidRDefault="007C3898" w:rsidP="007C3898">
      <w:pPr>
        <w:pStyle w:val="B1"/>
      </w:pPr>
      <w:r w:rsidRPr="00BC49C2">
        <w:t>-</w:t>
      </w:r>
      <w:r w:rsidRPr="00BC49C2">
        <w:tab/>
        <w:t>Provides the new PCC rules including the Sub QoS PCC rules to the SMF.</w:t>
      </w:r>
    </w:p>
    <w:p w14:paraId="5440351B" w14:textId="77777777" w:rsidR="007C3898" w:rsidRPr="00BC49C2" w:rsidRDefault="007C3898" w:rsidP="007C3898">
      <w:r w:rsidRPr="00BC49C2">
        <w:t>SMF:</w:t>
      </w:r>
    </w:p>
    <w:p w14:paraId="3E423269"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0C94CBAD" w14:textId="77777777" w:rsidR="007C3898" w:rsidRPr="00BC49C2" w:rsidRDefault="007C3898" w:rsidP="007C3898">
      <w:pPr>
        <w:pStyle w:val="B1"/>
      </w:pPr>
      <w:r w:rsidRPr="00BC49C2">
        <w:t>-</w:t>
      </w:r>
      <w:r w:rsidRPr="00BC49C2">
        <w:tab/>
        <w:t>Includes Sub QoS Flow QoS profile and XQFI to the RAN.</w:t>
      </w:r>
    </w:p>
    <w:p w14:paraId="4356640B" w14:textId="77777777" w:rsidR="007C3898" w:rsidRPr="00BC49C2" w:rsidRDefault="007C3898" w:rsidP="007C3898">
      <w:pPr>
        <w:pStyle w:val="B1"/>
      </w:pPr>
      <w:r w:rsidRPr="00BC49C2">
        <w:t>-</w:t>
      </w:r>
      <w:r w:rsidRPr="00BC49C2">
        <w:tab/>
        <w:t>Includes the Sub QoS Flow Packet Filter and XQFI in the NAS QoS rules to the UE.</w:t>
      </w:r>
    </w:p>
    <w:p w14:paraId="6448DCAD" w14:textId="77777777" w:rsidR="007C3898" w:rsidRPr="00BC49C2" w:rsidRDefault="007C3898" w:rsidP="007C3898">
      <w:r w:rsidRPr="00BC49C2">
        <w:t>UPF:</w:t>
      </w:r>
    </w:p>
    <w:p w14:paraId="5A46BB27" w14:textId="77777777" w:rsidR="007C3898" w:rsidRPr="00BC49C2" w:rsidRDefault="007C3898" w:rsidP="007C3898">
      <w:pPr>
        <w:pStyle w:val="B1"/>
      </w:pPr>
      <w:r w:rsidRPr="00BC49C2">
        <w:t>-</w:t>
      </w:r>
      <w:r w:rsidRPr="00BC49C2">
        <w:tab/>
        <w:t>Identify the DL PDU Set with XQFI and forwards the XQFI to the RAN.</w:t>
      </w:r>
    </w:p>
    <w:p w14:paraId="6686ACFE" w14:textId="77777777" w:rsidR="007C3898" w:rsidRPr="00BC49C2" w:rsidRDefault="007C3898" w:rsidP="007C3898">
      <w:pPr>
        <w:pStyle w:val="B1"/>
      </w:pPr>
      <w:r w:rsidRPr="00BC49C2">
        <w:t>-</w:t>
      </w:r>
      <w:r w:rsidRPr="00BC49C2">
        <w:tab/>
        <w:t>Performs the QoS control for the Sub QoS Flow (i.e. PDU Set).</w:t>
      </w:r>
    </w:p>
    <w:p w14:paraId="57A786B5" w14:textId="77777777" w:rsidR="007C3898" w:rsidRPr="00BC49C2" w:rsidRDefault="007C3898" w:rsidP="007C3898">
      <w:r w:rsidRPr="00BC49C2">
        <w:t>RAN:</w:t>
      </w:r>
    </w:p>
    <w:p w14:paraId="50E79FF3"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60F01115" w14:textId="77777777" w:rsidR="007C3898" w:rsidRPr="00BC49C2" w:rsidRDefault="007C3898" w:rsidP="007C3898">
      <w:r w:rsidRPr="00BC49C2">
        <w:t>UE:</w:t>
      </w:r>
    </w:p>
    <w:p w14:paraId="74CC2A5E" w14:textId="77777777" w:rsidR="007C3898" w:rsidRPr="00BC49C2" w:rsidRDefault="007C3898" w:rsidP="007C3898">
      <w:pPr>
        <w:pStyle w:val="B1"/>
      </w:pPr>
      <w:r w:rsidRPr="00BC49C2">
        <w:t>-</w:t>
      </w:r>
      <w:r w:rsidRPr="00BC49C2">
        <w:tab/>
        <w:t>Identify the UL PDU Set with XQFI and forwards the XQFI to the RAN.</w:t>
      </w:r>
    </w:p>
    <w:p w14:paraId="57824CE3" w14:textId="77777777" w:rsidR="00951E82" w:rsidRPr="00BC49C2" w:rsidRDefault="00951E82" w:rsidP="00964868">
      <w:pPr>
        <w:pStyle w:val="Heading2"/>
        <w:rPr>
          <w:lang w:eastAsia="zh-CN"/>
        </w:rPr>
      </w:pPr>
      <w:bookmarkStart w:id="900" w:name="_Toc101526194"/>
      <w:bookmarkStart w:id="901" w:name="_Toc104882895"/>
      <w:bookmarkStart w:id="902" w:name="_Toc113426043"/>
      <w:bookmarkStart w:id="903" w:name="_Toc117496468"/>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900"/>
      <w:bookmarkEnd w:id="901"/>
      <w:bookmarkEnd w:id="902"/>
      <w:bookmarkEnd w:id="903"/>
    </w:p>
    <w:p w14:paraId="3CCC7A4E" w14:textId="77777777" w:rsidR="00951E82" w:rsidRPr="00BC49C2" w:rsidRDefault="00951E82" w:rsidP="00964868">
      <w:pPr>
        <w:pStyle w:val="Heading3"/>
      </w:pPr>
      <w:bookmarkStart w:id="904" w:name="_Toc101526195"/>
      <w:bookmarkStart w:id="905" w:name="_Toc104882896"/>
      <w:bookmarkStart w:id="906" w:name="_Toc113426044"/>
      <w:bookmarkStart w:id="907" w:name="_Toc117496469"/>
      <w:r w:rsidRPr="00BC49C2">
        <w:t>6.</w:t>
      </w:r>
      <w:r w:rsidR="00EF5B32" w:rsidRPr="00BC49C2">
        <w:t>18</w:t>
      </w:r>
      <w:r w:rsidRPr="00BC49C2">
        <w:t>.1</w:t>
      </w:r>
      <w:r w:rsidRPr="00BC49C2">
        <w:tab/>
        <w:t>Key Issue mapping</w:t>
      </w:r>
      <w:bookmarkEnd w:id="904"/>
      <w:bookmarkEnd w:id="905"/>
      <w:bookmarkEnd w:id="906"/>
      <w:bookmarkEnd w:id="907"/>
    </w:p>
    <w:p w14:paraId="0B7CD403"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EDE2A1E" w14:textId="77777777" w:rsidR="00951E82" w:rsidRPr="00BC49C2" w:rsidRDefault="00951E82" w:rsidP="00964868">
      <w:pPr>
        <w:pStyle w:val="Heading3"/>
      </w:pPr>
      <w:bookmarkStart w:id="908" w:name="_Toc101526196"/>
      <w:bookmarkStart w:id="909" w:name="_Toc104882897"/>
      <w:bookmarkStart w:id="910" w:name="_Toc113426045"/>
      <w:bookmarkStart w:id="911" w:name="_Toc117496470"/>
      <w:r w:rsidRPr="00BC49C2">
        <w:t>6.</w:t>
      </w:r>
      <w:r w:rsidR="00EF5B32" w:rsidRPr="00BC49C2">
        <w:t>18</w:t>
      </w:r>
      <w:r w:rsidRPr="00BC49C2">
        <w:t>.2</w:t>
      </w:r>
      <w:r w:rsidRPr="00BC49C2">
        <w:tab/>
        <w:t>Description</w:t>
      </w:r>
      <w:bookmarkEnd w:id="908"/>
      <w:bookmarkEnd w:id="909"/>
      <w:bookmarkEnd w:id="910"/>
      <w:bookmarkEnd w:id="911"/>
    </w:p>
    <w:p w14:paraId="3C028F20"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49398A61"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3F7E7737"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71B059DC"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157447CF"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28F37F7B" w14:textId="77777777" w:rsidR="00951E82" w:rsidRPr="00BC49C2" w:rsidRDefault="00951E82" w:rsidP="00964868">
      <w:pPr>
        <w:pStyle w:val="Heading4"/>
        <w:rPr>
          <w:lang w:eastAsia="zh-CN"/>
        </w:rPr>
      </w:pPr>
      <w:bookmarkStart w:id="912" w:name="_Toc101526197"/>
      <w:bookmarkStart w:id="913" w:name="_Toc104882898"/>
      <w:bookmarkStart w:id="914" w:name="_Toc113426046"/>
      <w:bookmarkStart w:id="915" w:name="_Toc117496471"/>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912"/>
      <w:bookmarkEnd w:id="913"/>
      <w:bookmarkEnd w:id="914"/>
      <w:bookmarkEnd w:id="915"/>
    </w:p>
    <w:p w14:paraId="206E5CC4" w14:textId="77777777" w:rsidR="00951E82" w:rsidRPr="00BC49C2" w:rsidRDefault="00EF5B32" w:rsidP="00713D78">
      <w:pPr>
        <w:pStyle w:val="Heading5"/>
        <w:rPr>
          <w:lang w:eastAsia="zh-CN"/>
        </w:rPr>
      </w:pPr>
      <w:bookmarkStart w:id="916" w:name="_Toc101526198"/>
      <w:bookmarkStart w:id="917" w:name="_Toc104882899"/>
      <w:bookmarkStart w:id="918" w:name="_Toc113426047"/>
      <w:bookmarkStart w:id="919" w:name="_Toc117496472"/>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916"/>
      <w:bookmarkEnd w:id="917"/>
      <w:bookmarkEnd w:id="918"/>
      <w:bookmarkEnd w:id="919"/>
    </w:p>
    <w:p w14:paraId="44E97ED4"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4CB36AA0"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1A0E4D46"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31B74568"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5EEE6B7D" w14:textId="6EE936F7" w:rsidR="007C3898" w:rsidRPr="00BC49C2" w:rsidRDefault="007C3898" w:rsidP="003E19E0">
      <w:pPr>
        <w:pStyle w:val="B1"/>
      </w:pPr>
      <w:r w:rsidRPr="00BC49C2">
        <w:t>-</w:t>
      </w:r>
      <w:r w:rsidRPr="00BC49C2">
        <w:tab/>
        <w:t xml:space="preserve">IP Packet Filters as defined in clause 5.7.6.2 of </w:t>
      </w:r>
      <w:r w:rsidR="00BC0293" w:rsidRPr="00BC49C2">
        <w:t>TS</w:t>
      </w:r>
      <w:r w:rsidR="00BC0293">
        <w:t> </w:t>
      </w:r>
      <w:r w:rsidR="00BC0293" w:rsidRPr="00BC49C2">
        <w:t>23.501</w:t>
      </w:r>
      <w:r w:rsidR="00BC0293">
        <w:t> </w:t>
      </w:r>
      <w:r w:rsidR="00BC0293" w:rsidRPr="00BC49C2">
        <w:t>[</w:t>
      </w:r>
      <w:r w:rsidRPr="00BC49C2">
        <w:t>2] (including the UDP ports for the RTP/SRTP).</w:t>
      </w:r>
    </w:p>
    <w:p w14:paraId="7B9E89E6" w14:textId="77777777" w:rsidR="007C3898" w:rsidRPr="00BC49C2" w:rsidRDefault="007C3898" w:rsidP="003E19E0">
      <w:pPr>
        <w:pStyle w:val="B1"/>
      </w:pPr>
      <w:r w:rsidRPr="00BC49C2">
        <w:t>-</w:t>
      </w:r>
      <w:r w:rsidRPr="00BC49C2">
        <w:tab/>
        <w:t>GBR and or MBR.</w:t>
      </w:r>
    </w:p>
    <w:p w14:paraId="0C1D478D"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5A4E9D99" w14:textId="77777777" w:rsidR="007C3898" w:rsidRPr="00BC49C2" w:rsidRDefault="007C3898" w:rsidP="003E19E0">
      <w:pPr>
        <w:pStyle w:val="B1"/>
      </w:pPr>
      <w:r w:rsidRPr="00BC49C2">
        <w:t>-</w:t>
      </w:r>
      <w:r w:rsidRPr="00BC49C2">
        <w:tab/>
        <w:t>SSID : synchronization Source Identifier.</w:t>
      </w:r>
    </w:p>
    <w:p w14:paraId="1500EB53"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5F50827A" w14:textId="77777777" w:rsidR="007C3898" w:rsidRPr="00BC49C2" w:rsidRDefault="007C3898" w:rsidP="00D56E14">
      <w:pPr>
        <w:pStyle w:val="B2"/>
      </w:pPr>
      <w:r w:rsidRPr="00BC49C2">
        <w:t>-</w:t>
      </w:r>
      <w:r w:rsidRPr="00BC49C2">
        <w:tab/>
        <w:t>Layer ID.</w:t>
      </w:r>
    </w:p>
    <w:p w14:paraId="2EAA6C6C" w14:textId="77777777" w:rsidR="007C3898" w:rsidRPr="00BC49C2" w:rsidRDefault="007C3898" w:rsidP="00D56E14">
      <w:pPr>
        <w:pStyle w:val="B2"/>
      </w:pPr>
      <w:r w:rsidRPr="00BC49C2">
        <w:t>-</w:t>
      </w:r>
      <w:r w:rsidRPr="00BC49C2">
        <w:tab/>
        <w:t>Temporal ID.</w:t>
      </w:r>
    </w:p>
    <w:p w14:paraId="5B0E2680" w14:textId="77777777" w:rsidR="007C3898" w:rsidRPr="00BC49C2" w:rsidRDefault="007C3898" w:rsidP="00D56E14">
      <w:pPr>
        <w:pStyle w:val="B2"/>
      </w:pPr>
      <w:r w:rsidRPr="00BC49C2">
        <w:t>-</w:t>
      </w:r>
      <w:r w:rsidRPr="00BC49C2">
        <w:tab/>
        <w:t>NRI.</w:t>
      </w:r>
    </w:p>
    <w:p w14:paraId="48E7F057" w14:textId="77777777" w:rsidR="007C3898" w:rsidRPr="00BC49C2" w:rsidRDefault="007C3898" w:rsidP="00D56E14">
      <w:pPr>
        <w:pStyle w:val="B2"/>
      </w:pPr>
      <w:r w:rsidRPr="00BC49C2">
        <w:t>-</w:t>
      </w:r>
      <w:r w:rsidRPr="00BC49C2">
        <w:tab/>
        <w:t>NAL Type.</w:t>
      </w:r>
    </w:p>
    <w:p w14:paraId="04FC0C68" w14:textId="77777777" w:rsidR="007C3898" w:rsidRPr="00BC49C2" w:rsidRDefault="007C3898" w:rsidP="00D56E14">
      <w:pPr>
        <w:pStyle w:val="B2"/>
      </w:pPr>
      <w:r w:rsidRPr="00BC49C2">
        <w:t>-</w:t>
      </w:r>
      <w:r w:rsidRPr="00BC49C2">
        <w:tab/>
        <w:t>Other ID and Flags, e.g. DID, QID and Discardable Flag.</w:t>
      </w:r>
    </w:p>
    <w:p w14:paraId="54749A3E"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184E19A9" w14:textId="77777777" w:rsidR="007C3898" w:rsidRPr="00BC49C2" w:rsidRDefault="007C3898" w:rsidP="00321795">
      <w:pPr>
        <w:pStyle w:val="TH"/>
      </w:pPr>
      <w:r w:rsidRPr="00BC49C2">
        <w:object w:dxaOrig="7931" w:dyaOrig="5461" w14:anchorId="7325BEB5">
          <v:shape id="_x0000_i8695" type="#_x0000_t75" style="width:396pt;height:270.35pt" o:ole="">
            <v:imagedata r:id="rId81" o:title=""/>
          </v:shape>
          <o:OLEObject Type="Embed" ProgID="Word.Picture.8" ShapeID="_x0000_i8695" DrawAspect="Content" ObjectID="_1728109625" r:id="rId82"/>
        </w:object>
      </w:r>
    </w:p>
    <w:p w14:paraId="073B39C5"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0623F816" w14:textId="77777777" w:rsidR="00951E82" w:rsidRPr="00BC49C2" w:rsidRDefault="00951E82" w:rsidP="00E16D27">
      <w:pPr>
        <w:pStyle w:val="Heading5"/>
        <w:rPr>
          <w:lang w:eastAsia="ja-JP"/>
        </w:rPr>
      </w:pPr>
      <w:bookmarkStart w:id="920" w:name="_Toc101526199"/>
      <w:bookmarkStart w:id="921" w:name="_Toc104882900"/>
      <w:bookmarkStart w:id="922" w:name="_Toc113426048"/>
      <w:bookmarkStart w:id="923" w:name="_Toc117496473"/>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920"/>
      <w:bookmarkEnd w:id="921"/>
      <w:bookmarkEnd w:id="922"/>
      <w:bookmarkEnd w:id="923"/>
    </w:p>
    <w:p w14:paraId="2CF11C57"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38D8FFDC"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77DC74FC"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5F80CE1F"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6B706EB9"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5354ABE3"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725306E4"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763C5A73"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0466F746"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7D28F7E4"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27BAE043"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473A3CB0" w14:textId="678CFECC" w:rsidR="00951E82" w:rsidRPr="00BC49C2" w:rsidRDefault="008F030D" w:rsidP="000C221F">
      <w:pPr>
        <w:pStyle w:val="B1"/>
      </w:pPr>
      <w:r w:rsidRPr="00BC49C2">
        <w:lastRenderedPageBreak/>
        <w:t>5.</w:t>
      </w:r>
      <w:r w:rsidRPr="00BC49C2">
        <w:tab/>
      </w:r>
      <w:r w:rsidR="00951E82" w:rsidRPr="00BC49C2">
        <w:t xml:space="preserve">Use the </w:t>
      </w:r>
      <w:r w:rsidR="00917ADA">
        <w:t>"</w:t>
      </w:r>
      <w:r w:rsidR="00951E82" w:rsidRPr="00BC49C2">
        <w:t>Marker</w:t>
      </w:r>
      <w:r w:rsidR="00917ADA">
        <w:t>"</w:t>
      </w:r>
      <w:r w:rsidR="00951E82" w:rsidRPr="00BC49C2">
        <w:t xml:space="preserve"> Flag in the RTP/SRTP header, </w:t>
      </w:r>
      <w:r w:rsidR="00917ADA">
        <w:t>"</w:t>
      </w:r>
      <w:r w:rsidR="00951E82" w:rsidRPr="00BC49C2">
        <w:t>Start</w:t>
      </w:r>
      <w:r w:rsidR="00917ADA">
        <w:t>"</w:t>
      </w:r>
      <w:r w:rsidR="00951E82" w:rsidRPr="00BC49C2">
        <w:t xml:space="preserve"> and </w:t>
      </w:r>
      <w:r w:rsidR="00917ADA">
        <w:t>"</w:t>
      </w:r>
      <w:r w:rsidR="00951E82" w:rsidRPr="00BC49C2">
        <w:t>End</w:t>
      </w:r>
      <w:r w:rsidR="00917ADA">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2036F751" w14:textId="77777777" w:rsidR="00951E82" w:rsidRPr="00BC49C2" w:rsidRDefault="00951E82" w:rsidP="00E16D27">
      <w:pPr>
        <w:pStyle w:val="Heading5"/>
        <w:rPr>
          <w:lang w:eastAsia="ja-JP"/>
        </w:rPr>
      </w:pPr>
      <w:bookmarkStart w:id="924" w:name="_Toc101526200"/>
      <w:bookmarkStart w:id="925" w:name="_Toc104882901"/>
      <w:bookmarkStart w:id="926" w:name="_Toc113426049"/>
      <w:bookmarkStart w:id="927" w:name="_Toc11749647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924"/>
      <w:bookmarkEnd w:id="925"/>
      <w:bookmarkEnd w:id="926"/>
      <w:bookmarkEnd w:id="927"/>
    </w:p>
    <w:p w14:paraId="77BAADEC"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4FAF2C39"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0E40595B"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55B0B8F2"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77B4014A"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4FA26ADE"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24EAB193"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5AAB0F98"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6F822716" w14:textId="77777777" w:rsidR="004B1535" w:rsidRPr="00BC49C2" w:rsidRDefault="004B1535" w:rsidP="00321795">
      <w:pPr>
        <w:pStyle w:val="TH"/>
      </w:pPr>
      <w:r w:rsidRPr="00BC49C2">
        <w:object w:dxaOrig="9636" w:dyaOrig="2607" w14:anchorId="0A120943">
          <v:shape id="_x0000_i8696" type="#_x0000_t75" style="width:482.25pt;height:129.05pt" o:ole="">
            <v:imagedata r:id="rId83" o:title=""/>
          </v:shape>
          <o:OLEObject Type="Embed" ProgID="Word.Picture.8" ShapeID="_x0000_i8696" DrawAspect="Content" ObjectID="_1728109626" r:id="rId84"/>
        </w:object>
      </w:r>
    </w:p>
    <w:p w14:paraId="6F227445"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17D36FE2"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2577EB79" w14:textId="77777777" w:rsidR="00951E82" w:rsidRPr="00BC49C2" w:rsidRDefault="00951E82" w:rsidP="00964868">
      <w:pPr>
        <w:pStyle w:val="Heading4"/>
        <w:rPr>
          <w:lang w:eastAsia="ja-JP"/>
        </w:rPr>
      </w:pPr>
      <w:bookmarkStart w:id="928" w:name="_Toc101526201"/>
      <w:bookmarkStart w:id="929" w:name="_Toc104882902"/>
      <w:bookmarkStart w:id="930" w:name="_Toc113426050"/>
      <w:bookmarkStart w:id="931" w:name="_Toc117496475"/>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928"/>
      <w:bookmarkEnd w:id="929"/>
      <w:bookmarkEnd w:id="930"/>
      <w:bookmarkEnd w:id="931"/>
    </w:p>
    <w:p w14:paraId="0491478B" w14:textId="77777777" w:rsidR="00951E82" w:rsidRPr="00BC49C2" w:rsidRDefault="00EF5B32" w:rsidP="00964868">
      <w:pPr>
        <w:pStyle w:val="Heading5"/>
        <w:rPr>
          <w:lang w:eastAsia="ja-JP"/>
        </w:rPr>
      </w:pPr>
      <w:bookmarkStart w:id="932" w:name="_Toc101526202"/>
      <w:bookmarkStart w:id="933" w:name="_Toc104882903"/>
      <w:bookmarkStart w:id="934" w:name="_Toc113426051"/>
      <w:bookmarkStart w:id="935" w:name="_Toc117496476"/>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932"/>
      <w:bookmarkEnd w:id="933"/>
      <w:bookmarkEnd w:id="934"/>
      <w:bookmarkEnd w:id="935"/>
    </w:p>
    <w:p w14:paraId="54725704"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41812525"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127ADD7A"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0E8F4D6B"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2A99A8E9"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63F1BE78"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4C24FAE7"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41BA4CAE"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231C841B" w14:textId="77777777" w:rsidR="00951E82" w:rsidRPr="00BC49C2" w:rsidRDefault="00951E82" w:rsidP="00964868">
      <w:pPr>
        <w:pStyle w:val="Heading5"/>
        <w:rPr>
          <w:lang w:eastAsia="ja-JP"/>
        </w:rPr>
      </w:pPr>
      <w:bookmarkStart w:id="936" w:name="_Toc101526203"/>
      <w:bookmarkStart w:id="937" w:name="_Toc104882904"/>
      <w:bookmarkStart w:id="938" w:name="_Toc113426052"/>
      <w:bookmarkStart w:id="939" w:name="_Toc117496477"/>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936"/>
      <w:bookmarkEnd w:id="937"/>
      <w:bookmarkEnd w:id="938"/>
      <w:bookmarkEnd w:id="939"/>
    </w:p>
    <w:p w14:paraId="1804D1EF"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0BF6744D"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08D8637A"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706CE6F4" w14:textId="3F1887A9"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917ADA">
        <w:t>"</w:t>
      </w:r>
      <w:r w:rsidR="00951E82" w:rsidRPr="00BC49C2">
        <w:t>start</w:t>
      </w:r>
      <w:r w:rsidR="00917ADA">
        <w:t>"</w:t>
      </w:r>
      <w:r w:rsidR="00951E82" w:rsidRPr="00BC49C2">
        <w:t xml:space="preserve"> marker in the GTP-U header and the last PDU has the </w:t>
      </w:r>
      <w:r w:rsidR="00917ADA">
        <w:t>"</w:t>
      </w:r>
      <w:r w:rsidR="00951E82" w:rsidRPr="00BC49C2">
        <w:t>end</w:t>
      </w:r>
      <w:r w:rsidR="00917ADA">
        <w:t>"</w:t>
      </w:r>
      <w:r w:rsidR="00951E82" w:rsidRPr="00BC49C2">
        <w:t xml:space="preserve"> marker in the GTP-U header.</w:t>
      </w:r>
    </w:p>
    <w:p w14:paraId="1CE52238" w14:textId="714BEB0F"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917ADA">
        <w:t>"</w:t>
      </w:r>
      <w:r w:rsidR="00951E82" w:rsidRPr="00BC49C2">
        <w:t>end</w:t>
      </w:r>
      <w:r w:rsidR="00917ADA">
        <w:t>"</w:t>
      </w:r>
      <w:r w:rsidR="00951E82" w:rsidRPr="00BC49C2">
        <w:t xml:space="preserve"> in the GTP-U header.</w:t>
      </w:r>
    </w:p>
    <w:p w14:paraId="1D5E7053" w14:textId="77777777" w:rsidR="00D56E14" w:rsidRPr="00BC49C2" w:rsidRDefault="00951E82" w:rsidP="00D56E14">
      <w:pPr>
        <w:rPr>
          <w:lang w:eastAsia="zh-CN"/>
        </w:rPr>
      </w:pPr>
      <w:r w:rsidRPr="00BC49C2">
        <w:rPr>
          <w:lang w:eastAsia="zh-CN"/>
        </w:rPr>
        <w:t>Both methods need the GTP-U packets are delivered in order.</w:t>
      </w:r>
    </w:p>
    <w:p w14:paraId="4B07D98C"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731AEF2" w14:textId="77777777" w:rsidR="00951E82" w:rsidRPr="00BC49C2" w:rsidRDefault="00951E82" w:rsidP="00964868">
      <w:pPr>
        <w:pStyle w:val="Heading5"/>
      </w:pPr>
      <w:bookmarkStart w:id="940" w:name="_Toc101526204"/>
      <w:bookmarkStart w:id="941" w:name="_Toc104882905"/>
      <w:bookmarkStart w:id="942" w:name="_Toc113426053"/>
      <w:bookmarkStart w:id="943" w:name="_Toc117496478"/>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940"/>
      <w:bookmarkEnd w:id="941"/>
      <w:bookmarkEnd w:id="942"/>
      <w:bookmarkEnd w:id="943"/>
    </w:p>
    <w:p w14:paraId="181140A6"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68E9E5C3"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7020524A"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2301C2AB"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1595CF40"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2F3C7569" w14:textId="77777777" w:rsidR="00951E82" w:rsidRPr="00BC49C2" w:rsidRDefault="00951E82" w:rsidP="00964868">
      <w:pPr>
        <w:pStyle w:val="Heading5"/>
        <w:rPr>
          <w:lang w:eastAsia="ja-JP"/>
        </w:rPr>
      </w:pPr>
      <w:bookmarkStart w:id="944" w:name="_Toc101526205"/>
      <w:bookmarkStart w:id="945" w:name="_Toc104882906"/>
      <w:bookmarkStart w:id="946" w:name="_Toc113426054"/>
      <w:bookmarkStart w:id="947" w:name="_Toc117496479"/>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944"/>
      <w:bookmarkEnd w:id="945"/>
      <w:bookmarkEnd w:id="946"/>
      <w:bookmarkEnd w:id="947"/>
    </w:p>
    <w:p w14:paraId="3D710899"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3463AC0D"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6ECC39B9"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2BCF6798" w14:textId="77777777" w:rsidR="00951E82" w:rsidRPr="00BC49C2" w:rsidRDefault="00EF5B32" w:rsidP="00964868">
      <w:pPr>
        <w:pStyle w:val="Heading3"/>
        <w:rPr>
          <w:lang w:eastAsia="ja-JP"/>
        </w:rPr>
      </w:pPr>
      <w:bookmarkStart w:id="948" w:name="_Toc101526206"/>
      <w:bookmarkStart w:id="949" w:name="_Toc104882907"/>
      <w:bookmarkStart w:id="950" w:name="_Toc113426055"/>
      <w:bookmarkStart w:id="951" w:name="_Toc117496480"/>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948"/>
      <w:bookmarkEnd w:id="949"/>
      <w:bookmarkEnd w:id="950"/>
      <w:bookmarkEnd w:id="951"/>
    </w:p>
    <w:p w14:paraId="1A851E44" w14:textId="77777777" w:rsidR="00951E82" w:rsidRPr="00BC49C2" w:rsidRDefault="00722A48" w:rsidP="00964868">
      <w:pPr>
        <w:pStyle w:val="Heading3"/>
        <w:rPr>
          <w:lang w:eastAsia="zh-CN"/>
        </w:rPr>
      </w:pPr>
      <w:bookmarkStart w:id="952" w:name="_Toc101526207"/>
      <w:bookmarkStart w:id="953" w:name="_Toc104882908"/>
      <w:bookmarkStart w:id="954" w:name="_Toc113426056"/>
      <w:bookmarkStart w:id="955" w:name="_Toc117496481"/>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952"/>
      <w:bookmarkEnd w:id="953"/>
      <w:bookmarkEnd w:id="954"/>
      <w:bookmarkEnd w:id="955"/>
    </w:p>
    <w:p w14:paraId="7FE6E932" w14:textId="77777777" w:rsidR="00D56E14" w:rsidRPr="00BC49C2" w:rsidRDefault="00951E82" w:rsidP="00D56E14">
      <w:pPr>
        <w:rPr>
          <w:lang w:eastAsia="zh-CN"/>
        </w:rPr>
      </w:pPr>
      <w:r w:rsidRPr="00BC49C2">
        <w:rPr>
          <w:lang w:eastAsia="zh-CN"/>
        </w:rPr>
        <w:t>UPF:</w:t>
      </w:r>
    </w:p>
    <w:p w14:paraId="588D22D7"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397E7FBA" w14:textId="77777777" w:rsidR="00D56E14" w:rsidRPr="00BC49C2" w:rsidRDefault="00951E82" w:rsidP="00D56E14">
      <w:pPr>
        <w:rPr>
          <w:lang w:eastAsia="zh-CN"/>
        </w:rPr>
      </w:pPr>
      <w:r w:rsidRPr="00BC49C2">
        <w:rPr>
          <w:lang w:eastAsia="zh-CN"/>
        </w:rPr>
        <w:t>UE:</w:t>
      </w:r>
    </w:p>
    <w:p w14:paraId="44F6D272"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4BF42B04" w14:textId="77777777" w:rsidR="00B24AEA" w:rsidRPr="00BC49C2" w:rsidRDefault="00CF3916" w:rsidP="00964868">
      <w:pPr>
        <w:pStyle w:val="Heading2"/>
        <w:rPr>
          <w:lang w:eastAsia="ja-JP"/>
        </w:rPr>
      </w:pPr>
      <w:bookmarkStart w:id="956" w:name="_Toc97289445"/>
      <w:bookmarkStart w:id="957" w:name="_Toc101526208"/>
      <w:bookmarkStart w:id="958" w:name="_Toc104882909"/>
      <w:bookmarkStart w:id="959" w:name="_Toc113426057"/>
      <w:bookmarkStart w:id="960" w:name="_Toc117496482"/>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956"/>
      <w:r w:rsidRPr="00BC49C2">
        <w:rPr>
          <w:lang w:eastAsia="ja-JP"/>
        </w:rPr>
        <w:t>Application-aware QoS</w:t>
      </w:r>
      <w:bookmarkEnd w:id="957"/>
      <w:bookmarkEnd w:id="958"/>
      <w:bookmarkEnd w:id="959"/>
      <w:bookmarkEnd w:id="960"/>
    </w:p>
    <w:p w14:paraId="71231CDB" w14:textId="77777777" w:rsidR="00B24AEA" w:rsidRPr="00BC49C2" w:rsidRDefault="00CF3916" w:rsidP="00964868">
      <w:pPr>
        <w:pStyle w:val="Heading3"/>
        <w:rPr>
          <w:lang w:eastAsia="ko-KR"/>
        </w:rPr>
      </w:pPr>
      <w:bookmarkStart w:id="961" w:name="_Toc97289446"/>
      <w:bookmarkStart w:id="962" w:name="_Toc101526209"/>
      <w:bookmarkStart w:id="963" w:name="_Toc104882910"/>
      <w:bookmarkStart w:id="964" w:name="_Toc113426058"/>
      <w:bookmarkStart w:id="965" w:name="_Toc117496483"/>
      <w:r w:rsidRPr="00BC49C2">
        <w:rPr>
          <w:lang w:eastAsia="ko-KR"/>
        </w:rPr>
        <w:t>6.</w:t>
      </w:r>
      <w:r w:rsidRPr="00BC49C2">
        <w:rPr>
          <w:lang w:eastAsia="zh-CN"/>
        </w:rPr>
        <w:t>19</w:t>
      </w:r>
      <w:r w:rsidRPr="00BC49C2">
        <w:rPr>
          <w:lang w:eastAsia="ko-KR"/>
        </w:rPr>
        <w:t>.1</w:t>
      </w:r>
      <w:r w:rsidRPr="00BC49C2">
        <w:rPr>
          <w:lang w:eastAsia="ko-KR"/>
        </w:rPr>
        <w:tab/>
      </w:r>
      <w:bookmarkEnd w:id="961"/>
      <w:r w:rsidRPr="00BC49C2">
        <w:rPr>
          <w:lang w:eastAsia="ko-KR"/>
        </w:rPr>
        <w:t>Key Issue mapping</w:t>
      </w:r>
      <w:bookmarkEnd w:id="962"/>
      <w:bookmarkEnd w:id="963"/>
      <w:bookmarkEnd w:id="964"/>
      <w:bookmarkEnd w:id="965"/>
    </w:p>
    <w:p w14:paraId="6B16E6AE" w14:textId="77777777" w:rsidR="00D56E14" w:rsidRPr="00BC49C2" w:rsidRDefault="00CF3916" w:rsidP="00D56E14">
      <w:pPr>
        <w:rPr>
          <w:lang w:eastAsia="ko-KR"/>
        </w:rPr>
      </w:pPr>
      <w:r w:rsidRPr="00BC49C2">
        <w:rPr>
          <w:lang w:eastAsia="ko-KR"/>
        </w:rPr>
        <w:t>This solution addresses Key Issue #4 and #5.</w:t>
      </w:r>
    </w:p>
    <w:p w14:paraId="689C9B6B" w14:textId="77777777" w:rsidR="00B24AEA" w:rsidRPr="00BC49C2" w:rsidRDefault="00CF3916" w:rsidP="00964868">
      <w:pPr>
        <w:pStyle w:val="Heading3"/>
        <w:rPr>
          <w:lang w:eastAsia="ja-JP"/>
        </w:rPr>
      </w:pPr>
      <w:bookmarkStart w:id="966" w:name="_Toc97289447"/>
      <w:bookmarkStart w:id="967" w:name="_Toc101526210"/>
      <w:bookmarkStart w:id="968" w:name="_Toc104882911"/>
      <w:bookmarkStart w:id="969" w:name="_Toc113426059"/>
      <w:bookmarkStart w:id="970" w:name="_Toc117496484"/>
      <w:r w:rsidRPr="00BC49C2">
        <w:rPr>
          <w:lang w:eastAsia="ja-JP"/>
        </w:rPr>
        <w:t>6.</w:t>
      </w:r>
      <w:r w:rsidRPr="00BC49C2">
        <w:rPr>
          <w:lang w:eastAsia="zh-CN"/>
        </w:rPr>
        <w:t>19</w:t>
      </w:r>
      <w:r w:rsidRPr="00BC49C2">
        <w:rPr>
          <w:lang w:eastAsia="ja-JP"/>
        </w:rPr>
        <w:t>.2</w:t>
      </w:r>
      <w:r w:rsidRPr="00BC49C2">
        <w:rPr>
          <w:lang w:eastAsia="ja-JP"/>
        </w:rPr>
        <w:tab/>
        <w:t>Description</w:t>
      </w:r>
      <w:bookmarkEnd w:id="966"/>
      <w:bookmarkEnd w:id="967"/>
      <w:bookmarkEnd w:id="968"/>
      <w:bookmarkEnd w:id="969"/>
      <w:bookmarkEnd w:id="970"/>
    </w:p>
    <w:p w14:paraId="5B033B99"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261253B8" w14:textId="77777777" w:rsidR="00CF3916" w:rsidRPr="00BC49C2" w:rsidRDefault="00CF3916" w:rsidP="00964868">
      <w:pPr>
        <w:pStyle w:val="Heading3"/>
        <w:rPr>
          <w:lang w:eastAsia="ja-JP"/>
        </w:rPr>
      </w:pPr>
      <w:bookmarkStart w:id="971" w:name="_Toc97289448"/>
      <w:bookmarkStart w:id="972" w:name="_Toc101526211"/>
      <w:bookmarkStart w:id="973" w:name="_Toc104882912"/>
      <w:bookmarkStart w:id="974" w:name="_Toc113426060"/>
      <w:bookmarkStart w:id="975" w:name="_Toc117496485"/>
      <w:r w:rsidRPr="00BC49C2">
        <w:rPr>
          <w:lang w:eastAsia="ja-JP"/>
        </w:rPr>
        <w:t>6.</w:t>
      </w:r>
      <w:r w:rsidRPr="00BC49C2">
        <w:rPr>
          <w:lang w:eastAsia="zh-CN"/>
        </w:rPr>
        <w:t>19</w:t>
      </w:r>
      <w:r w:rsidRPr="00BC49C2">
        <w:rPr>
          <w:lang w:eastAsia="ja-JP"/>
        </w:rPr>
        <w:t>.3</w:t>
      </w:r>
      <w:r w:rsidRPr="00BC49C2">
        <w:rPr>
          <w:lang w:eastAsia="ja-JP"/>
        </w:rPr>
        <w:tab/>
        <w:t>Procedures</w:t>
      </w:r>
      <w:bookmarkEnd w:id="971"/>
      <w:bookmarkEnd w:id="972"/>
      <w:bookmarkEnd w:id="973"/>
      <w:bookmarkEnd w:id="974"/>
      <w:bookmarkEnd w:id="975"/>
    </w:p>
    <w:p w14:paraId="28228C57" w14:textId="77777777" w:rsidR="00CF3916" w:rsidRPr="00BC49C2" w:rsidRDefault="00CF3916" w:rsidP="00964868">
      <w:pPr>
        <w:pStyle w:val="Heading4"/>
        <w:rPr>
          <w:lang w:eastAsia="ja-JP"/>
        </w:rPr>
      </w:pPr>
      <w:bookmarkStart w:id="976" w:name="_Toc97289449"/>
      <w:bookmarkStart w:id="977" w:name="_Toc101526212"/>
      <w:bookmarkStart w:id="978" w:name="_Toc104882913"/>
      <w:bookmarkStart w:id="979" w:name="_Toc113426061"/>
      <w:bookmarkStart w:id="980" w:name="_Toc117496486"/>
      <w:r w:rsidRPr="00BC49C2">
        <w:rPr>
          <w:lang w:eastAsia="ja-JP"/>
        </w:rPr>
        <w:t>6.</w:t>
      </w:r>
      <w:r w:rsidRPr="00BC49C2">
        <w:rPr>
          <w:lang w:eastAsia="zh-CN"/>
        </w:rPr>
        <w:t>19</w:t>
      </w:r>
      <w:r w:rsidRPr="00BC49C2">
        <w:rPr>
          <w:lang w:eastAsia="ja-JP"/>
        </w:rPr>
        <w:t>.3.1</w:t>
      </w:r>
      <w:r w:rsidRPr="00BC49C2">
        <w:rPr>
          <w:lang w:eastAsia="ja-JP"/>
        </w:rPr>
        <w:tab/>
        <w:t>General</w:t>
      </w:r>
      <w:bookmarkEnd w:id="976"/>
      <w:bookmarkEnd w:id="977"/>
      <w:bookmarkEnd w:id="978"/>
      <w:bookmarkEnd w:id="979"/>
      <w:bookmarkEnd w:id="980"/>
    </w:p>
    <w:p w14:paraId="506EBEEB"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439F2AFE" w14:textId="77777777" w:rsidR="00CF3916" w:rsidRPr="00BC49C2" w:rsidRDefault="00CF3916" w:rsidP="00964868">
      <w:pPr>
        <w:pStyle w:val="Heading4"/>
        <w:rPr>
          <w:lang w:eastAsia="ja-JP"/>
        </w:rPr>
      </w:pPr>
      <w:bookmarkStart w:id="981" w:name="_Toc97289450"/>
      <w:bookmarkStart w:id="982" w:name="_Toc101526213"/>
      <w:bookmarkStart w:id="983" w:name="_Toc104882914"/>
      <w:bookmarkStart w:id="984" w:name="_Toc113426062"/>
      <w:bookmarkStart w:id="985" w:name="_Toc117496487"/>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981"/>
      <w:r w:rsidRPr="00BC49C2">
        <w:rPr>
          <w:lang w:eastAsia="ja-JP"/>
        </w:rPr>
        <w:t>procedure considering application QoS policy</w:t>
      </w:r>
      <w:bookmarkEnd w:id="982"/>
      <w:bookmarkEnd w:id="983"/>
      <w:bookmarkEnd w:id="984"/>
      <w:bookmarkEnd w:id="985"/>
    </w:p>
    <w:p w14:paraId="4C412226" w14:textId="77777777" w:rsidR="00357467" w:rsidRPr="00BC49C2" w:rsidRDefault="00357467" w:rsidP="003E19E0">
      <w:pPr>
        <w:pStyle w:val="TH"/>
      </w:pPr>
      <w:r w:rsidRPr="00BC49C2">
        <w:object w:dxaOrig="10200" w:dyaOrig="5930" w14:anchorId="70FA0B34">
          <v:shape id="_x0000_i8697" type="#_x0000_t75" style="width:481.6pt;height:279.85pt" o:ole="">
            <v:imagedata r:id="rId85" o:title=""/>
          </v:shape>
          <o:OLEObject Type="Embed" ProgID="Visio.Drawing.15" ShapeID="_x0000_i8697" DrawAspect="Content" ObjectID="_1728109627" r:id="rId86"/>
        </w:object>
      </w:r>
    </w:p>
    <w:p w14:paraId="79C7D767"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029F9530" w14:textId="22C05E97"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BC0293" w:rsidRPr="00BC49C2">
        <w:rPr>
          <w:lang w:eastAsia="ko-KR"/>
        </w:rPr>
        <w:t>TS</w:t>
      </w:r>
      <w:r w:rsidR="00BC0293">
        <w:rPr>
          <w:lang w:eastAsia="ko-KR"/>
        </w:rPr>
        <w:t> </w:t>
      </w:r>
      <w:r w:rsidR="00BC0293" w:rsidRPr="00BC49C2">
        <w:rPr>
          <w:lang w:eastAsia="ko-KR"/>
        </w:rPr>
        <w:t>23.502</w:t>
      </w:r>
      <w:r w:rsidR="00BC0293">
        <w:rPr>
          <w:lang w:eastAsia="ko-KR"/>
        </w:rPr>
        <w:t> </w:t>
      </w:r>
      <w:r w:rsidR="00BC0293" w:rsidRPr="00BC49C2">
        <w:rPr>
          <w:lang w:eastAsia="ko-KR"/>
        </w:rPr>
        <w:t>[</w:t>
      </w:r>
      <w:r w:rsidRPr="00BC49C2">
        <w:rPr>
          <w:lang w:eastAsia="ko-KR"/>
        </w:rPr>
        <w:t>3]</w:t>
      </w:r>
      <w:r w:rsidRPr="00BC49C2">
        <w:rPr>
          <w:lang w:eastAsia="zh-CN"/>
        </w:rPr>
        <w:t>:</w:t>
      </w:r>
    </w:p>
    <w:p w14:paraId="3F2B1533"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72D9194C"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0DAC6C4D"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2AC38AD5"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2AB1E472"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0595C5CE" w14:textId="61EDDB78" w:rsidR="00D56E14" w:rsidRPr="00BC49C2" w:rsidRDefault="00917ADA" w:rsidP="00D56E14">
      <w:pPr>
        <w:pStyle w:val="EditorsNote"/>
      </w:pPr>
      <w:r>
        <w:t>Editor's note</w:t>
      </w:r>
      <w:r w:rsidR="00CF3916" w:rsidRPr="00BC49C2">
        <w:t>:</w:t>
      </w:r>
      <w:r w:rsidR="00CF3916" w:rsidRPr="00BC49C2">
        <w:tab/>
      </w:r>
      <w:r w:rsidR="006F6B18" w:rsidRPr="00BC49C2">
        <w:t>Instead of using a dedicated queue, whether using different dedicated QFIs per XR application or application ID specific info is used in the GTP-U header in order to distinguish applications is FFS</w:t>
      </w:r>
      <w:r w:rsidR="00CF3916" w:rsidRPr="00BC49C2">
        <w:t>.</w:t>
      </w:r>
    </w:p>
    <w:p w14:paraId="5DD221E3"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616AE831" w14:textId="713B6FFF" w:rsidR="006F6B18" w:rsidRPr="00BC49C2" w:rsidRDefault="00917ADA" w:rsidP="006F6B18">
      <w:pPr>
        <w:pStyle w:val="EditorsNote"/>
      </w:pPr>
      <w:r>
        <w:t>Editor's note</w:t>
      </w:r>
      <w:r w:rsidR="006F6B18" w:rsidRPr="00BC49C2">
        <w:t>:</w:t>
      </w:r>
      <w:r w:rsidR="006F6B18" w:rsidRPr="00BC49C2">
        <w:tab/>
        <w:t>Instead of using a dedicated queue, whether using different dedicated QFIs per XR application or application ID specific info is used in the GTP-U header in order to distinguish applications is FFS.</w:t>
      </w:r>
    </w:p>
    <w:p w14:paraId="5D5A7AC3" w14:textId="77777777" w:rsidR="006F6B18" w:rsidRPr="00BC49C2" w:rsidRDefault="006F6B18" w:rsidP="003E19E0">
      <w:pPr>
        <w:pStyle w:val="B1"/>
        <w:rPr>
          <w:rFonts w:eastAsia="DengXian"/>
          <w:lang w:eastAsia="zh-CN"/>
        </w:rPr>
      </w:pPr>
    </w:p>
    <w:p w14:paraId="7324784F"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59285700"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7B9E6ED7"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80F3821" w14:textId="77777777" w:rsidR="005C52F7" w:rsidRPr="00BC49C2" w:rsidRDefault="005C52F7" w:rsidP="005C52F7">
      <w:pPr>
        <w:pStyle w:val="Heading4"/>
        <w:rPr>
          <w:lang w:eastAsia="zh-CN"/>
        </w:rPr>
      </w:pPr>
      <w:bookmarkStart w:id="986" w:name="_Toc104882915"/>
      <w:bookmarkStart w:id="987" w:name="_Toc113426063"/>
      <w:bookmarkStart w:id="988" w:name="_Toc117496488"/>
      <w:r w:rsidRPr="00BC49C2">
        <w:rPr>
          <w:lang w:eastAsia="zh-CN"/>
        </w:rPr>
        <w:t>6.19.3.3</w:t>
      </w:r>
      <w:r w:rsidRPr="00BC49C2">
        <w:rPr>
          <w:lang w:eastAsia="zh-CN"/>
        </w:rPr>
        <w:tab/>
        <w:t>PDU set level QoS policies and QoS handling</w:t>
      </w:r>
      <w:bookmarkEnd w:id="986"/>
      <w:bookmarkEnd w:id="987"/>
      <w:bookmarkEnd w:id="988"/>
    </w:p>
    <w:p w14:paraId="4AE8ED94"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64EF2B51"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465DB97D"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14A1BBF1"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1BB3C3A0" w14:textId="77777777" w:rsidR="00CF3916" w:rsidRPr="00BC49C2" w:rsidRDefault="00CF3916" w:rsidP="00964868">
      <w:pPr>
        <w:pStyle w:val="Heading3"/>
        <w:rPr>
          <w:lang w:eastAsia="zh-CN"/>
        </w:rPr>
      </w:pPr>
      <w:bookmarkStart w:id="989" w:name="_Toc97289452"/>
      <w:bookmarkStart w:id="990" w:name="_Toc101526214"/>
      <w:bookmarkStart w:id="991" w:name="_Toc104882916"/>
      <w:bookmarkStart w:id="992" w:name="_Toc113426064"/>
      <w:bookmarkStart w:id="993" w:name="_Toc117496489"/>
      <w:r w:rsidRPr="00BC49C2">
        <w:rPr>
          <w:lang w:eastAsia="zh-CN"/>
        </w:rPr>
        <w:t>6.19.4</w:t>
      </w:r>
      <w:r w:rsidRPr="00BC49C2">
        <w:rPr>
          <w:lang w:eastAsia="zh-CN"/>
        </w:rPr>
        <w:tab/>
      </w:r>
      <w:r w:rsidRPr="00BC49C2">
        <w:rPr>
          <w:lang w:eastAsia="ja-JP"/>
        </w:rPr>
        <w:t>Impacts on services, entities and interfaces</w:t>
      </w:r>
      <w:bookmarkEnd w:id="989"/>
      <w:bookmarkEnd w:id="990"/>
      <w:bookmarkEnd w:id="991"/>
      <w:bookmarkEnd w:id="992"/>
      <w:bookmarkEnd w:id="993"/>
    </w:p>
    <w:p w14:paraId="6028581F" w14:textId="77777777" w:rsidR="004B1535" w:rsidRPr="00BC49C2" w:rsidRDefault="004B1535" w:rsidP="004B1535">
      <w:r w:rsidRPr="00BC49C2">
        <w:t>The followings are additionally required:</w:t>
      </w:r>
    </w:p>
    <w:p w14:paraId="06C97D79" w14:textId="77777777" w:rsidR="004B1535" w:rsidRPr="00BC49C2" w:rsidRDefault="004B1535" w:rsidP="004B1535">
      <w:r w:rsidRPr="00BC49C2">
        <w:t>UDM:</w:t>
      </w:r>
    </w:p>
    <w:p w14:paraId="7ADF471F" w14:textId="77777777" w:rsidR="004B1535" w:rsidRPr="00BC49C2" w:rsidRDefault="004B1535" w:rsidP="004B1535">
      <w:pPr>
        <w:pStyle w:val="B1"/>
      </w:pPr>
      <w:r w:rsidRPr="00BC49C2">
        <w:t>-</w:t>
      </w:r>
      <w:r w:rsidRPr="00BC49C2">
        <w:tab/>
        <w:t>Send SM subscription data indicating whether Application-level QoS mechanism is allowed.</w:t>
      </w:r>
    </w:p>
    <w:p w14:paraId="62B86AFE" w14:textId="77777777" w:rsidR="004B1535" w:rsidRPr="00BC49C2" w:rsidRDefault="004B1535" w:rsidP="004B1535">
      <w:r w:rsidRPr="00BC49C2">
        <w:t>PCF:</w:t>
      </w:r>
    </w:p>
    <w:p w14:paraId="57ED807E" w14:textId="77777777" w:rsidR="004B1535" w:rsidRPr="00BC49C2" w:rsidRDefault="004B1535" w:rsidP="004B1535">
      <w:pPr>
        <w:pStyle w:val="B1"/>
      </w:pPr>
      <w:r w:rsidRPr="00BC49C2">
        <w:t>-</w:t>
      </w:r>
      <w:r w:rsidRPr="00BC49C2">
        <w:tab/>
        <w:t>Store and provide PCC rule including application level QoS policy information to SMF.</w:t>
      </w:r>
    </w:p>
    <w:p w14:paraId="4D674308" w14:textId="77777777" w:rsidR="004B1535" w:rsidRPr="00BC49C2" w:rsidRDefault="004B1535" w:rsidP="004B1535">
      <w:r w:rsidRPr="00BC49C2">
        <w:t>SMF:</w:t>
      </w:r>
    </w:p>
    <w:p w14:paraId="0D835AE8" w14:textId="77777777" w:rsidR="004B1535" w:rsidRPr="00BC49C2" w:rsidRDefault="004B1535" w:rsidP="004B1535">
      <w:pPr>
        <w:pStyle w:val="B1"/>
      </w:pPr>
      <w:r w:rsidRPr="00BC49C2">
        <w:t>-</w:t>
      </w:r>
      <w:r w:rsidRPr="00BC49C2">
        <w:tab/>
        <w:t>Provide application level QoS information to UPF and NG-RAN node.</w:t>
      </w:r>
    </w:p>
    <w:p w14:paraId="03433753" w14:textId="77777777" w:rsidR="004B1535" w:rsidRPr="00BC49C2" w:rsidRDefault="004B1535" w:rsidP="004B1535">
      <w:r w:rsidRPr="00BC49C2">
        <w:t>UPF:</w:t>
      </w:r>
    </w:p>
    <w:p w14:paraId="44AE11BE"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64EB6E68" w14:textId="77777777" w:rsidR="004B1535" w:rsidRPr="00BC49C2" w:rsidRDefault="004B1535" w:rsidP="004B1535">
      <w:pPr>
        <w:pStyle w:val="B1"/>
      </w:pPr>
      <w:r w:rsidRPr="00BC49C2">
        <w:t>-</w:t>
      </w:r>
      <w:r w:rsidRPr="00BC49C2">
        <w:tab/>
        <w:t>Marking for DL packets as PDU set characteristics.</w:t>
      </w:r>
    </w:p>
    <w:p w14:paraId="36F76818" w14:textId="77777777" w:rsidR="004B1535" w:rsidRPr="00BC49C2" w:rsidRDefault="004B1535" w:rsidP="004B1535">
      <w:r w:rsidRPr="00BC49C2">
        <w:t>NG-RAN:</w:t>
      </w:r>
    </w:p>
    <w:p w14:paraId="4C61322A" w14:textId="77777777" w:rsidR="004B1535" w:rsidRPr="00BC49C2" w:rsidRDefault="004B1535" w:rsidP="004B1535">
      <w:pPr>
        <w:pStyle w:val="B1"/>
      </w:pPr>
      <w:r w:rsidRPr="00BC49C2">
        <w:t>-</w:t>
      </w:r>
      <w:r w:rsidRPr="00BC49C2">
        <w:tab/>
        <w:t>Application level QoS enforcement is performed</w:t>
      </w:r>
    </w:p>
    <w:p w14:paraId="47CE601B" w14:textId="77777777" w:rsidR="004B1535" w:rsidRPr="00BC49C2" w:rsidRDefault="004B1535" w:rsidP="004B1535">
      <w:pPr>
        <w:pStyle w:val="B1"/>
      </w:pPr>
      <w:r w:rsidRPr="00BC49C2">
        <w:t>-</w:t>
      </w:r>
      <w:r w:rsidRPr="00BC49C2">
        <w:tab/>
        <w:t>Marking for UL packets based on PDU set characteristics that UE provides.</w:t>
      </w:r>
    </w:p>
    <w:p w14:paraId="5349C665" w14:textId="77777777" w:rsidR="004B1535" w:rsidRPr="00BC49C2" w:rsidRDefault="004B1535" w:rsidP="004B1535">
      <w:r w:rsidRPr="00BC49C2">
        <w:t>UE:</w:t>
      </w:r>
    </w:p>
    <w:p w14:paraId="504D01AF" w14:textId="77777777" w:rsidR="004B1535" w:rsidRPr="00BC49C2" w:rsidRDefault="004B1535" w:rsidP="004B1535">
      <w:pPr>
        <w:pStyle w:val="B1"/>
      </w:pPr>
      <w:r w:rsidRPr="00BC49C2">
        <w:t>-</w:t>
      </w:r>
      <w:r w:rsidRPr="00BC49C2">
        <w:tab/>
        <w:t>Provides PDU set characteristics of the UL packets to NG-RAN.</w:t>
      </w:r>
    </w:p>
    <w:p w14:paraId="69D4E9DE" w14:textId="77777777" w:rsidR="00BA1AC9" w:rsidRPr="00BC49C2" w:rsidRDefault="00BA1AC9" w:rsidP="00964868">
      <w:pPr>
        <w:pStyle w:val="Heading2"/>
      </w:pPr>
      <w:bookmarkStart w:id="994" w:name="_Toc101526215"/>
      <w:bookmarkStart w:id="995" w:name="_Toc104882917"/>
      <w:bookmarkStart w:id="996" w:name="_Toc113426065"/>
      <w:bookmarkStart w:id="997" w:name="_Toc117496490"/>
      <w:r w:rsidRPr="00BC49C2">
        <w:rPr>
          <w:lang w:eastAsia="zh-CN"/>
        </w:rPr>
        <w:lastRenderedPageBreak/>
        <w:t>6.20</w:t>
      </w:r>
      <w:r w:rsidRPr="00BC49C2">
        <w:rPr>
          <w:lang w:eastAsia="ko-KR"/>
        </w:rPr>
        <w:tab/>
      </w:r>
      <w:r w:rsidRPr="00BC49C2">
        <w:t>Solution</w:t>
      </w:r>
      <w:r w:rsidRPr="00BC49C2">
        <w:rPr>
          <w:lang w:eastAsia="zh-CN"/>
        </w:rPr>
        <w:t xml:space="preserve"> #20</w:t>
      </w:r>
      <w:r w:rsidRPr="00BC49C2">
        <w:t>: UPF based PDU Set identification</w:t>
      </w:r>
      <w:bookmarkEnd w:id="994"/>
      <w:bookmarkEnd w:id="995"/>
      <w:bookmarkEnd w:id="996"/>
      <w:bookmarkEnd w:id="997"/>
    </w:p>
    <w:p w14:paraId="281CDEEA" w14:textId="77777777" w:rsidR="00BA1AC9" w:rsidRPr="00BC49C2" w:rsidRDefault="00BA1AC9" w:rsidP="00964868">
      <w:pPr>
        <w:pStyle w:val="Heading3"/>
      </w:pPr>
      <w:bookmarkStart w:id="998" w:name="_Toc101526216"/>
      <w:bookmarkStart w:id="999" w:name="_Toc104882918"/>
      <w:bookmarkStart w:id="1000" w:name="_Toc113426066"/>
      <w:bookmarkStart w:id="1001" w:name="_Toc117496491"/>
      <w:r w:rsidRPr="00BC49C2">
        <w:t>6.</w:t>
      </w:r>
      <w:r w:rsidRPr="00BC49C2">
        <w:rPr>
          <w:lang w:eastAsia="zh-CN"/>
        </w:rPr>
        <w:t>20</w:t>
      </w:r>
      <w:r w:rsidRPr="00BC49C2">
        <w:t>.1</w:t>
      </w:r>
      <w:r w:rsidRPr="00BC49C2">
        <w:tab/>
        <w:t>Key Issue mapping</w:t>
      </w:r>
      <w:bookmarkEnd w:id="998"/>
      <w:bookmarkEnd w:id="999"/>
      <w:bookmarkEnd w:id="1000"/>
      <w:bookmarkEnd w:id="1001"/>
    </w:p>
    <w:p w14:paraId="76A074BF"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04ABB701" w14:textId="77777777" w:rsidR="00BA1AC9" w:rsidRPr="00BC49C2" w:rsidRDefault="00BA1AC9" w:rsidP="00964868">
      <w:pPr>
        <w:pStyle w:val="Heading3"/>
      </w:pPr>
      <w:bookmarkStart w:id="1002" w:name="_Toc101526217"/>
      <w:bookmarkStart w:id="1003" w:name="_Toc104882919"/>
      <w:bookmarkStart w:id="1004" w:name="_Toc113426067"/>
      <w:bookmarkStart w:id="1005" w:name="_Toc117496492"/>
      <w:r w:rsidRPr="00BC49C2">
        <w:t>6.</w:t>
      </w:r>
      <w:r w:rsidRPr="00BC49C2">
        <w:rPr>
          <w:lang w:eastAsia="zh-CN"/>
        </w:rPr>
        <w:t>20</w:t>
      </w:r>
      <w:r w:rsidRPr="00BC49C2">
        <w:t>.2</w:t>
      </w:r>
      <w:r w:rsidRPr="00BC49C2">
        <w:tab/>
        <w:t>Description</w:t>
      </w:r>
      <w:bookmarkEnd w:id="1002"/>
      <w:bookmarkEnd w:id="1003"/>
      <w:bookmarkEnd w:id="1004"/>
      <w:bookmarkEnd w:id="1005"/>
    </w:p>
    <w:p w14:paraId="4A985F54" w14:textId="77777777" w:rsidR="00BA1AC9" w:rsidRPr="00BC49C2" w:rsidRDefault="00BA1AC9" w:rsidP="00964868">
      <w:pPr>
        <w:pStyle w:val="Heading4"/>
      </w:pPr>
      <w:bookmarkStart w:id="1006" w:name="_Toc101526218"/>
      <w:bookmarkStart w:id="1007" w:name="_Toc104882920"/>
      <w:bookmarkStart w:id="1008" w:name="_Toc113426068"/>
      <w:bookmarkStart w:id="1009" w:name="_Toc117496493"/>
      <w:r w:rsidRPr="00BC49C2">
        <w:t>6.</w:t>
      </w:r>
      <w:r w:rsidRPr="00BC49C2">
        <w:rPr>
          <w:lang w:eastAsia="zh-CN"/>
        </w:rPr>
        <w:t>20</w:t>
      </w:r>
      <w:r w:rsidRPr="00BC49C2">
        <w:t>.2.1</w:t>
      </w:r>
      <w:r w:rsidRPr="00BC49C2">
        <w:tab/>
        <w:t>Overall framework</w:t>
      </w:r>
      <w:bookmarkEnd w:id="1006"/>
      <w:bookmarkEnd w:id="1007"/>
      <w:bookmarkEnd w:id="1008"/>
      <w:bookmarkEnd w:id="1009"/>
    </w:p>
    <w:p w14:paraId="528DFBAC"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2BFCCD60" w14:textId="77777777" w:rsidR="00BA1AC9" w:rsidRPr="00BC49C2" w:rsidRDefault="00BA1AC9" w:rsidP="004B1535">
      <w:pPr>
        <w:pStyle w:val="TH"/>
      </w:pPr>
      <w:r w:rsidRPr="00BC49C2">
        <w:object w:dxaOrig="4581" w:dyaOrig="6074" w14:anchorId="438CCF1D">
          <v:shape id="_x0000_i8698" type="#_x0000_t75" style="width:349.8pt;height:463.25pt" o:ole="">
            <v:imagedata r:id="rId87" o:title=""/>
          </v:shape>
          <o:OLEObject Type="Embed" ProgID="Visio.Drawing.15" ShapeID="_x0000_i8698" DrawAspect="Content" ObjectID="_1728109628" r:id="rId88"/>
        </w:object>
      </w:r>
    </w:p>
    <w:p w14:paraId="1C5FB830"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1F29DAE3" w14:textId="77777777" w:rsidR="00BA1AC9" w:rsidRPr="00BC49C2" w:rsidRDefault="00BA1AC9" w:rsidP="00DC5499">
      <w:pPr>
        <w:pStyle w:val="Heading4"/>
      </w:pPr>
      <w:bookmarkStart w:id="1010" w:name="_Toc101526219"/>
      <w:bookmarkStart w:id="1011" w:name="_Toc104882921"/>
      <w:bookmarkStart w:id="1012" w:name="_Toc113426069"/>
      <w:bookmarkStart w:id="1013" w:name="_Toc117496494"/>
      <w:r w:rsidRPr="00BC49C2">
        <w:lastRenderedPageBreak/>
        <w:t>6.</w:t>
      </w:r>
      <w:r w:rsidRPr="00BC49C2">
        <w:rPr>
          <w:lang w:eastAsia="zh-CN"/>
        </w:rPr>
        <w:t>20</w:t>
      </w:r>
      <w:r w:rsidRPr="00BC49C2">
        <w:t>.2.2</w:t>
      </w:r>
      <w:r w:rsidRPr="00BC49C2">
        <w:tab/>
        <w:t>PDU Set identification based on N3 PDU Set metadata</w:t>
      </w:r>
      <w:bookmarkEnd w:id="1010"/>
      <w:bookmarkEnd w:id="1011"/>
      <w:bookmarkEnd w:id="1012"/>
      <w:bookmarkEnd w:id="1013"/>
    </w:p>
    <w:p w14:paraId="23BEFAF4"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0AE16DD" w14:textId="77777777" w:rsidR="004B1535" w:rsidRPr="00BC49C2" w:rsidRDefault="004B1535" w:rsidP="004B1535">
      <w:r w:rsidRPr="00BC49C2">
        <w:t>The UPF can generate the metadata in the following ways:</w:t>
      </w:r>
    </w:p>
    <w:p w14:paraId="61B00D46"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39FA3356"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4E903C37" w14:textId="77777777" w:rsidR="00BA1AC9" w:rsidRPr="00BC49C2" w:rsidRDefault="00BA1AC9" w:rsidP="00DC5499">
      <w:pPr>
        <w:pStyle w:val="B1"/>
      </w:pPr>
      <w:r w:rsidRPr="00BC49C2">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0E62D8E2"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012713D9"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533112B8" w14:textId="77777777" w:rsidR="004B1535" w:rsidRPr="00BC49C2" w:rsidRDefault="004B1535" w:rsidP="00321795">
      <w:pPr>
        <w:pStyle w:val="TH"/>
      </w:pPr>
      <w:r w:rsidRPr="00BC49C2">
        <w:object w:dxaOrig="7670" w:dyaOrig="2110" w14:anchorId="0BF263E1">
          <v:shape id="_x0000_i8699" type="#_x0000_t75" style="width:383.75pt;height:103.9pt" o:ole="">
            <v:imagedata r:id="rId89" o:title=""/>
          </v:shape>
          <o:OLEObject Type="Embed" ProgID="Word.Picture.8" ShapeID="_x0000_i8699" DrawAspect="Content" ObjectID="_1728109629" r:id="rId90"/>
        </w:object>
      </w:r>
    </w:p>
    <w:p w14:paraId="1CA8011A"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743F02BB" w14:textId="77777777" w:rsidR="00D56E14" w:rsidRPr="00BC49C2" w:rsidRDefault="00BA1AC9" w:rsidP="00D56E14">
      <w:r w:rsidRPr="00BC49C2">
        <w:t>The following pieces of information are included in the UPF generated PDU Set metadata sent to the RAN:</w:t>
      </w:r>
    </w:p>
    <w:p w14:paraId="3058BA4B"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56EF9A8C"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4108DBC1"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0BE34E5D"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2A41F1B2" w14:textId="77777777"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3EE1FE13"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7EDCF285" w14:textId="77777777" w:rsidR="00D56E14" w:rsidRPr="00BC49C2" w:rsidRDefault="00BA1AC9" w:rsidP="00D56E14">
      <w:pPr>
        <w:pStyle w:val="NO"/>
        <w:rPr>
          <w:lang w:eastAsia="zh-CN"/>
        </w:rPr>
      </w:pPr>
      <w:r w:rsidRPr="00BC49C2">
        <w:rPr>
          <w:lang w:eastAsia="zh-CN"/>
        </w:rPr>
        <w:lastRenderedPageBreak/>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7D50CD6D"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1FE5CB35" w14:textId="77777777"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4DB1666D" w14:textId="18720814"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BC0293" w:rsidRPr="00BC49C2">
        <w:t>TS</w:t>
      </w:r>
      <w:r w:rsidR="00BC0293">
        <w:t> </w:t>
      </w:r>
      <w:r w:rsidR="00BC0293" w:rsidRPr="00BC49C2">
        <w:t>23.501</w:t>
      </w:r>
      <w:r w:rsidR="00BC0293">
        <w:t> </w:t>
      </w:r>
      <w:r w:rsidR="00BC0293">
        <w:t>[</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29B349F4"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5E28CDC3"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5E6A8D8D" w14:textId="7777777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38C540A7" w14:textId="77777777" w:rsidR="00BA1AC9" w:rsidRPr="00BC49C2" w:rsidRDefault="00BA1AC9" w:rsidP="00964868">
      <w:pPr>
        <w:pStyle w:val="Heading3"/>
      </w:pPr>
      <w:bookmarkStart w:id="1014" w:name="_Toc101526220"/>
      <w:bookmarkStart w:id="1015" w:name="_Toc104882922"/>
      <w:bookmarkStart w:id="1016" w:name="_Toc113426070"/>
      <w:bookmarkStart w:id="1017" w:name="_Toc117496495"/>
      <w:r w:rsidRPr="00BC49C2">
        <w:t>6.</w:t>
      </w:r>
      <w:r w:rsidRPr="00BC49C2">
        <w:rPr>
          <w:lang w:eastAsia="zh-CN"/>
        </w:rPr>
        <w:t>20</w:t>
      </w:r>
      <w:r w:rsidRPr="00BC49C2">
        <w:t>.3</w:t>
      </w:r>
      <w:r w:rsidRPr="00BC49C2">
        <w:tab/>
        <w:t>Procedures</w:t>
      </w:r>
      <w:bookmarkEnd w:id="1014"/>
      <w:bookmarkEnd w:id="1015"/>
      <w:bookmarkEnd w:id="1016"/>
      <w:bookmarkEnd w:id="1017"/>
    </w:p>
    <w:p w14:paraId="024E05C3" w14:textId="77777777" w:rsidR="00D56E14" w:rsidRPr="00BC49C2" w:rsidRDefault="00BA1AC9" w:rsidP="00D56E14">
      <w:pPr>
        <w:rPr>
          <w:lang w:eastAsia="ko-KR"/>
        </w:rPr>
      </w:pPr>
      <w:r w:rsidRPr="00BC49C2">
        <w:rPr>
          <w:lang w:eastAsia="ko-KR"/>
        </w:rPr>
        <w:t>The baseline procedure to provide N3 PDU Set Metadata to the RAN is as follows:</w:t>
      </w:r>
    </w:p>
    <w:p w14:paraId="063FBB12"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55F861FB"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34D3ACBF"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3796EC63"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3F75301" w14:textId="77777777" w:rsidR="00BA1AC9" w:rsidRPr="00BC49C2" w:rsidRDefault="00BA1AC9" w:rsidP="00964868">
      <w:pPr>
        <w:pStyle w:val="Heading3"/>
      </w:pPr>
      <w:bookmarkStart w:id="1018" w:name="_Toc101526221"/>
      <w:bookmarkStart w:id="1019" w:name="_Toc104882923"/>
      <w:bookmarkStart w:id="1020" w:name="_Toc113426071"/>
      <w:bookmarkStart w:id="1021" w:name="_Toc117496496"/>
      <w:r w:rsidRPr="00BC49C2">
        <w:rPr>
          <w:lang w:eastAsia="zh-CN"/>
        </w:rPr>
        <w:t>6.20.4</w:t>
      </w:r>
      <w:r w:rsidRPr="00BC49C2">
        <w:rPr>
          <w:lang w:eastAsia="zh-CN"/>
        </w:rPr>
        <w:tab/>
      </w:r>
      <w:r w:rsidRPr="00BC49C2">
        <w:t>Impacts on services, entities and interfaces</w:t>
      </w:r>
      <w:bookmarkEnd w:id="1018"/>
      <w:bookmarkEnd w:id="1019"/>
      <w:bookmarkEnd w:id="1020"/>
      <w:bookmarkEnd w:id="1021"/>
    </w:p>
    <w:p w14:paraId="32381A51" w14:textId="77777777" w:rsidR="0032678A" w:rsidRPr="00BC49C2" w:rsidRDefault="00FE3F9F" w:rsidP="0032678A">
      <w:r w:rsidRPr="00BC49C2">
        <w:t>A</w:t>
      </w:r>
      <w:r>
        <w:rPr>
          <w:rFonts w:eastAsia="DengXian" w:hint="eastAsia"/>
          <w:lang w:eastAsia="zh-CN"/>
        </w:rPr>
        <w:t>S</w:t>
      </w:r>
      <w:r w:rsidR="0032678A" w:rsidRPr="00BC49C2">
        <w:t>:</w:t>
      </w:r>
    </w:p>
    <w:p w14:paraId="2D565DCF" w14:textId="77777777" w:rsidR="0032678A" w:rsidRPr="00BC49C2" w:rsidRDefault="0032678A" w:rsidP="0032678A">
      <w:pPr>
        <w:pStyle w:val="B1"/>
      </w:pPr>
      <w:r w:rsidRPr="00BC49C2">
        <w:t>-</w:t>
      </w:r>
      <w:r w:rsidRPr="00BC49C2">
        <w:tab/>
        <w:t>(Optional) Provides metadata over N6 identify different PDU Sets.</w:t>
      </w:r>
    </w:p>
    <w:p w14:paraId="65599382" w14:textId="77777777" w:rsidR="0032678A" w:rsidRPr="00BC49C2" w:rsidRDefault="0032678A" w:rsidP="0032678A">
      <w:r w:rsidRPr="00BC49C2">
        <w:t>UPF:</w:t>
      </w:r>
    </w:p>
    <w:p w14:paraId="387CBCBE" w14:textId="77777777" w:rsidR="0032678A" w:rsidRPr="00BC49C2" w:rsidRDefault="0032678A" w:rsidP="0032678A">
      <w:pPr>
        <w:pStyle w:val="B1"/>
      </w:pPr>
      <w:r w:rsidRPr="00BC49C2">
        <w:t>-</w:t>
      </w:r>
      <w:r w:rsidRPr="00BC49C2">
        <w:tab/>
        <w:t>(Optional) receives metadata over N6 to identify different PDU Sets.</w:t>
      </w:r>
    </w:p>
    <w:p w14:paraId="246188B0"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4CC57C3D" w14:textId="77777777" w:rsidR="0032678A" w:rsidRPr="00BC49C2" w:rsidRDefault="0032678A" w:rsidP="0032678A">
      <w:pPr>
        <w:pStyle w:val="B1"/>
      </w:pPr>
      <w:r w:rsidRPr="00BC49C2">
        <w:t>-</w:t>
      </w:r>
      <w:r w:rsidRPr="00BC49C2">
        <w:tab/>
        <w:t>Adds N3 PDU Set metadata to PDU headers sent to RAN.</w:t>
      </w:r>
    </w:p>
    <w:p w14:paraId="4F3C01C2" w14:textId="77777777" w:rsidR="0032678A" w:rsidRPr="00BC49C2" w:rsidRDefault="0032678A" w:rsidP="0032678A">
      <w:r w:rsidRPr="00BC49C2">
        <w:t>RAN:</w:t>
      </w:r>
    </w:p>
    <w:p w14:paraId="4C1C41E6" w14:textId="77777777" w:rsidR="0032678A" w:rsidRPr="00BC49C2" w:rsidRDefault="0032678A" w:rsidP="0032678A">
      <w:pPr>
        <w:pStyle w:val="B1"/>
      </w:pPr>
      <w:r w:rsidRPr="00BC49C2">
        <w:t>-</w:t>
      </w:r>
      <w:r w:rsidRPr="00BC49C2">
        <w:tab/>
        <w:t>Receives from SMF N3 PDU Set metadata in PDU headers.</w:t>
      </w:r>
    </w:p>
    <w:p w14:paraId="7318E6E6"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1D5EF74C" w14:textId="77777777" w:rsidR="00FD5E33" w:rsidRPr="00BC49C2" w:rsidRDefault="00FD5E33" w:rsidP="00964868">
      <w:pPr>
        <w:pStyle w:val="Heading2"/>
        <w:rPr>
          <w:lang w:eastAsia="ja-JP"/>
        </w:rPr>
      </w:pPr>
      <w:bookmarkStart w:id="1022" w:name="_Toc92890920"/>
      <w:bookmarkStart w:id="1023" w:name="_Toc92883029"/>
      <w:bookmarkStart w:id="1024" w:name="_Toc22214908"/>
      <w:bookmarkStart w:id="1025" w:name="_Toc101526222"/>
      <w:bookmarkStart w:id="1026" w:name="_Toc104882924"/>
      <w:bookmarkStart w:id="1027" w:name="_Toc113426072"/>
      <w:bookmarkStart w:id="1028" w:name="_Toc117496497"/>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022"/>
      <w:bookmarkEnd w:id="1023"/>
      <w:bookmarkEnd w:id="1024"/>
      <w:r w:rsidRPr="00BC49C2">
        <w:rPr>
          <w:lang w:eastAsia="ja-JP"/>
        </w:rPr>
        <w:t>PDU Set ID in the GTP-U header</w:t>
      </w:r>
      <w:bookmarkEnd w:id="1025"/>
      <w:bookmarkEnd w:id="1026"/>
      <w:bookmarkEnd w:id="1027"/>
      <w:bookmarkEnd w:id="1028"/>
    </w:p>
    <w:p w14:paraId="5F41EE42" w14:textId="77777777" w:rsidR="00FD5E33" w:rsidRPr="00BC49C2" w:rsidRDefault="00FD5E33" w:rsidP="00964868">
      <w:pPr>
        <w:pStyle w:val="Heading3"/>
        <w:rPr>
          <w:lang w:eastAsia="ja-JP"/>
        </w:rPr>
      </w:pPr>
      <w:bookmarkStart w:id="1029" w:name="_Toc101526223"/>
      <w:bookmarkStart w:id="1030" w:name="_Toc104882925"/>
      <w:bookmarkStart w:id="1031" w:name="_Toc113426073"/>
      <w:bookmarkStart w:id="1032" w:name="_Toc117496498"/>
      <w:r w:rsidRPr="00BC49C2">
        <w:rPr>
          <w:lang w:eastAsia="ja-JP"/>
        </w:rPr>
        <w:t>6.</w:t>
      </w:r>
      <w:r w:rsidRPr="00BC49C2">
        <w:rPr>
          <w:lang w:eastAsia="zh-CN"/>
        </w:rPr>
        <w:t>21</w:t>
      </w:r>
      <w:r w:rsidRPr="00BC49C2">
        <w:rPr>
          <w:lang w:eastAsia="ja-JP"/>
        </w:rPr>
        <w:t>.1</w:t>
      </w:r>
      <w:r w:rsidRPr="00BC49C2">
        <w:rPr>
          <w:lang w:eastAsia="ja-JP"/>
        </w:rPr>
        <w:tab/>
        <w:t>Key Issue mapping</w:t>
      </w:r>
      <w:bookmarkEnd w:id="1029"/>
      <w:bookmarkEnd w:id="1030"/>
      <w:bookmarkEnd w:id="1031"/>
      <w:bookmarkEnd w:id="1032"/>
    </w:p>
    <w:p w14:paraId="7F5E3709" w14:textId="77777777" w:rsidR="00D56E14" w:rsidRPr="00BC49C2" w:rsidRDefault="00FD5E33" w:rsidP="00D56E14">
      <w:pPr>
        <w:overflowPunct w:val="0"/>
        <w:autoSpaceDE w:val="0"/>
        <w:autoSpaceDN w:val="0"/>
        <w:adjustRightInd w:val="0"/>
      </w:pPr>
      <w:bookmarkStart w:id="1033" w:name="_Toc21087543"/>
      <w:bookmarkStart w:id="1034" w:name="_Toc16839384"/>
      <w:bookmarkStart w:id="1035" w:name="_Toc22214909"/>
      <w:r w:rsidRPr="00BC49C2">
        <w:t>This solution aims to address the key issues#4: PDU Set integrated packet handling:</w:t>
      </w:r>
    </w:p>
    <w:p w14:paraId="5C724509" w14:textId="77777777" w:rsidR="00FD5E33" w:rsidRPr="00BC49C2" w:rsidRDefault="00FD5E33" w:rsidP="00964868">
      <w:pPr>
        <w:pStyle w:val="Heading3"/>
        <w:rPr>
          <w:lang w:eastAsia="ko-KR"/>
        </w:rPr>
      </w:pPr>
      <w:bookmarkStart w:id="1036" w:name="_Toc92890922"/>
      <w:bookmarkStart w:id="1037" w:name="_Toc92883031"/>
      <w:bookmarkStart w:id="1038" w:name="_Toc101526224"/>
      <w:bookmarkStart w:id="1039" w:name="_Toc104882926"/>
      <w:bookmarkStart w:id="1040" w:name="_Toc113426074"/>
      <w:bookmarkStart w:id="1041" w:name="_Toc117496499"/>
      <w:r w:rsidRPr="00BC49C2">
        <w:rPr>
          <w:lang w:eastAsia="ko-KR"/>
        </w:rPr>
        <w:lastRenderedPageBreak/>
        <w:t>6.</w:t>
      </w:r>
      <w:r w:rsidRPr="00BC49C2">
        <w:rPr>
          <w:lang w:eastAsia="zh-CN"/>
        </w:rPr>
        <w:t>21</w:t>
      </w:r>
      <w:r w:rsidRPr="00BC49C2">
        <w:rPr>
          <w:lang w:eastAsia="ko-KR"/>
        </w:rPr>
        <w:t>.2</w:t>
      </w:r>
      <w:r w:rsidRPr="00BC49C2">
        <w:rPr>
          <w:lang w:eastAsia="ko-KR"/>
        </w:rPr>
        <w:tab/>
        <w:t>Description</w:t>
      </w:r>
      <w:bookmarkEnd w:id="1033"/>
      <w:bookmarkEnd w:id="1034"/>
      <w:bookmarkEnd w:id="1036"/>
      <w:bookmarkEnd w:id="1037"/>
      <w:bookmarkEnd w:id="1038"/>
      <w:bookmarkEnd w:id="1039"/>
      <w:bookmarkEnd w:id="1040"/>
      <w:bookmarkEnd w:id="1041"/>
    </w:p>
    <w:p w14:paraId="26CF5259" w14:textId="77777777" w:rsidR="00D56E14" w:rsidRPr="00BC49C2" w:rsidRDefault="00FD5E33" w:rsidP="00D56E14">
      <w:pPr>
        <w:rPr>
          <w:lang w:eastAsia="ko-KR"/>
        </w:rPr>
      </w:pPr>
      <w:bookmarkStart w:id="1042" w:name="_Toc21087544"/>
      <w:bookmarkStart w:id="1043" w:name="_Toc16839385"/>
      <w:r w:rsidRPr="00BC49C2">
        <w:rPr>
          <w:lang w:eastAsia="ko-KR"/>
        </w:rPr>
        <w:t>The following is the architecture of this solution</w:t>
      </w:r>
      <w:r w:rsidR="0032678A" w:rsidRPr="00BC49C2">
        <w:rPr>
          <w:lang w:eastAsia="ko-KR"/>
        </w:rPr>
        <w:t>.</w:t>
      </w:r>
    </w:p>
    <w:p w14:paraId="7A96DF45" w14:textId="77777777" w:rsidR="00FD5E33" w:rsidRPr="00BC49C2" w:rsidRDefault="00FD5E33" w:rsidP="0032678A">
      <w:pPr>
        <w:pStyle w:val="TH"/>
      </w:pPr>
      <w:r w:rsidRPr="00BC49C2">
        <w:rPr>
          <w:rFonts w:eastAsia="Malgun Gothic"/>
        </w:rPr>
        <w:object w:dxaOrig="21378" w:dyaOrig="9107" w14:anchorId="6CEE6822">
          <v:shape id="_x0000_i8700" type="#_x0000_t75" style="width:480.9pt;height:205.15pt" o:ole="">
            <v:imagedata r:id="rId91" o:title=""/>
          </v:shape>
          <o:OLEObject Type="Embed" ProgID="Visio.Drawing.15" ShapeID="_x0000_i8700" DrawAspect="Content" ObjectID="_1728109630" r:id="rId92"/>
        </w:object>
      </w:r>
    </w:p>
    <w:p w14:paraId="09004A16"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6B26F6BF" w14:textId="77777777" w:rsidR="00D56E14" w:rsidRPr="00BC49C2" w:rsidRDefault="00FD5E33" w:rsidP="00D56E14">
      <w:pPr>
        <w:rPr>
          <w:lang w:eastAsia="zh-CN"/>
        </w:rPr>
      </w:pPr>
      <w:r w:rsidRPr="00BC49C2">
        <w:rPr>
          <w:lang w:eastAsia="zh-CN"/>
        </w:rPr>
        <w:t>This solution reuses existing QoS mechanisms with the following enhancements:</w:t>
      </w:r>
    </w:p>
    <w:p w14:paraId="50D4E589"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1276A532"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6CAC1C45"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21C56A3F"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2D89AB02"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15724771" w14:textId="2D667183" w:rsidR="00D56E14" w:rsidRPr="00BC49C2" w:rsidRDefault="00917ADA" w:rsidP="00D56E14">
      <w:pPr>
        <w:pStyle w:val="EditorsNote"/>
      </w:pPr>
      <w:r>
        <w:t>Editor's note</w:t>
      </w:r>
      <w:r w:rsidR="00E248D3" w:rsidRPr="00BC49C2">
        <w:t>:</w:t>
      </w:r>
      <w:r w:rsidR="00E248D3" w:rsidRPr="00BC49C2">
        <w:tab/>
      </w:r>
      <w:r w:rsidR="00FD5E33" w:rsidRPr="00BC49C2">
        <w:t>How to use the PDU Set ID in RAN node needs to be further studied in RAN working groups.</w:t>
      </w:r>
    </w:p>
    <w:p w14:paraId="5C2B7A1D" w14:textId="77777777" w:rsidR="00FD5E33" w:rsidRPr="00BC49C2" w:rsidRDefault="00FD5E33" w:rsidP="00964868">
      <w:pPr>
        <w:pStyle w:val="Heading3"/>
        <w:rPr>
          <w:lang w:eastAsia="ja-JP"/>
        </w:rPr>
      </w:pPr>
      <w:bookmarkStart w:id="1044" w:name="_Toc92890923"/>
      <w:bookmarkStart w:id="1045" w:name="_Toc92883032"/>
      <w:bookmarkStart w:id="1046" w:name="_Toc101526225"/>
      <w:bookmarkStart w:id="1047" w:name="_Toc104882927"/>
      <w:bookmarkStart w:id="1048" w:name="_Toc113426075"/>
      <w:bookmarkStart w:id="1049" w:name="_Toc117496500"/>
      <w:r w:rsidRPr="00BC49C2">
        <w:rPr>
          <w:lang w:eastAsia="ja-JP"/>
        </w:rPr>
        <w:t>6.</w:t>
      </w:r>
      <w:r w:rsidRPr="00BC49C2">
        <w:rPr>
          <w:lang w:eastAsia="zh-CN"/>
        </w:rPr>
        <w:t>21</w:t>
      </w:r>
      <w:r w:rsidRPr="00BC49C2">
        <w:rPr>
          <w:lang w:eastAsia="ja-JP"/>
        </w:rPr>
        <w:t>.3</w:t>
      </w:r>
      <w:r w:rsidRPr="00BC49C2">
        <w:rPr>
          <w:lang w:eastAsia="ja-JP"/>
        </w:rPr>
        <w:tab/>
        <w:t>Procedures</w:t>
      </w:r>
      <w:bookmarkEnd w:id="1042"/>
      <w:bookmarkEnd w:id="1043"/>
      <w:bookmarkEnd w:id="1044"/>
      <w:bookmarkEnd w:id="1045"/>
      <w:bookmarkEnd w:id="1046"/>
      <w:bookmarkEnd w:id="1047"/>
      <w:bookmarkEnd w:id="1048"/>
      <w:bookmarkEnd w:id="1049"/>
    </w:p>
    <w:p w14:paraId="7CB8B47F" w14:textId="77777777" w:rsidR="0032678A" w:rsidRPr="00BC49C2" w:rsidRDefault="0032678A" w:rsidP="0032678A">
      <w:bookmarkStart w:id="1050" w:name="_Toc92890924"/>
      <w:bookmarkStart w:id="1051" w:name="_Toc92883033"/>
    </w:p>
    <w:p w14:paraId="54F1794D" w14:textId="77777777" w:rsidR="00FD5E33" w:rsidRPr="00BC49C2" w:rsidRDefault="00FD5E33" w:rsidP="00964868">
      <w:pPr>
        <w:pStyle w:val="Heading3"/>
        <w:rPr>
          <w:lang w:eastAsia="ja-JP"/>
        </w:rPr>
      </w:pPr>
      <w:bookmarkStart w:id="1052" w:name="_Toc101526226"/>
      <w:bookmarkStart w:id="1053" w:name="_Toc104882928"/>
      <w:bookmarkStart w:id="1054" w:name="_Toc113426076"/>
      <w:bookmarkStart w:id="1055" w:name="_Toc117496501"/>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050"/>
      <w:bookmarkEnd w:id="1051"/>
      <w:bookmarkEnd w:id="1052"/>
      <w:bookmarkEnd w:id="1053"/>
      <w:bookmarkEnd w:id="1054"/>
      <w:bookmarkEnd w:id="1055"/>
    </w:p>
    <w:bookmarkEnd w:id="1035"/>
    <w:p w14:paraId="51DD6744" w14:textId="77777777" w:rsidR="0032678A" w:rsidRPr="00BC49C2" w:rsidRDefault="0032678A" w:rsidP="0032678A"/>
    <w:p w14:paraId="35CF8461" w14:textId="77777777" w:rsidR="009169EF" w:rsidRPr="00BC49C2" w:rsidRDefault="009169EF" w:rsidP="00964868">
      <w:pPr>
        <w:pStyle w:val="Heading2"/>
        <w:rPr>
          <w:lang w:eastAsia="ja-JP"/>
        </w:rPr>
      </w:pPr>
      <w:bookmarkStart w:id="1056" w:name="_Toc101526227"/>
      <w:bookmarkStart w:id="1057" w:name="_Toc104882929"/>
      <w:bookmarkStart w:id="1058" w:name="_Toc113426077"/>
      <w:bookmarkStart w:id="1059" w:name="_Toc117496502"/>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056"/>
      <w:bookmarkEnd w:id="1057"/>
      <w:bookmarkEnd w:id="1058"/>
      <w:bookmarkEnd w:id="1059"/>
    </w:p>
    <w:p w14:paraId="75164D8F" w14:textId="77777777" w:rsidR="009169EF" w:rsidRPr="00BC49C2" w:rsidRDefault="009169EF" w:rsidP="00964868">
      <w:pPr>
        <w:pStyle w:val="Heading3"/>
        <w:rPr>
          <w:lang w:eastAsia="ja-JP"/>
        </w:rPr>
      </w:pPr>
      <w:bookmarkStart w:id="1060" w:name="_Toc101526228"/>
      <w:bookmarkStart w:id="1061" w:name="_Toc104882930"/>
      <w:bookmarkStart w:id="1062" w:name="_Toc113426078"/>
      <w:bookmarkStart w:id="1063" w:name="_Toc117496503"/>
      <w:r w:rsidRPr="00BC49C2">
        <w:rPr>
          <w:lang w:eastAsia="ja-JP"/>
        </w:rPr>
        <w:t>6.</w:t>
      </w:r>
      <w:r w:rsidRPr="00BC49C2">
        <w:rPr>
          <w:lang w:eastAsia="zh-CN"/>
        </w:rPr>
        <w:t>22</w:t>
      </w:r>
      <w:r w:rsidRPr="00BC49C2">
        <w:rPr>
          <w:lang w:eastAsia="ja-JP"/>
        </w:rPr>
        <w:t>.1</w:t>
      </w:r>
      <w:r w:rsidRPr="00BC49C2">
        <w:rPr>
          <w:lang w:eastAsia="ja-JP"/>
        </w:rPr>
        <w:tab/>
        <w:t>Key Issue mapping</w:t>
      </w:r>
      <w:bookmarkEnd w:id="1060"/>
      <w:bookmarkEnd w:id="1061"/>
      <w:bookmarkEnd w:id="1062"/>
      <w:bookmarkEnd w:id="1063"/>
    </w:p>
    <w:p w14:paraId="73AA5C5C"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69A62789"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2647A530" w14:textId="77777777" w:rsidR="00D56E14" w:rsidRPr="00BC49C2" w:rsidRDefault="009169EF" w:rsidP="00D56E14">
      <w:r w:rsidRPr="00BC49C2">
        <w:rPr>
          <w:lang w:eastAsia="ja-JP"/>
        </w:rPr>
        <w:t>The solution focuses on support of QoS with PDU Set granularity in the downlink direction only.</w:t>
      </w:r>
    </w:p>
    <w:p w14:paraId="2598E3ED" w14:textId="77777777" w:rsidR="009169EF" w:rsidRPr="00BC49C2" w:rsidRDefault="009169EF" w:rsidP="00964868">
      <w:pPr>
        <w:pStyle w:val="Heading3"/>
        <w:rPr>
          <w:lang w:eastAsia="ja-JP"/>
        </w:rPr>
      </w:pPr>
      <w:bookmarkStart w:id="1064" w:name="_Toc101526229"/>
      <w:bookmarkStart w:id="1065" w:name="_Toc104882931"/>
      <w:bookmarkStart w:id="1066" w:name="_Toc113426079"/>
      <w:bookmarkStart w:id="1067" w:name="_Toc117496504"/>
      <w:r w:rsidRPr="00BC49C2">
        <w:rPr>
          <w:lang w:eastAsia="ja-JP"/>
        </w:rPr>
        <w:t>6.</w:t>
      </w:r>
      <w:r w:rsidRPr="00BC49C2">
        <w:rPr>
          <w:lang w:eastAsia="zh-CN"/>
        </w:rPr>
        <w:t>22</w:t>
      </w:r>
      <w:r w:rsidRPr="00BC49C2">
        <w:rPr>
          <w:lang w:eastAsia="ja-JP"/>
        </w:rPr>
        <w:t>.2</w:t>
      </w:r>
      <w:r w:rsidRPr="00BC49C2">
        <w:rPr>
          <w:lang w:eastAsia="ja-JP"/>
        </w:rPr>
        <w:tab/>
        <w:t>Description</w:t>
      </w:r>
      <w:bookmarkEnd w:id="1064"/>
      <w:bookmarkEnd w:id="1065"/>
      <w:bookmarkEnd w:id="1066"/>
      <w:bookmarkEnd w:id="1067"/>
    </w:p>
    <w:p w14:paraId="756CCB7E"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69C79D27" w14:textId="77777777" w:rsidR="009169EF" w:rsidRPr="00BC49C2" w:rsidRDefault="0032678A" w:rsidP="0032678A">
      <w:pPr>
        <w:pStyle w:val="TH"/>
      </w:pPr>
      <w:r w:rsidRPr="00BC49C2">
        <w:rPr>
          <w:noProof/>
        </w:rPr>
        <w:object w:dxaOrig="16405" w:dyaOrig="7706" w14:anchorId="111DBF70">
          <v:shape id="_x0000_i8701" type="#_x0000_t75" style="width:479.55pt;height:230.25pt" o:ole="">
            <v:imagedata r:id="rId93" o:title=""/>
          </v:shape>
          <o:OLEObject Type="Embed" ProgID="Visio.Drawing.15" ShapeID="_x0000_i8701" DrawAspect="Content" ObjectID="_1728109631" r:id="rId94"/>
        </w:object>
      </w:r>
    </w:p>
    <w:p w14:paraId="29E4CF17"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49E96ABD" w14:textId="77777777" w:rsidR="00D56E14" w:rsidRPr="00BC49C2" w:rsidRDefault="009169EF" w:rsidP="00D56E14">
      <w:r w:rsidRPr="00BC49C2">
        <w:t>The following are the salient features of this solution:</w:t>
      </w:r>
    </w:p>
    <w:p w14:paraId="1AB0B625"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084868FC"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5CF04038"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07DC98C9" w14:textId="4BF945F3"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004F22BE">
        <w:rPr>
          <w:rFonts w:eastAsia="DengXian"/>
        </w:rPr>
        <w:t>49</w:t>
      </w:r>
      <w:r w:rsidRPr="00BC49C2">
        <w:rPr>
          <w:rFonts w:eastAsia="DengXian"/>
        </w:rPr>
        <w:t>]) support the use of GTP-U.</w:t>
      </w:r>
    </w:p>
    <w:p w14:paraId="34DE14D6"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46D229F6" w14:textId="297E3A2D"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07A0A281"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3886E410" w14:textId="30DC2C78"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BC0293" w:rsidRPr="00BC49C2">
        <w:t>TS</w:t>
      </w:r>
      <w:r w:rsidR="00BC0293">
        <w:t> </w:t>
      </w:r>
      <w:r w:rsidR="00BC0293" w:rsidRPr="00BC49C2">
        <w:t>23.503</w:t>
      </w:r>
      <w:r w:rsidR="00BC0293">
        <w:t> </w:t>
      </w:r>
      <w:r w:rsidR="00BC0293" w:rsidRPr="00BC49C2">
        <w:t>[</w:t>
      </w:r>
      <w:r w:rsidRPr="00BC49C2">
        <w:t>4]. In other words, the QoS Flow binding does not rely on the PDU Set-related information in the N6 tunnelling encapsulation header.</w:t>
      </w:r>
    </w:p>
    <w:p w14:paraId="29E8124E" w14:textId="77777777" w:rsidR="009169EF" w:rsidRPr="00BC49C2" w:rsidRDefault="009169EF" w:rsidP="00DC5499">
      <w:pPr>
        <w:pStyle w:val="B1"/>
      </w:pPr>
      <w:r w:rsidRPr="00BC49C2">
        <w:t>-</w:t>
      </w:r>
      <w:r w:rsidRPr="00BC49C2">
        <w:tab/>
        <w:t>The extended header can include any of the following information:</w:t>
      </w:r>
    </w:p>
    <w:p w14:paraId="471301AB"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3F33D3F7"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42577236"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2FC56666"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42F6164B"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75C220C5" w14:textId="77777777" w:rsidR="002D029A" w:rsidRPr="00BC49C2" w:rsidRDefault="009169EF">
      <w:pPr>
        <w:pStyle w:val="B2"/>
      </w:pPr>
      <w:r w:rsidRPr="00BC49C2">
        <w:t>-</w:t>
      </w:r>
      <w:r w:rsidRPr="00BC49C2">
        <w:tab/>
        <w:t>PDU sequence number (PDU-SN): indicates the sequence number of the PDU within a PDU Set.</w:t>
      </w:r>
    </w:p>
    <w:p w14:paraId="33702A7E" w14:textId="77777777" w:rsidR="002D029A" w:rsidRPr="00BC49C2" w:rsidRDefault="009169EF">
      <w:pPr>
        <w:pStyle w:val="B2"/>
      </w:pPr>
      <w:r w:rsidRPr="00BC49C2">
        <w:t>-</w:t>
      </w:r>
      <w:r w:rsidRPr="00BC49C2">
        <w:tab/>
        <w:t>Last PDU Flag (LPF): indicates the last PDU in a PDU Set.</w:t>
      </w:r>
    </w:p>
    <w:p w14:paraId="711AE03D"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2F197467"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7E937126"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7968C7EC"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43CA9229"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4D55F840" w14:textId="5DCB5859" w:rsidR="00002B88" w:rsidRPr="00BC49C2" w:rsidRDefault="00917ADA" w:rsidP="00002B88">
      <w:pPr>
        <w:pStyle w:val="EditorsNote"/>
      </w:pPr>
      <w:r>
        <w:t>Editor's note</w:t>
      </w:r>
      <w:r w:rsidR="00002B88" w:rsidRPr="00BC49C2">
        <w:t>:</w:t>
      </w:r>
      <w:r w:rsidR="00002B88" w:rsidRPr="00BC49C2">
        <w:tab/>
        <w:t>It is FFS whether the same PSER or different PSERs are used when PDU Sets with different importance to the application layer are sharing the same QoS Flow.</w:t>
      </w:r>
    </w:p>
    <w:p w14:paraId="7621826B"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7E953489"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3D0D5ABD"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445EDEF3" w14:textId="77777777" w:rsidR="009169EF" w:rsidRPr="00BC49C2" w:rsidRDefault="009169EF" w:rsidP="00964868">
      <w:pPr>
        <w:pStyle w:val="Heading3"/>
        <w:rPr>
          <w:lang w:eastAsia="ja-JP"/>
        </w:rPr>
      </w:pPr>
      <w:bookmarkStart w:id="1068" w:name="_Toc101526230"/>
      <w:bookmarkStart w:id="1069" w:name="_Toc104882932"/>
      <w:bookmarkStart w:id="1070" w:name="_Toc113426080"/>
      <w:bookmarkStart w:id="1071" w:name="_Toc117496505"/>
      <w:r w:rsidRPr="00BC49C2">
        <w:rPr>
          <w:lang w:eastAsia="ja-JP"/>
        </w:rPr>
        <w:t>6.</w:t>
      </w:r>
      <w:r w:rsidRPr="00BC49C2">
        <w:rPr>
          <w:lang w:eastAsia="zh-CN"/>
        </w:rPr>
        <w:t>22</w:t>
      </w:r>
      <w:r w:rsidRPr="00BC49C2">
        <w:rPr>
          <w:lang w:eastAsia="ja-JP"/>
        </w:rPr>
        <w:t>.3</w:t>
      </w:r>
      <w:r w:rsidRPr="00BC49C2">
        <w:rPr>
          <w:lang w:eastAsia="ja-JP"/>
        </w:rPr>
        <w:tab/>
        <w:t>Procedures</w:t>
      </w:r>
      <w:bookmarkEnd w:id="1068"/>
      <w:bookmarkEnd w:id="1069"/>
      <w:bookmarkEnd w:id="1070"/>
      <w:bookmarkEnd w:id="1071"/>
    </w:p>
    <w:p w14:paraId="069BE566"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25BC3AB8" w14:textId="77777777" w:rsidR="009169EF" w:rsidRPr="00BC49C2" w:rsidRDefault="009169EF" w:rsidP="00964868">
      <w:pPr>
        <w:pStyle w:val="Heading3"/>
        <w:rPr>
          <w:lang w:eastAsia="zh-CN"/>
        </w:rPr>
      </w:pPr>
      <w:bookmarkStart w:id="1072" w:name="_Toc101526231"/>
      <w:bookmarkStart w:id="1073" w:name="_Toc104882933"/>
      <w:bookmarkStart w:id="1074" w:name="_Toc113426081"/>
      <w:bookmarkStart w:id="1075" w:name="_Toc117496506"/>
      <w:r w:rsidRPr="00BC49C2">
        <w:rPr>
          <w:lang w:eastAsia="zh-CN"/>
        </w:rPr>
        <w:t>6.22.4</w:t>
      </w:r>
      <w:r w:rsidRPr="00BC49C2">
        <w:rPr>
          <w:lang w:eastAsia="zh-CN"/>
        </w:rPr>
        <w:tab/>
      </w:r>
      <w:r w:rsidRPr="00BC49C2">
        <w:rPr>
          <w:lang w:eastAsia="ja-JP"/>
        </w:rPr>
        <w:t>Impacts on services, entities and interfaces</w:t>
      </w:r>
      <w:bookmarkEnd w:id="1072"/>
      <w:bookmarkEnd w:id="1073"/>
      <w:bookmarkEnd w:id="1074"/>
      <w:bookmarkEnd w:id="1075"/>
    </w:p>
    <w:p w14:paraId="41257551" w14:textId="77777777" w:rsidR="00D56E14" w:rsidRPr="00BC49C2" w:rsidRDefault="009169EF" w:rsidP="00D56E14">
      <w:r w:rsidRPr="00BC49C2">
        <w:rPr>
          <w:lang w:eastAsia="ja-JP"/>
        </w:rPr>
        <w:t>UPF impact:</w:t>
      </w:r>
    </w:p>
    <w:p w14:paraId="55128169" w14:textId="011C2836"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41FB82F2"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68DB43AC" w14:textId="77777777" w:rsidR="00D56E14" w:rsidRPr="00BC49C2" w:rsidRDefault="009169EF" w:rsidP="00D56E14">
      <w:pPr>
        <w:rPr>
          <w:lang w:eastAsia="ja-JP"/>
        </w:rPr>
      </w:pPr>
      <w:r w:rsidRPr="00BC49C2">
        <w:rPr>
          <w:lang w:eastAsia="ja-JP"/>
        </w:rPr>
        <w:t>NG-RAN impact:</w:t>
      </w:r>
    </w:p>
    <w:p w14:paraId="3EBFFB72" w14:textId="31BE9FFF"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 e.g. for packet dropping, as described in clause 6.22.2.</w:t>
      </w:r>
    </w:p>
    <w:p w14:paraId="661E15B6" w14:textId="77777777" w:rsidR="004755EC" w:rsidRPr="00BC49C2" w:rsidRDefault="004755EC" w:rsidP="00964868">
      <w:pPr>
        <w:pStyle w:val="Heading2"/>
        <w:rPr>
          <w:lang w:eastAsia="ja-JP"/>
        </w:rPr>
      </w:pPr>
      <w:bookmarkStart w:id="1076" w:name="_Toc101526232"/>
      <w:bookmarkStart w:id="1077" w:name="_Toc104882934"/>
      <w:bookmarkStart w:id="1078" w:name="_Toc113426082"/>
      <w:bookmarkStart w:id="1079" w:name="_Toc117496507"/>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076"/>
      <w:bookmarkEnd w:id="1077"/>
      <w:bookmarkEnd w:id="1078"/>
      <w:bookmarkEnd w:id="1079"/>
    </w:p>
    <w:p w14:paraId="2B33C408" w14:textId="77777777" w:rsidR="004755EC" w:rsidRPr="00BC49C2" w:rsidRDefault="004755EC" w:rsidP="00964868">
      <w:pPr>
        <w:pStyle w:val="Heading3"/>
        <w:rPr>
          <w:lang w:eastAsia="ja-JP"/>
        </w:rPr>
      </w:pPr>
      <w:bookmarkStart w:id="1080" w:name="_Toc101526233"/>
      <w:bookmarkStart w:id="1081" w:name="_Toc104882935"/>
      <w:bookmarkStart w:id="1082" w:name="_Toc113426083"/>
      <w:bookmarkStart w:id="1083" w:name="_Toc22897109"/>
      <w:bookmarkStart w:id="1084" w:name="_Toc117496508"/>
      <w:r w:rsidRPr="00BC49C2">
        <w:rPr>
          <w:lang w:eastAsia="ja-JP"/>
        </w:rPr>
        <w:t>6.</w:t>
      </w:r>
      <w:r w:rsidRPr="00BC49C2">
        <w:rPr>
          <w:lang w:eastAsia="zh-CN"/>
        </w:rPr>
        <w:t>23</w:t>
      </w:r>
      <w:r w:rsidRPr="00BC49C2">
        <w:rPr>
          <w:lang w:eastAsia="ja-JP"/>
        </w:rPr>
        <w:t>.1</w:t>
      </w:r>
      <w:r w:rsidRPr="00BC49C2">
        <w:rPr>
          <w:lang w:eastAsia="ja-JP"/>
        </w:rPr>
        <w:tab/>
        <w:t>Key Issue mapping</w:t>
      </w:r>
      <w:bookmarkEnd w:id="1080"/>
      <w:bookmarkEnd w:id="1081"/>
      <w:bookmarkEnd w:id="1082"/>
      <w:bookmarkEnd w:id="1084"/>
    </w:p>
    <w:p w14:paraId="7BF4235F" w14:textId="45366068" w:rsidR="00D56E14" w:rsidRPr="00BC49C2" w:rsidRDefault="004755EC" w:rsidP="00D56E14">
      <w:pPr>
        <w:rPr>
          <w:lang w:eastAsia="zh-CN"/>
        </w:rPr>
      </w:pPr>
      <w:r w:rsidRPr="00BC49C2">
        <w:rPr>
          <w:lang w:eastAsia="zh-CN"/>
        </w:rPr>
        <w:t>This solution can apply to key issue 4</w:t>
      </w:r>
      <w:r w:rsidR="00917ADA">
        <w:rPr>
          <w:lang w:eastAsia="zh-CN"/>
        </w:rPr>
        <w:t>"</w:t>
      </w:r>
      <w:r w:rsidR="00B40922" w:rsidRPr="00B40922">
        <w:rPr>
          <w:lang w:eastAsia="zh-CN"/>
        </w:rPr>
        <w:t>PDU Set integrated packet handling</w:t>
      </w:r>
      <w:r w:rsidR="00917ADA">
        <w:rPr>
          <w:lang w:eastAsia="zh-CN"/>
        </w:rPr>
        <w:t>"</w:t>
      </w:r>
      <w:r w:rsidR="00B40922" w:rsidRPr="00B40922">
        <w:rPr>
          <w:lang w:eastAsia="zh-CN"/>
        </w:rPr>
        <w:t xml:space="preserve"> and KI#5 </w:t>
      </w:r>
      <w:r w:rsidR="00917ADA">
        <w:rPr>
          <w:lang w:eastAsia="zh-CN"/>
        </w:rPr>
        <w:t>"</w:t>
      </w:r>
      <w:r w:rsidR="00B40922" w:rsidRPr="00B40922">
        <w:rPr>
          <w:lang w:eastAsia="zh-CN"/>
        </w:rPr>
        <w:t>Differentiated PDU Set Handling</w:t>
      </w:r>
      <w:r w:rsidR="00917ADA">
        <w:rPr>
          <w:lang w:eastAsia="zh-CN"/>
        </w:rPr>
        <w:t>"</w:t>
      </w:r>
      <w:r w:rsidRPr="00BC49C2">
        <w:rPr>
          <w:lang w:eastAsia="zh-CN"/>
        </w:rPr>
        <w:t>.</w:t>
      </w:r>
    </w:p>
    <w:p w14:paraId="5FFDE3C1" w14:textId="77777777" w:rsidR="004755EC" w:rsidRPr="00BC49C2" w:rsidRDefault="004755EC" w:rsidP="00964868">
      <w:pPr>
        <w:pStyle w:val="Heading3"/>
        <w:rPr>
          <w:lang w:eastAsia="ja-JP"/>
        </w:rPr>
      </w:pPr>
      <w:bookmarkStart w:id="1085" w:name="_Toc101526234"/>
      <w:bookmarkStart w:id="1086" w:name="_Toc104882936"/>
      <w:bookmarkStart w:id="1087" w:name="_Toc113426084"/>
      <w:bookmarkStart w:id="1088" w:name="_Toc117496509"/>
      <w:r w:rsidRPr="00BC49C2">
        <w:rPr>
          <w:lang w:eastAsia="ja-JP"/>
        </w:rPr>
        <w:t>6.</w:t>
      </w:r>
      <w:r w:rsidRPr="00BC49C2">
        <w:rPr>
          <w:lang w:eastAsia="zh-CN"/>
        </w:rPr>
        <w:t>23</w:t>
      </w:r>
      <w:r w:rsidRPr="00BC49C2">
        <w:rPr>
          <w:lang w:eastAsia="ja-JP"/>
        </w:rPr>
        <w:t>.2</w:t>
      </w:r>
      <w:r w:rsidRPr="00BC49C2">
        <w:rPr>
          <w:lang w:eastAsia="ja-JP"/>
        </w:rPr>
        <w:tab/>
        <w:t>Description</w:t>
      </w:r>
      <w:bookmarkEnd w:id="1083"/>
      <w:bookmarkEnd w:id="1085"/>
      <w:bookmarkEnd w:id="1086"/>
      <w:bookmarkEnd w:id="1087"/>
      <w:bookmarkEnd w:id="1088"/>
    </w:p>
    <w:p w14:paraId="2A1740DA" w14:textId="59B68A39"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917ADA">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917ADA">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591FA796" w14:textId="4B3260AA" w:rsidR="004755EC" w:rsidRPr="00BC49C2" w:rsidRDefault="004755EC" w:rsidP="00DC5499">
      <w:pPr>
        <w:rPr>
          <w:lang w:eastAsia="zh-CN"/>
        </w:rPr>
      </w:pPr>
      <w:r w:rsidRPr="00BC49C2">
        <w:rPr>
          <w:lang w:eastAsia="zh-CN"/>
        </w:rPr>
        <w:t>The application layer has the knowledge of the dependency between the packets, so it</w:t>
      </w:r>
      <w:r w:rsidR="00917ADA">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2E6D0EC5"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28DC56E9"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27FEFD17"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7C402A07"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4499441B"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46D6997F"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31CB873D" w14:textId="77777777"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680FEA6D"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45A14B70"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57D7DA7B" w14:textId="77777777"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0EE595E0"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18B36926"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35D5A82E" w14:textId="77777777"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60A1AA3A" w14:textId="77777777" w:rsidR="004755EC" w:rsidRPr="00BC49C2" w:rsidRDefault="004755EC" w:rsidP="00964868">
      <w:pPr>
        <w:pStyle w:val="Heading3"/>
        <w:rPr>
          <w:lang w:eastAsia="ja-JP"/>
        </w:rPr>
      </w:pPr>
      <w:bookmarkStart w:id="1089" w:name="_Toc22897110"/>
      <w:bookmarkStart w:id="1090" w:name="_Toc101526235"/>
      <w:bookmarkStart w:id="1091" w:name="_Toc104882937"/>
      <w:bookmarkStart w:id="1092" w:name="_Toc113426085"/>
      <w:bookmarkStart w:id="1093" w:name="_Toc117496510"/>
      <w:r w:rsidRPr="00BC49C2">
        <w:rPr>
          <w:lang w:eastAsia="ja-JP"/>
        </w:rPr>
        <w:t>6.</w:t>
      </w:r>
      <w:r w:rsidRPr="00BC49C2">
        <w:rPr>
          <w:lang w:eastAsia="zh-CN"/>
        </w:rPr>
        <w:t>23</w:t>
      </w:r>
      <w:r w:rsidRPr="00BC49C2">
        <w:rPr>
          <w:lang w:eastAsia="ja-JP"/>
        </w:rPr>
        <w:t>.3</w:t>
      </w:r>
      <w:r w:rsidRPr="00BC49C2">
        <w:rPr>
          <w:lang w:eastAsia="ja-JP"/>
        </w:rPr>
        <w:tab/>
        <w:t>Procedures</w:t>
      </w:r>
      <w:bookmarkEnd w:id="1089"/>
      <w:bookmarkEnd w:id="1090"/>
      <w:bookmarkEnd w:id="1091"/>
      <w:bookmarkEnd w:id="1092"/>
      <w:bookmarkEnd w:id="1093"/>
    </w:p>
    <w:p w14:paraId="350C51C8" w14:textId="77777777" w:rsidR="0032678A" w:rsidRPr="00BC49C2" w:rsidRDefault="0032678A" w:rsidP="00321795">
      <w:pPr>
        <w:pStyle w:val="TH"/>
      </w:pPr>
      <w:r w:rsidRPr="00BC49C2">
        <w:object w:dxaOrig="9498" w:dyaOrig="6943" w14:anchorId="3D45F27F">
          <v:shape id="_x0000_i8702" type="#_x0000_t75" style="width:475.45pt;height:344.4pt" o:ole="">
            <v:imagedata r:id="rId95" o:title=""/>
          </v:shape>
          <o:OLEObject Type="Embed" ProgID="Word.Picture.8" ShapeID="_x0000_i8702" DrawAspect="Content" ObjectID="_1728109632" r:id="rId96"/>
        </w:object>
      </w:r>
    </w:p>
    <w:p w14:paraId="34AA2FE9"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7FFCD7B4"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21EC2155"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7AC786FA"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53922180"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281C0EEE"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57759BB9"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55E3EB30"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23C26841"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74265AF4"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7E7C3E92"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7F7951A9" w14:textId="1A5AC1BF"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6C3EAC84" w14:textId="77777777" w:rsidR="004755EC" w:rsidRPr="00BC49C2" w:rsidRDefault="004755EC" w:rsidP="00964868">
      <w:pPr>
        <w:pStyle w:val="Heading3"/>
        <w:rPr>
          <w:lang w:eastAsia="zh-CN"/>
        </w:rPr>
      </w:pPr>
      <w:bookmarkStart w:id="1094" w:name="_Toc22897111"/>
      <w:bookmarkStart w:id="1095" w:name="_Toc101526236"/>
      <w:bookmarkStart w:id="1096" w:name="_Toc104882938"/>
      <w:bookmarkStart w:id="1097" w:name="_Toc113426086"/>
      <w:bookmarkStart w:id="1098" w:name="_Toc117496511"/>
      <w:r w:rsidRPr="00BC49C2">
        <w:rPr>
          <w:lang w:eastAsia="zh-CN"/>
        </w:rPr>
        <w:t>6.23.4</w:t>
      </w:r>
      <w:r w:rsidRPr="00BC49C2">
        <w:rPr>
          <w:lang w:eastAsia="zh-CN"/>
        </w:rPr>
        <w:tab/>
      </w:r>
      <w:r w:rsidRPr="00BC49C2">
        <w:rPr>
          <w:lang w:eastAsia="ja-JP"/>
        </w:rPr>
        <w:t xml:space="preserve">Impacts on </w:t>
      </w:r>
      <w:bookmarkEnd w:id="1094"/>
      <w:r w:rsidRPr="00BC49C2">
        <w:rPr>
          <w:lang w:eastAsia="ja-JP"/>
        </w:rPr>
        <w:t>services, entities and interfaces</w:t>
      </w:r>
      <w:bookmarkEnd w:id="1095"/>
      <w:bookmarkEnd w:id="1096"/>
      <w:bookmarkEnd w:id="1097"/>
      <w:bookmarkEnd w:id="1098"/>
    </w:p>
    <w:p w14:paraId="3B6D21FD" w14:textId="77777777" w:rsidR="004E2F3C" w:rsidRPr="00BC49C2" w:rsidRDefault="004E2F3C" w:rsidP="004E2F3C">
      <w:pPr>
        <w:rPr>
          <w:rFonts w:eastAsia="DengXian"/>
          <w:lang w:eastAsia="zh-CN"/>
        </w:rPr>
      </w:pPr>
      <w:r w:rsidRPr="00BC49C2">
        <w:rPr>
          <w:rFonts w:eastAsia="DengXian"/>
          <w:lang w:eastAsia="zh-CN"/>
        </w:rPr>
        <w:t>AF:</w:t>
      </w:r>
    </w:p>
    <w:p w14:paraId="64BDBF40"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5E5EDA02" w14:textId="77777777"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77DE5DCF" w14:textId="77777777" w:rsidR="0032678A" w:rsidRPr="00BC49C2" w:rsidRDefault="0032678A" w:rsidP="0032678A">
      <w:r w:rsidRPr="00BC49C2">
        <w:t>NEF:</w:t>
      </w:r>
    </w:p>
    <w:p w14:paraId="28C1BB4C" w14:textId="77777777" w:rsidR="0032678A" w:rsidRPr="00BC49C2" w:rsidRDefault="0032678A" w:rsidP="0032678A">
      <w:pPr>
        <w:pStyle w:val="B1"/>
      </w:pPr>
      <w:r w:rsidRPr="00BC49C2">
        <w:t>-</w:t>
      </w:r>
      <w:r w:rsidRPr="00BC49C2">
        <w:tab/>
        <w:t>Interaction with AF to receive the PDU set handling request.</w:t>
      </w:r>
    </w:p>
    <w:p w14:paraId="2B3B1812" w14:textId="77777777" w:rsidR="0032678A" w:rsidRPr="00BC49C2" w:rsidRDefault="0032678A" w:rsidP="0032678A">
      <w:r w:rsidRPr="00BC49C2">
        <w:t>PCF:</w:t>
      </w:r>
    </w:p>
    <w:p w14:paraId="15172CA1" w14:textId="77777777" w:rsidR="0032678A" w:rsidRPr="00BC49C2" w:rsidRDefault="0032678A" w:rsidP="0032678A">
      <w:pPr>
        <w:pStyle w:val="B1"/>
      </w:pPr>
      <w:r w:rsidRPr="00BC49C2">
        <w:t>-</w:t>
      </w:r>
      <w:r w:rsidRPr="00BC49C2">
        <w:tab/>
        <w:t>Generation of the PCC rules related with PDU set.</w:t>
      </w:r>
    </w:p>
    <w:p w14:paraId="3517D7E8" w14:textId="77777777" w:rsidR="0032678A" w:rsidRPr="00BC49C2" w:rsidRDefault="0032678A" w:rsidP="0032678A">
      <w:r w:rsidRPr="00BC49C2">
        <w:t>SMF:</w:t>
      </w:r>
    </w:p>
    <w:p w14:paraId="6EC2BAB1"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3F810938"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544B78FE"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6E6D8555" w14:textId="7777777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7AA0FEA5"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D55E805"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33B2C6D5" w14:textId="77777777"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6C82AA00" w14:textId="77777777" w:rsidR="0032678A" w:rsidRPr="00BC49C2" w:rsidRDefault="004E2F3C" w:rsidP="0032678A">
      <w:r w:rsidRPr="00BC49C2">
        <w:t xml:space="preserve">PSA </w:t>
      </w:r>
      <w:r w:rsidR="0032678A" w:rsidRPr="00BC49C2">
        <w:t>UPF:</w:t>
      </w:r>
    </w:p>
    <w:p w14:paraId="6BC0ACEC" w14:textId="77777777" w:rsidR="0032678A" w:rsidRPr="00BC49C2" w:rsidRDefault="0032678A" w:rsidP="0032678A">
      <w:pPr>
        <w:pStyle w:val="B1"/>
      </w:pPr>
      <w:r w:rsidRPr="00BC49C2">
        <w:t>-</w:t>
      </w:r>
      <w:r w:rsidRPr="00BC49C2">
        <w:tab/>
        <w:t>Receive the N4 session management parameters related with PDU set from SMF;</w:t>
      </w:r>
    </w:p>
    <w:p w14:paraId="59B6BB5D" w14:textId="77777777" w:rsidR="0032678A" w:rsidRPr="00BC49C2" w:rsidRDefault="0032678A" w:rsidP="0032678A">
      <w:pPr>
        <w:pStyle w:val="B1"/>
      </w:pPr>
      <w:r w:rsidRPr="00BC49C2">
        <w:t>-</w:t>
      </w:r>
      <w:r w:rsidRPr="00BC49C2">
        <w:tab/>
        <w:t>Enforce the N4 session management parameters related with PDU set.</w:t>
      </w:r>
    </w:p>
    <w:p w14:paraId="523ED2B3" w14:textId="77777777" w:rsidR="0032678A" w:rsidRPr="00BC49C2" w:rsidRDefault="0032678A" w:rsidP="0032678A">
      <w:r w:rsidRPr="00BC49C2">
        <w:t>RAN:</w:t>
      </w:r>
    </w:p>
    <w:p w14:paraId="4F25F6CA" w14:textId="77777777"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7E799472" w14:textId="77777777" w:rsidR="0032678A" w:rsidRPr="00BC49C2" w:rsidRDefault="0032678A" w:rsidP="0032678A">
      <w:pPr>
        <w:pStyle w:val="B1"/>
      </w:pPr>
      <w:r w:rsidRPr="00BC49C2">
        <w:t>-</w:t>
      </w:r>
      <w:r w:rsidRPr="00BC49C2">
        <w:tab/>
        <w:t>Enforce the QoS profile including the PDU set handling parameters.</w:t>
      </w:r>
    </w:p>
    <w:p w14:paraId="1940DD4A" w14:textId="77777777" w:rsidR="004E4856" w:rsidRPr="00BC49C2" w:rsidRDefault="004E4856" w:rsidP="00964868">
      <w:pPr>
        <w:pStyle w:val="Heading2"/>
      </w:pPr>
      <w:bookmarkStart w:id="1099" w:name="_Toc101526237"/>
      <w:bookmarkStart w:id="1100" w:name="_Toc104882939"/>
      <w:bookmarkStart w:id="1101" w:name="_Toc113426087"/>
      <w:bookmarkStart w:id="1102" w:name="_Toc97268160"/>
      <w:bookmarkStart w:id="1103" w:name="_Toc117496512"/>
      <w:r w:rsidRPr="00BC49C2">
        <w:t>6.24</w:t>
      </w:r>
      <w:r w:rsidRPr="00BC49C2">
        <w:tab/>
        <w:t>Solution #24: Support differentiated QoS Handling for different PDU Sets</w:t>
      </w:r>
      <w:bookmarkEnd w:id="1099"/>
      <w:bookmarkEnd w:id="1100"/>
      <w:bookmarkEnd w:id="1101"/>
      <w:bookmarkEnd w:id="1103"/>
    </w:p>
    <w:p w14:paraId="68762DBB" w14:textId="77777777" w:rsidR="004E4856" w:rsidRPr="00BC49C2" w:rsidRDefault="004E4856" w:rsidP="00964868">
      <w:pPr>
        <w:pStyle w:val="Heading3"/>
      </w:pPr>
      <w:bookmarkStart w:id="1104" w:name="_Toc101526238"/>
      <w:bookmarkStart w:id="1105" w:name="_Toc104882940"/>
      <w:bookmarkStart w:id="1106" w:name="_Toc113426088"/>
      <w:bookmarkStart w:id="1107" w:name="_Toc117496513"/>
      <w:r w:rsidRPr="00BC49C2">
        <w:t>6.</w:t>
      </w:r>
      <w:r w:rsidRPr="00BC49C2">
        <w:rPr>
          <w:lang w:eastAsia="zh-CN"/>
        </w:rPr>
        <w:t>24</w:t>
      </w:r>
      <w:r w:rsidRPr="00BC49C2">
        <w:t>.1</w:t>
      </w:r>
      <w:r w:rsidRPr="00BC49C2">
        <w:tab/>
        <w:t>Key Issue mapping</w:t>
      </w:r>
      <w:bookmarkEnd w:id="1104"/>
      <w:bookmarkEnd w:id="1105"/>
      <w:bookmarkEnd w:id="1106"/>
      <w:bookmarkEnd w:id="1107"/>
    </w:p>
    <w:p w14:paraId="18C55493"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654A459F" w14:textId="77777777" w:rsidR="004E4856" w:rsidRPr="00BC49C2" w:rsidRDefault="004E4856" w:rsidP="00964868">
      <w:pPr>
        <w:pStyle w:val="Heading3"/>
      </w:pPr>
      <w:bookmarkStart w:id="1108" w:name="_Toc101526239"/>
      <w:bookmarkStart w:id="1109" w:name="_Toc104882941"/>
      <w:bookmarkStart w:id="1110" w:name="_Toc113426089"/>
      <w:bookmarkStart w:id="1111" w:name="_Toc117496514"/>
      <w:r w:rsidRPr="00BC49C2">
        <w:t>6.24.2</w:t>
      </w:r>
      <w:r w:rsidRPr="00BC49C2">
        <w:tab/>
        <w:t>Description</w:t>
      </w:r>
      <w:bookmarkEnd w:id="1108"/>
      <w:bookmarkEnd w:id="1109"/>
      <w:bookmarkEnd w:id="1110"/>
      <w:bookmarkEnd w:id="1111"/>
    </w:p>
    <w:p w14:paraId="6D5DC3C5"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412C42B2"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5A077051" w14:textId="77777777" w:rsidR="00D56E14" w:rsidRPr="00BC49C2" w:rsidRDefault="004E4856" w:rsidP="00D56E14">
      <w:r w:rsidRPr="00BC49C2">
        <w:rPr>
          <w:lang w:eastAsia="zh-CN"/>
        </w:rPr>
        <w:t>In this solution, the following aspects are included</w:t>
      </w:r>
      <w:r w:rsidRPr="00BC49C2">
        <w:t>:</w:t>
      </w:r>
    </w:p>
    <w:p w14:paraId="6A6CC278" w14:textId="2730A593" w:rsidR="0032678A" w:rsidRPr="00BC49C2" w:rsidRDefault="0032678A" w:rsidP="0032678A">
      <w:pPr>
        <w:pStyle w:val="B1"/>
      </w:pPr>
      <w:r w:rsidRPr="00BC49C2">
        <w:t>1.</w:t>
      </w:r>
      <w:r w:rsidRPr="00BC49C2">
        <w:tab/>
        <w:t xml:space="preserve">AF initiates AF session with required QoS as described in clause 4.15.6.6 of </w:t>
      </w:r>
      <w:r w:rsidR="00BC0293" w:rsidRPr="00BC49C2">
        <w:t>TS</w:t>
      </w:r>
      <w:r w:rsidR="00BC0293">
        <w:t> </w:t>
      </w:r>
      <w:r w:rsidR="00BC0293" w:rsidRPr="00BC49C2">
        <w:t>23.502</w:t>
      </w:r>
      <w:r w:rsidR="00BC0293">
        <w:t> </w:t>
      </w:r>
      <w:r w:rsidR="00BC0293" w:rsidRPr="00BC49C2">
        <w:t>[</w:t>
      </w:r>
      <w:r w:rsidRPr="00BC49C2">
        <w:t>3].</w:t>
      </w:r>
    </w:p>
    <w:p w14:paraId="696D56C6"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22A6DA53"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7612674F"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3B1234A4"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447A43A1" w14:textId="77777777" w:rsidR="00D56E14" w:rsidRPr="00BC49C2" w:rsidRDefault="004E4856" w:rsidP="0032678A">
      <w:r w:rsidRPr="00BC49C2">
        <w:t xml:space="preserve">The </w:t>
      </w:r>
      <w:r w:rsidR="001C731E" w:rsidRPr="001C731E">
        <w:t>importance/</w:t>
      </w:r>
      <w:r w:rsidRPr="00BC49C2">
        <w:t>dependency related instructions include:</w:t>
      </w:r>
    </w:p>
    <w:p w14:paraId="21815F57"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7B335D00"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7C83C561" w14:textId="77777777"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66380828" w14:textId="77777777" w:rsidR="004E4856" w:rsidRPr="00BC49C2" w:rsidRDefault="004E4856" w:rsidP="00964868">
      <w:pPr>
        <w:pStyle w:val="Heading3"/>
      </w:pPr>
      <w:bookmarkStart w:id="1112" w:name="_Toc101526240"/>
      <w:bookmarkStart w:id="1113" w:name="_Toc104882942"/>
      <w:bookmarkStart w:id="1114" w:name="_Toc113426090"/>
      <w:bookmarkStart w:id="1115" w:name="_Toc117496515"/>
      <w:r w:rsidRPr="00BC49C2">
        <w:t>6.</w:t>
      </w:r>
      <w:r w:rsidRPr="00BC49C2">
        <w:rPr>
          <w:lang w:eastAsia="zh-CN"/>
        </w:rPr>
        <w:t>24</w:t>
      </w:r>
      <w:r w:rsidRPr="00BC49C2">
        <w:t>.3</w:t>
      </w:r>
      <w:r w:rsidRPr="00BC49C2">
        <w:tab/>
        <w:t>Procedures</w:t>
      </w:r>
      <w:bookmarkEnd w:id="1112"/>
      <w:bookmarkEnd w:id="1113"/>
      <w:bookmarkEnd w:id="1114"/>
      <w:bookmarkEnd w:id="1115"/>
    </w:p>
    <w:p w14:paraId="0E9DD25B" w14:textId="77777777" w:rsidR="004E4856" w:rsidRPr="00BC49C2" w:rsidRDefault="004E4856" w:rsidP="00964868">
      <w:pPr>
        <w:pStyle w:val="Heading4"/>
      </w:pPr>
      <w:bookmarkStart w:id="1116" w:name="_Toc101526241"/>
      <w:bookmarkStart w:id="1117" w:name="_Toc104882943"/>
      <w:bookmarkStart w:id="1118" w:name="_Toc113426091"/>
      <w:bookmarkStart w:id="1119" w:name="_Toc117496516"/>
      <w:bookmarkEnd w:id="1102"/>
      <w:r w:rsidRPr="00BC49C2">
        <w:t>6.24.3.1</w:t>
      </w:r>
      <w:r w:rsidR="00BE6A78" w:rsidRPr="00BC49C2">
        <w:rPr>
          <w:lang w:eastAsia="zh-CN"/>
        </w:rPr>
        <w:tab/>
      </w:r>
      <w:r w:rsidRPr="00BC49C2">
        <w:t>Processing of PDU Sets based on different importance/dependency information</w:t>
      </w:r>
      <w:bookmarkEnd w:id="1116"/>
      <w:bookmarkEnd w:id="1117"/>
      <w:bookmarkEnd w:id="1118"/>
      <w:bookmarkEnd w:id="1119"/>
    </w:p>
    <w:p w14:paraId="579BAF25"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0A9B003A" w14:textId="77777777" w:rsidR="004E4856" w:rsidRPr="00BC49C2" w:rsidRDefault="004E4856" w:rsidP="0032678A">
      <w:pPr>
        <w:pStyle w:val="TH"/>
      </w:pPr>
      <w:r w:rsidRPr="00BC49C2">
        <w:t xml:space="preserve"> </w:t>
      </w:r>
      <w:r w:rsidRPr="00BC49C2">
        <w:rPr>
          <w:rFonts w:eastAsia="Malgun Gothic"/>
        </w:rPr>
        <w:object w:dxaOrig="8548" w:dyaOrig="7379" w14:anchorId="3F74BE90">
          <v:shape id="_x0000_i8703" type="#_x0000_t75" alt="" style="width:427.25pt;height:368.15pt" o:ole="">
            <v:imagedata r:id="rId97" o:title="" cropright="4355f"/>
          </v:shape>
          <o:OLEObject Type="Embed" ProgID="Word.Document.12" ShapeID="_x0000_i8703" DrawAspect="Content" ObjectID="_1728109633" r:id="rId98">
            <o:FieldCodes>\s</o:FieldCodes>
          </o:OLEObject>
        </w:object>
      </w:r>
    </w:p>
    <w:p w14:paraId="7764661E"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61AE7DD0" w14:textId="3393ED63" w:rsidR="0032678A" w:rsidRPr="00BC49C2" w:rsidRDefault="0032678A" w:rsidP="0032678A">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w:t>
      </w:r>
    </w:p>
    <w:p w14:paraId="7E1D8A92" w14:textId="77C953BA" w:rsidR="0032678A" w:rsidRPr="00BC49C2" w:rsidRDefault="0032678A" w:rsidP="0032678A">
      <w:pPr>
        <w:pStyle w:val="B1"/>
      </w:pPr>
      <w:r w:rsidRPr="00BC49C2">
        <w:t>1.</w:t>
      </w:r>
      <w:r w:rsidRPr="00BC49C2">
        <w:tab/>
        <w:t xml:space="preserve">AF sets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4E5A0676"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6EB6CDC8" w14:textId="6C30432C"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BC0293" w:rsidRPr="00BC49C2">
        <w:t>TS</w:t>
      </w:r>
      <w:r w:rsidR="00BC0293">
        <w:t> </w:t>
      </w:r>
      <w:r w:rsidR="00BC0293" w:rsidRPr="00BC49C2">
        <w:t>23.502</w:t>
      </w:r>
      <w:r w:rsidR="00BC0293">
        <w:t> </w:t>
      </w:r>
      <w:r w:rsidR="00BC0293" w:rsidRPr="00BC49C2">
        <w:t>[</w:t>
      </w:r>
      <w:r w:rsidRPr="00BC49C2">
        <w:t>3], steps 1b, 3b, 4-8b. The PCF sends policy information to SMF.</w:t>
      </w:r>
    </w:p>
    <w:p w14:paraId="76016797"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2EF00876"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49817367"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06351CC6" w14:textId="77777777" w:rsidR="0032678A" w:rsidRPr="00BC49C2" w:rsidRDefault="0032678A" w:rsidP="0032678A">
      <w:pPr>
        <w:pStyle w:val="B2"/>
      </w:pPr>
      <w:r w:rsidRPr="00BC49C2">
        <w:t>-</w:t>
      </w:r>
      <w:r w:rsidRPr="00BC49C2">
        <w:tab/>
        <w:t>For other droppable PDU Set, perform correlated packets dropping, resource pre-emption.</w:t>
      </w:r>
    </w:p>
    <w:p w14:paraId="3E9D900D"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3DAC1E6F" w14:textId="77777777"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0F186EC1" w14:textId="77777777" w:rsidR="0032678A" w:rsidRPr="00BC49C2" w:rsidRDefault="0032678A" w:rsidP="0032678A">
      <w:pPr>
        <w:pStyle w:val="B1"/>
      </w:pPr>
      <w:r w:rsidRPr="00BC49C2">
        <w:t>The SMF also sends N2 SM information including QoS profiles to RAN.</w:t>
      </w:r>
    </w:p>
    <w:p w14:paraId="375DA134" w14:textId="77777777"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1DFE1F7C" w14:textId="77777777"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390A987C" w14:textId="77777777" w:rsidR="004E4856" w:rsidRPr="00BC49C2" w:rsidRDefault="004E4856" w:rsidP="00964868">
      <w:pPr>
        <w:pStyle w:val="Heading4"/>
      </w:pPr>
      <w:bookmarkStart w:id="1120" w:name="_Toc101526242"/>
      <w:bookmarkStart w:id="1121" w:name="_Toc104882944"/>
      <w:bookmarkStart w:id="1122" w:name="_Toc113426092"/>
      <w:bookmarkStart w:id="1123" w:name="_Toc117496517"/>
      <w:r w:rsidRPr="00BC49C2">
        <w:t>6.24.3.2</w:t>
      </w:r>
      <w:r w:rsidR="00045D70" w:rsidRPr="00BC49C2">
        <w:rPr>
          <w:lang w:eastAsia="zh-CN"/>
        </w:rPr>
        <w:tab/>
      </w:r>
      <w:r w:rsidRPr="00BC49C2">
        <w:t>PDU Set Importance/dependency information identification on UPF</w:t>
      </w:r>
      <w:bookmarkEnd w:id="1120"/>
      <w:bookmarkEnd w:id="1121"/>
      <w:bookmarkEnd w:id="1122"/>
      <w:bookmarkEnd w:id="1123"/>
    </w:p>
    <w:p w14:paraId="6688AEFA"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24AD962C"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3266D84C" w14:textId="77777777"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2E84ABEF" w14:textId="77777777" w:rsidR="004E4856" w:rsidRPr="00BC49C2" w:rsidRDefault="004E4856" w:rsidP="00964868">
      <w:pPr>
        <w:pStyle w:val="Heading5"/>
      </w:pPr>
      <w:bookmarkStart w:id="1124" w:name="_Toc101526243"/>
      <w:bookmarkStart w:id="1125" w:name="_Toc104882945"/>
      <w:bookmarkStart w:id="1126" w:name="_Toc113426093"/>
      <w:bookmarkStart w:id="1127" w:name="_Toc117496518"/>
      <w:r w:rsidRPr="00BC49C2">
        <w:t>6.24.3.2.1</w:t>
      </w:r>
      <w:r w:rsidRPr="00BC49C2">
        <w:tab/>
        <w:t>Identification of importance/dependency information of PDU Set as a video frame</w:t>
      </w:r>
      <w:bookmarkEnd w:id="1124"/>
      <w:bookmarkEnd w:id="1125"/>
      <w:bookmarkEnd w:id="1126"/>
      <w:bookmarkEnd w:id="1127"/>
    </w:p>
    <w:p w14:paraId="32C4BEE0"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40DB630E" w14:textId="77777777" w:rsidR="00D56E14" w:rsidRPr="00BC49C2" w:rsidRDefault="004E4856" w:rsidP="00D56E14">
      <w:pPr>
        <w:rPr>
          <w:b/>
          <w:lang w:eastAsia="zh-CN"/>
        </w:rPr>
      </w:pPr>
      <w:r w:rsidRPr="00BC49C2">
        <w:rPr>
          <w:b/>
          <w:lang w:eastAsia="zh-CN"/>
        </w:rPr>
        <w:t>Option#1. Identification based on RTP header extension</w:t>
      </w:r>
    </w:p>
    <w:p w14:paraId="3B73D518"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65C2DEB8" w14:textId="77777777" w:rsidR="0032678A" w:rsidRPr="00BC49C2" w:rsidRDefault="0032678A" w:rsidP="00321795">
      <w:pPr>
        <w:pStyle w:val="TH"/>
      </w:pPr>
      <w:r w:rsidRPr="00BC49C2">
        <w:object w:dxaOrig="9628" w:dyaOrig="1805" w14:anchorId="7CBF7EA3">
          <v:shape id="_x0000_i8704" type="#_x0000_t75" style="width:481.6pt;height:89pt" o:ole="">
            <v:imagedata r:id="rId99" o:title=""/>
          </v:shape>
          <o:OLEObject Type="Embed" ProgID="Word.Picture.8" ShapeID="_x0000_i8704" DrawAspect="Content" ObjectID="_1728109634" r:id="rId100"/>
        </w:object>
      </w:r>
    </w:p>
    <w:p w14:paraId="7FE73359"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63A9DCDC"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068AC3C2"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1484A92B"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405A993C"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6EB558A1"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128" w:name="_MON_1712135405"/>
    <w:bookmarkEnd w:id="1128"/>
    <w:p w14:paraId="3E15FD6B" w14:textId="77777777" w:rsidR="0032678A" w:rsidRPr="00BC49C2" w:rsidRDefault="0032678A" w:rsidP="0032678A">
      <w:pPr>
        <w:pStyle w:val="TH"/>
      </w:pPr>
      <w:r w:rsidRPr="00BC49C2">
        <w:object w:dxaOrig="7834" w:dyaOrig="1822" w14:anchorId="596A3BBC">
          <v:shape id="_x0000_i8705" type="#_x0000_t75" style="width:391.9pt;height:91pt" o:ole="">
            <v:imagedata r:id="rId101" o:title=""/>
          </v:shape>
          <o:OLEObject Type="Embed" ProgID="Word.Picture.8" ShapeID="_x0000_i8705" DrawAspect="Content" ObjectID="_1728109635" r:id="rId102"/>
        </w:object>
      </w:r>
    </w:p>
    <w:p w14:paraId="6CA7BF1F"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7A5BEC83"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338D5F4B"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518D83E8"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3D0A35F2"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4BC45683"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4637B203" w14:textId="77777777" w:rsidR="00A8657B" w:rsidRPr="00BC49C2" w:rsidRDefault="00A8657B" w:rsidP="00321795">
      <w:pPr>
        <w:pStyle w:val="TH"/>
      </w:pPr>
      <w:r w:rsidRPr="00BC49C2">
        <w:object w:dxaOrig="9627" w:dyaOrig="2350" w14:anchorId="5B827356">
          <v:shape id="_x0000_i8706" type="#_x0000_t75" style="width:482.25pt;height:115.45pt" o:ole="">
            <v:imagedata r:id="rId103" o:title=""/>
          </v:shape>
          <o:OLEObject Type="Embed" ProgID="Word.Picture.8" ShapeID="_x0000_i8706" DrawAspect="Content" ObjectID="_1728109636" r:id="rId104"/>
        </w:object>
      </w:r>
    </w:p>
    <w:p w14:paraId="61B4EF6F"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75526710"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7548C6AC"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03FAAA0D"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425A680C"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129" w:name="_MON_1712135497"/>
    <w:bookmarkEnd w:id="1129"/>
    <w:p w14:paraId="21567E76" w14:textId="77777777" w:rsidR="00A8657B" w:rsidRPr="00BC49C2" w:rsidRDefault="00A8657B" w:rsidP="00A8657B">
      <w:pPr>
        <w:pStyle w:val="TH"/>
      </w:pPr>
      <w:r w:rsidRPr="00BC49C2">
        <w:object w:dxaOrig="6131" w:dyaOrig="1404" w14:anchorId="368F947E">
          <v:shape id="_x0000_i8707" type="#_x0000_t75" style="width:305.65pt;height:69.95pt" o:ole="">
            <v:imagedata r:id="rId105" o:title=""/>
          </v:shape>
          <o:OLEObject Type="Embed" ProgID="Word.Picture.8" ShapeID="_x0000_i8707" DrawAspect="Content" ObjectID="_1728109637" r:id="rId106"/>
        </w:object>
      </w:r>
    </w:p>
    <w:p w14:paraId="0E3E3024"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02C97C32" w14:textId="77777777" w:rsidR="00A8657B" w:rsidRPr="00BC49C2" w:rsidRDefault="00A8657B" w:rsidP="00A8657B">
      <w:r w:rsidRPr="00BC49C2">
        <w:t>The PRID field named as priority_id specifies a priority identifier for the NAL unit. A lower value of PRID indicates a higher priority.</w:t>
      </w:r>
    </w:p>
    <w:p w14:paraId="06AE369A"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64715A68" w14:textId="77777777" w:rsidR="00A8657B" w:rsidRPr="00BC49C2" w:rsidRDefault="00A8657B" w:rsidP="00A8657B">
      <w:r w:rsidRPr="00BC49C2">
        <w:t>UPF can determine importance information based on PRID field and/or determine dependency information based on the DID field.</w:t>
      </w:r>
    </w:p>
    <w:p w14:paraId="6BA63BE9"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3553907" w14:textId="77777777" w:rsidR="00A8657B" w:rsidRPr="00BC49C2" w:rsidRDefault="00A8657B" w:rsidP="00A8657B">
      <w:pPr>
        <w:rPr>
          <w:b/>
          <w:bCs/>
          <w:lang w:eastAsia="zh-CN"/>
        </w:rPr>
      </w:pPr>
      <w:r w:rsidRPr="00BC49C2">
        <w:rPr>
          <w:b/>
          <w:bCs/>
          <w:lang w:eastAsia="zh-CN"/>
        </w:rPr>
        <w:t>Option#3. Identification based on assistance information from AF</w:t>
      </w:r>
    </w:p>
    <w:p w14:paraId="5779A439" w14:textId="77777777"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709E0103" w14:textId="06DBE632"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917ADA">
        <w:rPr>
          <w:lang w:eastAsia="zh-CN"/>
        </w:rPr>
        <w:t>'</w:t>
      </w:r>
      <w:r>
        <w:rPr>
          <w:lang w:eastAsia="zh-CN"/>
        </w:rPr>
        <w:t>I</w:t>
      </w:r>
      <w:r w:rsidR="00917ADA">
        <w:rPr>
          <w:lang w:eastAsia="zh-CN"/>
        </w:rPr>
        <w:t>'</w:t>
      </w:r>
      <w:r>
        <w:rPr>
          <w:lang w:eastAsia="zh-CN"/>
        </w:rPr>
        <w:t xml:space="preserve"> field set in the RTP header or an </w:t>
      </w:r>
      <w:r w:rsidR="00917ADA">
        <w:rPr>
          <w:lang w:eastAsia="zh-CN"/>
        </w:rPr>
        <w:t>'</w:t>
      </w:r>
      <w:r>
        <w:rPr>
          <w:lang w:eastAsia="zh-CN"/>
        </w:rPr>
        <w:t>IDR</w:t>
      </w:r>
      <w:r w:rsidR="00917ADA">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7899B5EA" w14:textId="77777777" w:rsidR="00A8657B" w:rsidRPr="00BC49C2" w:rsidRDefault="00A8657B" w:rsidP="00A8657B">
      <w:pPr>
        <w:rPr>
          <w:b/>
          <w:bCs/>
          <w:lang w:eastAsia="zh-CN"/>
        </w:rPr>
      </w:pPr>
      <w:r w:rsidRPr="00BC49C2">
        <w:rPr>
          <w:b/>
          <w:bCs/>
          <w:lang w:eastAsia="zh-CN"/>
        </w:rPr>
        <w:t>Option#4. Identification based on traffic pattern</w:t>
      </w:r>
    </w:p>
    <w:p w14:paraId="3BE4CC84"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5386BD31"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7314E773"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04002124"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14040705" w14:textId="77777777" w:rsidR="00D27799" w:rsidRPr="00BC49C2" w:rsidRDefault="00657C94" w:rsidP="00657C94">
      <w:pPr>
        <w:pStyle w:val="TH"/>
        <w:rPr>
          <w:rFonts w:eastAsia="DengXian"/>
          <w:lang w:eastAsia="zh-CN"/>
        </w:rPr>
      </w:pPr>
      <w:r w:rsidRPr="00BC49C2">
        <w:rPr>
          <w:noProof/>
        </w:rPr>
        <w:object w:dxaOrig="10681" w:dyaOrig="2557" w14:anchorId="3D406EFB">
          <v:shape id="_x0000_i8708" type="#_x0000_t75" alt="" style="width:481.6pt;height:115.45pt" o:ole="">
            <v:imagedata r:id="rId107" o:title=""/>
          </v:shape>
          <o:OLEObject Type="Embed" ProgID="Visio.Drawing.15" ShapeID="_x0000_i8708" DrawAspect="Content" ObjectID="_1728109638" r:id="rId108"/>
        </w:object>
      </w:r>
    </w:p>
    <w:p w14:paraId="798E1358"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5A891093" w14:textId="77777777"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574DD01C"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5F35B3E9"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792A40D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43E782"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15355B"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AC9057" w14:textId="77777777" w:rsidR="00F00436" w:rsidRPr="004F22BE" w:rsidRDefault="00F00436" w:rsidP="004F22BE">
            <w:pPr>
              <w:pStyle w:val="TAH"/>
            </w:pPr>
            <w:r w:rsidRPr="004F22BE">
              <w:t>Content of VCL NAL unit</w:t>
            </w:r>
          </w:p>
        </w:tc>
      </w:tr>
      <w:tr w:rsidR="00F00436" w:rsidRPr="004F22BE" w14:paraId="6E782DB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506F6EF"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573C25E2"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398640FE"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4E35910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37E6601"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731BE18B"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0FA87FA5"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0713DDE1"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8092981"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128A3F04"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5CA02763" w14:textId="77777777" w:rsidR="00F00436" w:rsidRPr="004F22BE" w:rsidRDefault="00F00436" w:rsidP="004F22BE">
            <w:pPr>
              <w:pStyle w:val="TAC"/>
            </w:pPr>
            <w:r w:rsidRPr="004F22BE">
              <w:t>STSA (Step-wise Temporal Sub-layer Access) picture</w:t>
            </w:r>
          </w:p>
        </w:tc>
      </w:tr>
      <w:tr w:rsidR="00F00436" w:rsidRPr="004F22BE" w14:paraId="0515511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033BD35"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7BEE6421"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38449F1"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1344D53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DD464C1"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7829F695"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7CE5B45A" w14:textId="77777777" w:rsidR="00F00436" w:rsidRPr="004F22BE" w:rsidRDefault="00F00436" w:rsidP="004F22BE">
            <w:pPr>
              <w:pStyle w:val="TAC"/>
            </w:pPr>
            <w:r w:rsidRPr="004F22BE">
              <w:t>RASL (Random Access Skipped Leading) picture</w:t>
            </w:r>
          </w:p>
        </w:tc>
      </w:tr>
      <w:tr w:rsidR="00F00436" w:rsidRPr="004F22BE" w14:paraId="2B15871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2B43D7A"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67A74863"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1790DA5B" w14:textId="77777777" w:rsidR="00F00436" w:rsidRPr="004F22BE" w:rsidRDefault="00F00436" w:rsidP="004F22BE">
            <w:pPr>
              <w:pStyle w:val="TAC"/>
            </w:pPr>
            <w:r w:rsidRPr="004F22BE">
              <w:t>Reserved non-IRAP SLNR VCL NAL unit types</w:t>
            </w:r>
          </w:p>
        </w:tc>
      </w:tr>
      <w:tr w:rsidR="00F00436" w:rsidRPr="004F22BE" w14:paraId="268DA95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3ED23E5"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6B870984"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3684FA93" w14:textId="77777777" w:rsidR="00F00436" w:rsidRPr="004F22BE" w:rsidRDefault="00F00436" w:rsidP="004F22BE">
            <w:pPr>
              <w:pStyle w:val="TAC"/>
            </w:pPr>
            <w:r w:rsidRPr="004F22BE">
              <w:t>Reserved non-IRAP sub-layer reference VCL NAL unit types</w:t>
            </w:r>
          </w:p>
        </w:tc>
      </w:tr>
      <w:tr w:rsidR="00F00436" w:rsidRPr="004F22BE" w14:paraId="08F2899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3A6B445"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4D5E74FC"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3BBAD10C"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7F0C511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B95EDC0"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21CED4EA"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16CAD9A5" w14:textId="77777777" w:rsidR="00F00436" w:rsidRPr="004F22BE" w:rsidRDefault="00F00436" w:rsidP="004F22BE">
            <w:pPr>
              <w:pStyle w:val="TAC"/>
            </w:pPr>
            <w:r w:rsidRPr="004F22BE">
              <w:t>IDR (Instantaneous Decoding Refresh) picture</w:t>
            </w:r>
          </w:p>
        </w:tc>
      </w:tr>
      <w:tr w:rsidR="00F00436" w:rsidRPr="004F22BE" w14:paraId="42A14D2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6903B33"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363BC49B"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2DF2472D" w14:textId="77777777" w:rsidR="00F00436" w:rsidRPr="004F22BE" w:rsidRDefault="00F00436" w:rsidP="004F22BE">
            <w:pPr>
              <w:pStyle w:val="TAC"/>
            </w:pPr>
            <w:r w:rsidRPr="004F22BE">
              <w:t>CRA (Clean Random Access) picture</w:t>
            </w:r>
          </w:p>
        </w:tc>
      </w:tr>
      <w:tr w:rsidR="00F00436" w:rsidRPr="004F22BE" w14:paraId="5647426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119E022"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18B841B6"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6FBD8FEC" w14:textId="77777777" w:rsidR="00F00436" w:rsidRPr="004F22BE" w:rsidRDefault="00F00436" w:rsidP="004F22BE">
            <w:pPr>
              <w:pStyle w:val="TAC"/>
            </w:pPr>
            <w:r w:rsidRPr="004F22BE">
              <w:t>Reserved IRAP VCL NAL unit types</w:t>
            </w:r>
          </w:p>
        </w:tc>
      </w:tr>
      <w:tr w:rsidR="00F00436" w:rsidRPr="004F22BE" w14:paraId="55870D4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6CB3207" w14:textId="77777777"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3C4AEA65" w14:textId="77777777"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210EF2D8" w14:textId="77777777" w:rsidR="00F00436" w:rsidRPr="004F22BE" w:rsidRDefault="00F00436" w:rsidP="004F22BE">
            <w:pPr>
              <w:pStyle w:val="TAC"/>
            </w:pPr>
            <w:r w:rsidRPr="004F22BE">
              <w:t>Reserved non-IRAP VCL NAL unit types</w:t>
            </w:r>
          </w:p>
        </w:tc>
      </w:tr>
    </w:tbl>
    <w:p w14:paraId="391446B6" w14:textId="77777777" w:rsidR="00F00436" w:rsidRPr="00BC49C2" w:rsidRDefault="00F00436" w:rsidP="00D27799">
      <w:pPr>
        <w:rPr>
          <w:rFonts w:eastAsia="DengXian"/>
          <w:lang w:eastAsia="zh-CN"/>
        </w:rPr>
      </w:pPr>
    </w:p>
    <w:p w14:paraId="59E994A0"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70F7962A"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548B381" w14:textId="77777777"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311B4B95"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7F2F664C"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58746346" w14:textId="77777777" w:rsidR="00D27799" w:rsidRPr="00BC49C2" w:rsidRDefault="0053797C" w:rsidP="0053797C">
      <w:pPr>
        <w:pStyle w:val="TH"/>
        <w:rPr>
          <w:rFonts w:eastAsia="DengXian"/>
          <w:lang w:eastAsia="zh-CN"/>
        </w:rPr>
      </w:pPr>
      <w:r w:rsidRPr="00BC49C2">
        <w:rPr>
          <w:noProof/>
        </w:rPr>
        <w:object w:dxaOrig="10681" w:dyaOrig="2557" w14:anchorId="6BEE586A">
          <v:shape id="_x0000_i8709" type="#_x0000_t75" alt="" style="width:481.6pt;height:115.45pt" o:ole="">
            <v:imagedata r:id="rId109" o:title=""/>
          </v:shape>
          <o:OLEObject Type="Embed" ProgID="Visio.Drawing.15" ShapeID="_x0000_i8709" DrawAspect="Content" ObjectID="_1728109639" r:id="rId110"/>
        </w:object>
      </w:r>
    </w:p>
    <w:p w14:paraId="04116367"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2A1F1A45" w14:textId="77777777"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063F9738"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50990421"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65476061"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403617"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67CA80"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D0688A" w14:textId="77777777" w:rsidR="0053797C" w:rsidRPr="004F22BE" w:rsidRDefault="0053797C" w:rsidP="004F22BE">
            <w:pPr>
              <w:pStyle w:val="TAH"/>
            </w:pPr>
            <w:r w:rsidRPr="004F22BE">
              <w:t>Content of VCL NAL unit</w:t>
            </w:r>
          </w:p>
        </w:tc>
      </w:tr>
      <w:tr w:rsidR="0053797C" w:rsidRPr="004F22BE" w14:paraId="7FF205C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E4958CE"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5EE0C26E"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6F8FEFDE"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0C46DF0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2D51730"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43E74934"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1AF035A6" w14:textId="77777777" w:rsidR="0053797C" w:rsidRPr="004F22BE" w:rsidRDefault="0053797C" w:rsidP="004F22BE">
            <w:pPr>
              <w:pStyle w:val="TAC"/>
            </w:pPr>
            <w:r w:rsidRPr="004F22BE">
              <w:t>STSA (Step-wise Temporal Sub-layer Access) picture</w:t>
            </w:r>
          </w:p>
        </w:tc>
      </w:tr>
      <w:tr w:rsidR="0053797C" w:rsidRPr="004F22BE" w14:paraId="6ED7BF9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5E79C9D"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716FF0EC"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6E7A8F48"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1D91E1F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5DE8049"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23EC6EC7"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40627E3E" w14:textId="77777777" w:rsidR="0053797C" w:rsidRPr="004F22BE" w:rsidRDefault="0053797C" w:rsidP="004F22BE">
            <w:pPr>
              <w:pStyle w:val="TAC"/>
            </w:pPr>
            <w:r w:rsidRPr="004F22BE">
              <w:t>RASL (Random Access Skipped Leading) picture</w:t>
            </w:r>
          </w:p>
        </w:tc>
      </w:tr>
      <w:tr w:rsidR="0053797C" w:rsidRPr="004F22BE" w14:paraId="4581E1C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096D1F2" w14:textId="77777777"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3500E524" w14:textId="77777777"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7E6360B4" w14:textId="77777777" w:rsidR="0053797C" w:rsidRPr="004F22BE" w:rsidRDefault="0053797C" w:rsidP="004F22BE">
            <w:pPr>
              <w:pStyle w:val="TAC"/>
            </w:pPr>
            <w:r w:rsidRPr="004F22BE">
              <w:t>Reserved non-IRAP VCL NAL unit types</w:t>
            </w:r>
          </w:p>
        </w:tc>
      </w:tr>
      <w:tr w:rsidR="0053797C" w:rsidRPr="004F22BE" w14:paraId="77A1B2F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2C02FD8"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41F8380D"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6A8B289B" w14:textId="77777777" w:rsidR="0053797C" w:rsidRPr="004F22BE" w:rsidRDefault="0053797C" w:rsidP="004F22BE">
            <w:pPr>
              <w:pStyle w:val="TAC"/>
            </w:pPr>
            <w:r w:rsidRPr="004F22BE">
              <w:t>IDR (Instantaneous Decoding Refresh) picture</w:t>
            </w:r>
          </w:p>
        </w:tc>
      </w:tr>
      <w:tr w:rsidR="0053797C" w:rsidRPr="004F22BE" w14:paraId="4CBF152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15CE809"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343E5D70"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5793660E" w14:textId="77777777" w:rsidR="0053797C" w:rsidRPr="004F22BE" w:rsidRDefault="0053797C" w:rsidP="004F22BE">
            <w:pPr>
              <w:pStyle w:val="TAC"/>
            </w:pPr>
            <w:r w:rsidRPr="004F22BE">
              <w:t>CRA (Clean Random Access) picture</w:t>
            </w:r>
          </w:p>
        </w:tc>
      </w:tr>
      <w:tr w:rsidR="0053797C" w:rsidRPr="004F22BE" w14:paraId="6B6690D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99B72DA"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3B91EE6F"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6874FEF9" w14:textId="77777777" w:rsidR="0053797C" w:rsidRPr="004F22BE" w:rsidRDefault="0053797C" w:rsidP="004F22BE">
            <w:pPr>
              <w:pStyle w:val="TAC"/>
            </w:pPr>
            <w:r w:rsidRPr="004F22BE">
              <w:t>GDR (Gradual Decoding Refresh) picture</w:t>
            </w:r>
          </w:p>
        </w:tc>
      </w:tr>
      <w:tr w:rsidR="0053797C" w:rsidRPr="004F22BE" w14:paraId="1251AEE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8CE6D27"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023E5919"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2CECC516" w14:textId="77777777" w:rsidR="0053797C" w:rsidRPr="004F22BE" w:rsidRDefault="0053797C" w:rsidP="004F22BE">
            <w:pPr>
              <w:pStyle w:val="TAC"/>
            </w:pPr>
            <w:r w:rsidRPr="004F22BE">
              <w:t>Reserved IRAP VCL NAL unit type</w:t>
            </w:r>
          </w:p>
        </w:tc>
      </w:tr>
    </w:tbl>
    <w:p w14:paraId="62AF3FC3" w14:textId="77777777" w:rsidR="00D27799" w:rsidRPr="00BC49C2" w:rsidRDefault="00D27799" w:rsidP="00D27799">
      <w:pPr>
        <w:rPr>
          <w:lang w:eastAsia="zh-CN"/>
        </w:rPr>
      </w:pPr>
    </w:p>
    <w:p w14:paraId="782DFAFF"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1702FCB4"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8A546CD" w14:textId="77777777"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279A1644" w14:textId="77777777"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5D5508D7" w14:textId="77777777" w:rsidR="004E4856" w:rsidRPr="00BC49C2" w:rsidRDefault="004E4856" w:rsidP="00964868">
      <w:pPr>
        <w:pStyle w:val="Heading5"/>
      </w:pPr>
      <w:bookmarkStart w:id="1130" w:name="_Toc101526244"/>
      <w:bookmarkStart w:id="1131" w:name="_Toc104882946"/>
      <w:bookmarkStart w:id="1132" w:name="_Toc113426094"/>
      <w:bookmarkStart w:id="1133" w:name="_Toc117496519"/>
      <w:r w:rsidRPr="00BC49C2">
        <w:lastRenderedPageBreak/>
        <w:t>6.24.3.2.2</w:t>
      </w:r>
      <w:r w:rsidRPr="00BC49C2">
        <w:tab/>
        <w:t>Identification of importance/dependency information of PDU Set as a video slice</w:t>
      </w:r>
      <w:bookmarkEnd w:id="1130"/>
      <w:bookmarkEnd w:id="1131"/>
      <w:bookmarkEnd w:id="1132"/>
      <w:bookmarkEnd w:id="1133"/>
    </w:p>
    <w:p w14:paraId="22410DA7"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34B58893" w14:textId="77777777" w:rsidR="004E4856" w:rsidRPr="00BC49C2" w:rsidRDefault="004E4856" w:rsidP="00964868">
      <w:pPr>
        <w:pStyle w:val="Heading3"/>
      </w:pPr>
      <w:bookmarkStart w:id="1134" w:name="_Toc101526245"/>
      <w:bookmarkStart w:id="1135" w:name="_Toc104882947"/>
      <w:bookmarkStart w:id="1136" w:name="_Toc113426095"/>
      <w:bookmarkStart w:id="1137" w:name="_Toc117496520"/>
      <w:r w:rsidRPr="00BC49C2">
        <w:t>6.24.4</w:t>
      </w:r>
      <w:r w:rsidRPr="00BC49C2">
        <w:tab/>
        <w:t>Impacts on services, entities and interfaces</w:t>
      </w:r>
      <w:bookmarkEnd w:id="1134"/>
      <w:bookmarkEnd w:id="1135"/>
      <w:bookmarkEnd w:id="1136"/>
      <w:bookmarkEnd w:id="1137"/>
    </w:p>
    <w:p w14:paraId="33453F21" w14:textId="77777777" w:rsidR="00D56E14" w:rsidRPr="00BC49C2" w:rsidRDefault="004E4856" w:rsidP="00D56E14">
      <w:pPr>
        <w:rPr>
          <w:lang w:eastAsia="zh-CN"/>
        </w:rPr>
      </w:pPr>
      <w:r w:rsidRPr="00BC49C2">
        <w:rPr>
          <w:lang w:eastAsia="zh-CN"/>
        </w:rPr>
        <w:t>AF:</w:t>
      </w:r>
    </w:p>
    <w:p w14:paraId="029392A9" w14:textId="77777777" w:rsidR="004E4856" w:rsidRPr="00BC49C2" w:rsidRDefault="004E4856" w:rsidP="00DC5499">
      <w:pPr>
        <w:pStyle w:val="B1"/>
      </w:pPr>
      <w:r w:rsidRPr="00BC49C2">
        <w:t>-</w:t>
      </w:r>
      <w:r w:rsidRPr="00BC49C2">
        <w:tab/>
        <w:t>Optionally provide importance/dependency assistance information of PDU Sets to 5GC.</w:t>
      </w:r>
    </w:p>
    <w:p w14:paraId="726DFD50" w14:textId="77777777" w:rsidR="00D56E14" w:rsidRPr="00BC49C2" w:rsidRDefault="004E4856" w:rsidP="00D56E14">
      <w:pPr>
        <w:rPr>
          <w:lang w:eastAsia="zh-CN"/>
        </w:rPr>
      </w:pPr>
      <w:r w:rsidRPr="00BC49C2">
        <w:rPr>
          <w:lang w:eastAsia="zh-CN"/>
        </w:rPr>
        <w:t>PCF:</w:t>
      </w:r>
    </w:p>
    <w:p w14:paraId="009BCE72" w14:textId="77777777" w:rsidR="004E4856" w:rsidRPr="00BC49C2" w:rsidRDefault="004E4856" w:rsidP="00DC5499">
      <w:pPr>
        <w:pStyle w:val="B1"/>
      </w:pPr>
      <w:r w:rsidRPr="00BC49C2">
        <w:t>-</w:t>
      </w:r>
      <w:r w:rsidRPr="00BC49C2">
        <w:tab/>
        <w:t>Optionally receive importance/dependency assistance information from AF;</w:t>
      </w:r>
    </w:p>
    <w:p w14:paraId="744B9080"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11F37B56" w14:textId="77777777" w:rsidR="00D56E14" w:rsidRPr="00BC49C2" w:rsidRDefault="004E4856" w:rsidP="00D56E14">
      <w:pPr>
        <w:rPr>
          <w:lang w:eastAsia="zh-CN"/>
        </w:rPr>
      </w:pPr>
      <w:r w:rsidRPr="00BC49C2">
        <w:rPr>
          <w:lang w:eastAsia="zh-CN"/>
        </w:rPr>
        <w:t>SMF:</w:t>
      </w:r>
    </w:p>
    <w:p w14:paraId="44CF426C" w14:textId="77777777" w:rsidR="004E4856" w:rsidRPr="00BC49C2" w:rsidRDefault="004E4856" w:rsidP="00DC5499">
      <w:pPr>
        <w:pStyle w:val="B1"/>
      </w:pPr>
      <w:r w:rsidRPr="00BC49C2">
        <w:t>-</w:t>
      </w:r>
      <w:r w:rsidRPr="00BC49C2">
        <w:tab/>
        <w:t>Assign different QoS Flows for different PDU Sets.</w:t>
      </w:r>
    </w:p>
    <w:p w14:paraId="5E33FB34"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0B38EF28"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223B8F46" w14:textId="77777777" w:rsidR="00D56E14" w:rsidRPr="00BC49C2" w:rsidRDefault="004E4856" w:rsidP="00D56E14">
      <w:pPr>
        <w:rPr>
          <w:lang w:eastAsia="zh-CN"/>
        </w:rPr>
      </w:pPr>
      <w:r w:rsidRPr="00BC49C2">
        <w:rPr>
          <w:lang w:eastAsia="zh-CN"/>
        </w:rPr>
        <w:t>UPF:</w:t>
      </w:r>
    </w:p>
    <w:p w14:paraId="61F43DAE"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71EF2076"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7DBD506A" w14:textId="77777777" w:rsidR="00D56E14" w:rsidRPr="00BC49C2" w:rsidRDefault="004E4856" w:rsidP="00D56E14">
      <w:pPr>
        <w:rPr>
          <w:lang w:eastAsia="zh-CN"/>
        </w:rPr>
      </w:pPr>
      <w:r w:rsidRPr="00BC49C2">
        <w:rPr>
          <w:lang w:eastAsia="zh-CN"/>
        </w:rPr>
        <w:t>RAN:</w:t>
      </w:r>
    </w:p>
    <w:p w14:paraId="62C2F4F5"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6C3C3DFB"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5E22C45C" w14:textId="77777777" w:rsidR="00E62DE4" w:rsidRPr="00BC49C2" w:rsidRDefault="00E62DE4" w:rsidP="00964868">
      <w:pPr>
        <w:pStyle w:val="Heading2"/>
      </w:pPr>
      <w:bookmarkStart w:id="1138" w:name="_Toc101526246"/>
      <w:bookmarkStart w:id="1139" w:name="_Toc104882948"/>
      <w:bookmarkStart w:id="1140" w:name="_Toc113426096"/>
      <w:bookmarkStart w:id="1141" w:name="_Toc117496521"/>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138"/>
      <w:bookmarkEnd w:id="1139"/>
      <w:bookmarkEnd w:id="1140"/>
      <w:bookmarkEnd w:id="1141"/>
    </w:p>
    <w:p w14:paraId="76D3F920" w14:textId="77777777" w:rsidR="00E62DE4" w:rsidRPr="00BC49C2" w:rsidRDefault="00E62DE4" w:rsidP="00964868">
      <w:pPr>
        <w:pStyle w:val="Heading3"/>
      </w:pPr>
      <w:bookmarkStart w:id="1142" w:name="_Toc101526247"/>
      <w:bookmarkStart w:id="1143" w:name="_Toc104882949"/>
      <w:bookmarkStart w:id="1144" w:name="_Toc113426097"/>
      <w:bookmarkStart w:id="1145" w:name="_Toc117496522"/>
      <w:r w:rsidRPr="00BC49C2">
        <w:t>6.</w:t>
      </w:r>
      <w:r w:rsidR="00CE35E2" w:rsidRPr="00BC49C2">
        <w:rPr>
          <w:lang w:eastAsia="zh-CN"/>
        </w:rPr>
        <w:t>25</w:t>
      </w:r>
      <w:r w:rsidRPr="00BC49C2">
        <w:t>.1</w:t>
      </w:r>
      <w:r w:rsidRPr="00BC49C2">
        <w:tab/>
        <w:t>Key Issue mapping</w:t>
      </w:r>
      <w:bookmarkEnd w:id="1142"/>
      <w:bookmarkEnd w:id="1143"/>
      <w:bookmarkEnd w:id="1144"/>
      <w:bookmarkEnd w:id="1145"/>
    </w:p>
    <w:p w14:paraId="3D093C8F"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2664FE36" w14:textId="77777777" w:rsidR="00E62DE4" w:rsidRPr="00BC49C2" w:rsidRDefault="00E62DE4" w:rsidP="00964868">
      <w:pPr>
        <w:pStyle w:val="Heading3"/>
      </w:pPr>
      <w:bookmarkStart w:id="1146" w:name="_Toc101526248"/>
      <w:bookmarkStart w:id="1147" w:name="_Toc104882950"/>
      <w:bookmarkStart w:id="1148" w:name="_Toc113426098"/>
      <w:bookmarkStart w:id="1149" w:name="_Toc117496523"/>
      <w:r w:rsidRPr="00BC49C2">
        <w:t>6.</w:t>
      </w:r>
      <w:r w:rsidR="00CE35E2" w:rsidRPr="00BC49C2">
        <w:rPr>
          <w:lang w:eastAsia="zh-CN"/>
        </w:rPr>
        <w:t>25</w:t>
      </w:r>
      <w:r w:rsidRPr="00BC49C2">
        <w:t>.2</w:t>
      </w:r>
      <w:r w:rsidRPr="00BC49C2">
        <w:tab/>
        <w:t>Description</w:t>
      </w:r>
      <w:bookmarkEnd w:id="1146"/>
      <w:bookmarkEnd w:id="1147"/>
      <w:bookmarkEnd w:id="1148"/>
      <w:bookmarkEnd w:id="1149"/>
    </w:p>
    <w:p w14:paraId="0B79234E" w14:textId="77777777" w:rsidR="00E62DE4" w:rsidRPr="00BC49C2" w:rsidRDefault="00E62DE4" w:rsidP="00964868">
      <w:pPr>
        <w:pStyle w:val="Heading4"/>
      </w:pPr>
      <w:bookmarkStart w:id="1150" w:name="_Toc101526249"/>
      <w:bookmarkStart w:id="1151" w:name="_Toc104882951"/>
      <w:bookmarkStart w:id="1152" w:name="_Toc113426099"/>
      <w:bookmarkStart w:id="1153" w:name="_Toc117496524"/>
      <w:r w:rsidRPr="00BC49C2">
        <w:t>6.</w:t>
      </w:r>
      <w:r w:rsidR="00CE35E2" w:rsidRPr="00BC49C2">
        <w:rPr>
          <w:lang w:eastAsia="zh-CN"/>
        </w:rPr>
        <w:t>25</w:t>
      </w:r>
      <w:r w:rsidRPr="00BC49C2">
        <w:t>.2.1</w:t>
      </w:r>
      <w:r w:rsidRPr="00BC49C2">
        <w:tab/>
        <w:t>Overall framework</w:t>
      </w:r>
      <w:bookmarkEnd w:id="1150"/>
      <w:bookmarkEnd w:id="1151"/>
      <w:bookmarkEnd w:id="1152"/>
      <w:bookmarkEnd w:id="1153"/>
    </w:p>
    <w:p w14:paraId="414C17F7"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1F403427"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31C2D46B">
          <v:shape id="_x0000_i8710" type="#_x0000_t75" style="width:293.45pt;height:470.05pt" o:ole="">
            <v:imagedata r:id="rId111" o:title=""/>
          </v:shape>
          <o:OLEObject Type="Embed" ProgID="Visio.Drawing.15" ShapeID="_x0000_i8710" DrawAspect="Content" ObjectID="_1728109640" r:id="rId112"/>
        </w:object>
      </w:r>
    </w:p>
    <w:p w14:paraId="7D1D7256"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6DB859F4"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545FEAA3"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7EB958EF"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2795D458"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39FFEFD6" w14:textId="77777777" w:rsidR="00D56E14" w:rsidRPr="00BC49C2" w:rsidRDefault="00E62DE4" w:rsidP="00D56E14">
      <w:r w:rsidRPr="00BC49C2">
        <w:t>The new per-PDU Set QoS framework needs:</w:t>
      </w:r>
    </w:p>
    <w:p w14:paraId="2AA0C39A"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747CC322"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7156E789" w14:textId="77777777" w:rsidR="00E62DE4" w:rsidRPr="00BC49C2" w:rsidRDefault="00E62DE4" w:rsidP="00964868">
      <w:pPr>
        <w:pStyle w:val="Heading4"/>
      </w:pPr>
      <w:bookmarkStart w:id="1154" w:name="_Toc101526250"/>
      <w:bookmarkStart w:id="1155" w:name="_Toc104882952"/>
      <w:bookmarkStart w:id="1156" w:name="_Toc113426100"/>
      <w:bookmarkStart w:id="1157" w:name="_Toc117496525"/>
      <w:r w:rsidRPr="00BC49C2">
        <w:lastRenderedPageBreak/>
        <w:t>6.</w:t>
      </w:r>
      <w:r w:rsidR="00CE35E2" w:rsidRPr="00BC49C2">
        <w:rPr>
          <w:lang w:eastAsia="zh-CN"/>
        </w:rPr>
        <w:t>25</w:t>
      </w:r>
      <w:r w:rsidRPr="00BC49C2">
        <w:t>.2.2</w:t>
      </w:r>
      <w:r w:rsidRPr="00BC49C2">
        <w:tab/>
        <w:t>New type of QoS Profile</w:t>
      </w:r>
      <w:bookmarkEnd w:id="1154"/>
      <w:bookmarkEnd w:id="1155"/>
      <w:bookmarkEnd w:id="1156"/>
      <w:bookmarkEnd w:id="1157"/>
    </w:p>
    <w:p w14:paraId="2DFD5A19" w14:textId="77777777" w:rsidR="00D56E14" w:rsidRPr="00BC49C2" w:rsidRDefault="00E62DE4" w:rsidP="00D56E14">
      <w:r w:rsidRPr="00BC49C2">
        <w:t>The new type of QoS Profile specifically defined to support a PDU Set (PS) based QoS framework includes:</w:t>
      </w:r>
    </w:p>
    <w:p w14:paraId="6B763723"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312E338D" w14:textId="77777777" w:rsidR="00E62DE4" w:rsidRPr="00BC49C2" w:rsidRDefault="00E62DE4" w:rsidP="00964868">
      <w:pPr>
        <w:pStyle w:val="Heading4"/>
      </w:pPr>
      <w:bookmarkStart w:id="1158" w:name="_Toc101526251"/>
      <w:bookmarkStart w:id="1159" w:name="_Toc104882953"/>
      <w:bookmarkStart w:id="1160" w:name="_Toc113426101"/>
      <w:bookmarkStart w:id="1161" w:name="_Toc117496526"/>
      <w:r w:rsidRPr="00BC49C2">
        <w:t>6.</w:t>
      </w:r>
      <w:r w:rsidR="00CE35E2" w:rsidRPr="00BC49C2">
        <w:rPr>
          <w:lang w:eastAsia="zh-CN"/>
        </w:rPr>
        <w:t>25</w:t>
      </w:r>
      <w:r w:rsidRPr="00BC49C2">
        <w:t>.2.3</w:t>
      </w:r>
      <w:r w:rsidRPr="00BC49C2">
        <w:tab/>
        <w:t>New per-PDU Set QoS characteristics</w:t>
      </w:r>
      <w:bookmarkEnd w:id="1158"/>
      <w:bookmarkEnd w:id="1159"/>
      <w:bookmarkEnd w:id="1160"/>
      <w:bookmarkEnd w:id="1161"/>
    </w:p>
    <w:p w14:paraId="547C692F"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43DC1C6C" w14:textId="77777777" w:rsidR="00E62DE4" w:rsidRPr="00BC49C2" w:rsidRDefault="00E62DE4" w:rsidP="00E1404C">
      <w:r w:rsidRPr="00BC49C2">
        <w:t>Resource type</w:t>
      </w:r>
      <w:r w:rsidR="00A8657B" w:rsidRPr="00BC49C2">
        <w:t>.</w:t>
      </w:r>
    </w:p>
    <w:p w14:paraId="6E3B27BC" w14:textId="582A313A"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BC0293" w:rsidRPr="00BC49C2">
        <w:t>TS</w:t>
      </w:r>
      <w:r w:rsidR="00BC0293">
        <w:t> </w:t>
      </w:r>
      <w:r w:rsidR="00BC0293" w:rsidRPr="00BC49C2">
        <w:t>23.501</w:t>
      </w:r>
      <w:r w:rsidR="00BC0293">
        <w:t> </w:t>
      </w:r>
      <w:r w:rsidR="00BC0293" w:rsidRPr="00BC49C2">
        <w:t>[</w:t>
      </w:r>
      <w:r w:rsidRPr="00BC49C2">
        <w:t>2]).</w:t>
      </w:r>
    </w:p>
    <w:p w14:paraId="6E704297" w14:textId="77777777" w:rsidR="00E62DE4" w:rsidRPr="00BC49C2" w:rsidRDefault="00E62DE4" w:rsidP="00E1404C">
      <w:r w:rsidRPr="00BC49C2">
        <w:t>Default Priority level</w:t>
      </w:r>
      <w:r w:rsidR="00A8657B" w:rsidRPr="00BC49C2">
        <w:t>.</w:t>
      </w:r>
    </w:p>
    <w:p w14:paraId="63B79F40" w14:textId="60C51AA2"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BC0293" w:rsidRPr="00BC49C2">
        <w:t>TS</w:t>
      </w:r>
      <w:r w:rsidR="00BC0293">
        <w:t> </w:t>
      </w:r>
      <w:r w:rsidR="00BC0293" w:rsidRPr="00BC49C2">
        <w:t>23.501</w:t>
      </w:r>
      <w:r w:rsidR="00BC0293">
        <w:t> </w:t>
      </w:r>
      <w:r w:rsidR="00BC0293" w:rsidRPr="00BC49C2">
        <w:t>[</w:t>
      </w:r>
      <w:r w:rsidRPr="00BC49C2">
        <w:t>2]).</w:t>
      </w:r>
    </w:p>
    <w:p w14:paraId="166558F5" w14:textId="77777777" w:rsidR="00E62DE4" w:rsidRPr="00BC49C2" w:rsidRDefault="00E62DE4" w:rsidP="00E1404C">
      <w:r w:rsidRPr="00BC49C2">
        <w:t>PDU Set Delay Budget (PSDB)</w:t>
      </w:r>
      <w:r w:rsidR="00A8657B" w:rsidRPr="00BC49C2">
        <w:t>.</w:t>
      </w:r>
    </w:p>
    <w:p w14:paraId="49126866"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623BF023"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30785BD0" w14:textId="77777777"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14670006" w14:textId="77777777" w:rsidR="00A8657B" w:rsidRPr="00BC49C2" w:rsidRDefault="00A8657B">
      <w:r w:rsidRPr="00BC49C2">
        <w:t>The 5G Access Network Packet Delay Budget (5G-AN PSDB) is determined by subtracting a static value for the Core Network Packet Delay Budget (CN PSDB).</w:t>
      </w:r>
    </w:p>
    <w:p w14:paraId="4E78A84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05DC1A7D" w14:textId="77777777"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67F0E275"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1F2C936C" w14:textId="77777777"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0C2065D0" w14:textId="77777777" w:rsidR="0053578B" w:rsidRPr="0053578B" w:rsidRDefault="0053578B" w:rsidP="005F5945">
      <w:pPr>
        <w:pStyle w:val="TH"/>
        <w:rPr>
          <w:rFonts w:eastAsia="DengXian"/>
          <w:lang w:eastAsia="zh-CN"/>
        </w:rPr>
      </w:pPr>
      <w:r>
        <w:object w:dxaOrig="12165" w:dyaOrig="6060" w14:anchorId="1A5BD4BB">
          <v:shape id="_x0000_i8711" type="#_x0000_t75" style="width:481.6pt;height:241.15pt" o:ole="">
            <v:imagedata r:id="rId113" o:title=""/>
          </v:shape>
          <o:OLEObject Type="Embed" ProgID="Visio.Drawing.15" ShapeID="_x0000_i8711" DrawAspect="Content" ObjectID="_1728109641" r:id="rId114"/>
        </w:object>
      </w:r>
    </w:p>
    <w:p w14:paraId="51EE8C4B"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4788E7C5" w14:textId="7777777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6A305831" w14:textId="77777777"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5BB431A8" w14:textId="77777777" w:rsidR="00E62DE4" w:rsidRPr="0053578B" w:rsidRDefault="00E62DE4" w:rsidP="00E1404C">
      <w:pPr>
        <w:rPr>
          <w:b/>
        </w:rPr>
      </w:pPr>
      <w:r w:rsidRPr="0053578B">
        <w:rPr>
          <w:b/>
        </w:rPr>
        <w:t>PDU Set Error Rate (PSER)</w:t>
      </w:r>
      <w:r w:rsidR="00A8657B" w:rsidRPr="0053578B">
        <w:rPr>
          <w:b/>
        </w:rPr>
        <w:t>.</w:t>
      </w:r>
    </w:p>
    <w:p w14:paraId="2AE1DC6A" w14:textId="77777777"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35D194F1"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444BB180" w14:textId="77777777"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26E54E13" w14:textId="77777777" w:rsidR="00E62DE4" w:rsidRPr="0053578B" w:rsidRDefault="00E62DE4" w:rsidP="00E1404C">
      <w:pPr>
        <w:rPr>
          <w:rFonts w:eastAsia="DengXian"/>
          <w:b/>
          <w:lang w:eastAsia="zh-CN"/>
        </w:rPr>
      </w:pPr>
      <w:r w:rsidRPr="0053578B">
        <w:rPr>
          <w:b/>
        </w:rPr>
        <w:t>Averaging Window</w:t>
      </w:r>
    </w:p>
    <w:p w14:paraId="45F0E8D2" w14:textId="6AB36E77"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BC0293" w:rsidRPr="00BC49C2">
        <w:t>TS</w:t>
      </w:r>
      <w:r w:rsidR="00BC0293">
        <w:t> </w:t>
      </w:r>
      <w:r w:rsidR="00BC0293" w:rsidRPr="00BC49C2">
        <w:t>23.501</w:t>
      </w:r>
      <w:r w:rsidR="00BC0293">
        <w:t> </w:t>
      </w:r>
      <w:r w:rsidR="00BC0293" w:rsidRPr="00BC49C2">
        <w:t>[</w:t>
      </w:r>
      <w:r w:rsidRPr="00BC49C2">
        <w:t>2]).</w:t>
      </w:r>
    </w:p>
    <w:p w14:paraId="4620A9CA"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6E1E7AA1" w14:textId="77777777" w:rsidR="002D029A" w:rsidRPr="0053578B" w:rsidRDefault="00E62DE4" w:rsidP="00E1404C">
      <w:pPr>
        <w:rPr>
          <w:b/>
        </w:rPr>
      </w:pPr>
      <w:r w:rsidRPr="0053578B">
        <w:rPr>
          <w:b/>
        </w:rPr>
        <w:t>PDU Set Maximum Size (PSMS) expressed in bytes.</w:t>
      </w:r>
    </w:p>
    <w:p w14:paraId="225360EF" w14:textId="77777777" w:rsidR="002D029A" w:rsidRPr="00BC49C2" w:rsidRDefault="00E62DE4">
      <w:r w:rsidRPr="00BC49C2">
        <w:t>The PSMS indicates to the RAN scheduler an upper bound on how many bytes can be scheduled within a certain delay budget</w:t>
      </w:r>
      <w:r w:rsidR="00A8657B" w:rsidRPr="00BC49C2">
        <w:t>:</w:t>
      </w:r>
    </w:p>
    <w:p w14:paraId="73BA80C5" w14:textId="77777777" w:rsidR="002D029A" w:rsidRPr="0053578B" w:rsidRDefault="00E62DE4" w:rsidP="00E1404C">
      <w:pPr>
        <w:rPr>
          <w:b/>
        </w:rPr>
      </w:pPr>
      <w:r w:rsidRPr="0053578B">
        <w:rPr>
          <w:b/>
        </w:rPr>
        <w:t>PDU Set Discard Time (PSDT)</w:t>
      </w:r>
      <w:r w:rsidR="00A8657B" w:rsidRPr="0053578B">
        <w:rPr>
          <w:b/>
        </w:rPr>
        <w:t>.</w:t>
      </w:r>
    </w:p>
    <w:p w14:paraId="54EAFE80"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563254EF" w14:textId="77777777" w:rsidR="002D029A" w:rsidRPr="00BC49C2" w:rsidRDefault="00E62DE4">
      <w:r w:rsidRPr="00BC49C2">
        <w:t>The PSDT applies to the DL PDU Set received by the UPF over the N6 interface, and to the UL PDU Set sent by the UE.</w:t>
      </w:r>
    </w:p>
    <w:p w14:paraId="63F125E5"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3547B090"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1A4D4D25"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22954D33" w14:textId="6533D1DF" w:rsidR="002D029A" w:rsidRPr="00BC49C2" w:rsidRDefault="00E62DE4" w:rsidP="00A8657B">
      <w:r w:rsidRPr="00BC49C2">
        <w:t>Since, as reported in the definition of</w:t>
      </w:r>
      <w:r w:rsidR="00A8657B" w:rsidRPr="00BC49C2">
        <w:t>``</w:t>
      </w:r>
      <w:r w:rsidRPr="00BC49C2">
        <w:t xml:space="preserve"> PDU Set in clause 3.2, </w:t>
      </w:r>
      <w:r w:rsidR="00917ADA">
        <w:t>"</w:t>
      </w:r>
      <w:r w:rsidRPr="00BC49C2">
        <w:t>In some cases, the application layer can still recover parts of the information unit, when some PDUs [of the PDU Set] are missing.</w:t>
      </w:r>
      <w:r w:rsidR="00917ADA">
        <w:t>"</w:t>
      </w:r>
      <w:r w:rsidRPr="00BC49C2">
        <w:t>, it is necessary to provide to the scheduler when needed an indication of the criterion associated to the PDU Set.</w:t>
      </w:r>
    </w:p>
    <w:p w14:paraId="54BF5F50"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4CB86C55"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74BD86F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5A20E4C6"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3AF56F59" w14:textId="77777777" w:rsidR="002D029A" w:rsidRPr="00BC49C2" w:rsidRDefault="00E62DE4" w:rsidP="00A8657B">
            <w:pPr>
              <w:pStyle w:val="TAH"/>
            </w:pPr>
            <w:r w:rsidRPr="00BC49C2">
              <w:t>Description</w:t>
            </w:r>
          </w:p>
        </w:tc>
      </w:tr>
      <w:tr w:rsidR="00E62DE4" w:rsidRPr="00BC49C2" w14:paraId="01D605A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25F09A10"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1A531EEC" w14:textId="5FCCB985" w:rsidR="002D029A" w:rsidRPr="00BC49C2" w:rsidRDefault="00E62DE4" w:rsidP="00A8657B">
            <w:pPr>
              <w:pStyle w:val="TAL"/>
            </w:pPr>
            <w:r w:rsidRPr="00BC49C2">
              <w:t xml:space="preserve">This is the case when each frame </w:t>
            </w:r>
            <w:r w:rsidR="00917ADA">
              <w:t>"</w:t>
            </w:r>
            <w:r w:rsidRPr="00BC49C2">
              <w:t>slice</w:t>
            </w:r>
            <w:r w:rsidR="00917ADA">
              <w:t>"</w:t>
            </w:r>
            <w:r w:rsidRPr="00BC49C2">
              <w:t xml:space="preserve"> is a PDU Set and no error is tolerated.</w:t>
            </w:r>
          </w:p>
        </w:tc>
      </w:tr>
      <w:tr w:rsidR="00E62DE4" w:rsidRPr="00BC49C2" w14:paraId="4E87CDC8"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AA46B55"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60B6592C"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6F0726D7"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AEE5649"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34710630"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006A0A48" w14:textId="77777777" w:rsidR="00E62DE4" w:rsidRPr="00BC49C2" w:rsidRDefault="00E62DE4" w:rsidP="00C86E52"/>
    <w:p w14:paraId="7F192F83" w14:textId="77777777" w:rsidR="00E62DE4" w:rsidRPr="00BC49C2" w:rsidRDefault="00E62DE4" w:rsidP="00964868">
      <w:pPr>
        <w:pStyle w:val="Heading3"/>
      </w:pPr>
      <w:bookmarkStart w:id="1162" w:name="_Toc101526252"/>
      <w:bookmarkStart w:id="1163" w:name="_Toc104882954"/>
      <w:bookmarkStart w:id="1164" w:name="_Toc113426102"/>
      <w:bookmarkStart w:id="1165" w:name="_Toc117496527"/>
      <w:r w:rsidRPr="00BC49C2">
        <w:t>6.</w:t>
      </w:r>
      <w:r w:rsidR="00CE35E2" w:rsidRPr="00BC49C2">
        <w:rPr>
          <w:lang w:eastAsia="zh-CN"/>
        </w:rPr>
        <w:t>25</w:t>
      </w:r>
      <w:r w:rsidRPr="00BC49C2">
        <w:t>.3</w:t>
      </w:r>
      <w:r w:rsidRPr="00BC49C2">
        <w:tab/>
        <w:t>Procedures</w:t>
      </w:r>
      <w:bookmarkEnd w:id="1162"/>
      <w:bookmarkEnd w:id="1163"/>
      <w:bookmarkEnd w:id="1164"/>
      <w:bookmarkEnd w:id="1165"/>
    </w:p>
    <w:p w14:paraId="0440C01D" w14:textId="4286C126" w:rsidR="00A8657B" w:rsidRPr="00BC49C2" w:rsidRDefault="00A8657B" w:rsidP="00A8657B">
      <w:r w:rsidRPr="00BC49C2">
        <w:t xml:space="preserve">Extension of clause 4.15.6.6 of </w:t>
      </w:r>
      <w:r w:rsidR="00BC0293" w:rsidRPr="00BC49C2">
        <w:t>TS</w:t>
      </w:r>
      <w:r w:rsidR="00BC0293">
        <w:t> </w:t>
      </w:r>
      <w:r w:rsidR="00BC0293" w:rsidRPr="00BC49C2">
        <w:t>23.502</w:t>
      </w:r>
      <w:r w:rsidR="00BC0293">
        <w:t> </w:t>
      </w:r>
      <w:r w:rsidR="00BC0293" w:rsidRPr="00BC49C2">
        <w:t>[</w:t>
      </w:r>
      <w:r w:rsidRPr="00BC49C2">
        <w:t>3] (Setting up an AF session with required QoS procedure) to:</w:t>
      </w:r>
    </w:p>
    <w:p w14:paraId="4316BC47" w14:textId="77777777" w:rsidR="00A8657B" w:rsidRPr="00BC49C2" w:rsidRDefault="00A8657B">
      <w:pPr>
        <w:pStyle w:val="B1"/>
      </w:pPr>
      <w:r w:rsidRPr="00BC49C2">
        <w:t>-</w:t>
      </w:r>
      <w:r w:rsidRPr="00BC49C2">
        <w:tab/>
        <w:t>Negotiate capability support of 5GS.</w:t>
      </w:r>
    </w:p>
    <w:p w14:paraId="5A41BBEB" w14:textId="77777777" w:rsidR="00A8657B" w:rsidRPr="00BC49C2" w:rsidRDefault="00A8657B">
      <w:pPr>
        <w:pStyle w:val="B1"/>
      </w:pPr>
      <w:r w:rsidRPr="00BC49C2">
        <w:t>-</w:t>
      </w:r>
      <w:r w:rsidRPr="00BC49C2">
        <w:tab/>
        <w:t>Negotiate mechanisms to identify traffic flows that need to be mapped to PDU Set based QoS flows.</w:t>
      </w:r>
    </w:p>
    <w:p w14:paraId="26D31531" w14:textId="77777777" w:rsidR="00A8657B" w:rsidRPr="00BC49C2" w:rsidRDefault="00A8657B">
      <w:pPr>
        <w:pStyle w:val="B1"/>
        <w:rPr>
          <w:rFonts w:eastAsia="DengXian"/>
          <w:lang w:eastAsia="zh-CN"/>
        </w:rPr>
      </w:pPr>
      <w:r w:rsidRPr="00BC49C2">
        <w:t>-</w:t>
      </w:r>
      <w:r w:rsidRPr="00BC49C2">
        <w:tab/>
        <w:t>Negotiate mechanism to identify/mark PDU Sets.</w:t>
      </w:r>
    </w:p>
    <w:p w14:paraId="0AE0C515"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6BF566A8" w14:textId="77777777" w:rsidR="00A8657B" w:rsidRPr="00BC49C2" w:rsidRDefault="00A8657B">
      <w:pPr>
        <w:pStyle w:val="B1"/>
      </w:pPr>
      <w:r w:rsidRPr="00BC49C2">
        <w:t>-</w:t>
      </w:r>
      <w:r w:rsidRPr="00BC49C2">
        <w:tab/>
        <w:t>Negotiate per PDU Set QoS Requirements.</w:t>
      </w:r>
    </w:p>
    <w:p w14:paraId="4070256E" w14:textId="39DDFE22"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BC0293" w:rsidRPr="00BC49C2">
        <w:t>TS</w:t>
      </w:r>
      <w:r w:rsidR="00BC0293">
        <w:t> </w:t>
      </w:r>
      <w:r w:rsidR="00BC0293" w:rsidRPr="00BC49C2">
        <w:t>23.502</w:t>
      </w:r>
      <w:r w:rsidR="00BC0293">
        <w:t> </w:t>
      </w:r>
      <w:r w:rsidR="00BC0293" w:rsidRPr="00BC49C2">
        <w:t>[</w:t>
      </w:r>
      <w:r w:rsidRPr="00BC49C2">
        <w:t>3] to include:</w:t>
      </w:r>
    </w:p>
    <w:p w14:paraId="2958C41B" w14:textId="77777777" w:rsidR="00A8657B" w:rsidRPr="00BC49C2" w:rsidRDefault="00A8657B" w:rsidP="00A8657B">
      <w:pPr>
        <w:pStyle w:val="B1"/>
      </w:pPr>
      <w:r w:rsidRPr="00BC49C2">
        <w:t>-</w:t>
      </w:r>
      <w:r w:rsidRPr="00BC49C2">
        <w:tab/>
        <w:t>Provision of PCC rules to select PDU Set capable UPF.</w:t>
      </w:r>
    </w:p>
    <w:p w14:paraId="4D67FCCD" w14:textId="77777777" w:rsidR="00A8657B" w:rsidRPr="00BC49C2" w:rsidRDefault="00A8657B" w:rsidP="00A8657B">
      <w:pPr>
        <w:pStyle w:val="B1"/>
      </w:pPr>
      <w:r w:rsidRPr="00BC49C2">
        <w:t>-</w:t>
      </w:r>
      <w:r w:rsidRPr="00BC49C2">
        <w:tab/>
        <w:t>Send PDU Set detection rules to UPF.</w:t>
      </w:r>
    </w:p>
    <w:p w14:paraId="295A18C5" w14:textId="77777777" w:rsidR="00A8657B" w:rsidRPr="00BC49C2" w:rsidRDefault="00A8657B" w:rsidP="00A8657B">
      <w:pPr>
        <w:pStyle w:val="B1"/>
      </w:pPr>
      <w:r w:rsidRPr="00BC49C2">
        <w:t>-</w:t>
      </w:r>
      <w:r w:rsidRPr="00BC49C2">
        <w:tab/>
        <w:t>Send new QoS profiles to RAN.</w:t>
      </w:r>
    </w:p>
    <w:p w14:paraId="0074FE4F" w14:textId="77777777" w:rsidR="00A8657B" w:rsidRPr="00BC49C2" w:rsidRDefault="00A8657B" w:rsidP="00A8657B">
      <w:pPr>
        <w:pStyle w:val="B1"/>
      </w:pPr>
      <w:r w:rsidRPr="00BC49C2">
        <w:t>-</w:t>
      </w:r>
      <w:r w:rsidRPr="00BC49C2">
        <w:tab/>
        <w:t>Send PDU Set aware UL filters to UE.</w:t>
      </w:r>
    </w:p>
    <w:p w14:paraId="234CCDC8" w14:textId="77777777" w:rsidR="00E62DE4" w:rsidRPr="00BC49C2" w:rsidRDefault="00E62DE4" w:rsidP="00964868">
      <w:pPr>
        <w:pStyle w:val="Heading3"/>
        <w:rPr>
          <w:lang w:eastAsia="zh-CN"/>
        </w:rPr>
      </w:pPr>
      <w:bookmarkStart w:id="1166" w:name="_Toc101526253"/>
      <w:bookmarkStart w:id="1167" w:name="_Toc104882955"/>
      <w:bookmarkStart w:id="1168" w:name="_Toc113426103"/>
      <w:bookmarkStart w:id="1169" w:name="_Toc117496528"/>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166"/>
      <w:bookmarkEnd w:id="1167"/>
      <w:bookmarkEnd w:id="1168"/>
      <w:bookmarkEnd w:id="1169"/>
    </w:p>
    <w:p w14:paraId="547F2428" w14:textId="77777777" w:rsidR="00A8657B" w:rsidRPr="00BC49C2" w:rsidRDefault="00A8657B" w:rsidP="00A8657B">
      <w:r w:rsidRPr="00BC49C2">
        <w:t>AF:</w:t>
      </w:r>
    </w:p>
    <w:p w14:paraId="2C9B0835" w14:textId="77777777" w:rsidR="00A8657B" w:rsidRPr="00BC49C2" w:rsidRDefault="00A8657B" w:rsidP="00A8657B">
      <w:pPr>
        <w:pStyle w:val="B1"/>
      </w:pPr>
      <w:r w:rsidRPr="00BC49C2">
        <w:t>-</w:t>
      </w:r>
      <w:r w:rsidRPr="00BC49C2">
        <w:tab/>
        <w:t>Negotiate capability support of 5GS.</w:t>
      </w:r>
    </w:p>
    <w:p w14:paraId="5296AA2D"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790B60C7" w14:textId="77777777" w:rsidR="00A8657B" w:rsidRPr="00BC49C2" w:rsidRDefault="00A8657B" w:rsidP="00A8657B">
      <w:pPr>
        <w:pStyle w:val="B1"/>
      </w:pPr>
      <w:r w:rsidRPr="00BC49C2">
        <w:t>-</w:t>
      </w:r>
      <w:r w:rsidRPr="00BC49C2">
        <w:tab/>
        <w:t>Negotiate mechanism to identify/mark PDU Sets.</w:t>
      </w:r>
    </w:p>
    <w:p w14:paraId="448CA9BB" w14:textId="77777777" w:rsidR="00A8657B" w:rsidRPr="00BC49C2" w:rsidRDefault="00A8657B" w:rsidP="00A8657B">
      <w:pPr>
        <w:pStyle w:val="B1"/>
      </w:pPr>
      <w:r w:rsidRPr="00BC49C2">
        <w:t>-</w:t>
      </w:r>
      <w:r w:rsidRPr="00BC49C2">
        <w:tab/>
        <w:t>Negotiate per PDU Set QoS Requirements.</w:t>
      </w:r>
    </w:p>
    <w:p w14:paraId="63583316" w14:textId="77777777" w:rsidR="00A8657B" w:rsidRPr="00BC49C2" w:rsidRDefault="00A8657B" w:rsidP="00A8657B">
      <w:r w:rsidRPr="00BC49C2">
        <w:lastRenderedPageBreak/>
        <w:t>PCF:</w:t>
      </w:r>
    </w:p>
    <w:p w14:paraId="49ACD01F" w14:textId="77777777" w:rsidR="00A8657B" w:rsidRPr="00BC49C2" w:rsidRDefault="00A8657B" w:rsidP="00A8657B">
      <w:pPr>
        <w:pStyle w:val="B1"/>
      </w:pPr>
      <w:r w:rsidRPr="00BC49C2">
        <w:t>-</w:t>
      </w:r>
      <w:r w:rsidRPr="00BC49C2">
        <w:tab/>
        <w:t>create PCC policies for PDU Set based QoS</w:t>
      </w:r>
    </w:p>
    <w:p w14:paraId="05B91C24" w14:textId="77777777" w:rsidR="00A8657B" w:rsidRPr="00BC49C2" w:rsidRDefault="00A8657B" w:rsidP="00A8657B">
      <w:r w:rsidRPr="00BC49C2">
        <w:t>SMF:</w:t>
      </w:r>
    </w:p>
    <w:p w14:paraId="2979539E" w14:textId="77777777" w:rsidR="00A8657B" w:rsidRPr="00BC49C2" w:rsidRDefault="00A8657B" w:rsidP="00A8657B">
      <w:pPr>
        <w:pStyle w:val="B1"/>
      </w:pPr>
      <w:r w:rsidRPr="00BC49C2">
        <w:t>-</w:t>
      </w:r>
      <w:r w:rsidRPr="00BC49C2">
        <w:tab/>
        <w:t>send PDU Set detection rules to UPF.</w:t>
      </w:r>
    </w:p>
    <w:p w14:paraId="2E899344" w14:textId="77777777" w:rsidR="00A8657B" w:rsidRPr="00BC49C2" w:rsidRDefault="00A8657B" w:rsidP="00A8657B">
      <w:pPr>
        <w:pStyle w:val="B1"/>
      </w:pPr>
      <w:r w:rsidRPr="00BC49C2">
        <w:t>-</w:t>
      </w:r>
      <w:r w:rsidRPr="00BC49C2">
        <w:tab/>
        <w:t>send new QoS profiles to RAN.</w:t>
      </w:r>
    </w:p>
    <w:p w14:paraId="6EE35A63" w14:textId="77777777" w:rsidR="00A8657B" w:rsidRPr="00BC49C2" w:rsidRDefault="00A8657B" w:rsidP="00A8657B">
      <w:pPr>
        <w:pStyle w:val="B1"/>
      </w:pPr>
      <w:r w:rsidRPr="00BC49C2">
        <w:t>-</w:t>
      </w:r>
      <w:r w:rsidRPr="00BC49C2">
        <w:tab/>
        <w:t>send PDU Set aware UL filters to UE.</w:t>
      </w:r>
    </w:p>
    <w:p w14:paraId="230F7B22" w14:textId="77777777" w:rsidR="00A8657B" w:rsidRPr="00BC49C2" w:rsidRDefault="00A8657B" w:rsidP="00A8657B">
      <w:r w:rsidRPr="00BC49C2">
        <w:t>UPF:</w:t>
      </w:r>
    </w:p>
    <w:p w14:paraId="23F381DF" w14:textId="77777777" w:rsidR="00A8657B" w:rsidRPr="00BC49C2" w:rsidRDefault="00A8657B" w:rsidP="00A8657B">
      <w:r w:rsidRPr="00BC49C2">
        <w:t>RAN:</w:t>
      </w:r>
    </w:p>
    <w:p w14:paraId="4FCA1C88" w14:textId="77777777" w:rsidR="00A8657B" w:rsidRPr="00BC49C2" w:rsidRDefault="00A8657B" w:rsidP="00A8657B">
      <w:pPr>
        <w:pStyle w:val="B1"/>
      </w:pPr>
      <w:r w:rsidRPr="00BC49C2">
        <w:t>-</w:t>
      </w:r>
      <w:r w:rsidRPr="00BC49C2">
        <w:tab/>
        <w:t>Receive from SMF new PDU Set capable QoS profiles.</w:t>
      </w:r>
    </w:p>
    <w:p w14:paraId="17B5630D" w14:textId="77777777" w:rsidR="00A8657B" w:rsidRPr="00BC49C2" w:rsidRDefault="00A8657B" w:rsidP="00A8657B">
      <w:pPr>
        <w:pStyle w:val="B1"/>
      </w:pPr>
      <w:r w:rsidRPr="00BC49C2">
        <w:t>-</w:t>
      </w:r>
      <w:r w:rsidRPr="00BC49C2">
        <w:tab/>
        <w:t>Use per PDU Set QoS profile information to allocate radio resources.</w:t>
      </w:r>
    </w:p>
    <w:p w14:paraId="24A5B4CE" w14:textId="77777777" w:rsidR="00A8657B" w:rsidRPr="00BC49C2" w:rsidRDefault="00A8657B" w:rsidP="00A8657B">
      <w:r w:rsidRPr="00BC49C2">
        <w:t>UE:</w:t>
      </w:r>
    </w:p>
    <w:p w14:paraId="0415F677" w14:textId="77777777" w:rsidR="00A8657B" w:rsidRPr="00BC49C2" w:rsidRDefault="00A8657B" w:rsidP="00A8657B">
      <w:pPr>
        <w:pStyle w:val="B1"/>
      </w:pPr>
      <w:r w:rsidRPr="00BC49C2">
        <w:t>-</w:t>
      </w:r>
      <w:r w:rsidRPr="00BC49C2">
        <w:tab/>
        <w:t>Receive PDU Set aware UL filters from SMF.</w:t>
      </w:r>
    </w:p>
    <w:p w14:paraId="599CEC79" w14:textId="77777777" w:rsidR="00FB3893" w:rsidRPr="00BC49C2" w:rsidRDefault="00FB3893" w:rsidP="00964868">
      <w:pPr>
        <w:pStyle w:val="Heading2"/>
      </w:pPr>
      <w:bookmarkStart w:id="1170" w:name="_Toc101526254"/>
      <w:bookmarkStart w:id="1171" w:name="_Toc104882956"/>
      <w:bookmarkStart w:id="1172" w:name="_Toc113426104"/>
      <w:bookmarkStart w:id="1173" w:name="_Toc117496529"/>
      <w:r w:rsidRPr="00BC49C2">
        <w:t>6.26</w:t>
      </w:r>
      <w:r w:rsidRPr="00BC49C2">
        <w:tab/>
        <w:t>Solution #26: Provisioning XR traffic configuration to 5GS</w:t>
      </w:r>
      <w:bookmarkEnd w:id="1170"/>
      <w:bookmarkEnd w:id="1171"/>
      <w:bookmarkEnd w:id="1172"/>
      <w:bookmarkEnd w:id="1173"/>
    </w:p>
    <w:p w14:paraId="7428D577" w14:textId="77777777" w:rsidR="00FB3893" w:rsidRPr="00BC49C2" w:rsidRDefault="00FB3893" w:rsidP="00964868">
      <w:pPr>
        <w:pStyle w:val="Heading3"/>
      </w:pPr>
      <w:bookmarkStart w:id="1174" w:name="_Toc101526255"/>
      <w:bookmarkStart w:id="1175" w:name="_Toc104882957"/>
      <w:bookmarkStart w:id="1176" w:name="_Toc113426105"/>
      <w:bookmarkStart w:id="1177" w:name="_Toc117496530"/>
      <w:r w:rsidRPr="00BC49C2">
        <w:t>6.26.1</w:t>
      </w:r>
      <w:r w:rsidRPr="00BC49C2">
        <w:tab/>
        <w:t>Key Issue mapping</w:t>
      </w:r>
      <w:bookmarkEnd w:id="1174"/>
      <w:bookmarkEnd w:id="1175"/>
      <w:bookmarkEnd w:id="1176"/>
      <w:bookmarkEnd w:id="1177"/>
    </w:p>
    <w:p w14:paraId="5D922B91"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4B9E44E6" w14:textId="77777777" w:rsidR="00FB3893" w:rsidRPr="00BC49C2" w:rsidRDefault="00FB3893" w:rsidP="00964868">
      <w:pPr>
        <w:pStyle w:val="Heading3"/>
      </w:pPr>
      <w:bookmarkStart w:id="1178" w:name="_Toc101526256"/>
      <w:bookmarkStart w:id="1179" w:name="_Toc104882958"/>
      <w:bookmarkStart w:id="1180" w:name="_Toc113426106"/>
      <w:bookmarkStart w:id="1181" w:name="_Toc117496531"/>
      <w:r w:rsidRPr="00BC49C2">
        <w:t>6.26.2</w:t>
      </w:r>
      <w:r w:rsidRPr="00BC49C2">
        <w:tab/>
        <w:t>Description</w:t>
      </w:r>
      <w:bookmarkEnd w:id="1178"/>
      <w:bookmarkEnd w:id="1179"/>
      <w:bookmarkEnd w:id="1180"/>
      <w:bookmarkEnd w:id="1181"/>
    </w:p>
    <w:p w14:paraId="11C602A0"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745F6A25" w14:textId="475EDAEE" w:rsidR="00137467" w:rsidRPr="00BC49C2" w:rsidRDefault="00137467" w:rsidP="00137467">
      <w:pPr>
        <w:rPr>
          <w:rFonts w:eastAsia="DengXian"/>
          <w:noProof/>
          <w:lang w:eastAsia="zh-CN"/>
        </w:rPr>
      </w:pPr>
      <w:r w:rsidRPr="00BC49C2">
        <w:rPr>
          <w:rFonts w:eastAsia="DengXian"/>
          <w:noProof/>
          <w:lang w:eastAsia="zh-CN"/>
        </w:rPr>
        <w:t>There</w:t>
      </w:r>
      <w:r w:rsidR="00917ADA">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0B780C39"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1779A713"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310B3881" w14:textId="77777777" w:rsidR="00137467" w:rsidRPr="00BC49C2" w:rsidRDefault="00137467" w:rsidP="00137467">
      <w:pPr>
        <w:pStyle w:val="TH"/>
        <w:rPr>
          <w:rFonts w:eastAsia="DengXian"/>
          <w:noProof/>
          <w:lang w:eastAsia="zh-CN"/>
        </w:rPr>
      </w:pPr>
      <w:r w:rsidRPr="00BC49C2">
        <w:object w:dxaOrig="11389" w:dyaOrig="2401" w14:anchorId="4FFCC4D4">
          <v:shape id="_x0000_i8712" type="#_x0000_t75" style="width:481.6pt;height:101.2pt" o:ole="">
            <v:imagedata r:id="rId115" o:title=""/>
          </v:shape>
          <o:OLEObject Type="Embed" ProgID="Visio.Drawing.15" ShapeID="_x0000_i8712" DrawAspect="Content" ObjectID="_1728109642" r:id="rId116"/>
        </w:object>
      </w:r>
    </w:p>
    <w:p w14:paraId="168373F9"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4C04D965"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7114CB89"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45D12A6D"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0455618E" w14:textId="77777777" w:rsidR="00FC50C3" w:rsidRPr="00BC49C2" w:rsidRDefault="00137467">
      <w:pPr>
        <w:pStyle w:val="TH"/>
        <w:rPr>
          <w:rFonts w:eastAsia="DengXian"/>
          <w:noProof/>
          <w:lang w:eastAsia="zh-CN"/>
        </w:rPr>
      </w:pPr>
      <w:r w:rsidRPr="00BC49C2">
        <w:object w:dxaOrig="11052" w:dyaOrig="2244" w14:anchorId="2F17CA04">
          <v:shape id="_x0000_i8713" type="#_x0000_t75" style="width:481.6pt;height:98.5pt" o:ole="">
            <v:imagedata r:id="rId117" o:title=""/>
          </v:shape>
          <o:OLEObject Type="Embed" ProgID="Visio.Drawing.15" ShapeID="_x0000_i8713" DrawAspect="Content" ObjectID="_1728109643" r:id="rId118"/>
        </w:object>
      </w:r>
    </w:p>
    <w:p w14:paraId="5A8C42C6"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51EA9CFD"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309587CD"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7387A0E8" w14:textId="77777777" w:rsidR="001021D0" w:rsidRPr="00BC49C2" w:rsidRDefault="001021D0" w:rsidP="00971205">
      <w:pPr>
        <w:pStyle w:val="B1"/>
      </w:pPr>
      <w:r w:rsidRPr="00BC49C2">
        <w:t>-</w:t>
      </w:r>
      <w:r w:rsidRPr="00BC49C2">
        <w:tab/>
        <w:t>PDU set based QoS requirement: PDU set delay budget, PDU set error rate.</w:t>
      </w:r>
    </w:p>
    <w:p w14:paraId="3534D187"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4656FB97" w14:textId="77777777" w:rsidR="00137467" w:rsidRPr="00BC49C2" w:rsidRDefault="00137467" w:rsidP="00CA40C0">
      <w:pPr>
        <w:pStyle w:val="B1"/>
      </w:pPr>
      <w:r w:rsidRPr="00CA40C0">
        <w:t>-</w:t>
      </w:r>
      <w:r w:rsidRPr="00CA40C0">
        <w:tab/>
        <w:t>Possible values of frame type/importance (for case 2)</w:t>
      </w:r>
    </w:p>
    <w:p w14:paraId="11FE97A4"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6F0C2280"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3F9483FB" w14:textId="4F4C96CE"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BC0293" w:rsidRPr="00BC49C2">
        <w:rPr>
          <w:noProof/>
          <w:lang w:eastAsia="zh-CN"/>
        </w:rPr>
        <w:t>TS</w:t>
      </w:r>
      <w:r w:rsidR="00BC0293">
        <w:rPr>
          <w:noProof/>
          <w:lang w:eastAsia="zh-CN"/>
        </w:rPr>
        <w:t> </w:t>
      </w:r>
      <w:r w:rsidR="00BC0293" w:rsidRPr="00BC49C2">
        <w:rPr>
          <w:noProof/>
          <w:lang w:eastAsia="zh-CN"/>
        </w:rPr>
        <w:t>23.502</w:t>
      </w:r>
      <w:r w:rsidR="00BC0293">
        <w:rPr>
          <w:noProof/>
          <w:lang w:eastAsia="zh-CN"/>
        </w:rPr>
        <w:t> </w:t>
      </w:r>
      <w:r w:rsidR="00BC0293"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3F981B36" w14:textId="77777777" w:rsidR="00FB3893" w:rsidRPr="00BC49C2" w:rsidRDefault="00FB3893" w:rsidP="00964868">
      <w:pPr>
        <w:pStyle w:val="Heading3"/>
      </w:pPr>
      <w:bookmarkStart w:id="1182" w:name="_Toc101526257"/>
      <w:bookmarkStart w:id="1183" w:name="_Toc104882959"/>
      <w:bookmarkStart w:id="1184" w:name="_Toc113426107"/>
      <w:bookmarkStart w:id="1185" w:name="_Toc117496532"/>
      <w:r w:rsidRPr="00BC49C2">
        <w:lastRenderedPageBreak/>
        <w:t>6.26.3</w:t>
      </w:r>
      <w:r w:rsidRPr="00BC49C2">
        <w:tab/>
        <w:t>Procedures</w:t>
      </w:r>
      <w:bookmarkEnd w:id="1182"/>
      <w:bookmarkEnd w:id="1183"/>
      <w:bookmarkEnd w:id="1184"/>
      <w:bookmarkEnd w:id="1185"/>
    </w:p>
    <w:p w14:paraId="4958B717" w14:textId="77777777" w:rsidR="00FB3893" w:rsidRPr="00BC49C2" w:rsidRDefault="00FB3893" w:rsidP="003B1CE0">
      <w:pPr>
        <w:pStyle w:val="Heading4"/>
      </w:pPr>
      <w:bookmarkStart w:id="1186" w:name="_Toc101526258"/>
      <w:bookmarkStart w:id="1187" w:name="_Toc104882960"/>
      <w:bookmarkStart w:id="1188" w:name="_Toc113426108"/>
      <w:bookmarkStart w:id="1189" w:name="_Toc117496533"/>
      <w:r w:rsidRPr="00BC49C2">
        <w:t>6.</w:t>
      </w:r>
      <w:r w:rsidRPr="00BC49C2">
        <w:rPr>
          <w:lang w:eastAsia="zh-CN"/>
        </w:rPr>
        <w:t>26</w:t>
      </w:r>
      <w:r w:rsidRPr="00BC49C2">
        <w:t>.3.1</w:t>
      </w:r>
      <w:r w:rsidRPr="00BC49C2">
        <w:tab/>
        <w:t>PDU session modification</w:t>
      </w:r>
      <w:bookmarkEnd w:id="1186"/>
      <w:bookmarkEnd w:id="1187"/>
      <w:bookmarkEnd w:id="1188"/>
      <w:bookmarkEnd w:id="1189"/>
    </w:p>
    <w:p w14:paraId="6B74CA57" w14:textId="77777777" w:rsidR="00FB3893" w:rsidRPr="00BC49C2" w:rsidRDefault="002C5060" w:rsidP="00F32149">
      <w:pPr>
        <w:pStyle w:val="TH"/>
      </w:pPr>
      <w:r w:rsidRPr="00BC49C2">
        <w:object w:dxaOrig="10119" w:dyaOrig="5458" w14:anchorId="3EADBC7E">
          <v:shape id="_x0000_i8714" type="#_x0000_t75" style="width:482.25pt;height:261.5pt" o:ole="">
            <v:imagedata r:id="rId119" o:title=""/>
          </v:shape>
          <o:OLEObject Type="Embed" ProgID="Visio.Drawing.15" ShapeID="_x0000_i8714" DrawAspect="Content" ObjectID="_1728109644" r:id="rId120"/>
        </w:object>
      </w:r>
      <w:r w:rsidR="00FB3893" w:rsidRPr="00BC49C2">
        <w:t>Figure 6.26.3.1-1: PDU session modification procedure</w:t>
      </w:r>
    </w:p>
    <w:p w14:paraId="7A835567"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1B703C8B" w14:textId="5959AEAD" w:rsidR="001021D0" w:rsidRPr="00BC49C2" w:rsidRDefault="001021D0" w:rsidP="001021D0">
      <w:pPr>
        <w:pStyle w:val="B1"/>
      </w:pPr>
      <w:r w:rsidRPr="00BC49C2">
        <w:t>1.</w:t>
      </w:r>
      <w:r w:rsidRPr="00BC49C2">
        <w:tab/>
        <w:t xml:space="preserve">PCF initiates SM Policy Association Modification procedure as defined in clause 4.16.5.2 of </w:t>
      </w:r>
      <w:r w:rsidR="00BC0293" w:rsidRPr="00BC49C2">
        <w:t>TS</w:t>
      </w:r>
      <w:r w:rsidR="00BC0293">
        <w:t> </w:t>
      </w:r>
      <w:r w:rsidR="00BC0293" w:rsidRPr="00BC49C2">
        <w:t>23.502</w:t>
      </w:r>
      <w:r w:rsidR="00BC0293">
        <w:t> </w:t>
      </w:r>
      <w:r w:rsidR="00BC0293"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3BCF582B"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1C7641E4"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7FCA7A40" w14:textId="77777777" w:rsidR="001021D0" w:rsidRPr="00BC49C2" w:rsidRDefault="001021D0" w:rsidP="001021D0">
      <w:pPr>
        <w:pStyle w:val="B1"/>
      </w:pPr>
      <w:r w:rsidRPr="00BC49C2">
        <w:t>3.</w:t>
      </w:r>
      <w:r w:rsidRPr="00BC49C2">
        <w:tab/>
        <w:t>SMF invokes Namf_Communication_N1N2MessageTransfer to transfer N2 SM information.</w:t>
      </w:r>
    </w:p>
    <w:p w14:paraId="15C0F2D2"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263028A6" w14:textId="766C4846"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BC0293" w:rsidRPr="00BC49C2">
        <w:t>TS</w:t>
      </w:r>
      <w:r w:rsidR="00BC0293">
        <w:t> </w:t>
      </w:r>
      <w:r w:rsidR="00BC0293" w:rsidRPr="00BC49C2">
        <w:t>23.502</w:t>
      </w:r>
      <w:r w:rsidR="00BC0293">
        <w:t> </w:t>
      </w:r>
      <w:r w:rsidR="00BC0293" w:rsidRPr="00BC49C2">
        <w:t>[</w:t>
      </w:r>
      <w:r w:rsidRPr="00BC49C2">
        <w:t>3].</w:t>
      </w:r>
    </w:p>
    <w:p w14:paraId="20943149" w14:textId="77777777" w:rsidR="00FB3893" w:rsidRPr="00BC49C2" w:rsidRDefault="00FB3893" w:rsidP="00964868">
      <w:pPr>
        <w:pStyle w:val="Heading3"/>
      </w:pPr>
      <w:bookmarkStart w:id="1190" w:name="_Toc101526259"/>
      <w:bookmarkStart w:id="1191" w:name="_Toc104882961"/>
      <w:bookmarkStart w:id="1192" w:name="_Toc113426109"/>
      <w:bookmarkStart w:id="1193" w:name="_Toc117496534"/>
      <w:r w:rsidRPr="00BC49C2">
        <w:t>6.26.4</w:t>
      </w:r>
      <w:r w:rsidRPr="00BC49C2">
        <w:tab/>
        <w:t>Impacts on services, entities and interfaces</w:t>
      </w:r>
      <w:bookmarkEnd w:id="1190"/>
      <w:bookmarkEnd w:id="1191"/>
      <w:bookmarkEnd w:id="1192"/>
      <w:bookmarkEnd w:id="1193"/>
    </w:p>
    <w:p w14:paraId="70339435"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05C9BB87"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272BF0B4"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5BBDE7E1" w14:textId="77777777" w:rsidR="00D56E14" w:rsidRPr="00BC49C2" w:rsidRDefault="00FB3893" w:rsidP="00D56E14">
      <w:pPr>
        <w:rPr>
          <w:noProof/>
          <w:lang w:eastAsia="zh-CN"/>
        </w:rPr>
      </w:pPr>
      <w:r w:rsidRPr="00BC49C2">
        <w:rPr>
          <w:noProof/>
          <w:lang w:eastAsia="zh-CN"/>
        </w:rPr>
        <w:lastRenderedPageBreak/>
        <w:t>PCF:</w:t>
      </w:r>
    </w:p>
    <w:p w14:paraId="1F758F50"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C07AB1A"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4D3C09BE"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134E9D43"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49F3C1A5" w14:textId="77777777" w:rsidR="005C3EC1" w:rsidRPr="00BC49C2" w:rsidRDefault="005C3EC1" w:rsidP="00964868">
      <w:pPr>
        <w:pStyle w:val="Heading2"/>
      </w:pPr>
      <w:bookmarkStart w:id="1194" w:name="_Toc101526260"/>
      <w:bookmarkStart w:id="1195" w:name="_Toc104882962"/>
      <w:bookmarkStart w:id="1196" w:name="_Toc113426110"/>
      <w:bookmarkStart w:id="1197" w:name="_Toc117496535"/>
      <w:r w:rsidRPr="00BC49C2">
        <w:t>6.27</w:t>
      </w:r>
      <w:r w:rsidRPr="00BC49C2">
        <w:tab/>
        <w:t>Solution #27: RT latency split for two QoS flows used for UL and DL respectively</w:t>
      </w:r>
      <w:bookmarkEnd w:id="1194"/>
      <w:bookmarkEnd w:id="1195"/>
      <w:bookmarkEnd w:id="1196"/>
      <w:bookmarkEnd w:id="1197"/>
    </w:p>
    <w:p w14:paraId="2758BA86" w14:textId="77777777" w:rsidR="005C3EC1" w:rsidRPr="00BC49C2" w:rsidRDefault="005C3EC1" w:rsidP="00964868">
      <w:pPr>
        <w:pStyle w:val="Heading3"/>
      </w:pPr>
      <w:bookmarkStart w:id="1198" w:name="_Toc101526261"/>
      <w:bookmarkStart w:id="1199" w:name="_Toc104882963"/>
      <w:bookmarkStart w:id="1200" w:name="_Toc113426111"/>
      <w:bookmarkStart w:id="1201" w:name="_Toc117496536"/>
      <w:r w:rsidRPr="00BC49C2">
        <w:t>6.</w:t>
      </w:r>
      <w:r w:rsidRPr="00BC49C2">
        <w:rPr>
          <w:lang w:eastAsia="zh-CN"/>
        </w:rPr>
        <w:t>27</w:t>
      </w:r>
      <w:r w:rsidRPr="00BC49C2">
        <w:t>.1</w:t>
      </w:r>
      <w:r w:rsidRPr="00BC49C2">
        <w:tab/>
        <w:t>Key Issue mapping</w:t>
      </w:r>
      <w:bookmarkEnd w:id="1198"/>
      <w:bookmarkEnd w:id="1199"/>
      <w:bookmarkEnd w:id="1200"/>
      <w:bookmarkEnd w:id="1201"/>
    </w:p>
    <w:p w14:paraId="11F86985"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01F4C7B2" w14:textId="77777777" w:rsidR="005C3EC1" w:rsidRPr="00BC49C2" w:rsidRDefault="005C3EC1" w:rsidP="00964868">
      <w:pPr>
        <w:pStyle w:val="Heading3"/>
      </w:pPr>
      <w:bookmarkStart w:id="1202" w:name="_Toc101526262"/>
      <w:bookmarkStart w:id="1203" w:name="_Toc104882964"/>
      <w:bookmarkStart w:id="1204" w:name="_Toc113426112"/>
      <w:bookmarkStart w:id="1205" w:name="_Toc117496537"/>
      <w:r w:rsidRPr="00BC49C2">
        <w:t>6.</w:t>
      </w:r>
      <w:r w:rsidRPr="00BC49C2">
        <w:rPr>
          <w:lang w:eastAsia="zh-CN"/>
        </w:rPr>
        <w:t>27</w:t>
      </w:r>
      <w:r w:rsidRPr="00BC49C2">
        <w:t>.2</w:t>
      </w:r>
      <w:r w:rsidRPr="00BC49C2">
        <w:tab/>
        <w:t>Description</w:t>
      </w:r>
      <w:bookmarkEnd w:id="1202"/>
      <w:bookmarkEnd w:id="1203"/>
      <w:bookmarkEnd w:id="1204"/>
      <w:bookmarkEnd w:id="1205"/>
    </w:p>
    <w:p w14:paraId="269DA9DE"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098A77F4"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20288F01"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4F02D827" w14:textId="77777777"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3B2B3240"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0333922D"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6C7B826A" w14:textId="77777777" w:rsidR="005C3EC1" w:rsidRPr="00BC49C2" w:rsidRDefault="005C3EC1" w:rsidP="00964868">
      <w:pPr>
        <w:pStyle w:val="Heading3"/>
        <w:rPr>
          <w:lang w:eastAsia="ja-JP"/>
        </w:rPr>
      </w:pPr>
      <w:bookmarkStart w:id="1206" w:name="_Toc101526263"/>
      <w:bookmarkStart w:id="1207" w:name="_Toc104882965"/>
      <w:bookmarkStart w:id="1208" w:name="_Toc113426113"/>
      <w:bookmarkStart w:id="1209" w:name="_Toc117496538"/>
      <w:r w:rsidRPr="00BC49C2">
        <w:lastRenderedPageBreak/>
        <w:t>6.</w:t>
      </w:r>
      <w:r w:rsidRPr="00BC49C2">
        <w:rPr>
          <w:lang w:eastAsia="zh-CN"/>
        </w:rPr>
        <w:t>27</w:t>
      </w:r>
      <w:r w:rsidRPr="00BC49C2">
        <w:t>.3</w:t>
      </w:r>
      <w:r w:rsidRPr="00BC49C2">
        <w:tab/>
        <w:t>Procedures</w:t>
      </w:r>
      <w:bookmarkEnd w:id="1206"/>
      <w:bookmarkEnd w:id="1207"/>
      <w:bookmarkEnd w:id="1208"/>
      <w:bookmarkEnd w:id="1209"/>
    </w:p>
    <w:p w14:paraId="594713F2"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2A24FABA">
          <v:shape id="_x0000_i8715" type="#_x0000_t75" style="width:481.6pt;height:332.15pt" o:ole="">
            <v:imagedata r:id="rId121" o:title=""/>
          </v:shape>
          <o:OLEObject Type="Embed" ProgID="Visio.Drawing.15" ShapeID="_x0000_i8715" DrawAspect="Content" ObjectID="_1728109645" r:id="rId122"/>
        </w:object>
      </w:r>
    </w:p>
    <w:p w14:paraId="16D50A00"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05ED68BC" w14:textId="77777777" w:rsidR="001021D0" w:rsidRPr="00BC49C2" w:rsidRDefault="001021D0" w:rsidP="001021D0">
      <w:pPr>
        <w:pStyle w:val="B1"/>
        <w:rPr>
          <w:rFonts w:eastAsia="DengXian"/>
          <w:lang w:eastAsia="zh-CN"/>
        </w:rPr>
      </w:pPr>
    </w:p>
    <w:p w14:paraId="7FD7B9C0"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11FE0991"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59C1BB3E"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783922DF" w14:textId="49AA9039"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23.501</w:t>
      </w:r>
      <w:r w:rsidR="00BC0293">
        <w:rPr>
          <w:rFonts w:eastAsia="DengXian"/>
          <w:lang w:eastAsia="zh-CN"/>
        </w:rPr>
        <w:t> </w:t>
      </w:r>
      <w:r w:rsidR="00BC0293" w:rsidRPr="00BC49C2">
        <w:rPr>
          <w:rFonts w:eastAsia="DengXian"/>
          <w:lang w:eastAsia="zh-CN"/>
        </w:rPr>
        <w:t>[</w:t>
      </w:r>
      <w:r w:rsidRPr="00BC49C2">
        <w:rPr>
          <w:rFonts w:eastAsia="DengXian"/>
          <w:lang w:eastAsia="zh-CN"/>
        </w:rPr>
        <w:t>2] like QoS Flow establishment signalling with RAN and configuration of UPF.</w:t>
      </w:r>
    </w:p>
    <w:p w14:paraId="42FBADB0"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4C430956"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42C9FE43"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5A2C17E5" w14:textId="77777777" w:rsidR="005C3EC1" w:rsidRPr="00BC49C2" w:rsidRDefault="005C3EC1" w:rsidP="00964868">
      <w:pPr>
        <w:pStyle w:val="Heading3"/>
      </w:pPr>
      <w:bookmarkStart w:id="1210" w:name="_Toc101526264"/>
      <w:bookmarkStart w:id="1211" w:name="_Toc104882966"/>
      <w:bookmarkStart w:id="1212" w:name="_Toc113426114"/>
      <w:bookmarkStart w:id="1213" w:name="_Toc117496539"/>
      <w:r w:rsidRPr="00BC49C2">
        <w:lastRenderedPageBreak/>
        <w:t>6.27.4</w:t>
      </w:r>
      <w:r w:rsidRPr="00BC49C2">
        <w:tab/>
        <w:t>Impacts on services, entities and interfaces</w:t>
      </w:r>
      <w:bookmarkEnd w:id="1210"/>
      <w:bookmarkEnd w:id="1211"/>
      <w:bookmarkEnd w:id="1212"/>
      <w:bookmarkEnd w:id="1213"/>
    </w:p>
    <w:p w14:paraId="00DAB3AC" w14:textId="77777777" w:rsidR="00D56E14" w:rsidRPr="00BC49C2" w:rsidRDefault="005C3EC1" w:rsidP="00D56E14">
      <w:pPr>
        <w:rPr>
          <w:lang w:eastAsia="zh-CN"/>
        </w:rPr>
      </w:pPr>
      <w:r w:rsidRPr="00BC49C2">
        <w:rPr>
          <w:lang w:eastAsia="zh-CN"/>
        </w:rPr>
        <w:t>AF:</w:t>
      </w:r>
    </w:p>
    <w:p w14:paraId="612B8D06"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5ECDFA38" w14:textId="77777777" w:rsidR="00D56E14" w:rsidRPr="00BC49C2" w:rsidRDefault="005C3EC1" w:rsidP="00D56E14">
      <w:pPr>
        <w:rPr>
          <w:lang w:eastAsia="zh-CN"/>
        </w:rPr>
      </w:pPr>
      <w:r w:rsidRPr="00BC49C2">
        <w:rPr>
          <w:lang w:eastAsia="zh-CN"/>
        </w:rPr>
        <w:t>PCF:</w:t>
      </w:r>
    </w:p>
    <w:p w14:paraId="1F050FE3" w14:textId="77777777"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203F2D44"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32B84D37"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637703B5" w14:textId="77777777" w:rsidR="003A6DB4" w:rsidRPr="00BC49C2" w:rsidRDefault="003A6DB4" w:rsidP="00964868">
      <w:pPr>
        <w:pStyle w:val="Heading2"/>
        <w:rPr>
          <w:lang w:eastAsia="ja-JP"/>
        </w:rPr>
      </w:pPr>
      <w:bookmarkStart w:id="1214" w:name="_Toc101526265"/>
      <w:bookmarkStart w:id="1215" w:name="_Toc104882967"/>
      <w:bookmarkStart w:id="1216" w:name="_Toc113426115"/>
      <w:bookmarkStart w:id="1217" w:name="_Toc117496540"/>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214"/>
      <w:bookmarkEnd w:id="1215"/>
      <w:bookmarkEnd w:id="1216"/>
      <w:bookmarkEnd w:id="1217"/>
    </w:p>
    <w:p w14:paraId="67D61097" w14:textId="77777777" w:rsidR="003A6DB4" w:rsidRPr="00BC49C2" w:rsidRDefault="003A6DB4" w:rsidP="00964868">
      <w:pPr>
        <w:pStyle w:val="Heading3"/>
        <w:rPr>
          <w:lang w:eastAsia="ja-JP"/>
        </w:rPr>
      </w:pPr>
      <w:bookmarkStart w:id="1218" w:name="_Toc101526266"/>
      <w:bookmarkStart w:id="1219" w:name="_Toc104882968"/>
      <w:bookmarkStart w:id="1220" w:name="_Toc113426116"/>
      <w:bookmarkStart w:id="1221" w:name="_Toc117496541"/>
      <w:r w:rsidRPr="00BC49C2">
        <w:rPr>
          <w:lang w:eastAsia="ja-JP"/>
        </w:rPr>
        <w:t>6.</w:t>
      </w:r>
      <w:r w:rsidRPr="00BC49C2">
        <w:rPr>
          <w:lang w:eastAsia="zh-CN"/>
        </w:rPr>
        <w:t>28</w:t>
      </w:r>
      <w:r w:rsidRPr="00BC49C2">
        <w:rPr>
          <w:lang w:eastAsia="ja-JP"/>
        </w:rPr>
        <w:t>.1</w:t>
      </w:r>
      <w:r w:rsidRPr="00BC49C2">
        <w:rPr>
          <w:lang w:eastAsia="ja-JP"/>
        </w:rPr>
        <w:tab/>
        <w:t>Key Issue mapping</w:t>
      </w:r>
      <w:bookmarkEnd w:id="1218"/>
      <w:bookmarkEnd w:id="1219"/>
      <w:bookmarkEnd w:id="1220"/>
      <w:bookmarkEnd w:id="1221"/>
    </w:p>
    <w:p w14:paraId="1A4768E5"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408FCC38" w14:textId="77777777" w:rsidR="003A6DB4" w:rsidRPr="00BC49C2" w:rsidRDefault="003A6DB4" w:rsidP="00964868">
      <w:pPr>
        <w:pStyle w:val="Heading3"/>
        <w:rPr>
          <w:lang w:eastAsia="ja-JP"/>
        </w:rPr>
      </w:pPr>
      <w:bookmarkStart w:id="1222" w:name="_Toc101526267"/>
      <w:bookmarkStart w:id="1223" w:name="_Toc104882969"/>
      <w:bookmarkStart w:id="1224" w:name="_Toc113426117"/>
      <w:bookmarkStart w:id="1225" w:name="_Toc117496542"/>
      <w:r w:rsidRPr="00BC49C2">
        <w:rPr>
          <w:lang w:eastAsia="ja-JP"/>
        </w:rPr>
        <w:t>6.</w:t>
      </w:r>
      <w:r w:rsidRPr="00BC49C2">
        <w:rPr>
          <w:lang w:eastAsia="zh-CN"/>
        </w:rPr>
        <w:t>28</w:t>
      </w:r>
      <w:r w:rsidRPr="00BC49C2">
        <w:rPr>
          <w:lang w:eastAsia="ja-JP"/>
        </w:rPr>
        <w:t>.2</w:t>
      </w:r>
      <w:r w:rsidRPr="00BC49C2">
        <w:rPr>
          <w:lang w:eastAsia="ja-JP"/>
        </w:rPr>
        <w:tab/>
        <w:t>Description</w:t>
      </w:r>
      <w:bookmarkEnd w:id="1222"/>
      <w:bookmarkEnd w:id="1223"/>
      <w:bookmarkEnd w:id="1224"/>
      <w:bookmarkEnd w:id="1225"/>
    </w:p>
    <w:p w14:paraId="679A4E91"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25C502CB"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1208F1BA" w14:textId="77777777"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7C2E2716" w14:textId="77777777"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119E71E1" w14:textId="77777777"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06837406" w14:textId="77777777"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7C06AEE4"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2770612F" w14:textId="77777777" w:rsidR="003A6DB4" w:rsidRPr="00BC49C2" w:rsidRDefault="003A6DB4" w:rsidP="00964868">
      <w:pPr>
        <w:pStyle w:val="Heading3"/>
        <w:rPr>
          <w:lang w:eastAsia="ja-JP"/>
        </w:rPr>
      </w:pPr>
      <w:bookmarkStart w:id="1226" w:name="_Toc101526268"/>
      <w:bookmarkStart w:id="1227" w:name="_Toc104882970"/>
      <w:bookmarkStart w:id="1228" w:name="_Toc113426118"/>
      <w:bookmarkStart w:id="1229" w:name="_Toc117496543"/>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226"/>
      <w:bookmarkEnd w:id="1227"/>
      <w:bookmarkEnd w:id="1228"/>
      <w:bookmarkEnd w:id="1229"/>
    </w:p>
    <w:p w14:paraId="1D4D0166"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67B379F3">
          <v:shape id="_x0000_i8716" type="#_x0000_t75" style="width:481.6pt;height:465.3pt" o:ole="">
            <v:imagedata r:id="rId123" o:title=""/>
          </v:shape>
          <o:OLEObject Type="Embed" ProgID="Visio.Drawing.15" ShapeID="_x0000_i8716" DrawAspect="Content" ObjectID="_1728109646" r:id="rId124"/>
        </w:object>
      </w:r>
    </w:p>
    <w:p w14:paraId="2E3B57CF" w14:textId="77777777" w:rsidR="00D56E14" w:rsidRPr="00BC49C2" w:rsidRDefault="003A6DB4" w:rsidP="00D56E14">
      <w:pPr>
        <w:pStyle w:val="TF"/>
      </w:pPr>
      <w:r w:rsidRPr="00BC49C2">
        <w:t>Figure 6.28.3-1: Setting up an AF session with required QoS procedure</w:t>
      </w:r>
    </w:p>
    <w:p w14:paraId="35A46B0E"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7FABBD2B" w14:textId="77777777" w:rsidR="00C34125" w:rsidRPr="00BC49C2" w:rsidRDefault="00C34125" w:rsidP="00C34125">
      <w:pPr>
        <w:pStyle w:val="B1"/>
      </w:pPr>
      <w:r w:rsidRPr="00BC49C2">
        <w:t>2.</w:t>
      </w:r>
      <w:r w:rsidRPr="00BC49C2">
        <w:tab/>
        <w:t>The NEF authorizes the AF request.</w:t>
      </w:r>
    </w:p>
    <w:p w14:paraId="7A850697"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5C5AC551" w14:textId="535ECC92"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917ADA">
        <w:t>'</w:t>
      </w:r>
      <w:r w:rsidRPr="00BC49C2">
        <w:t xml:space="preserve">t include the RT latency requirement. The other QoS parameter mapping is as described in clause 4.15.6.6 of </w:t>
      </w:r>
      <w:r w:rsidR="00BC0293" w:rsidRPr="00BC49C2">
        <w:t>TS</w:t>
      </w:r>
      <w:r w:rsidR="00BC0293">
        <w:t> </w:t>
      </w:r>
      <w:r w:rsidR="00BC0293" w:rsidRPr="00BC49C2">
        <w:t>23.502</w:t>
      </w:r>
      <w:r w:rsidR="00BC0293">
        <w:t> </w:t>
      </w:r>
      <w:r w:rsidR="00BC0293" w:rsidRPr="00BC49C2">
        <w:t>[</w:t>
      </w:r>
      <w:r w:rsidRPr="00BC49C2">
        <w:t>3].</w:t>
      </w:r>
    </w:p>
    <w:p w14:paraId="21509503" w14:textId="77777777" w:rsidR="00C34125" w:rsidRPr="00BC49C2" w:rsidRDefault="00C34125" w:rsidP="00C34125">
      <w:pPr>
        <w:pStyle w:val="B1"/>
      </w:pPr>
      <w:r w:rsidRPr="00BC49C2">
        <w:t>5.</w:t>
      </w:r>
      <w:r w:rsidRPr="00BC49C2">
        <w:tab/>
        <w:t>The PCF responds to the NEF a Npcf_Policy Authorization_Create response.</w:t>
      </w:r>
    </w:p>
    <w:p w14:paraId="2B714CBD" w14:textId="77777777" w:rsidR="00C34125" w:rsidRPr="00BC49C2" w:rsidRDefault="00C34125" w:rsidP="00C34125">
      <w:pPr>
        <w:pStyle w:val="B1"/>
      </w:pPr>
      <w:r w:rsidRPr="00BC49C2">
        <w:t>6.</w:t>
      </w:r>
      <w:r w:rsidRPr="00BC49C2">
        <w:tab/>
        <w:t>The NEF sends a Nnef_AFsessionWithQoS_Create response messag to the AF.</w:t>
      </w:r>
    </w:p>
    <w:p w14:paraId="3499AE6D"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06C5552E"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5B61876C" w14:textId="6297695D"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47951F8A"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3EE7BACA" w14:textId="77777777" w:rsidR="00C34125" w:rsidRPr="00BC49C2" w:rsidRDefault="00C34125" w:rsidP="00C34125">
      <w:pPr>
        <w:pStyle w:val="B1"/>
      </w:pPr>
      <w:r w:rsidRPr="00BC49C2">
        <w:t>12.</w:t>
      </w:r>
      <w:r w:rsidRPr="00BC49C2">
        <w:tab/>
        <w:t>The AMF sends a N2 message (QoS profile (RT latency requirement)) to the RAN.</w:t>
      </w:r>
    </w:p>
    <w:p w14:paraId="5AF5A010"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1C0A66FF" w14:textId="1E03DAE3"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561E0EAA" w14:textId="77777777" w:rsidR="003A6DB4" w:rsidRPr="00BC49C2" w:rsidRDefault="003A6DB4" w:rsidP="00964868">
      <w:pPr>
        <w:pStyle w:val="Heading3"/>
        <w:rPr>
          <w:lang w:eastAsia="zh-CN"/>
        </w:rPr>
      </w:pPr>
      <w:bookmarkStart w:id="1230" w:name="_Toc101526269"/>
      <w:bookmarkStart w:id="1231" w:name="_Toc104882971"/>
      <w:bookmarkStart w:id="1232" w:name="_Toc113426119"/>
      <w:bookmarkStart w:id="1233" w:name="_Toc117496544"/>
      <w:r w:rsidRPr="00BC49C2">
        <w:rPr>
          <w:lang w:eastAsia="zh-CN"/>
        </w:rPr>
        <w:t>6.28.4</w:t>
      </w:r>
      <w:r w:rsidRPr="00BC49C2">
        <w:rPr>
          <w:lang w:eastAsia="zh-CN"/>
        </w:rPr>
        <w:tab/>
      </w:r>
      <w:r w:rsidRPr="00BC49C2">
        <w:rPr>
          <w:lang w:eastAsia="ja-JP"/>
        </w:rPr>
        <w:t>Impacts on services, entities and interfaces</w:t>
      </w:r>
      <w:bookmarkEnd w:id="1230"/>
      <w:bookmarkEnd w:id="1231"/>
      <w:bookmarkEnd w:id="1232"/>
      <w:bookmarkEnd w:id="1233"/>
    </w:p>
    <w:p w14:paraId="6AF745BB" w14:textId="77777777" w:rsidR="00D56E14" w:rsidRPr="00BC49C2" w:rsidRDefault="003A6DB4" w:rsidP="00D56E14">
      <w:pPr>
        <w:rPr>
          <w:lang w:eastAsia="zh-CN"/>
        </w:rPr>
      </w:pPr>
      <w:r w:rsidRPr="00BC49C2">
        <w:rPr>
          <w:lang w:eastAsia="zh-CN"/>
        </w:rPr>
        <w:t>AF:</w:t>
      </w:r>
    </w:p>
    <w:p w14:paraId="2B3B0933"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12DCC385" w14:textId="77777777" w:rsidR="00D56E14" w:rsidRPr="00BC49C2" w:rsidRDefault="003A6DB4" w:rsidP="00D56E14">
      <w:pPr>
        <w:rPr>
          <w:lang w:eastAsia="zh-CN"/>
        </w:rPr>
      </w:pPr>
      <w:r w:rsidRPr="00BC49C2">
        <w:rPr>
          <w:lang w:eastAsia="zh-CN"/>
        </w:rPr>
        <w:t>PCF:</w:t>
      </w:r>
    </w:p>
    <w:p w14:paraId="3A457E90"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17152B76" w14:textId="77777777" w:rsidR="00D56E14" w:rsidRPr="00BC49C2" w:rsidRDefault="003A6DB4" w:rsidP="00D56E14">
      <w:pPr>
        <w:rPr>
          <w:lang w:eastAsia="zh-CN"/>
        </w:rPr>
      </w:pPr>
      <w:r w:rsidRPr="00BC49C2">
        <w:rPr>
          <w:lang w:eastAsia="zh-CN"/>
        </w:rPr>
        <w:t>SMF:</w:t>
      </w:r>
    </w:p>
    <w:p w14:paraId="22311CD8"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512C4F2D" w14:textId="77777777" w:rsidR="00D56E14" w:rsidRPr="00BC49C2" w:rsidRDefault="003A6DB4" w:rsidP="00D56E14">
      <w:pPr>
        <w:rPr>
          <w:lang w:eastAsia="zh-CN"/>
        </w:rPr>
      </w:pPr>
      <w:r w:rsidRPr="00BC49C2">
        <w:rPr>
          <w:lang w:eastAsia="zh-CN"/>
        </w:rPr>
        <w:t>RAN:</w:t>
      </w:r>
    </w:p>
    <w:p w14:paraId="2BE660D8"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401DFCBC" w14:textId="77777777" w:rsidR="001C2AEA" w:rsidRPr="00BC49C2" w:rsidRDefault="001C2AEA" w:rsidP="00964868">
      <w:pPr>
        <w:pStyle w:val="Heading2"/>
        <w:rPr>
          <w:lang w:eastAsia="ja-JP"/>
        </w:rPr>
      </w:pPr>
      <w:bookmarkStart w:id="1234" w:name="_Toc101526270"/>
      <w:bookmarkStart w:id="1235" w:name="_Toc104882972"/>
      <w:bookmarkStart w:id="1236" w:name="_Toc113426120"/>
      <w:bookmarkStart w:id="1237" w:name="_Toc117496545"/>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234"/>
      <w:bookmarkEnd w:id="1235"/>
      <w:bookmarkEnd w:id="1236"/>
      <w:bookmarkEnd w:id="1237"/>
    </w:p>
    <w:p w14:paraId="59758FF6" w14:textId="77777777" w:rsidR="001C2AEA" w:rsidRPr="00BC49C2" w:rsidRDefault="001C2AEA" w:rsidP="00964868">
      <w:pPr>
        <w:pStyle w:val="Heading3"/>
        <w:rPr>
          <w:lang w:eastAsia="ja-JP"/>
        </w:rPr>
      </w:pPr>
      <w:bookmarkStart w:id="1238" w:name="_Toc101526271"/>
      <w:bookmarkStart w:id="1239" w:name="_Toc104882973"/>
      <w:bookmarkStart w:id="1240" w:name="_Toc113426121"/>
      <w:bookmarkStart w:id="1241" w:name="_Toc117496546"/>
      <w:r w:rsidRPr="00BC49C2">
        <w:rPr>
          <w:lang w:eastAsia="ja-JP"/>
        </w:rPr>
        <w:t>6.</w:t>
      </w:r>
      <w:r w:rsidRPr="00BC49C2">
        <w:rPr>
          <w:lang w:eastAsia="zh-CN"/>
        </w:rPr>
        <w:t>29</w:t>
      </w:r>
      <w:r w:rsidRPr="00BC49C2">
        <w:rPr>
          <w:lang w:eastAsia="ja-JP"/>
        </w:rPr>
        <w:t>.1</w:t>
      </w:r>
      <w:r w:rsidRPr="00BC49C2">
        <w:rPr>
          <w:lang w:eastAsia="ja-JP"/>
        </w:rPr>
        <w:tab/>
        <w:t>Introduction</w:t>
      </w:r>
      <w:bookmarkEnd w:id="1238"/>
      <w:bookmarkEnd w:id="1239"/>
      <w:bookmarkEnd w:id="1240"/>
      <w:bookmarkEnd w:id="1241"/>
    </w:p>
    <w:p w14:paraId="0E20BE24" w14:textId="7CFE62D7"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BC0293" w:rsidRPr="00BC49C2">
        <w:rPr>
          <w:lang w:eastAsia="ja-JP"/>
        </w:rPr>
        <w:t>TS</w:t>
      </w:r>
      <w:r w:rsidR="00BC0293">
        <w:rPr>
          <w:lang w:eastAsia="ja-JP"/>
        </w:rPr>
        <w:t> </w:t>
      </w:r>
      <w:r w:rsidR="00BC0293" w:rsidRPr="00BC49C2">
        <w:rPr>
          <w:lang w:eastAsia="ja-JP"/>
        </w:rPr>
        <w:t>22.261</w:t>
      </w:r>
      <w:r w:rsidR="00BC0293">
        <w:rPr>
          <w:lang w:eastAsia="ja-JP"/>
        </w:rPr>
        <w:t> </w:t>
      </w:r>
      <w:r w:rsidR="00BC0293" w:rsidRPr="00BC49C2">
        <w:rPr>
          <w:lang w:eastAsia="ja-JP"/>
        </w:rPr>
        <w:t>[</w:t>
      </w:r>
      <w:r w:rsidRPr="00BC49C2">
        <w:rPr>
          <w:lang w:eastAsia="ja-JP"/>
        </w:rPr>
        <w:t>5]). Therefore, UL and DL traffic experience different transmission latencies due to the different size of the content UL and DL PDUs carry.</w:t>
      </w:r>
    </w:p>
    <w:p w14:paraId="192B2287" w14:textId="77777777" w:rsidR="00C34125" w:rsidRPr="00BC49C2" w:rsidRDefault="00C34125" w:rsidP="00465C53">
      <w:pPr>
        <w:rPr>
          <w:lang w:eastAsia="ja-JP"/>
        </w:rPr>
      </w:pPr>
      <w:r w:rsidRPr="00BC49C2">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14:paraId="26D85868" w14:textId="77777777" w:rsidR="00C34125" w:rsidRPr="00BC49C2" w:rsidRDefault="00C34125" w:rsidP="00465C53">
      <w:pPr>
        <w:rPr>
          <w:lang w:eastAsia="ja-JP"/>
        </w:rPr>
      </w:pPr>
      <w:r w:rsidRPr="00BC49C2">
        <w:rPr>
          <w:lang w:eastAsia="ja-JP"/>
        </w:rPr>
        <w:lastRenderedPageBreak/>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54C44C92" w14:textId="77777777" w:rsidR="001C2AEA" w:rsidRPr="00BC49C2" w:rsidRDefault="001C2AEA" w:rsidP="00964868">
      <w:pPr>
        <w:pStyle w:val="Heading3"/>
        <w:rPr>
          <w:lang w:eastAsia="ja-JP"/>
        </w:rPr>
      </w:pPr>
      <w:bookmarkStart w:id="1242" w:name="_Toc101526272"/>
      <w:bookmarkStart w:id="1243" w:name="_Toc104882974"/>
      <w:bookmarkStart w:id="1244" w:name="_Toc113426122"/>
      <w:bookmarkStart w:id="1245" w:name="_Toc117496547"/>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242"/>
      <w:bookmarkEnd w:id="1243"/>
      <w:bookmarkEnd w:id="1244"/>
      <w:bookmarkEnd w:id="1245"/>
    </w:p>
    <w:p w14:paraId="09BA5F20"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4DDFF92F" w14:textId="77777777" w:rsidR="001C2AEA" w:rsidRPr="00BC49C2" w:rsidRDefault="001C2AEA" w:rsidP="00964868">
      <w:pPr>
        <w:pStyle w:val="Heading3"/>
        <w:rPr>
          <w:lang w:eastAsia="ja-JP"/>
        </w:rPr>
      </w:pPr>
      <w:bookmarkStart w:id="1246" w:name="_Toc101526273"/>
      <w:bookmarkStart w:id="1247" w:name="_Toc104882975"/>
      <w:bookmarkStart w:id="1248" w:name="_Toc113426123"/>
      <w:bookmarkStart w:id="1249" w:name="_Toc117496548"/>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246"/>
      <w:bookmarkEnd w:id="1247"/>
      <w:bookmarkEnd w:id="1248"/>
      <w:bookmarkEnd w:id="1249"/>
    </w:p>
    <w:p w14:paraId="24676082" w14:textId="12456BD2"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More specifically, we propose the following two solutions:</w:t>
      </w:r>
    </w:p>
    <w:p w14:paraId="2CEE2C4D"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48264DFB" w14:textId="39FF285F"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008A5F05"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576BE535"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537D1E" w14:paraId="296A7558" w14:textId="77777777" w:rsidTr="00C34125">
        <w:tc>
          <w:tcPr>
            <w:tcW w:w="846" w:type="dxa"/>
          </w:tcPr>
          <w:p w14:paraId="61450A67" w14:textId="77777777" w:rsidR="00C34125" w:rsidRPr="00537D1E" w:rsidRDefault="00C34125" w:rsidP="004F22BE">
            <w:pPr>
              <w:pStyle w:val="TAH"/>
            </w:pPr>
            <w:r w:rsidRPr="00537D1E">
              <w:t>5QI</w:t>
            </w:r>
          </w:p>
          <w:p w14:paraId="30AD0928" w14:textId="55F34DB5" w:rsidR="00C34125" w:rsidRPr="00537D1E" w:rsidRDefault="00BC0293"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6B5A4AF2" wp14:editId="5025D1ED">
                      <wp:simplePos x="0" y="0"/>
                      <wp:positionH relativeFrom="column">
                        <wp:posOffset>-139700</wp:posOffset>
                      </wp:positionH>
                      <wp:positionV relativeFrom="paragraph">
                        <wp:posOffset>281305</wp:posOffset>
                      </wp:positionV>
                      <wp:extent cx="6873875" cy="558800"/>
                      <wp:effectExtent l="0" t="0" r="317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25DD3B0C" w14:textId="77777777" w:rsidR="005D2452" w:rsidRDefault="005D2452" w:rsidP="000C7C4D">
                                  <w:pPr>
                                    <w:rPr>
                                      <w:lang w:val="en-US"/>
                                    </w:rPr>
                                  </w:pPr>
                                </w:p>
                                <w:p w14:paraId="332EF20F" w14:textId="77777777" w:rsidR="005D2452" w:rsidRPr="00D82EF4" w:rsidRDefault="005D2452"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5A4AF2" id="Rectangle 2"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25DD3B0C" w14:textId="77777777" w:rsidR="005D2452" w:rsidRDefault="005D2452" w:rsidP="000C7C4D">
                            <w:pPr>
                              <w:rPr>
                                <w:lang w:val="en-US"/>
                              </w:rPr>
                            </w:pPr>
                          </w:p>
                          <w:p w14:paraId="332EF20F" w14:textId="77777777" w:rsidR="005D2452" w:rsidRPr="00D82EF4" w:rsidRDefault="005D2452" w:rsidP="005442D3">
                            <w:pPr>
                              <w:rPr>
                                <w:lang w:val="en-US"/>
                              </w:rPr>
                            </w:pPr>
                            <w:r w:rsidRPr="00D82EF4">
                              <w:rPr>
                                <w:lang w:val="en-US"/>
                              </w:rPr>
                              <w:t xml:space="preserve">Option 1: Explicit TWDB </w:t>
                            </w:r>
                          </w:p>
                        </w:txbxContent>
                      </v:textbox>
                    </v:rect>
                  </w:pict>
                </mc:Fallback>
              </mc:AlternateContent>
            </w:r>
            <w:r w:rsidR="00C34125" w:rsidRPr="00537D1E">
              <w:t>Value</w:t>
            </w:r>
          </w:p>
        </w:tc>
        <w:tc>
          <w:tcPr>
            <w:tcW w:w="1037" w:type="dxa"/>
          </w:tcPr>
          <w:p w14:paraId="7945010B" w14:textId="77777777" w:rsidR="00C34125" w:rsidRPr="00537D1E" w:rsidRDefault="00C34125" w:rsidP="004F22BE">
            <w:pPr>
              <w:pStyle w:val="TAH"/>
              <w:rPr>
                <w:rFonts w:eastAsiaTheme="minorEastAsia"/>
              </w:rPr>
            </w:pPr>
            <w:r w:rsidRPr="00537D1E">
              <w:t>Resource Type</w:t>
            </w:r>
          </w:p>
        </w:tc>
        <w:tc>
          <w:tcPr>
            <w:tcW w:w="947" w:type="dxa"/>
          </w:tcPr>
          <w:p w14:paraId="67460811" w14:textId="77777777" w:rsidR="00C34125" w:rsidRPr="00537D1E" w:rsidRDefault="00C34125" w:rsidP="004F22BE">
            <w:pPr>
              <w:pStyle w:val="TAH"/>
              <w:rPr>
                <w:rFonts w:eastAsiaTheme="minorEastAsia"/>
              </w:rPr>
            </w:pPr>
            <w:r w:rsidRPr="00537D1E">
              <w:t>Default Priority Level</w:t>
            </w:r>
          </w:p>
        </w:tc>
        <w:tc>
          <w:tcPr>
            <w:tcW w:w="1134" w:type="dxa"/>
          </w:tcPr>
          <w:p w14:paraId="04B064CC" w14:textId="77777777" w:rsidR="00C34125" w:rsidRPr="00537D1E" w:rsidRDefault="00C34125" w:rsidP="004F22BE">
            <w:pPr>
              <w:pStyle w:val="TAH"/>
            </w:pPr>
            <w:r w:rsidRPr="00537D1E">
              <w:t>Packet Delay Budget</w:t>
            </w:r>
          </w:p>
          <w:p w14:paraId="7E1799CE" w14:textId="77777777" w:rsidR="00C34125" w:rsidRPr="00537D1E" w:rsidRDefault="00C34125" w:rsidP="004F22BE">
            <w:pPr>
              <w:pStyle w:val="TAH"/>
              <w:rPr>
                <w:rFonts w:eastAsiaTheme="minorEastAsia"/>
              </w:rPr>
            </w:pPr>
            <w:r w:rsidRPr="00537D1E">
              <w:t>(NOTE 3)</w:t>
            </w:r>
          </w:p>
        </w:tc>
        <w:tc>
          <w:tcPr>
            <w:tcW w:w="993" w:type="dxa"/>
          </w:tcPr>
          <w:p w14:paraId="6A7480C6" w14:textId="77777777" w:rsidR="00C34125" w:rsidRPr="00537D1E" w:rsidRDefault="00C34125" w:rsidP="004F22BE">
            <w:pPr>
              <w:pStyle w:val="TAH"/>
              <w:rPr>
                <w:rFonts w:eastAsiaTheme="minorEastAsia"/>
              </w:rPr>
            </w:pPr>
            <w:r w:rsidRPr="00537D1E">
              <w:t>Two-Ways Delay Budget</w:t>
            </w:r>
          </w:p>
        </w:tc>
        <w:tc>
          <w:tcPr>
            <w:tcW w:w="992" w:type="dxa"/>
          </w:tcPr>
          <w:p w14:paraId="127D1F66" w14:textId="77777777" w:rsidR="00C34125" w:rsidRPr="00537D1E" w:rsidRDefault="00C34125" w:rsidP="004F22BE">
            <w:pPr>
              <w:pStyle w:val="TAH"/>
            </w:pPr>
            <w:r w:rsidRPr="00537D1E">
              <w:t>Packet Error</w:t>
            </w:r>
          </w:p>
          <w:p w14:paraId="652A3C02" w14:textId="77777777" w:rsidR="00C34125" w:rsidRPr="00537D1E" w:rsidRDefault="00C34125" w:rsidP="004F22BE">
            <w:pPr>
              <w:pStyle w:val="TAH"/>
              <w:rPr>
                <w:rFonts w:eastAsiaTheme="minorEastAsia"/>
              </w:rPr>
            </w:pPr>
            <w:r w:rsidRPr="00537D1E">
              <w:t>Rate</w:t>
            </w:r>
          </w:p>
        </w:tc>
        <w:tc>
          <w:tcPr>
            <w:tcW w:w="1134" w:type="dxa"/>
          </w:tcPr>
          <w:p w14:paraId="204CFC29" w14:textId="77777777" w:rsidR="00C34125" w:rsidRPr="00537D1E" w:rsidRDefault="00C34125" w:rsidP="004F22BE">
            <w:pPr>
              <w:pStyle w:val="TAH"/>
            </w:pPr>
            <w:r w:rsidRPr="00537D1E">
              <w:t>Default Maximum Data Burst Volume</w:t>
            </w:r>
          </w:p>
          <w:p w14:paraId="447265CB" w14:textId="77777777" w:rsidR="00C34125" w:rsidRPr="00537D1E" w:rsidRDefault="00C34125" w:rsidP="004F22BE">
            <w:pPr>
              <w:pStyle w:val="TAH"/>
              <w:rPr>
                <w:rFonts w:eastAsiaTheme="minorEastAsia"/>
              </w:rPr>
            </w:pPr>
            <w:r w:rsidRPr="00537D1E">
              <w:t>(NOTE 2)</w:t>
            </w:r>
          </w:p>
        </w:tc>
        <w:tc>
          <w:tcPr>
            <w:tcW w:w="992" w:type="dxa"/>
          </w:tcPr>
          <w:p w14:paraId="73B7FFB9" w14:textId="77777777" w:rsidR="00C34125" w:rsidRPr="00537D1E" w:rsidRDefault="00C34125" w:rsidP="004F22BE">
            <w:pPr>
              <w:pStyle w:val="TAH"/>
            </w:pPr>
            <w:r w:rsidRPr="00537D1E">
              <w:t>Default</w:t>
            </w:r>
          </w:p>
          <w:p w14:paraId="74DA5A62" w14:textId="77777777" w:rsidR="00C34125" w:rsidRPr="00537D1E" w:rsidRDefault="00C34125" w:rsidP="004F22BE">
            <w:pPr>
              <w:pStyle w:val="TAH"/>
              <w:rPr>
                <w:rFonts w:eastAsiaTheme="minorEastAsia"/>
              </w:rPr>
            </w:pPr>
            <w:r w:rsidRPr="00537D1E">
              <w:t>Averaging Window</w:t>
            </w:r>
          </w:p>
        </w:tc>
        <w:tc>
          <w:tcPr>
            <w:tcW w:w="1556" w:type="dxa"/>
          </w:tcPr>
          <w:p w14:paraId="77CA5D4E" w14:textId="77777777" w:rsidR="00C34125" w:rsidRPr="00537D1E" w:rsidRDefault="00C34125" w:rsidP="004F22BE">
            <w:pPr>
              <w:pStyle w:val="TAH"/>
              <w:rPr>
                <w:rFonts w:eastAsiaTheme="minorEastAsia"/>
              </w:rPr>
            </w:pPr>
            <w:r w:rsidRPr="00537D1E">
              <w:t>Example Services</w:t>
            </w:r>
          </w:p>
        </w:tc>
      </w:tr>
      <w:tr w:rsidR="00C34125" w:rsidRPr="004F22BE" w14:paraId="6265A708" w14:textId="77777777" w:rsidTr="00C34125">
        <w:tc>
          <w:tcPr>
            <w:tcW w:w="846" w:type="dxa"/>
          </w:tcPr>
          <w:p w14:paraId="74247C1E" w14:textId="77777777" w:rsidR="00C34125" w:rsidRPr="004F22BE" w:rsidRDefault="00C34125" w:rsidP="004F22BE">
            <w:pPr>
              <w:pStyle w:val="TAC"/>
              <w:rPr>
                <w:rFonts w:eastAsiaTheme="minorEastAsia"/>
              </w:rPr>
            </w:pPr>
            <w:r w:rsidRPr="004F22BE">
              <w:t>80</w:t>
            </w:r>
          </w:p>
        </w:tc>
        <w:tc>
          <w:tcPr>
            <w:tcW w:w="1037" w:type="dxa"/>
          </w:tcPr>
          <w:p w14:paraId="36BA9238" w14:textId="77777777" w:rsidR="00C34125" w:rsidRPr="004F22BE" w:rsidRDefault="00C34125" w:rsidP="004F22BE">
            <w:pPr>
              <w:pStyle w:val="TAC"/>
              <w:rPr>
                <w:rFonts w:eastAsiaTheme="minorEastAsia"/>
              </w:rPr>
            </w:pPr>
          </w:p>
        </w:tc>
        <w:tc>
          <w:tcPr>
            <w:tcW w:w="947" w:type="dxa"/>
          </w:tcPr>
          <w:p w14:paraId="2E8849FC" w14:textId="77777777" w:rsidR="00C34125" w:rsidRPr="004F22BE" w:rsidRDefault="00C34125" w:rsidP="004F22BE">
            <w:pPr>
              <w:pStyle w:val="TAC"/>
              <w:rPr>
                <w:rFonts w:eastAsiaTheme="minorEastAsia"/>
              </w:rPr>
            </w:pPr>
            <w:r w:rsidRPr="004F22BE">
              <w:t>68</w:t>
            </w:r>
          </w:p>
        </w:tc>
        <w:tc>
          <w:tcPr>
            <w:tcW w:w="1134" w:type="dxa"/>
          </w:tcPr>
          <w:p w14:paraId="3D8B01A5" w14:textId="77777777" w:rsidR="00C34125" w:rsidRPr="004F22BE" w:rsidRDefault="00C34125" w:rsidP="004F22BE">
            <w:pPr>
              <w:pStyle w:val="TAC"/>
            </w:pPr>
            <w:r w:rsidRPr="004F22BE">
              <w:t>10 ms</w:t>
            </w:r>
          </w:p>
          <w:p w14:paraId="18CADA28" w14:textId="77777777" w:rsidR="00C34125" w:rsidRPr="004F22BE" w:rsidRDefault="00C34125" w:rsidP="004F22BE">
            <w:pPr>
              <w:pStyle w:val="TAC"/>
            </w:pPr>
            <w:r w:rsidRPr="004F22BE">
              <w:t>(NOTE 5,</w:t>
            </w:r>
          </w:p>
          <w:p w14:paraId="391FE163" w14:textId="77777777" w:rsidR="00C34125" w:rsidRPr="004F22BE" w:rsidRDefault="00C34125" w:rsidP="004F22BE">
            <w:pPr>
              <w:pStyle w:val="TAC"/>
              <w:rPr>
                <w:rFonts w:eastAsiaTheme="minorEastAsia"/>
              </w:rPr>
            </w:pPr>
            <w:r w:rsidRPr="004F22BE">
              <w:t>NOTE 10)</w:t>
            </w:r>
          </w:p>
        </w:tc>
        <w:tc>
          <w:tcPr>
            <w:tcW w:w="993" w:type="dxa"/>
          </w:tcPr>
          <w:p w14:paraId="171656ED" w14:textId="77777777" w:rsidR="00C34125" w:rsidRPr="004F22BE" w:rsidRDefault="00C34125" w:rsidP="004F22BE">
            <w:pPr>
              <w:pStyle w:val="TAC"/>
              <w:rPr>
                <w:rFonts w:eastAsiaTheme="minorEastAsia"/>
              </w:rPr>
            </w:pPr>
            <w:r w:rsidRPr="004F22BE">
              <w:t>20 ms</w:t>
            </w:r>
          </w:p>
        </w:tc>
        <w:tc>
          <w:tcPr>
            <w:tcW w:w="992" w:type="dxa"/>
          </w:tcPr>
          <w:p w14:paraId="4F119245" w14:textId="77777777" w:rsidR="00C34125" w:rsidRPr="004F22BE" w:rsidRDefault="00C34125" w:rsidP="004F22BE">
            <w:pPr>
              <w:pStyle w:val="TAC"/>
              <w:rPr>
                <w:rFonts w:eastAsiaTheme="minorEastAsia"/>
              </w:rPr>
            </w:pPr>
            <w:r w:rsidRPr="004F22BE">
              <w:t>10-6</w:t>
            </w:r>
          </w:p>
        </w:tc>
        <w:tc>
          <w:tcPr>
            <w:tcW w:w="1134" w:type="dxa"/>
          </w:tcPr>
          <w:p w14:paraId="7025488A" w14:textId="77777777" w:rsidR="00C34125" w:rsidRPr="004F22BE" w:rsidRDefault="00C34125" w:rsidP="004F22BE">
            <w:pPr>
              <w:pStyle w:val="TAC"/>
              <w:rPr>
                <w:rFonts w:eastAsiaTheme="minorEastAsia"/>
              </w:rPr>
            </w:pPr>
            <w:r w:rsidRPr="004F22BE">
              <w:t>N/A</w:t>
            </w:r>
          </w:p>
        </w:tc>
        <w:tc>
          <w:tcPr>
            <w:tcW w:w="992" w:type="dxa"/>
          </w:tcPr>
          <w:p w14:paraId="615CD06A" w14:textId="77777777" w:rsidR="00C34125" w:rsidRPr="004F22BE" w:rsidRDefault="00C34125" w:rsidP="004F22BE">
            <w:pPr>
              <w:pStyle w:val="TAC"/>
              <w:rPr>
                <w:rFonts w:eastAsiaTheme="minorEastAsia"/>
              </w:rPr>
            </w:pPr>
            <w:r w:rsidRPr="004F22BE">
              <w:t>N/A</w:t>
            </w:r>
          </w:p>
        </w:tc>
        <w:tc>
          <w:tcPr>
            <w:tcW w:w="1556" w:type="dxa"/>
          </w:tcPr>
          <w:p w14:paraId="40B45D22"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5741D16A" w14:textId="77777777" w:rsidTr="00C34125">
        <w:tc>
          <w:tcPr>
            <w:tcW w:w="846" w:type="dxa"/>
          </w:tcPr>
          <w:p w14:paraId="70C5DB42" w14:textId="0B7E201D" w:rsidR="00C34125" w:rsidRPr="004F22BE" w:rsidRDefault="00BC0293"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01FA26CB" wp14:editId="3CDD2917">
                      <wp:simplePos x="0" y="0"/>
                      <wp:positionH relativeFrom="margin">
                        <wp:posOffset>-139700</wp:posOffset>
                      </wp:positionH>
                      <wp:positionV relativeFrom="paragraph">
                        <wp:posOffset>-3175</wp:posOffset>
                      </wp:positionV>
                      <wp:extent cx="6867525" cy="1340485"/>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117FDA33" w14:textId="77777777" w:rsidR="005D2452" w:rsidRDefault="005D2452"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70E28E7F" w14:textId="77777777" w:rsidR="005D2452" w:rsidRPr="00D82EF4" w:rsidRDefault="005D2452"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FA26CB" id="Rectangle 1"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117FDA33" w14:textId="77777777" w:rsidR="005D2452" w:rsidRDefault="005D2452"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70E28E7F" w14:textId="77777777" w:rsidR="005D2452" w:rsidRPr="00D82EF4" w:rsidRDefault="005D2452" w:rsidP="000C7C4D">
                            <w:pPr>
                              <w:rPr>
                                <w:lang w:val="en-US"/>
                              </w:rPr>
                            </w:pPr>
                          </w:p>
                        </w:txbxContent>
                      </v:textbox>
                      <w10:wrap anchorx="margin"/>
                    </v:rect>
                  </w:pict>
                </mc:Fallback>
              </mc:AlternateContent>
            </w:r>
            <w:r w:rsidR="00C34125" w:rsidRPr="004F22BE">
              <w:t>88</w:t>
            </w:r>
          </w:p>
        </w:tc>
        <w:tc>
          <w:tcPr>
            <w:tcW w:w="1037" w:type="dxa"/>
          </w:tcPr>
          <w:p w14:paraId="71796EC1" w14:textId="77777777" w:rsidR="00C34125" w:rsidRPr="004F22BE" w:rsidRDefault="00C34125" w:rsidP="004F22BE">
            <w:pPr>
              <w:pStyle w:val="TAC"/>
              <w:rPr>
                <w:rFonts w:eastAsiaTheme="minorEastAsia"/>
              </w:rPr>
            </w:pPr>
          </w:p>
        </w:tc>
        <w:tc>
          <w:tcPr>
            <w:tcW w:w="947" w:type="dxa"/>
          </w:tcPr>
          <w:p w14:paraId="5A9AE503" w14:textId="77777777" w:rsidR="00C34125" w:rsidRPr="004F22BE" w:rsidRDefault="00C34125" w:rsidP="004F22BE">
            <w:pPr>
              <w:pStyle w:val="TAC"/>
              <w:rPr>
                <w:rFonts w:eastAsiaTheme="minorEastAsia"/>
              </w:rPr>
            </w:pPr>
            <w:r w:rsidRPr="004F22BE">
              <w:t>25</w:t>
            </w:r>
          </w:p>
        </w:tc>
        <w:tc>
          <w:tcPr>
            <w:tcW w:w="1134" w:type="dxa"/>
          </w:tcPr>
          <w:p w14:paraId="03508A85" w14:textId="77777777" w:rsidR="00C34125" w:rsidRPr="004F22BE" w:rsidRDefault="00C34125" w:rsidP="004F22BE">
            <w:pPr>
              <w:pStyle w:val="TAC"/>
            </w:pPr>
            <w:r w:rsidRPr="004F22BE">
              <w:t>10 ms (NOTE 4)</w:t>
            </w:r>
          </w:p>
          <w:p w14:paraId="43DECF68" w14:textId="77777777" w:rsidR="00C34125" w:rsidRPr="004F22BE" w:rsidRDefault="00C34125" w:rsidP="004F22BE">
            <w:pPr>
              <w:pStyle w:val="TAC"/>
              <w:rPr>
                <w:rFonts w:eastAsiaTheme="minorEastAsia"/>
              </w:rPr>
            </w:pPr>
          </w:p>
        </w:tc>
        <w:tc>
          <w:tcPr>
            <w:tcW w:w="993" w:type="dxa"/>
          </w:tcPr>
          <w:p w14:paraId="55C7A060" w14:textId="77777777" w:rsidR="00C34125" w:rsidRPr="004F22BE" w:rsidRDefault="00C34125" w:rsidP="004F22BE">
            <w:pPr>
              <w:pStyle w:val="TAC"/>
            </w:pPr>
            <w:r w:rsidRPr="004F22BE">
              <w:t>N/A</w:t>
            </w:r>
          </w:p>
          <w:p w14:paraId="66605A50" w14:textId="77777777" w:rsidR="00C34125" w:rsidRPr="004F22BE" w:rsidRDefault="00C34125" w:rsidP="004F22BE">
            <w:pPr>
              <w:pStyle w:val="TAC"/>
              <w:rPr>
                <w:rFonts w:eastAsiaTheme="minorEastAsia"/>
              </w:rPr>
            </w:pPr>
            <w:r w:rsidRPr="004F22BE">
              <w:t>(NOTE 18)</w:t>
            </w:r>
          </w:p>
        </w:tc>
        <w:tc>
          <w:tcPr>
            <w:tcW w:w="992" w:type="dxa"/>
          </w:tcPr>
          <w:p w14:paraId="1975AE4B" w14:textId="77777777" w:rsidR="00C34125" w:rsidRPr="004F22BE" w:rsidRDefault="00C34125" w:rsidP="004F22BE">
            <w:pPr>
              <w:pStyle w:val="TAC"/>
              <w:rPr>
                <w:rFonts w:eastAsiaTheme="minorEastAsia"/>
              </w:rPr>
            </w:pPr>
            <w:r w:rsidRPr="004F22BE">
              <w:t>10-3</w:t>
            </w:r>
          </w:p>
        </w:tc>
        <w:tc>
          <w:tcPr>
            <w:tcW w:w="1134" w:type="dxa"/>
          </w:tcPr>
          <w:p w14:paraId="52AC370E" w14:textId="77777777" w:rsidR="00C34125" w:rsidRPr="004F22BE" w:rsidRDefault="00C34125" w:rsidP="004F22BE">
            <w:pPr>
              <w:pStyle w:val="TAC"/>
              <w:rPr>
                <w:rFonts w:eastAsiaTheme="minorEastAsia"/>
              </w:rPr>
            </w:pPr>
            <w:r w:rsidRPr="004F22BE">
              <w:t>1125 bytes</w:t>
            </w:r>
          </w:p>
        </w:tc>
        <w:tc>
          <w:tcPr>
            <w:tcW w:w="992" w:type="dxa"/>
          </w:tcPr>
          <w:p w14:paraId="33C8FCB0" w14:textId="77777777" w:rsidR="00C34125" w:rsidRPr="004F22BE" w:rsidRDefault="00C34125" w:rsidP="004F22BE">
            <w:pPr>
              <w:pStyle w:val="TAC"/>
              <w:rPr>
                <w:rFonts w:eastAsiaTheme="minorEastAsia"/>
              </w:rPr>
            </w:pPr>
            <w:r w:rsidRPr="004F22BE">
              <w:t>2000 ms</w:t>
            </w:r>
          </w:p>
        </w:tc>
        <w:tc>
          <w:tcPr>
            <w:tcW w:w="1556" w:type="dxa"/>
          </w:tcPr>
          <w:p w14:paraId="4092B54B"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74963E98" w14:textId="77777777" w:rsidTr="00C34125">
        <w:tc>
          <w:tcPr>
            <w:tcW w:w="846" w:type="dxa"/>
          </w:tcPr>
          <w:p w14:paraId="130BC12D" w14:textId="77777777" w:rsidR="00C34125" w:rsidRPr="004F22BE" w:rsidRDefault="00C34125" w:rsidP="004F22BE">
            <w:pPr>
              <w:pStyle w:val="TAC"/>
              <w:rPr>
                <w:rFonts w:eastAsiaTheme="minorEastAsia"/>
              </w:rPr>
            </w:pPr>
            <w:r w:rsidRPr="004F22BE">
              <w:t>89</w:t>
            </w:r>
          </w:p>
        </w:tc>
        <w:tc>
          <w:tcPr>
            <w:tcW w:w="1037" w:type="dxa"/>
          </w:tcPr>
          <w:p w14:paraId="44FEA3E1" w14:textId="77777777" w:rsidR="00C34125" w:rsidRPr="004F22BE" w:rsidRDefault="00C34125" w:rsidP="004F22BE">
            <w:pPr>
              <w:pStyle w:val="TAC"/>
              <w:rPr>
                <w:rFonts w:eastAsiaTheme="minorEastAsia"/>
              </w:rPr>
            </w:pPr>
          </w:p>
        </w:tc>
        <w:tc>
          <w:tcPr>
            <w:tcW w:w="947" w:type="dxa"/>
          </w:tcPr>
          <w:p w14:paraId="77E1C1FB" w14:textId="77777777" w:rsidR="00C34125" w:rsidRPr="004F22BE" w:rsidRDefault="00C34125" w:rsidP="004F22BE">
            <w:pPr>
              <w:pStyle w:val="TAC"/>
              <w:rPr>
                <w:rFonts w:eastAsiaTheme="minorEastAsia"/>
              </w:rPr>
            </w:pPr>
            <w:r w:rsidRPr="004F22BE">
              <w:t>25</w:t>
            </w:r>
          </w:p>
        </w:tc>
        <w:tc>
          <w:tcPr>
            <w:tcW w:w="1134" w:type="dxa"/>
          </w:tcPr>
          <w:p w14:paraId="2ADBB2D2" w14:textId="77777777" w:rsidR="00C34125" w:rsidRPr="004F22BE" w:rsidRDefault="00C34125" w:rsidP="004F22BE">
            <w:pPr>
              <w:pStyle w:val="TAC"/>
            </w:pPr>
            <w:r w:rsidRPr="004F22BE">
              <w:t>15 ms (NOTE 4)</w:t>
            </w:r>
          </w:p>
          <w:p w14:paraId="4967E6D9" w14:textId="77777777" w:rsidR="00C34125" w:rsidRPr="004F22BE" w:rsidRDefault="00C34125" w:rsidP="004F22BE">
            <w:pPr>
              <w:pStyle w:val="TAC"/>
            </w:pPr>
            <w:r w:rsidRPr="004F22BE">
              <w:t>(DL)</w:t>
            </w:r>
          </w:p>
          <w:p w14:paraId="320FF464" w14:textId="77777777" w:rsidR="00C34125" w:rsidRPr="004F22BE" w:rsidRDefault="00C34125" w:rsidP="004F22BE">
            <w:pPr>
              <w:pStyle w:val="TAC"/>
              <w:rPr>
                <w:rFonts w:eastAsiaTheme="minorEastAsia"/>
              </w:rPr>
            </w:pPr>
          </w:p>
        </w:tc>
        <w:tc>
          <w:tcPr>
            <w:tcW w:w="993" w:type="dxa"/>
          </w:tcPr>
          <w:p w14:paraId="291F66D6" w14:textId="77777777" w:rsidR="00C34125" w:rsidRPr="004F22BE" w:rsidRDefault="00C34125" w:rsidP="004F22BE">
            <w:pPr>
              <w:pStyle w:val="TAC"/>
            </w:pPr>
            <w:r w:rsidRPr="004F22BE">
              <w:t>N/A</w:t>
            </w:r>
          </w:p>
          <w:p w14:paraId="34B8F6A9" w14:textId="77777777" w:rsidR="00C34125" w:rsidRPr="004F22BE" w:rsidRDefault="00C34125" w:rsidP="004F22BE">
            <w:pPr>
              <w:pStyle w:val="TAC"/>
              <w:rPr>
                <w:rFonts w:eastAsiaTheme="minorEastAsia"/>
              </w:rPr>
            </w:pPr>
            <w:r w:rsidRPr="004F22BE">
              <w:t>(NOTE 18)</w:t>
            </w:r>
          </w:p>
        </w:tc>
        <w:tc>
          <w:tcPr>
            <w:tcW w:w="992" w:type="dxa"/>
          </w:tcPr>
          <w:p w14:paraId="36DB7FD8" w14:textId="77777777" w:rsidR="00C34125" w:rsidRPr="004F22BE" w:rsidRDefault="00C34125" w:rsidP="004F22BE">
            <w:pPr>
              <w:pStyle w:val="TAC"/>
              <w:rPr>
                <w:rFonts w:eastAsiaTheme="minorEastAsia"/>
              </w:rPr>
            </w:pPr>
            <w:r w:rsidRPr="004F22BE">
              <w:t>10-4</w:t>
            </w:r>
          </w:p>
        </w:tc>
        <w:tc>
          <w:tcPr>
            <w:tcW w:w="1134" w:type="dxa"/>
          </w:tcPr>
          <w:p w14:paraId="1DC46221" w14:textId="77777777" w:rsidR="00C34125" w:rsidRPr="004F22BE" w:rsidRDefault="00C34125" w:rsidP="004F22BE">
            <w:pPr>
              <w:pStyle w:val="TAC"/>
              <w:rPr>
                <w:rFonts w:eastAsiaTheme="minorEastAsia"/>
              </w:rPr>
            </w:pPr>
            <w:r w:rsidRPr="004F22BE">
              <w:t>17000 bytes</w:t>
            </w:r>
          </w:p>
        </w:tc>
        <w:tc>
          <w:tcPr>
            <w:tcW w:w="992" w:type="dxa"/>
          </w:tcPr>
          <w:p w14:paraId="11F54B9B" w14:textId="77777777" w:rsidR="00C34125" w:rsidRPr="004F22BE" w:rsidRDefault="00C34125" w:rsidP="004F22BE">
            <w:pPr>
              <w:pStyle w:val="TAC"/>
              <w:rPr>
                <w:rFonts w:eastAsiaTheme="minorEastAsia"/>
              </w:rPr>
            </w:pPr>
            <w:r w:rsidRPr="004F22BE">
              <w:t>2000 ms</w:t>
            </w:r>
          </w:p>
        </w:tc>
        <w:tc>
          <w:tcPr>
            <w:tcW w:w="1556" w:type="dxa"/>
          </w:tcPr>
          <w:p w14:paraId="0A6234F5"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1E90FD98" w14:textId="77777777" w:rsidTr="00C34125">
        <w:tc>
          <w:tcPr>
            <w:tcW w:w="846" w:type="dxa"/>
          </w:tcPr>
          <w:p w14:paraId="42EC31C6" w14:textId="77777777" w:rsidR="00C34125" w:rsidRPr="004F22BE" w:rsidRDefault="00C34125" w:rsidP="004F22BE">
            <w:pPr>
              <w:pStyle w:val="TAC"/>
              <w:rPr>
                <w:rFonts w:eastAsiaTheme="minorEastAsia"/>
              </w:rPr>
            </w:pPr>
            <w:r w:rsidRPr="004F22BE">
              <w:t>90</w:t>
            </w:r>
          </w:p>
        </w:tc>
        <w:tc>
          <w:tcPr>
            <w:tcW w:w="1037" w:type="dxa"/>
          </w:tcPr>
          <w:p w14:paraId="7A3E49C6" w14:textId="77777777" w:rsidR="00C34125" w:rsidRPr="004F22BE" w:rsidRDefault="00C34125" w:rsidP="004F22BE">
            <w:pPr>
              <w:pStyle w:val="TAC"/>
              <w:rPr>
                <w:rFonts w:eastAsiaTheme="minorEastAsia"/>
              </w:rPr>
            </w:pPr>
          </w:p>
        </w:tc>
        <w:tc>
          <w:tcPr>
            <w:tcW w:w="947" w:type="dxa"/>
          </w:tcPr>
          <w:p w14:paraId="42A130C2" w14:textId="77777777" w:rsidR="00C34125" w:rsidRPr="004F22BE" w:rsidRDefault="00C34125" w:rsidP="004F22BE">
            <w:pPr>
              <w:pStyle w:val="TAC"/>
              <w:rPr>
                <w:rFonts w:eastAsiaTheme="minorEastAsia"/>
              </w:rPr>
            </w:pPr>
            <w:r w:rsidRPr="004F22BE">
              <w:t>25</w:t>
            </w:r>
          </w:p>
        </w:tc>
        <w:tc>
          <w:tcPr>
            <w:tcW w:w="1134" w:type="dxa"/>
          </w:tcPr>
          <w:p w14:paraId="3CD857D2" w14:textId="77777777" w:rsidR="00C34125" w:rsidRPr="004F22BE" w:rsidRDefault="00C34125" w:rsidP="004F22BE">
            <w:pPr>
              <w:pStyle w:val="TAC"/>
            </w:pPr>
            <w:r w:rsidRPr="004F22BE">
              <w:t>20 ms (NOTE 4)</w:t>
            </w:r>
          </w:p>
          <w:p w14:paraId="52ADE8DB" w14:textId="77777777" w:rsidR="00C34125" w:rsidRPr="004F22BE" w:rsidRDefault="00C34125" w:rsidP="004F22BE">
            <w:pPr>
              <w:pStyle w:val="TAC"/>
            </w:pPr>
            <w:r w:rsidRPr="004F22BE">
              <w:t>(UL)</w:t>
            </w:r>
          </w:p>
          <w:p w14:paraId="74CB0407" w14:textId="77777777" w:rsidR="00C34125" w:rsidRPr="004F22BE" w:rsidRDefault="00C34125" w:rsidP="004F22BE">
            <w:pPr>
              <w:pStyle w:val="TAC"/>
              <w:rPr>
                <w:rFonts w:eastAsiaTheme="minorEastAsia"/>
              </w:rPr>
            </w:pPr>
          </w:p>
        </w:tc>
        <w:tc>
          <w:tcPr>
            <w:tcW w:w="993" w:type="dxa"/>
          </w:tcPr>
          <w:p w14:paraId="2B668505" w14:textId="77777777" w:rsidR="00C34125" w:rsidRPr="004F22BE" w:rsidRDefault="00C34125" w:rsidP="004F22BE">
            <w:pPr>
              <w:pStyle w:val="TAC"/>
            </w:pPr>
            <w:r w:rsidRPr="004F22BE">
              <w:t>N/A</w:t>
            </w:r>
          </w:p>
          <w:p w14:paraId="1709C9B1" w14:textId="77777777" w:rsidR="00C34125" w:rsidRPr="004F22BE" w:rsidRDefault="00C34125" w:rsidP="004F22BE">
            <w:pPr>
              <w:pStyle w:val="TAC"/>
              <w:rPr>
                <w:rFonts w:eastAsiaTheme="minorEastAsia"/>
              </w:rPr>
            </w:pPr>
            <w:r w:rsidRPr="004F22BE">
              <w:t>(NOTE 18)</w:t>
            </w:r>
          </w:p>
        </w:tc>
        <w:tc>
          <w:tcPr>
            <w:tcW w:w="992" w:type="dxa"/>
          </w:tcPr>
          <w:p w14:paraId="6D8B399B" w14:textId="77777777" w:rsidR="00C34125" w:rsidRPr="004F22BE" w:rsidRDefault="00C34125" w:rsidP="004F22BE">
            <w:pPr>
              <w:pStyle w:val="TAC"/>
              <w:rPr>
                <w:rFonts w:eastAsiaTheme="minorEastAsia"/>
              </w:rPr>
            </w:pPr>
            <w:r w:rsidRPr="004F22BE">
              <w:t>10-4</w:t>
            </w:r>
          </w:p>
        </w:tc>
        <w:tc>
          <w:tcPr>
            <w:tcW w:w="1134" w:type="dxa"/>
          </w:tcPr>
          <w:p w14:paraId="112DD2E4" w14:textId="77777777" w:rsidR="00C34125" w:rsidRPr="004F22BE" w:rsidRDefault="00C34125" w:rsidP="004F22BE">
            <w:pPr>
              <w:pStyle w:val="TAC"/>
              <w:rPr>
                <w:rFonts w:eastAsiaTheme="minorEastAsia"/>
              </w:rPr>
            </w:pPr>
            <w:r w:rsidRPr="004F22BE">
              <w:t>63000 bytes</w:t>
            </w:r>
          </w:p>
        </w:tc>
        <w:tc>
          <w:tcPr>
            <w:tcW w:w="992" w:type="dxa"/>
          </w:tcPr>
          <w:p w14:paraId="260037BE" w14:textId="77777777" w:rsidR="00C34125" w:rsidRPr="004F22BE" w:rsidRDefault="00C34125" w:rsidP="004F22BE">
            <w:pPr>
              <w:pStyle w:val="TAC"/>
              <w:rPr>
                <w:rFonts w:eastAsiaTheme="minorEastAsia"/>
              </w:rPr>
            </w:pPr>
            <w:r w:rsidRPr="004F22BE">
              <w:t>2000 ms</w:t>
            </w:r>
          </w:p>
        </w:tc>
        <w:tc>
          <w:tcPr>
            <w:tcW w:w="1556" w:type="dxa"/>
          </w:tcPr>
          <w:p w14:paraId="71672F5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0CDCC644" w14:textId="77777777" w:rsidTr="00321795">
        <w:tc>
          <w:tcPr>
            <w:tcW w:w="9631" w:type="dxa"/>
            <w:gridSpan w:val="9"/>
          </w:tcPr>
          <w:p w14:paraId="3B5D7EF8"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0CAECDD6" w14:textId="77777777" w:rsidR="00C34125" w:rsidRPr="00BC49C2" w:rsidRDefault="00C34125" w:rsidP="00C34125">
      <w:pPr>
        <w:pStyle w:val="FP"/>
      </w:pPr>
    </w:p>
    <w:p w14:paraId="291B47E3" w14:textId="77777777" w:rsidR="00C34125" w:rsidRPr="00BC49C2" w:rsidRDefault="00C34125" w:rsidP="00C34125">
      <w:pPr>
        <w:rPr>
          <w:lang w:eastAsia="ja-JP"/>
        </w:rPr>
      </w:pPr>
      <w:r w:rsidRPr="00BC49C2">
        <w:rPr>
          <w:lang w:eastAsia="ja-JP"/>
        </w:rPr>
        <w:t xml:space="preserve">At the time of QoS Flow setup, SMF can indicate to the NG-RAN whether the TWDB applies. NG-RAN can consider a DL packet as received only if the sum of the transmission latencies for UL and DL together exceeds the TWDB. The </w:t>
      </w:r>
      <w:r w:rsidRPr="00BC49C2">
        <w:rPr>
          <w:lang w:eastAsia="ja-JP"/>
        </w:rPr>
        <w:lastRenderedPageBreak/>
        <w:t>TWDB can be determined by the PDB associated for individual 5QIs for UL and DL respectively. Alternatively, the split of the TWDB can be decided by the network (i.e. the amount of TWDB allocated to UL and DL) and can be updated dynamically for a given QoS Flow.</w:t>
      </w:r>
    </w:p>
    <w:p w14:paraId="16A18B56"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4E6B1ABD"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7DED9CD9" w14:textId="77777777" w:rsidR="001C2AEA" w:rsidRPr="00BC49C2" w:rsidRDefault="001C2AEA" w:rsidP="00964868">
      <w:pPr>
        <w:pStyle w:val="Heading3"/>
        <w:rPr>
          <w:lang w:eastAsia="ja-JP"/>
        </w:rPr>
      </w:pPr>
      <w:bookmarkStart w:id="1250" w:name="_Toc101526274"/>
      <w:bookmarkStart w:id="1251" w:name="_Toc104882976"/>
      <w:bookmarkStart w:id="1252" w:name="_Toc113426124"/>
      <w:bookmarkStart w:id="1253" w:name="_Toc117496549"/>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250"/>
      <w:bookmarkEnd w:id="1251"/>
      <w:bookmarkEnd w:id="1252"/>
      <w:bookmarkEnd w:id="1253"/>
    </w:p>
    <w:p w14:paraId="1FA72905" w14:textId="77777777" w:rsidR="00923BC4" w:rsidRPr="00BC49C2" w:rsidRDefault="00923BC4" w:rsidP="00923BC4">
      <w:r w:rsidRPr="00BC49C2">
        <w:t>-</w:t>
      </w:r>
      <w:r w:rsidRPr="00BC49C2">
        <w:tab/>
        <w:t>PCF:</w:t>
      </w:r>
    </w:p>
    <w:p w14:paraId="6ADD65C7"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4A966FA4" w14:textId="77777777" w:rsidR="00923BC4" w:rsidRPr="00BC49C2" w:rsidRDefault="00923BC4" w:rsidP="00923BC4">
      <w:r w:rsidRPr="00BC49C2">
        <w:t>-</w:t>
      </w:r>
      <w:r w:rsidRPr="00BC49C2">
        <w:tab/>
        <w:t>SMF:</w:t>
      </w:r>
    </w:p>
    <w:p w14:paraId="0845B33C" w14:textId="77777777" w:rsidR="00923BC4" w:rsidRPr="00BC49C2" w:rsidRDefault="00923BC4" w:rsidP="00923BC4">
      <w:pPr>
        <w:pStyle w:val="B1"/>
      </w:pPr>
      <w:r w:rsidRPr="00BC49C2">
        <w:t>- Send the indication whether the TWDB applies or not along with the split for UL and DL to NG-RAN.</w:t>
      </w:r>
    </w:p>
    <w:p w14:paraId="74F9B14D" w14:textId="77777777" w:rsidR="00923BC4" w:rsidRPr="00BC49C2" w:rsidRDefault="00923BC4" w:rsidP="00923BC4">
      <w:r w:rsidRPr="00BC49C2">
        <w:t>-</w:t>
      </w:r>
      <w:r w:rsidRPr="00BC49C2">
        <w:tab/>
        <w:t>NG-RAN:</w:t>
      </w:r>
    </w:p>
    <w:p w14:paraId="2A13D321" w14:textId="77777777" w:rsidR="00923BC4" w:rsidRPr="00BC49C2" w:rsidRDefault="00923BC4" w:rsidP="00923BC4">
      <w:pPr>
        <w:pStyle w:val="B1"/>
      </w:pPr>
      <w:r w:rsidRPr="00BC49C2">
        <w:t>-</w:t>
      </w:r>
      <w:r w:rsidRPr="00BC49C2">
        <w:tab/>
        <w:t>Ability to receive the indication whether TWDB applies or not, along with the split for UL and DL. Furthermore, NG-RAN has the ability to determine PER based on TWDB.</w:t>
      </w:r>
    </w:p>
    <w:p w14:paraId="55977214" w14:textId="77777777" w:rsidR="00B24AEA" w:rsidRPr="00BC49C2" w:rsidRDefault="00905649" w:rsidP="00964868">
      <w:pPr>
        <w:pStyle w:val="Heading2"/>
        <w:rPr>
          <w:lang w:eastAsia="zh-CN"/>
        </w:rPr>
      </w:pPr>
      <w:bookmarkStart w:id="1254" w:name="_Toc101526275"/>
      <w:bookmarkStart w:id="1255" w:name="_Toc104882977"/>
      <w:bookmarkStart w:id="1256" w:name="_Toc113426125"/>
      <w:bookmarkStart w:id="1257" w:name="_Toc23256805"/>
      <w:bookmarkStart w:id="1258" w:name="_Toc22987219"/>
      <w:bookmarkStart w:id="1259" w:name="_Toc22930351"/>
      <w:bookmarkStart w:id="1260" w:name="_Toc22552187"/>
      <w:bookmarkStart w:id="1261" w:name="_Toc117496550"/>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254"/>
      <w:bookmarkEnd w:id="1255"/>
      <w:bookmarkEnd w:id="1256"/>
      <w:bookmarkEnd w:id="1261"/>
    </w:p>
    <w:p w14:paraId="2E0041FB" w14:textId="77777777" w:rsidR="006F603D" w:rsidRPr="00BC49C2" w:rsidRDefault="006F603D" w:rsidP="00964868">
      <w:pPr>
        <w:pStyle w:val="Heading3"/>
        <w:rPr>
          <w:lang w:eastAsia="ja-JP"/>
        </w:rPr>
      </w:pPr>
      <w:bookmarkStart w:id="1262" w:name="_Toc101526276"/>
      <w:bookmarkStart w:id="1263" w:name="_Toc104882978"/>
      <w:bookmarkStart w:id="1264" w:name="_Toc113426126"/>
      <w:bookmarkStart w:id="1265" w:name="_Toc117496551"/>
      <w:r w:rsidRPr="00BC49C2">
        <w:rPr>
          <w:lang w:eastAsia="ja-JP"/>
        </w:rPr>
        <w:t>6.</w:t>
      </w:r>
      <w:r w:rsidRPr="00BC49C2">
        <w:rPr>
          <w:lang w:eastAsia="zh-CN"/>
        </w:rPr>
        <w:t>30</w:t>
      </w:r>
      <w:r w:rsidRPr="00BC49C2">
        <w:rPr>
          <w:lang w:eastAsia="ja-JP"/>
        </w:rPr>
        <w:t>.1</w:t>
      </w:r>
      <w:r w:rsidRPr="00BC49C2">
        <w:rPr>
          <w:lang w:eastAsia="ja-JP"/>
        </w:rPr>
        <w:tab/>
        <w:t>Key Issue mapping</w:t>
      </w:r>
      <w:bookmarkEnd w:id="1262"/>
      <w:bookmarkEnd w:id="1263"/>
      <w:bookmarkEnd w:id="1264"/>
      <w:bookmarkEnd w:id="1265"/>
    </w:p>
    <w:p w14:paraId="5AF0166B"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4798F7B7" w14:textId="77777777" w:rsidR="006F603D" w:rsidRPr="00BC49C2" w:rsidRDefault="006F603D" w:rsidP="00964868">
      <w:pPr>
        <w:pStyle w:val="Heading3"/>
        <w:rPr>
          <w:lang w:eastAsia="ja-JP"/>
        </w:rPr>
      </w:pPr>
      <w:bookmarkStart w:id="1266" w:name="_Toc101526277"/>
      <w:bookmarkStart w:id="1267" w:name="_Toc104882979"/>
      <w:bookmarkStart w:id="1268" w:name="_Toc113426127"/>
      <w:bookmarkStart w:id="1269" w:name="_Toc117496552"/>
      <w:r w:rsidRPr="00BC49C2">
        <w:rPr>
          <w:lang w:eastAsia="ja-JP"/>
        </w:rPr>
        <w:t>6.</w:t>
      </w:r>
      <w:r w:rsidRPr="00BC49C2">
        <w:rPr>
          <w:lang w:eastAsia="zh-CN"/>
        </w:rPr>
        <w:t>30</w:t>
      </w:r>
      <w:r w:rsidRPr="00BC49C2">
        <w:rPr>
          <w:lang w:eastAsia="ja-JP"/>
        </w:rPr>
        <w:t>.2</w:t>
      </w:r>
      <w:r w:rsidRPr="00BC49C2">
        <w:rPr>
          <w:lang w:eastAsia="ja-JP"/>
        </w:rPr>
        <w:tab/>
        <w:t>Description</w:t>
      </w:r>
      <w:bookmarkEnd w:id="1266"/>
      <w:bookmarkEnd w:id="1267"/>
      <w:bookmarkEnd w:id="1268"/>
      <w:bookmarkEnd w:id="1269"/>
    </w:p>
    <w:p w14:paraId="5263F016" w14:textId="77777777" w:rsidR="00B24AEA" w:rsidRPr="00BC49C2" w:rsidRDefault="006F603D" w:rsidP="00964868">
      <w:pPr>
        <w:pStyle w:val="Heading4"/>
      </w:pPr>
      <w:bookmarkStart w:id="1270" w:name="_Toc101526278"/>
      <w:bookmarkStart w:id="1271" w:name="_Toc104882980"/>
      <w:bookmarkStart w:id="1272" w:name="_Toc113426128"/>
      <w:bookmarkStart w:id="1273" w:name="_Toc117496553"/>
      <w:r w:rsidRPr="00BC49C2">
        <w:t>6.30.2.1</w:t>
      </w:r>
      <w:r w:rsidR="00BE6A78" w:rsidRPr="00BC49C2">
        <w:rPr>
          <w:lang w:eastAsia="zh-CN"/>
        </w:rPr>
        <w:tab/>
      </w:r>
      <w:r w:rsidRPr="00BC49C2">
        <w:t>Solution Principles</w:t>
      </w:r>
      <w:bookmarkEnd w:id="1270"/>
      <w:bookmarkEnd w:id="1271"/>
      <w:bookmarkEnd w:id="1272"/>
      <w:bookmarkEnd w:id="1273"/>
    </w:p>
    <w:p w14:paraId="5EFE5634"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5E3DFD67" w14:textId="77777777" w:rsidR="00B24AEA" w:rsidRPr="00BC49C2" w:rsidRDefault="006F603D" w:rsidP="00964868">
      <w:pPr>
        <w:pStyle w:val="Heading4"/>
      </w:pPr>
      <w:bookmarkStart w:id="1274" w:name="_Toc101526279"/>
      <w:bookmarkStart w:id="1275" w:name="_Toc104882981"/>
      <w:bookmarkStart w:id="1276" w:name="_Toc113426129"/>
      <w:bookmarkStart w:id="1277" w:name="_Toc117496554"/>
      <w:r w:rsidRPr="00BC49C2">
        <w:t>6.30.2.2</w:t>
      </w:r>
      <w:r w:rsidR="00BE6A78" w:rsidRPr="00BC49C2">
        <w:rPr>
          <w:lang w:eastAsia="zh-CN"/>
        </w:rPr>
        <w:tab/>
      </w:r>
      <w:r w:rsidRPr="00BC49C2">
        <w:t>Architecture Assumptions</w:t>
      </w:r>
      <w:bookmarkEnd w:id="1274"/>
      <w:bookmarkEnd w:id="1275"/>
      <w:bookmarkEnd w:id="1276"/>
      <w:bookmarkEnd w:id="1277"/>
    </w:p>
    <w:p w14:paraId="0B2F4392"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2F3FE1C7"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40C54970" w14:textId="77777777" w:rsidR="006F603D" w:rsidRPr="00BC49C2" w:rsidRDefault="006F603D" w:rsidP="00964868">
      <w:pPr>
        <w:pStyle w:val="Heading3"/>
        <w:rPr>
          <w:lang w:eastAsia="ja-JP"/>
        </w:rPr>
      </w:pPr>
      <w:bookmarkStart w:id="1278" w:name="_Toc101526280"/>
      <w:bookmarkStart w:id="1279" w:name="_Toc104882982"/>
      <w:bookmarkStart w:id="1280" w:name="_Toc113426130"/>
      <w:bookmarkStart w:id="1281" w:name="_Toc117496555"/>
      <w:r w:rsidRPr="00BC49C2">
        <w:rPr>
          <w:lang w:eastAsia="ja-JP"/>
        </w:rPr>
        <w:lastRenderedPageBreak/>
        <w:t>6.</w:t>
      </w:r>
      <w:r w:rsidRPr="00BC49C2">
        <w:rPr>
          <w:lang w:eastAsia="zh-CN"/>
        </w:rPr>
        <w:t>30</w:t>
      </w:r>
      <w:r w:rsidRPr="00BC49C2">
        <w:rPr>
          <w:lang w:eastAsia="ja-JP"/>
        </w:rPr>
        <w:t>.3</w:t>
      </w:r>
      <w:r w:rsidRPr="00BC49C2">
        <w:rPr>
          <w:lang w:eastAsia="ja-JP"/>
        </w:rPr>
        <w:tab/>
        <w:t>Procedures</w:t>
      </w:r>
      <w:bookmarkEnd w:id="1278"/>
      <w:bookmarkEnd w:id="1279"/>
      <w:bookmarkEnd w:id="1280"/>
      <w:bookmarkEnd w:id="1281"/>
    </w:p>
    <w:p w14:paraId="6B9F25BA" w14:textId="77777777" w:rsidR="00E276D1" w:rsidRPr="00BC49C2" w:rsidRDefault="006F603D" w:rsidP="00964868">
      <w:pPr>
        <w:pStyle w:val="Heading4"/>
      </w:pPr>
      <w:bookmarkStart w:id="1282" w:name="_Toc101526281"/>
      <w:bookmarkStart w:id="1283" w:name="_Toc104882983"/>
      <w:bookmarkStart w:id="1284" w:name="_Toc113426131"/>
      <w:bookmarkStart w:id="1285" w:name="_Toc117496556"/>
      <w:r w:rsidRPr="00BC49C2">
        <w:t>6.30.3.1</w:t>
      </w:r>
      <w:r w:rsidR="00BE6A78" w:rsidRPr="00BC49C2">
        <w:rPr>
          <w:lang w:eastAsia="zh-CN"/>
        </w:rPr>
        <w:tab/>
      </w:r>
      <w:r w:rsidRPr="00BC49C2">
        <w:t>Procedure for network exposure of network latency or jitter to AF</w:t>
      </w:r>
      <w:bookmarkEnd w:id="1282"/>
      <w:bookmarkEnd w:id="1283"/>
      <w:bookmarkEnd w:id="1284"/>
      <w:bookmarkEnd w:id="1285"/>
    </w:p>
    <w:p w14:paraId="53773AD1"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201853A5"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74AEFD67">
          <v:shape id="_x0000_i8717" type="#_x0000_t75" style="width:474.8pt;height:4in" o:ole="">
            <v:imagedata r:id="rId125" o:title="" cropright="4355f"/>
          </v:shape>
          <o:OLEObject Type="Embed" ProgID="Word.Document.12" ShapeID="_x0000_i8717" DrawAspect="Content" ObjectID="_1728109647" r:id="rId126">
            <o:FieldCodes>\s</o:FieldCodes>
          </o:OLEObject>
        </w:object>
      </w:r>
    </w:p>
    <w:p w14:paraId="604DB41C"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200387D7" w14:textId="7F3F57FB" w:rsidR="006F603D" w:rsidRPr="00BC49C2" w:rsidRDefault="006F603D" w:rsidP="009B780F">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An UPF is assigned for this PDU Session.</w:t>
      </w:r>
    </w:p>
    <w:p w14:paraId="427F0BA3" w14:textId="1A5D8ECB"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1EEE3F76" w14:textId="460B412E"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BC0293" w:rsidRPr="00BC49C2">
        <w:t>TS</w:t>
      </w:r>
      <w:r w:rsidR="00BC0293">
        <w:t> </w:t>
      </w:r>
      <w:r w:rsidR="00BC0293" w:rsidRPr="00BC49C2">
        <w:t>23.501</w:t>
      </w:r>
      <w:r w:rsidR="00BC0293">
        <w:t> </w:t>
      </w:r>
      <w:r w:rsidR="00BC0293" w:rsidRPr="00BC49C2">
        <w:t>[</w:t>
      </w:r>
      <w:r w:rsidRPr="00BC49C2">
        <w:t>2].</w:t>
      </w:r>
    </w:p>
    <w:p w14:paraId="35056424"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2ADF7D7D" w14:textId="7E3660A5"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BC0293" w:rsidRPr="00BC49C2">
        <w:t>TS</w:t>
      </w:r>
      <w:r w:rsidR="00BC0293">
        <w:t> </w:t>
      </w:r>
      <w:r w:rsidR="00BC0293" w:rsidRPr="00BC49C2">
        <w:t>23.502</w:t>
      </w:r>
      <w:r w:rsidR="00BC0293">
        <w:t> </w:t>
      </w:r>
      <w:r w:rsidR="00BC0293" w:rsidRPr="00BC49C2">
        <w:t>[</w:t>
      </w:r>
      <w:r w:rsidRPr="00BC49C2">
        <w:t>3].</w:t>
      </w:r>
    </w:p>
    <w:p w14:paraId="5ADDF807"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108119A9"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43C21833" w14:textId="28678BC8"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BC0293" w:rsidRPr="00BC49C2">
        <w:t>TS</w:t>
      </w:r>
      <w:r w:rsidR="00BC0293">
        <w:t> </w:t>
      </w:r>
      <w:r w:rsidR="00BC0293" w:rsidRPr="00BC49C2">
        <w:t>23.501</w:t>
      </w:r>
      <w:r w:rsidR="00BC0293">
        <w:t> </w:t>
      </w:r>
      <w:r w:rsidR="00BC0293" w:rsidRPr="00BC49C2">
        <w:t>[</w:t>
      </w:r>
      <w:r w:rsidRPr="00BC49C2">
        <w:t>2].</w:t>
      </w:r>
    </w:p>
    <w:p w14:paraId="08273206" w14:textId="77777777" w:rsidR="006F603D" w:rsidRPr="00BC49C2" w:rsidRDefault="006F603D" w:rsidP="009B780F">
      <w:pPr>
        <w:pStyle w:val="B1"/>
      </w:pPr>
      <w:r w:rsidRPr="00BC49C2">
        <w:lastRenderedPageBreak/>
        <w:t>4.</w:t>
      </w:r>
      <w:r w:rsidRPr="00BC49C2">
        <w:tab/>
        <w:t>The UPF sends the notification related with QoS monitoring information over Nupf_EventExposure_Notify service operation. The notification is sent to Notification Target Address that may correspond (4a) to AF or (4b) to the NEF.</w:t>
      </w:r>
    </w:p>
    <w:p w14:paraId="62B6CD52"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19EFA506" w14:textId="77777777" w:rsidR="00E276D1" w:rsidRPr="00BC49C2" w:rsidRDefault="006F603D" w:rsidP="00964868">
      <w:pPr>
        <w:pStyle w:val="Heading4"/>
      </w:pPr>
      <w:bookmarkStart w:id="1286" w:name="_Toc101526282"/>
      <w:bookmarkStart w:id="1287" w:name="_Toc104882984"/>
      <w:bookmarkStart w:id="1288" w:name="_Toc113426132"/>
      <w:bookmarkStart w:id="1289" w:name="_Toc117496557"/>
      <w:r w:rsidRPr="00BC49C2">
        <w:t>6.30.3.2</w:t>
      </w:r>
      <w:r w:rsidR="00677814" w:rsidRPr="00BC49C2">
        <w:rPr>
          <w:lang w:eastAsia="zh-CN"/>
        </w:rPr>
        <w:tab/>
      </w:r>
      <w:r w:rsidRPr="00BC49C2">
        <w:t>Procedure for AF to provision jitter requirements to 5GC</w:t>
      </w:r>
      <w:bookmarkEnd w:id="1286"/>
      <w:bookmarkEnd w:id="1287"/>
      <w:bookmarkEnd w:id="1288"/>
      <w:bookmarkEnd w:id="1289"/>
    </w:p>
    <w:p w14:paraId="199A8FAE"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783C5972">
          <v:shape id="_x0000_i8718" type="#_x0000_t75" style="width:462.55pt;height:239.1pt" o:ole="">
            <v:imagedata r:id="rId127" o:title=""/>
          </v:shape>
          <o:OLEObject Type="Embed" ProgID="Visio.Drawing.15" ShapeID="_x0000_i8718" DrawAspect="Content" ObjectID="_1728109648" r:id="rId128"/>
        </w:object>
      </w:r>
    </w:p>
    <w:p w14:paraId="5986B809"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204F2975"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17F62E78"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5A617793" w14:textId="77777777" w:rsidR="006F603D" w:rsidRPr="00BC49C2" w:rsidRDefault="00D40724" w:rsidP="00EC729E">
      <w:pPr>
        <w:pStyle w:val="B1"/>
      </w:pPr>
      <w:r w:rsidRPr="00BC49C2">
        <w:rPr>
          <w:rFonts w:eastAsia="DengXian"/>
          <w:lang w:eastAsia="zh-CN"/>
        </w:rPr>
        <w:t>3.</w:t>
      </w:r>
      <w:r w:rsidRPr="00BC49C2">
        <w:rPr>
          <w:rFonts w:eastAsia="DengXian"/>
          <w:lang w:eastAsia="zh-CN"/>
        </w:rPr>
        <w:tab/>
      </w:r>
      <w:r w:rsidR="006F603D" w:rsidRPr="00BC49C2">
        <w:t>NEF performs authorization and send Npcf_Policy Authorization_Create request to PCF.</w:t>
      </w:r>
    </w:p>
    <w:p w14:paraId="68353544" w14:textId="77777777"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5C495D00"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0581A70A"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59F1DC89" w14:textId="77777777" w:rsidR="006F603D" w:rsidRPr="00BC49C2" w:rsidRDefault="006F603D" w:rsidP="00964868">
      <w:pPr>
        <w:pStyle w:val="Heading3"/>
        <w:rPr>
          <w:lang w:eastAsia="zh-CN"/>
        </w:rPr>
      </w:pPr>
      <w:bookmarkStart w:id="1290" w:name="_Toc101526283"/>
      <w:bookmarkStart w:id="1291" w:name="_Toc104882985"/>
      <w:bookmarkStart w:id="1292" w:name="_Toc113426133"/>
      <w:bookmarkStart w:id="1293" w:name="_Toc117496558"/>
      <w:r w:rsidRPr="00BC49C2">
        <w:rPr>
          <w:lang w:eastAsia="zh-CN"/>
        </w:rPr>
        <w:t>6.30.4</w:t>
      </w:r>
      <w:r w:rsidRPr="00BC49C2">
        <w:rPr>
          <w:lang w:eastAsia="zh-CN"/>
        </w:rPr>
        <w:tab/>
      </w:r>
      <w:r w:rsidRPr="00BC49C2">
        <w:rPr>
          <w:lang w:eastAsia="ja-JP"/>
        </w:rPr>
        <w:t>Impacts on services, entities and interfaces</w:t>
      </w:r>
      <w:bookmarkEnd w:id="1290"/>
      <w:bookmarkEnd w:id="1291"/>
      <w:bookmarkEnd w:id="1292"/>
      <w:bookmarkEnd w:id="1293"/>
    </w:p>
    <w:bookmarkEnd w:id="1257"/>
    <w:bookmarkEnd w:id="1258"/>
    <w:bookmarkEnd w:id="1259"/>
    <w:bookmarkEnd w:id="1260"/>
    <w:p w14:paraId="2EA64C90" w14:textId="77777777" w:rsidR="00923BC4" w:rsidRPr="00BC49C2" w:rsidRDefault="00923BC4" w:rsidP="00923BC4">
      <w:r w:rsidRPr="00BC49C2">
        <w:t>AF:</w:t>
      </w:r>
    </w:p>
    <w:p w14:paraId="3CD3ED28" w14:textId="77777777" w:rsidR="00923BC4" w:rsidRPr="00BC49C2" w:rsidRDefault="00923BC4" w:rsidP="00923BC4">
      <w:pPr>
        <w:pStyle w:val="B1"/>
      </w:pPr>
      <w:r w:rsidRPr="00BC49C2">
        <w:t>-</w:t>
      </w:r>
      <w:r w:rsidRPr="00BC49C2">
        <w:tab/>
        <w:t>Analyse latency related network statistics to derive jitter related KPI.</w:t>
      </w:r>
    </w:p>
    <w:p w14:paraId="293DDDE4"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45763CCF" w14:textId="77777777" w:rsidR="00923BC4" w:rsidRPr="00BC49C2" w:rsidRDefault="00923BC4" w:rsidP="00923BC4">
      <w:pPr>
        <w:pStyle w:val="B1"/>
      </w:pPr>
      <w:r w:rsidRPr="00BC49C2">
        <w:t>-</w:t>
      </w:r>
      <w:r w:rsidRPr="00BC49C2">
        <w:tab/>
        <w:t>Provision jitter requirement to NEF/PCF.</w:t>
      </w:r>
    </w:p>
    <w:p w14:paraId="6407A7E4" w14:textId="77777777" w:rsidR="00923BC4" w:rsidRPr="00BC49C2" w:rsidRDefault="00923BC4" w:rsidP="00923BC4">
      <w:r w:rsidRPr="00BC49C2">
        <w:t>NEF:</w:t>
      </w:r>
    </w:p>
    <w:p w14:paraId="14C0B5BD" w14:textId="77777777" w:rsidR="00923BC4" w:rsidRPr="00BC49C2" w:rsidRDefault="00923BC4" w:rsidP="00923BC4">
      <w:pPr>
        <w:pStyle w:val="B1"/>
      </w:pPr>
      <w:r w:rsidRPr="00BC49C2">
        <w:t>-</w:t>
      </w:r>
      <w:r w:rsidRPr="00BC49C2">
        <w:tab/>
        <w:t>Interact with AF regarding to network performance i.e. jitter.</w:t>
      </w:r>
    </w:p>
    <w:p w14:paraId="4008DA51" w14:textId="77777777" w:rsidR="00923BC4" w:rsidRPr="00BC49C2" w:rsidRDefault="00923BC4" w:rsidP="00923BC4">
      <w:pPr>
        <w:pStyle w:val="B1"/>
      </w:pPr>
      <w:r w:rsidRPr="00BC49C2">
        <w:t>-</w:t>
      </w:r>
      <w:r w:rsidRPr="00BC49C2">
        <w:tab/>
        <w:t>Receive jitter requirement from AF and convey to PCF.</w:t>
      </w:r>
    </w:p>
    <w:p w14:paraId="2EAC3A48" w14:textId="77777777" w:rsidR="00923BC4" w:rsidRPr="00BC49C2" w:rsidRDefault="00923BC4" w:rsidP="00923BC4">
      <w:r w:rsidRPr="00BC49C2">
        <w:lastRenderedPageBreak/>
        <w:t>PCF:</w:t>
      </w:r>
    </w:p>
    <w:p w14:paraId="2044A25E" w14:textId="77777777" w:rsidR="00923BC4" w:rsidRPr="00BC49C2" w:rsidRDefault="00923BC4" w:rsidP="00923BC4">
      <w:pPr>
        <w:pStyle w:val="B1"/>
      </w:pPr>
      <w:r w:rsidRPr="00BC49C2">
        <w:t>-</w:t>
      </w:r>
      <w:r w:rsidRPr="00BC49C2">
        <w:tab/>
        <w:t>Interact with AF or NEF regarding to network performance i.e. jitter.</w:t>
      </w:r>
    </w:p>
    <w:p w14:paraId="0415AB32" w14:textId="77777777" w:rsidR="00923BC4" w:rsidRPr="00BC49C2" w:rsidRDefault="00923BC4" w:rsidP="00923BC4">
      <w:pPr>
        <w:pStyle w:val="B1"/>
      </w:pPr>
      <w:r w:rsidRPr="00BC49C2">
        <w:t>-</w:t>
      </w:r>
      <w:r w:rsidRPr="00BC49C2">
        <w:tab/>
        <w:t>Receive jitter requirement from AF or NEF.</w:t>
      </w:r>
    </w:p>
    <w:p w14:paraId="4E5555BC" w14:textId="77777777" w:rsidR="00923BC4" w:rsidRPr="00BC49C2" w:rsidRDefault="00923BC4" w:rsidP="00923BC4">
      <w:pPr>
        <w:pStyle w:val="B1"/>
      </w:pPr>
      <w:r w:rsidRPr="00BC49C2">
        <w:t>-</w:t>
      </w:r>
      <w:r w:rsidRPr="00BC49C2">
        <w:tab/>
        <w:t>Produce jitter related PCC rules and trigger PCC rule update to SMF.</w:t>
      </w:r>
    </w:p>
    <w:p w14:paraId="3AC6EC75" w14:textId="77777777" w:rsidR="000A08D0" w:rsidRPr="00BC49C2" w:rsidRDefault="000A08D0" w:rsidP="00964868">
      <w:pPr>
        <w:pStyle w:val="Heading2"/>
        <w:rPr>
          <w:lang w:eastAsia="zh-CN"/>
        </w:rPr>
      </w:pPr>
      <w:bookmarkStart w:id="1294" w:name="_Toc101526284"/>
      <w:bookmarkStart w:id="1295" w:name="_Toc104882986"/>
      <w:bookmarkStart w:id="1296" w:name="_Toc113426134"/>
      <w:bookmarkStart w:id="1297" w:name="_Toc117496559"/>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294"/>
      <w:bookmarkEnd w:id="1295"/>
      <w:bookmarkEnd w:id="1296"/>
      <w:bookmarkEnd w:id="1297"/>
    </w:p>
    <w:p w14:paraId="7C6A1234" w14:textId="77777777" w:rsidR="000A08D0" w:rsidRPr="00BC49C2" w:rsidRDefault="000A08D0" w:rsidP="00964868">
      <w:pPr>
        <w:pStyle w:val="Heading3"/>
      </w:pPr>
      <w:bookmarkStart w:id="1298" w:name="_Toc101526285"/>
      <w:bookmarkStart w:id="1299" w:name="_Toc104882987"/>
      <w:bookmarkStart w:id="1300" w:name="_Toc113426135"/>
      <w:bookmarkStart w:id="1301" w:name="_Toc117496560"/>
      <w:r w:rsidRPr="00BC49C2">
        <w:t>6.</w:t>
      </w:r>
      <w:r w:rsidRPr="00BC49C2">
        <w:rPr>
          <w:lang w:eastAsia="zh-CN"/>
        </w:rPr>
        <w:t>31</w:t>
      </w:r>
      <w:r w:rsidRPr="00BC49C2">
        <w:t>.1</w:t>
      </w:r>
      <w:r w:rsidRPr="00BC49C2">
        <w:tab/>
        <w:t>Key Issue mapping</w:t>
      </w:r>
      <w:bookmarkEnd w:id="1298"/>
      <w:bookmarkEnd w:id="1299"/>
      <w:bookmarkEnd w:id="1300"/>
      <w:bookmarkEnd w:id="1301"/>
    </w:p>
    <w:p w14:paraId="0C493C98"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70A655AD"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3831D279" w14:textId="77777777" w:rsidR="00B24AEA" w:rsidRPr="00BC49C2" w:rsidRDefault="000A08D0" w:rsidP="00964868">
      <w:pPr>
        <w:pStyle w:val="Heading3"/>
      </w:pPr>
      <w:bookmarkStart w:id="1302" w:name="_Toc101526286"/>
      <w:bookmarkStart w:id="1303" w:name="_Toc104882988"/>
      <w:bookmarkStart w:id="1304" w:name="_Toc113426136"/>
      <w:bookmarkStart w:id="1305" w:name="_Toc117496561"/>
      <w:r w:rsidRPr="00BC49C2">
        <w:t>6.</w:t>
      </w:r>
      <w:r w:rsidRPr="00BC49C2">
        <w:rPr>
          <w:lang w:eastAsia="zh-CN"/>
        </w:rPr>
        <w:t>31</w:t>
      </w:r>
      <w:r w:rsidRPr="00BC49C2">
        <w:t>.2</w:t>
      </w:r>
      <w:r w:rsidRPr="00BC49C2">
        <w:tab/>
        <w:t>Description</w:t>
      </w:r>
      <w:bookmarkEnd w:id="1302"/>
      <w:bookmarkEnd w:id="1303"/>
      <w:bookmarkEnd w:id="1304"/>
      <w:bookmarkEnd w:id="1305"/>
    </w:p>
    <w:p w14:paraId="6A6432E9"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21021560"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67FAB999"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18AF057D" w14:textId="2C23FB9B"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BC0293" w:rsidRPr="00BC49C2">
        <w:t>TS</w:t>
      </w:r>
      <w:r w:rsidR="00BC0293">
        <w:t> </w:t>
      </w:r>
      <w:r w:rsidR="00BC0293" w:rsidRPr="00BC49C2">
        <w:t>23.503</w:t>
      </w:r>
      <w:r w:rsidR="00BC0293">
        <w:t> </w:t>
      </w:r>
      <w:r w:rsidR="00BC0293" w:rsidRPr="00BC49C2">
        <w:t>[</w:t>
      </w:r>
      <w:r w:rsidR="00BD757E" w:rsidRPr="00BC49C2">
        <w:t>4</w:t>
      </w:r>
      <w:r w:rsidRPr="00BC49C2">
        <w:t>]) may be included in the request, and are sent to PCF via NEF.</w:t>
      </w:r>
    </w:p>
    <w:p w14:paraId="0D725D43"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77708670"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32E2723F"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3445A298" w14:textId="77777777" w:rsidR="000A08D0" w:rsidRPr="00BC49C2" w:rsidRDefault="00905649" w:rsidP="00964868">
      <w:pPr>
        <w:pStyle w:val="Heading3"/>
      </w:pPr>
      <w:bookmarkStart w:id="1306" w:name="_Toc68087452"/>
      <w:bookmarkStart w:id="1307" w:name="_Toc57530312"/>
      <w:bookmarkStart w:id="1308" w:name="_Toc57236671"/>
      <w:bookmarkStart w:id="1309" w:name="_Toc57236508"/>
      <w:bookmarkStart w:id="1310" w:name="_Toc54968186"/>
      <w:bookmarkStart w:id="1311" w:name="_Toc54930381"/>
      <w:bookmarkStart w:id="1312" w:name="_Toc50536603"/>
      <w:bookmarkStart w:id="1313" w:name="_Toc44311960"/>
      <w:bookmarkStart w:id="1314" w:name="_Toc43906834"/>
      <w:bookmarkStart w:id="1315" w:name="_Toc43906719"/>
      <w:bookmarkStart w:id="1316" w:name="_Toc22214910"/>
      <w:bookmarkStart w:id="1317" w:name="_Toc101526287"/>
      <w:bookmarkStart w:id="1318" w:name="_Toc104882989"/>
      <w:bookmarkStart w:id="1319" w:name="_Toc113426137"/>
      <w:bookmarkStart w:id="1320" w:name="_Toc117496562"/>
      <w:r w:rsidRPr="00BC49C2">
        <w:t>6.31.3</w:t>
      </w:r>
      <w:r w:rsidRPr="00BC49C2">
        <w:tab/>
        <w:t>Procedures</w:t>
      </w:r>
      <w:bookmarkEnd w:id="1306"/>
      <w:bookmarkEnd w:id="1307"/>
      <w:bookmarkEnd w:id="1308"/>
      <w:bookmarkEnd w:id="1309"/>
      <w:bookmarkEnd w:id="1310"/>
      <w:bookmarkEnd w:id="1311"/>
      <w:bookmarkEnd w:id="1312"/>
      <w:bookmarkEnd w:id="1313"/>
      <w:bookmarkEnd w:id="1314"/>
      <w:bookmarkEnd w:id="1315"/>
      <w:bookmarkEnd w:id="1316"/>
      <w:r w:rsidRPr="00BC49C2">
        <w:t xml:space="preserve"> for jitter calculation</w:t>
      </w:r>
      <w:bookmarkEnd w:id="1317"/>
      <w:bookmarkEnd w:id="1318"/>
      <w:bookmarkEnd w:id="1319"/>
      <w:bookmarkEnd w:id="1320"/>
    </w:p>
    <w:p w14:paraId="6E7B7489"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1132AB60"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3E405317">
          <v:shape id="_x0000_i8719" type="#_x0000_t75" style="width:441.5pt;height:331.45pt" o:ole="">
            <v:imagedata r:id="rId129" o:title=""/>
          </v:shape>
          <o:OLEObject Type="Embed" ProgID="Visio.Drawing.11" ShapeID="_x0000_i8719" DrawAspect="Content" ObjectID="_1728109649" r:id="rId130"/>
        </w:object>
      </w:r>
    </w:p>
    <w:p w14:paraId="5FE5423D" w14:textId="77777777" w:rsidR="00D56E14" w:rsidRPr="00BC49C2" w:rsidRDefault="006F1550">
      <w:pPr>
        <w:pStyle w:val="TF"/>
      </w:pPr>
      <w:r w:rsidRPr="00BC49C2">
        <w:t>Figure 6.31.3-1: AF requesting jitter calculation</w:t>
      </w:r>
    </w:p>
    <w:p w14:paraId="792AF91F" w14:textId="77777777" w:rsidR="000A08D0" w:rsidRPr="00BC49C2" w:rsidRDefault="000A08D0" w:rsidP="005C069E">
      <w:pPr>
        <w:pStyle w:val="B1"/>
      </w:pPr>
      <w:bookmarkStart w:id="1321" w:name="_Toc22214911"/>
      <w:bookmarkStart w:id="1322" w:name="_Toc43906835"/>
      <w:bookmarkStart w:id="1323" w:name="_Toc43906720"/>
      <w:r w:rsidRPr="00BC49C2">
        <w:t>0.</w:t>
      </w:r>
      <w:r w:rsidRPr="00BC49C2">
        <w:tab/>
        <w:t>The PDU session has been established.</w:t>
      </w:r>
    </w:p>
    <w:p w14:paraId="00A407BC"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2FC9794F"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5F3FA683" w14:textId="77777777"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27E3DAA0"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6B4704FD"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1E974816" w14:textId="77777777" w:rsidR="000A08D0" w:rsidRPr="00BC49C2" w:rsidRDefault="000A08D0" w:rsidP="005C069E">
      <w:pPr>
        <w:pStyle w:val="B1"/>
      </w:pPr>
      <w:r w:rsidRPr="00BC49C2">
        <w:t>5.</w:t>
      </w:r>
      <w:r w:rsidRPr="00BC49C2">
        <w:tab/>
        <w:t>AMF sends QoS monitoring request to NG-RAN through N2 interface.</w:t>
      </w:r>
    </w:p>
    <w:p w14:paraId="2CB5364E" w14:textId="4E5A3279"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BC0293" w:rsidRPr="00BC49C2">
        <w:t>TS</w:t>
      </w:r>
      <w:r w:rsidR="00BC0293">
        <w:t> </w:t>
      </w:r>
      <w:r w:rsidR="00BC0293" w:rsidRPr="00BC49C2">
        <w:t>23.501</w:t>
      </w:r>
      <w:r w:rsidR="00BC0293">
        <w:t> </w:t>
      </w:r>
      <w:r w:rsidR="00BC0293" w:rsidRPr="00BC49C2">
        <w:t>[</w:t>
      </w:r>
      <w:r w:rsidRPr="00BC49C2">
        <w:t>2] for QoS monitoring for URLLC.</w:t>
      </w:r>
    </w:p>
    <w:p w14:paraId="3EF11EA9" w14:textId="0CD9A2D8"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BC0293" w:rsidRPr="00BC49C2">
        <w:t>TS</w:t>
      </w:r>
      <w:r w:rsidR="00BC0293">
        <w:t> </w:t>
      </w:r>
      <w:r w:rsidR="00BC0293" w:rsidRPr="00BC49C2">
        <w:t>23.501</w:t>
      </w:r>
      <w:r w:rsidR="00BC0293">
        <w:t> </w:t>
      </w:r>
      <w:r w:rsidR="00BC0293" w:rsidRPr="00BC49C2">
        <w:t>[</w:t>
      </w:r>
      <w:r w:rsidRPr="00BC49C2">
        <w:t>2].</w:t>
      </w:r>
    </w:p>
    <w:p w14:paraId="43320872" w14:textId="2CE2D43E" w:rsidR="000A08D0" w:rsidRPr="00BC49C2" w:rsidRDefault="000A08D0" w:rsidP="005C069E">
      <w:pPr>
        <w:pStyle w:val="B1"/>
      </w:pPr>
      <w:r w:rsidRPr="00BC49C2">
        <w:t>8.</w:t>
      </w:r>
      <w:r w:rsidRPr="00BC49C2">
        <w:tab/>
        <w:t xml:space="preserve">UPF calculates the packet delay between NG-RAN and PSA UPF, as described in clause 5.33.3.2 of </w:t>
      </w:r>
      <w:r w:rsidR="00BC0293" w:rsidRPr="00BC49C2">
        <w:t>TS</w:t>
      </w:r>
      <w:r w:rsidR="00BC0293">
        <w:t> </w:t>
      </w:r>
      <w:r w:rsidR="00BC0293" w:rsidRPr="00BC49C2">
        <w:t>23.501</w:t>
      </w:r>
      <w:r w:rsidR="00BC0293">
        <w:t> </w:t>
      </w:r>
      <w:r w:rsidR="00BC0293" w:rsidRPr="00BC49C2">
        <w:t>[</w:t>
      </w:r>
      <w:r w:rsidRPr="00BC49C2">
        <w:t>2], and reports the packet delay value(s) between NG-RAN and PSA UPF, RAN part delay value(s) to SMF.</w:t>
      </w:r>
    </w:p>
    <w:p w14:paraId="717AC917" w14:textId="77777777" w:rsidR="000A08D0" w:rsidRPr="00BC49C2" w:rsidRDefault="000A08D0" w:rsidP="005C069E">
      <w:pPr>
        <w:pStyle w:val="B1"/>
      </w:pPr>
      <w:r w:rsidRPr="00BC49C2">
        <w:lastRenderedPageBreak/>
        <w:t>9.</w:t>
      </w:r>
      <w:r w:rsidRPr="00BC49C2">
        <w:tab/>
        <w:t>The SMF reports the obtained packet delay value(s) to the PCF by sending an Npcf_SMPolicyControl_UpdateNotify response message.</w:t>
      </w:r>
    </w:p>
    <w:p w14:paraId="0E8162BB"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14B55EA7"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0CFCE16C" w14:textId="77777777" w:rsidR="000A08D0" w:rsidRPr="00BC49C2" w:rsidRDefault="000A08D0" w:rsidP="00964868">
      <w:pPr>
        <w:pStyle w:val="Heading3"/>
      </w:pPr>
      <w:bookmarkStart w:id="1324" w:name="_Toc68087453"/>
      <w:bookmarkStart w:id="1325" w:name="_Toc57530313"/>
      <w:bookmarkStart w:id="1326" w:name="_Toc57236672"/>
      <w:bookmarkStart w:id="1327" w:name="_Toc57236509"/>
      <w:bookmarkStart w:id="1328" w:name="_Toc54968187"/>
      <w:bookmarkStart w:id="1329" w:name="_Toc54930382"/>
      <w:bookmarkStart w:id="1330" w:name="_Toc50536604"/>
      <w:bookmarkStart w:id="1331" w:name="_Toc44311961"/>
      <w:bookmarkStart w:id="1332" w:name="_Toc101526288"/>
      <w:bookmarkStart w:id="1333" w:name="_Toc104882990"/>
      <w:bookmarkStart w:id="1334" w:name="_Toc113426138"/>
      <w:bookmarkStart w:id="1335" w:name="_Toc117496563"/>
      <w:r w:rsidRPr="00BC49C2">
        <w:t>6.</w:t>
      </w:r>
      <w:r w:rsidR="00FB35C5" w:rsidRPr="00BC49C2">
        <w:t>31</w:t>
      </w:r>
      <w:r w:rsidRPr="00BC49C2">
        <w:t>.4</w:t>
      </w:r>
      <w:r w:rsidRPr="00BC49C2">
        <w:tab/>
        <w:t xml:space="preserve">Impacts on </w:t>
      </w:r>
      <w:bookmarkEnd w:id="1321"/>
      <w:r w:rsidRPr="00BC49C2">
        <w:t>services, entities and interfaces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5C609AEA" w14:textId="77777777" w:rsidR="00D56E14" w:rsidRPr="00BC49C2" w:rsidRDefault="000A08D0" w:rsidP="00D56E14">
      <w:pPr>
        <w:rPr>
          <w:lang w:eastAsia="zh-CN"/>
        </w:rPr>
      </w:pPr>
      <w:r w:rsidRPr="00BC49C2">
        <w:rPr>
          <w:lang w:eastAsia="zh-CN"/>
        </w:rPr>
        <w:t>PCF:</w:t>
      </w:r>
    </w:p>
    <w:p w14:paraId="0123E312" w14:textId="77777777" w:rsidR="000A08D0" w:rsidRPr="00BC49C2" w:rsidRDefault="000A08D0" w:rsidP="00EC729E">
      <w:pPr>
        <w:pStyle w:val="B1"/>
      </w:pPr>
      <w:r w:rsidRPr="00BC49C2">
        <w:t>-</w:t>
      </w:r>
      <w:r w:rsidRPr="00BC49C2">
        <w:tab/>
        <w:t>Receiving the AF jitter requirement indication.</w:t>
      </w:r>
    </w:p>
    <w:p w14:paraId="58CAD7C5"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78C47D2D" w14:textId="77777777" w:rsidR="003670E3" w:rsidRPr="00BC49C2" w:rsidRDefault="003670E3" w:rsidP="003670E3">
      <w:pPr>
        <w:rPr>
          <w:lang w:eastAsia="zh-CN"/>
        </w:rPr>
      </w:pPr>
      <w:r w:rsidRPr="00BC49C2">
        <w:rPr>
          <w:lang w:eastAsia="zh-CN"/>
        </w:rPr>
        <w:t>UPF:</w:t>
      </w:r>
    </w:p>
    <w:p w14:paraId="25032022"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03F48AB4" w14:textId="77777777" w:rsidR="003B2E55" w:rsidRPr="00BC49C2" w:rsidRDefault="003B2E55" w:rsidP="00964868">
      <w:pPr>
        <w:pStyle w:val="Heading2"/>
        <w:rPr>
          <w:lang w:eastAsia="zh-CN"/>
        </w:rPr>
      </w:pPr>
      <w:bookmarkStart w:id="1336" w:name="_Toc101526289"/>
      <w:bookmarkStart w:id="1337" w:name="_Toc104882991"/>
      <w:bookmarkStart w:id="1338" w:name="_Toc113426139"/>
      <w:bookmarkStart w:id="1339" w:name="_Toc117496564"/>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336"/>
      <w:bookmarkEnd w:id="1337"/>
      <w:bookmarkEnd w:id="1338"/>
      <w:bookmarkEnd w:id="1339"/>
    </w:p>
    <w:p w14:paraId="5779C067" w14:textId="77777777" w:rsidR="003B2E55" w:rsidRPr="00BC49C2" w:rsidRDefault="003B2E55" w:rsidP="00964868">
      <w:pPr>
        <w:pStyle w:val="Heading3"/>
        <w:rPr>
          <w:lang w:eastAsia="zh-CN"/>
        </w:rPr>
      </w:pPr>
      <w:bookmarkStart w:id="1340" w:name="_Toc101526290"/>
      <w:bookmarkStart w:id="1341" w:name="_Toc104882992"/>
      <w:bookmarkStart w:id="1342" w:name="_Toc113426140"/>
      <w:bookmarkStart w:id="1343" w:name="_Toc117496565"/>
      <w:r w:rsidRPr="00BC49C2">
        <w:rPr>
          <w:lang w:eastAsia="ja-JP"/>
        </w:rPr>
        <w:t>6.</w:t>
      </w:r>
      <w:r w:rsidRPr="00BC49C2">
        <w:rPr>
          <w:lang w:eastAsia="zh-CN"/>
        </w:rPr>
        <w:t>32</w:t>
      </w:r>
      <w:r w:rsidRPr="00BC49C2">
        <w:rPr>
          <w:lang w:eastAsia="ja-JP"/>
        </w:rPr>
        <w:t>.1</w:t>
      </w:r>
      <w:r w:rsidRPr="00BC49C2">
        <w:rPr>
          <w:lang w:eastAsia="ja-JP"/>
        </w:rPr>
        <w:tab/>
        <w:t>Key Issue mapping</w:t>
      </w:r>
      <w:bookmarkEnd w:id="1340"/>
      <w:bookmarkEnd w:id="1341"/>
      <w:bookmarkEnd w:id="1342"/>
      <w:bookmarkEnd w:id="1343"/>
    </w:p>
    <w:p w14:paraId="74D72547" w14:textId="77777777" w:rsidR="00D56E14" w:rsidRPr="00BC49C2" w:rsidRDefault="003B2E55" w:rsidP="00D56E14">
      <w:pPr>
        <w:rPr>
          <w:lang w:eastAsia="zh-CN"/>
        </w:rPr>
      </w:pPr>
      <w:r w:rsidRPr="00BC49C2">
        <w:rPr>
          <w:lang w:eastAsia="zh-CN"/>
        </w:rPr>
        <w:t>This solution is for KI #7 Policy enhancements for jitter minimization.</w:t>
      </w:r>
    </w:p>
    <w:p w14:paraId="7CBE0A47" w14:textId="77777777" w:rsidR="003B2E55" w:rsidRPr="00BC49C2" w:rsidRDefault="003B2E55" w:rsidP="00964868">
      <w:pPr>
        <w:pStyle w:val="Heading3"/>
        <w:rPr>
          <w:lang w:eastAsia="zh-CN"/>
        </w:rPr>
      </w:pPr>
      <w:bookmarkStart w:id="1344" w:name="_Toc101526291"/>
      <w:bookmarkStart w:id="1345" w:name="_Toc104882993"/>
      <w:bookmarkStart w:id="1346" w:name="_Toc113426141"/>
      <w:bookmarkStart w:id="1347" w:name="_Toc117496566"/>
      <w:r w:rsidRPr="00BC49C2">
        <w:rPr>
          <w:lang w:eastAsia="ja-JP"/>
        </w:rPr>
        <w:t>6.</w:t>
      </w:r>
      <w:r w:rsidRPr="00BC49C2">
        <w:rPr>
          <w:lang w:eastAsia="zh-CN"/>
        </w:rPr>
        <w:t>32</w:t>
      </w:r>
      <w:r w:rsidRPr="00BC49C2">
        <w:rPr>
          <w:lang w:eastAsia="ja-JP"/>
        </w:rPr>
        <w:t>.2</w:t>
      </w:r>
      <w:r w:rsidRPr="00BC49C2">
        <w:rPr>
          <w:lang w:eastAsia="ja-JP"/>
        </w:rPr>
        <w:tab/>
        <w:t>Description</w:t>
      </w:r>
      <w:bookmarkEnd w:id="1344"/>
      <w:bookmarkEnd w:id="1345"/>
      <w:bookmarkEnd w:id="1346"/>
      <w:bookmarkEnd w:id="1347"/>
    </w:p>
    <w:p w14:paraId="219D3ECE" w14:textId="1A78BB33" w:rsidR="003B2E55" w:rsidRPr="00BC49C2" w:rsidRDefault="003B2E55" w:rsidP="00BE46DA">
      <w:r w:rsidRPr="00BC49C2">
        <w:rPr>
          <w:lang w:eastAsia="zh-CN"/>
        </w:rPr>
        <w:t>Jitter is an important QoS factor to impact the user</w:t>
      </w:r>
      <w:r w:rsidR="00917ADA">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287F25CD" w14:textId="77777777" w:rsidR="003B2E55" w:rsidRPr="00BC49C2" w:rsidRDefault="003B2E55" w:rsidP="00964868">
      <w:pPr>
        <w:pStyle w:val="Heading3"/>
        <w:rPr>
          <w:lang w:eastAsia="ja-JP"/>
        </w:rPr>
      </w:pPr>
      <w:bookmarkStart w:id="1348" w:name="_Toc101526292"/>
      <w:bookmarkStart w:id="1349" w:name="_Toc104882994"/>
      <w:bookmarkStart w:id="1350" w:name="_Toc113426142"/>
      <w:bookmarkStart w:id="1351" w:name="_Toc117496567"/>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348"/>
      <w:bookmarkEnd w:id="1349"/>
      <w:bookmarkEnd w:id="1350"/>
      <w:bookmarkEnd w:id="1351"/>
    </w:p>
    <w:p w14:paraId="30D9EF75" w14:textId="77777777" w:rsidR="003B2E55" w:rsidRPr="00BC49C2" w:rsidRDefault="003B2E55" w:rsidP="00964868">
      <w:pPr>
        <w:pStyle w:val="Heading4"/>
        <w:rPr>
          <w:lang w:eastAsia="ja-JP"/>
        </w:rPr>
      </w:pPr>
      <w:bookmarkStart w:id="1352" w:name="_Toc101526293"/>
      <w:bookmarkStart w:id="1353" w:name="_Toc104882995"/>
      <w:bookmarkStart w:id="1354" w:name="_Toc113426143"/>
      <w:bookmarkStart w:id="1355" w:name="_Toc117496568"/>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352"/>
      <w:bookmarkEnd w:id="1353"/>
      <w:bookmarkEnd w:id="1354"/>
      <w:bookmarkEnd w:id="1355"/>
    </w:p>
    <w:p w14:paraId="33C42802"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44C069C1">
          <v:shape id="_x0000_i8720" type="#_x0000_t75" style="width:338.95pt;height:226.85pt" o:ole="">
            <v:imagedata r:id="rId131" o:title=""/>
          </v:shape>
          <o:OLEObject Type="Embed" ProgID="Visio.Drawing.15" ShapeID="_x0000_i8720" DrawAspect="Content" ObjectID="_1728109650" r:id="rId132"/>
        </w:object>
      </w:r>
    </w:p>
    <w:p w14:paraId="073F99AA" w14:textId="77777777" w:rsidR="00D56E14" w:rsidRPr="00BC49C2" w:rsidRDefault="003B2E55" w:rsidP="00D56E14">
      <w:pPr>
        <w:pStyle w:val="TF"/>
      </w:pPr>
      <w:r w:rsidRPr="00BC49C2">
        <w:t>Figure 6.32.3.1-1: Periodicity and Periodicity Jitter Provision procedure</w:t>
      </w:r>
    </w:p>
    <w:p w14:paraId="2DF6C66E"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6F274239"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502483DC"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23E37234"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67A10237"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26DEE334" w14:textId="77777777" w:rsidR="003B2E55" w:rsidRPr="00BC49C2" w:rsidRDefault="00BE46DA" w:rsidP="00BE46DA">
      <w:pPr>
        <w:pStyle w:val="B1"/>
      </w:pPr>
      <w:r w:rsidRPr="00BC49C2">
        <w:t>5.</w:t>
      </w:r>
      <w:r w:rsidRPr="00BC49C2">
        <w:tab/>
      </w:r>
      <w:r w:rsidR="003B2E55" w:rsidRPr="00BC49C2">
        <w:t>The SMF responses to the PCF.</w:t>
      </w:r>
    </w:p>
    <w:p w14:paraId="4FBF18F5" w14:textId="77777777" w:rsidR="003B2E55" w:rsidRPr="00BC49C2" w:rsidRDefault="00BE46DA" w:rsidP="00BE46DA">
      <w:pPr>
        <w:pStyle w:val="B1"/>
      </w:pPr>
      <w:r w:rsidRPr="00BC49C2">
        <w:t>6.</w:t>
      </w:r>
      <w:r w:rsidRPr="00BC49C2">
        <w:tab/>
      </w:r>
      <w:r w:rsidR="003B2E55" w:rsidRPr="00BC49C2">
        <w:t>The PCF responses to the NEF</w:t>
      </w:r>
    </w:p>
    <w:p w14:paraId="712D4B63" w14:textId="77777777" w:rsidR="003B2E55" w:rsidRPr="00BC49C2" w:rsidRDefault="00BE46DA" w:rsidP="00BE46DA">
      <w:pPr>
        <w:pStyle w:val="B1"/>
      </w:pPr>
      <w:r w:rsidRPr="00BC49C2">
        <w:t>7.</w:t>
      </w:r>
      <w:r w:rsidRPr="00BC49C2">
        <w:tab/>
      </w:r>
      <w:r w:rsidR="003B2E55" w:rsidRPr="00BC49C2">
        <w:t>The NEF responses to the AF.</w:t>
      </w:r>
    </w:p>
    <w:p w14:paraId="71B213BE" w14:textId="77777777" w:rsidR="003B2E55" w:rsidRPr="00BC49C2" w:rsidRDefault="003B2E55" w:rsidP="00964868">
      <w:pPr>
        <w:pStyle w:val="Heading4"/>
        <w:rPr>
          <w:lang w:eastAsia="ja-JP"/>
        </w:rPr>
      </w:pPr>
      <w:bookmarkStart w:id="1356" w:name="_Toc101526294"/>
      <w:bookmarkStart w:id="1357" w:name="_Toc104882996"/>
      <w:bookmarkStart w:id="1358" w:name="_Toc113426144"/>
      <w:bookmarkStart w:id="1359" w:name="_Toc117496569"/>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356"/>
      <w:bookmarkEnd w:id="1357"/>
      <w:bookmarkEnd w:id="1358"/>
      <w:bookmarkEnd w:id="1359"/>
    </w:p>
    <w:p w14:paraId="57AC46C0" w14:textId="77777777" w:rsidR="003B2E55" w:rsidRPr="00BC49C2" w:rsidRDefault="003B2E55" w:rsidP="00BD757E">
      <w:pPr>
        <w:pStyle w:val="TH"/>
      </w:pPr>
      <w:r w:rsidRPr="00BC49C2">
        <w:object w:dxaOrig="8385" w:dyaOrig="5885" w14:anchorId="24A5E722">
          <v:shape id="_x0000_i8721" type="#_x0000_t75" style="width:322.65pt;height:226.85pt" o:ole="">
            <v:imagedata r:id="rId133" o:title=""/>
          </v:shape>
          <o:OLEObject Type="Embed" ProgID="Visio.Drawing.15" ShapeID="_x0000_i8721" DrawAspect="Content" ObjectID="_1728109651" r:id="rId134"/>
        </w:object>
      </w:r>
    </w:p>
    <w:p w14:paraId="07230ECB" w14:textId="77777777" w:rsidR="00D56E14" w:rsidRPr="00BC49C2" w:rsidRDefault="003B2E55" w:rsidP="00D56E14">
      <w:pPr>
        <w:pStyle w:val="TF"/>
      </w:pPr>
      <w:r w:rsidRPr="00BC49C2">
        <w:t>Figure 6.32.3.2-1: Periodicity Jitter Report procedure</w:t>
      </w:r>
    </w:p>
    <w:p w14:paraId="66FB2975"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4C7251AF"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58B47ACB" w14:textId="77777777" w:rsidR="003B2E55" w:rsidRPr="00BC49C2" w:rsidRDefault="00533D8A" w:rsidP="00533D8A">
      <w:pPr>
        <w:pStyle w:val="B1"/>
      </w:pPr>
      <w:r w:rsidRPr="00BC49C2">
        <w:t>2.</w:t>
      </w:r>
      <w:r w:rsidRPr="00BC49C2">
        <w:tab/>
      </w:r>
      <w:r w:rsidR="003B2E55" w:rsidRPr="00BC49C2">
        <w:t>The PCF responses the request.</w:t>
      </w:r>
    </w:p>
    <w:p w14:paraId="1ED79DE2"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50D09C4D"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6E090E76"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6C7CB28F"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06DB1529"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1DC76717" w14:textId="77777777" w:rsidR="003B2E55" w:rsidRPr="00BC49C2" w:rsidRDefault="00533D8A" w:rsidP="00533D8A">
      <w:pPr>
        <w:pStyle w:val="B1"/>
      </w:pPr>
      <w:r w:rsidRPr="00BC49C2">
        <w:t>8.</w:t>
      </w:r>
      <w:r w:rsidRPr="00BC49C2">
        <w:tab/>
      </w:r>
      <w:r w:rsidR="003B2E55" w:rsidRPr="00BC49C2">
        <w:t>The SMF responses to the PCF.</w:t>
      </w:r>
    </w:p>
    <w:p w14:paraId="05CAA2BE" w14:textId="77777777" w:rsidR="003B2E55" w:rsidRPr="00BC49C2" w:rsidRDefault="00533D8A" w:rsidP="00533D8A">
      <w:pPr>
        <w:pStyle w:val="B1"/>
      </w:pPr>
      <w:r w:rsidRPr="00BC49C2">
        <w:t>9.</w:t>
      </w:r>
      <w:r w:rsidRPr="00BC49C2">
        <w:tab/>
      </w:r>
      <w:r w:rsidR="003B2E55" w:rsidRPr="00BC49C2">
        <w:t>The PCF responses to the NEF</w:t>
      </w:r>
    </w:p>
    <w:p w14:paraId="49D20E24" w14:textId="77777777" w:rsidR="003B2E55" w:rsidRPr="00BC49C2" w:rsidRDefault="00533D8A" w:rsidP="00533D8A">
      <w:pPr>
        <w:pStyle w:val="B1"/>
      </w:pPr>
      <w:r w:rsidRPr="00BC49C2">
        <w:t>10.</w:t>
      </w:r>
      <w:r w:rsidRPr="00BC49C2">
        <w:tab/>
      </w:r>
      <w:r w:rsidR="003B2E55" w:rsidRPr="00BC49C2">
        <w:t>The NEF responses to the AF.</w:t>
      </w:r>
    </w:p>
    <w:p w14:paraId="1A7560FC" w14:textId="77777777" w:rsidR="003B2E55" w:rsidRPr="00BC49C2" w:rsidRDefault="003B2E55" w:rsidP="00BD757E">
      <w:pPr>
        <w:pStyle w:val="Heading3"/>
        <w:rPr>
          <w:lang w:eastAsia="zh-CN"/>
        </w:rPr>
      </w:pPr>
      <w:bookmarkStart w:id="1360" w:name="_Toc101526295"/>
      <w:bookmarkStart w:id="1361" w:name="_Toc104882997"/>
      <w:bookmarkStart w:id="1362" w:name="_Toc113426145"/>
      <w:bookmarkStart w:id="1363" w:name="_Toc117496570"/>
      <w:r w:rsidRPr="00BC49C2">
        <w:rPr>
          <w:lang w:eastAsia="zh-CN"/>
        </w:rPr>
        <w:t>6.32.4</w:t>
      </w:r>
      <w:r w:rsidRPr="00BC49C2">
        <w:rPr>
          <w:lang w:eastAsia="zh-CN"/>
        </w:rPr>
        <w:tab/>
      </w:r>
      <w:r w:rsidRPr="00BC49C2">
        <w:rPr>
          <w:lang w:eastAsia="ja-JP"/>
        </w:rPr>
        <w:t>Impacts on services, entities and interfaces</w:t>
      </w:r>
      <w:bookmarkEnd w:id="1360"/>
      <w:bookmarkEnd w:id="1361"/>
      <w:bookmarkEnd w:id="1362"/>
      <w:bookmarkEnd w:id="1363"/>
    </w:p>
    <w:p w14:paraId="24165839" w14:textId="77777777" w:rsidR="00923BC4" w:rsidRPr="00BC49C2" w:rsidRDefault="00923BC4" w:rsidP="00923BC4">
      <w:r w:rsidRPr="00BC49C2">
        <w:t>AF:</w:t>
      </w:r>
    </w:p>
    <w:p w14:paraId="084350C9" w14:textId="77777777" w:rsidR="00923BC4" w:rsidRPr="00BC49C2" w:rsidRDefault="00923BC4" w:rsidP="00923BC4">
      <w:pPr>
        <w:pStyle w:val="B1"/>
      </w:pPr>
      <w:r w:rsidRPr="00BC49C2">
        <w:t>-</w:t>
      </w:r>
      <w:r w:rsidRPr="00BC49C2">
        <w:tab/>
        <w:t>Provides new/updated Periodicity and Periodicity Jitter with the XRM stream to the NEF/PCF.</w:t>
      </w:r>
    </w:p>
    <w:p w14:paraId="197EECD7" w14:textId="77777777" w:rsidR="00923BC4" w:rsidRPr="00BC49C2" w:rsidRDefault="00923BC4" w:rsidP="00923BC4">
      <w:r w:rsidRPr="00BC49C2">
        <w:t>PCF:</w:t>
      </w:r>
    </w:p>
    <w:p w14:paraId="3550A1F6" w14:textId="77777777" w:rsidR="00923BC4" w:rsidRPr="00BC49C2" w:rsidRDefault="00923BC4" w:rsidP="00923BC4">
      <w:pPr>
        <w:pStyle w:val="B1"/>
      </w:pPr>
      <w:r w:rsidRPr="00BC49C2">
        <w:t>-</w:t>
      </w:r>
      <w:r w:rsidRPr="00BC49C2">
        <w:tab/>
        <w:t>Provides the PCC rules for the SDF with Periodicity and Periodicity Jitter to the SMF.</w:t>
      </w:r>
    </w:p>
    <w:p w14:paraId="71623A7F" w14:textId="77777777" w:rsidR="00923BC4" w:rsidRPr="00BC49C2" w:rsidRDefault="00923BC4" w:rsidP="00923BC4">
      <w:pPr>
        <w:pStyle w:val="B1"/>
      </w:pPr>
      <w:r w:rsidRPr="00BC49C2">
        <w:t>-</w:t>
      </w:r>
      <w:r w:rsidRPr="00BC49C2">
        <w:tab/>
        <w:t>Notifies the measure UL/DL Periodicity Jitter to the AF (via NEF).</w:t>
      </w:r>
    </w:p>
    <w:p w14:paraId="606B1C10" w14:textId="77777777" w:rsidR="00923BC4" w:rsidRPr="00BC49C2" w:rsidRDefault="00923BC4" w:rsidP="00923BC4">
      <w:r w:rsidRPr="00BC49C2">
        <w:t>SMF:</w:t>
      </w:r>
    </w:p>
    <w:p w14:paraId="08206A75" w14:textId="77777777" w:rsidR="00923BC4" w:rsidRPr="00BC49C2" w:rsidRDefault="00923BC4" w:rsidP="00923BC4">
      <w:pPr>
        <w:pStyle w:val="B1"/>
      </w:pPr>
      <w:r w:rsidRPr="00BC49C2">
        <w:lastRenderedPageBreak/>
        <w:t>-</w:t>
      </w:r>
      <w:r w:rsidRPr="00BC49C2">
        <w:tab/>
        <w:t>Reports the measured UL/DL Periodicity Jitter to the PCF.</w:t>
      </w:r>
    </w:p>
    <w:p w14:paraId="5EA0B968" w14:textId="77777777" w:rsidR="00D85296" w:rsidRPr="00BC49C2" w:rsidRDefault="00D85296" w:rsidP="00964868">
      <w:pPr>
        <w:pStyle w:val="Heading2"/>
      </w:pPr>
      <w:bookmarkStart w:id="1364" w:name="_Toc101526296"/>
      <w:bookmarkStart w:id="1365" w:name="_Toc104882998"/>
      <w:bookmarkStart w:id="1366" w:name="_Toc113426146"/>
      <w:bookmarkStart w:id="1367" w:name="_Toc117496571"/>
      <w:r w:rsidRPr="00BC49C2">
        <w:t>6.33</w:t>
      </w:r>
      <w:r w:rsidRPr="00BC49C2">
        <w:tab/>
        <w:t>Solution #33: support of CDRX enhancement for power saving handling</w:t>
      </w:r>
      <w:bookmarkEnd w:id="1364"/>
      <w:bookmarkEnd w:id="1365"/>
      <w:bookmarkEnd w:id="1366"/>
      <w:bookmarkEnd w:id="1367"/>
    </w:p>
    <w:p w14:paraId="56F5BFBE" w14:textId="77777777" w:rsidR="00D85296" w:rsidRPr="00BC49C2" w:rsidRDefault="00D85296" w:rsidP="00964868">
      <w:pPr>
        <w:pStyle w:val="Heading3"/>
      </w:pPr>
      <w:bookmarkStart w:id="1368" w:name="_Toc101526297"/>
      <w:bookmarkStart w:id="1369" w:name="_Toc104882999"/>
      <w:bookmarkStart w:id="1370" w:name="_Toc113426147"/>
      <w:bookmarkStart w:id="1371" w:name="_Toc117496572"/>
      <w:r w:rsidRPr="00BC49C2">
        <w:t>6.33.1</w:t>
      </w:r>
      <w:r w:rsidRPr="00BC49C2">
        <w:tab/>
        <w:t>Key Issue mapping</w:t>
      </w:r>
      <w:bookmarkEnd w:id="1368"/>
      <w:bookmarkEnd w:id="1369"/>
      <w:bookmarkEnd w:id="1370"/>
      <w:bookmarkEnd w:id="1371"/>
    </w:p>
    <w:p w14:paraId="2CC9CA9E"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546EED22" w14:textId="77777777" w:rsidR="00923BC4" w:rsidRPr="00BC49C2" w:rsidRDefault="00923BC4" w:rsidP="00D85296">
      <w:pPr>
        <w:pStyle w:val="B1"/>
      </w:pPr>
      <w:r w:rsidRPr="00BC49C2">
        <w:t>-</w:t>
      </w:r>
      <w:r w:rsidRPr="00BC49C2">
        <w:tab/>
        <w:t>What information (if any) can be used to assist the CDRX enhancement?</w:t>
      </w:r>
    </w:p>
    <w:p w14:paraId="3E8C141C" w14:textId="77777777" w:rsidR="00923BC4" w:rsidRPr="00BC49C2" w:rsidRDefault="00923BC4" w:rsidP="00D85296">
      <w:pPr>
        <w:pStyle w:val="B1"/>
      </w:pPr>
      <w:r w:rsidRPr="00BC49C2">
        <w:t>-</w:t>
      </w:r>
      <w:r w:rsidRPr="00BC49C2">
        <w:tab/>
        <w:t>Where does such information come from?</w:t>
      </w:r>
    </w:p>
    <w:p w14:paraId="1EEC3916" w14:textId="77777777" w:rsidR="00D85296" w:rsidRPr="00BC49C2" w:rsidRDefault="00D85296" w:rsidP="00964868">
      <w:pPr>
        <w:pStyle w:val="Heading3"/>
      </w:pPr>
      <w:bookmarkStart w:id="1372" w:name="_Toc101526298"/>
      <w:bookmarkStart w:id="1373" w:name="_Toc104883000"/>
      <w:bookmarkStart w:id="1374" w:name="_Toc113426148"/>
      <w:bookmarkStart w:id="1375" w:name="_Toc117496573"/>
      <w:r w:rsidRPr="00BC49C2">
        <w:t>6.33.2</w:t>
      </w:r>
      <w:r w:rsidRPr="00BC49C2">
        <w:tab/>
        <w:t>Description</w:t>
      </w:r>
      <w:bookmarkEnd w:id="1372"/>
      <w:bookmarkEnd w:id="1373"/>
      <w:bookmarkEnd w:id="1374"/>
      <w:bookmarkEnd w:id="1375"/>
    </w:p>
    <w:p w14:paraId="6756BC55"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058403B1"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348E459D"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5111673C"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23B2426A"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08AA9947"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13C6F82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532BF02D"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57A9C4AA"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26EA9131" w14:textId="7777777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0FD0B9B4" w14:textId="77777777"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5570EB02"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67F4838A"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2A6740D7"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562F4DAC"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6FC3A9F4" w14:textId="77777777"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405BFA1D" w14:textId="77777777" w:rsidR="00D85296" w:rsidRPr="00BC49C2" w:rsidRDefault="00D85296" w:rsidP="00964868">
      <w:pPr>
        <w:pStyle w:val="Heading3"/>
        <w:rPr>
          <w:lang w:eastAsia="zh-CN"/>
        </w:rPr>
      </w:pPr>
      <w:bookmarkStart w:id="1376" w:name="_Toc101526299"/>
      <w:bookmarkStart w:id="1377" w:name="_Toc104883001"/>
      <w:bookmarkStart w:id="1378" w:name="_Toc113426149"/>
      <w:bookmarkStart w:id="1379" w:name="_Toc117496574"/>
      <w:r w:rsidRPr="00BC49C2">
        <w:t>6.</w:t>
      </w:r>
      <w:r w:rsidRPr="00BC49C2">
        <w:rPr>
          <w:lang w:eastAsia="zh-CN"/>
        </w:rPr>
        <w:t>33</w:t>
      </w:r>
      <w:r w:rsidRPr="00BC49C2">
        <w:t>.3</w:t>
      </w:r>
      <w:r w:rsidRPr="00BC49C2">
        <w:tab/>
        <w:t>Procedures</w:t>
      </w:r>
      <w:bookmarkEnd w:id="1376"/>
      <w:bookmarkEnd w:id="1377"/>
      <w:bookmarkEnd w:id="1378"/>
      <w:bookmarkEnd w:id="1379"/>
    </w:p>
    <w:p w14:paraId="239709C5"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745E9F3C"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0BA0CAE9">
          <v:shape id="_x0000_i8722" type="#_x0000_t75" style="width:460.55pt;height:313.15pt" o:ole="">
            <v:imagedata r:id="rId135" o:title=""/>
          </v:shape>
          <o:OLEObject Type="Embed" ProgID="Word.Document.12" ShapeID="_x0000_i8722" DrawAspect="Content" ObjectID="_1728109652" r:id="rId136">
            <o:FieldCodes>\s</o:FieldCodes>
          </o:OLEObject>
        </w:object>
      </w:r>
    </w:p>
    <w:p w14:paraId="6D0FA460"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0C21E027" w14:textId="77777777"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0AA0F397"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5BAD9CE7"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2E693AD6" w14:textId="679414F0"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917ADA">
        <w:t>'</w:t>
      </w:r>
      <w:r w:rsidRPr="00BC49C2">
        <w:t>t support provisioning of the traffic pattern info</w:t>
      </w:r>
      <w:r w:rsidR="004F22BE">
        <w:t>rmation</w:t>
      </w:r>
      <w:r w:rsidRPr="00BC49C2">
        <w:rPr>
          <w:rFonts w:eastAsia="DengXian"/>
          <w:lang w:eastAsia="zh-CN"/>
        </w:rPr>
        <w:t>.</w:t>
      </w:r>
    </w:p>
    <w:p w14:paraId="1602F352"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0A3D4086"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6AE0FCD7" w14:textId="77777777" w:rsidR="00D85296" w:rsidRPr="00BC49C2" w:rsidRDefault="00D85296" w:rsidP="00EC729E">
      <w:pPr>
        <w:pStyle w:val="B1"/>
      </w:pPr>
      <w:r w:rsidRPr="00BC49C2">
        <w:t>4.</w:t>
      </w:r>
      <w:r w:rsidRPr="00BC49C2">
        <w:tab/>
        <w:t>Complete the remaining steps of PDU Session Establishment/Modification procedure.</w:t>
      </w:r>
    </w:p>
    <w:p w14:paraId="5450ABBB"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35D906DE"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61E935A2" w14:textId="77777777" w:rsidR="00D85296" w:rsidRPr="00BC49C2" w:rsidRDefault="00D85296" w:rsidP="00EC729E">
      <w:pPr>
        <w:pStyle w:val="B1"/>
      </w:pPr>
      <w:r w:rsidRPr="00BC49C2">
        <w:t>7.</w:t>
      </w:r>
      <w:r w:rsidRPr="00BC49C2">
        <w:tab/>
        <w:t>Based on the UL/DL traffic patterns, RAN enables the CDRX setting/configuration accordingly.</w:t>
      </w:r>
    </w:p>
    <w:p w14:paraId="4ABB7087" w14:textId="77777777" w:rsidR="00D85296" w:rsidRPr="00BC49C2" w:rsidRDefault="00D85296" w:rsidP="00964868">
      <w:pPr>
        <w:pStyle w:val="Heading3"/>
        <w:rPr>
          <w:lang w:eastAsia="zh-CN"/>
        </w:rPr>
      </w:pPr>
      <w:bookmarkStart w:id="1380" w:name="_Toc101526300"/>
      <w:bookmarkStart w:id="1381" w:name="_Toc104883002"/>
      <w:bookmarkStart w:id="1382" w:name="_Toc113426150"/>
      <w:bookmarkStart w:id="1383" w:name="_Toc117496575"/>
      <w:r w:rsidRPr="00BC49C2">
        <w:rPr>
          <w:lang w:eastAsia="zh-CN"/>
        </w:rPr>
        <w:t>6.33.4</w:t>
      </w:r>
      <w:r w:rsidRPr="00BC49C2">
        <w:rPr>
          <w:lang w:eastAsia="zh-CN"/>
        </w:rPr>
        <w:tab/>
      </w:r>
      <w:r w:rsidRPr="00BC49C2">
        <w:t>Impacts on services, entities and interfaces</w:t>
      </w:r>
      <w:bookmarkEnd w:id="1380"/>
      <w:bookmarkEnd w:id="1381"/>
      <w:bookmarkEnd w:id="1382"/>
      <w:bookmarkEnd w:id="1383"/>
    </w:p>
    <w:p w14:paraId="7C98D432" w14:textId="77777777" w:rsidR="0046116C" w:rsidRPr="00BC49C2" w:rsidRDefault="0046116C" w:rsidP="0046116C">
      <w:pPr>
        <w:rPr>
          <w:rFonts w:eastAsia="DengXian"/>
          <w:lang w:eastAsia="zh-CN"/>
        </w:rPr>
      </w:pPr>
      <w:r w:rsidRPr="00BC49C2">
        <w:rPr>
          <w:rFonts w:eastAsia="DengXian"/>
          <w:lang w:eastAsia="zh-CN"/>
        </w:rPr>
        <w:t>AF:</w:t>
      </w:r>
    </w:p>
    <w:p w14:paraId="0E117435"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4EA3DA6A"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7EFEE115"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130DD4E6" w14:textId="77777777" w:rsidR="00923BC4" w:rsidRPr="00BC49C2" w:rsidRDefault="00923BC4" w:rsidP="00923BC4">
      <w:r w:rsidRPr="00BC49C2">
        <w:t>PCF:</w:t>
      </w:r>
    </w:p>
    <w:p w14:paraId="14AD2F2F"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52F7D752" w14:textId="77777777" w:rsidR="00923BC4" w:rsidRPr="00BC49C2" w:rsidRDefault="00923BC4" w:rsidP="00923BC4">
      <w:r w:rsidRPr="00BC49C2">
        <w:t>SMF:</w:t>
      </w:r>
    </w:p>
    <w:p w14:paraId="090C35F1" w14:textId="77777777" w:rsidR="00923BC4" w:rsidRPr="00BC49C2" w:rsidRDefault="00923BC4" w:rsidP="00923BC4">
      <w:pPr>
        <w:pStyle w:val="B1"/>
      </w:pPr>
      <w:r w:rsidRPr="00BC49C2">
        <w:t>-</w:t>
      </w:r>
      <w:r w:rsidRPr="00BC49C2">
        <w:tab/>
        <w:t>Receive the UL/DL traffic patterns from PCF or UPF.</w:t>
      </w:r>
    </w:p>
    <w:p w14:paraId="347E072A"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61E59AF7" w14:textId="77777777" w:rsidR="00923BC4" w:rsidRPr="00BC49C2" w:rsidRDefault="00923BC4" w:rsidP="00923BC4">
      <w:pPr>
        <w:pStyle w:val="B1"/>
      </w:pPr>
      <w:r w:rsidRPr="00BC49C2">
        <w:t>-</w:t>
      </w:r>
      <w:r w:rsidRPr="00BC49C2">
        <w:tab/>
        <w:t>Send N4 rule to assist UPF for burst detection.</w:t>
      </w:r>
    </w:p>
    <w:p w14:paraId="4076E539" w14:textId="77777777" w:rsidR="00923BC4" w:rsidRPr="00BC49C2" w:rsidRDefault="00923BC4" w:rsidP="00923BC4">
      <w:r w:rsidRPr="00BC49C2">
        <w:t>UPF:</w:t>
      </w:r>
    </w:p>
    <w:p w14:paraId="2C44A056" w14:textId="77777777" w:rsidR="00923BC4" w:rsidRPr="00BC49C2" w:rsidRDefault="00923BC4" w:rsidP="00923BC4">
      <w:pPr>
        <w:pStyle w:val="B1"/>
      </w:pPr>
      <w:r w:rsidRPr="00BC49C2">
        <w:t>-</w:t>
      </w:r>
      <w:r w:rsidRPr="00BC49C2">
        <w:tab/>
        <w:t>Statistically collect and report the UL/DL traffic patterns.</w:t>
      </w:r>
    </w:p>
    <w:p w14:paraId="5FC7DAE8" w14:textId="77777777" w:rsidR="00923BC4" w:rsidRPr="00BC49C2" w:rsidRDefault="00923BC4" w:rsidP="00923BC4">
      <w:pPr>
        <w:pStyle w:val="B1"/>
      </w:pPr>
      <w:r w:rsidRPr="00BC49C2">
        <w:t>-</w:t>
      </w:r>
      <w:r w:rsidRPr="00BC49C2">
        <w:tab/>
        <w:t>Report the statistical UL/DL traffic patterns to SMF.</w:t>
      </w:r>
    </w:p>
    <w:p w14:paraId="1125E40E" w14:textId="77777777" w:rsidR="00923BC4" w:rsidRPr="00BC49C2" w:rsidRDefault="00923BC4" w:rsidP="00923BC4">
      <w:pPr>
        <w:pStyle w:val="B1"/>
      </w:pPr>
      <w:r w:rsidRPr="00BC49C2">
        <w:t>-</w:t>
      </w:r>
      <w:r w:rsidRPr="00BC49C2">
        <w:tab/>
        <w:t>Detect and mark the DL traffic burst as instructed by SMF.</w:t>
      </w:r>
    </w:p>
    <w:p w14:paraId="75AAA488" w14:textId="77777777" w:rsidR="00923BC4" w:rsidRPr="00BC49C2" w:rsidRDefault="00923BC4" w:rsidP="00923BC4">
      <w:r w:rsidRPr="00BC49C2">
        <w:t>RAN:</w:t>
      </w:r>
    </w:p>
    <w:p w14:paraId="2E76DF22" w14:textId="77777777" w:rsidR="00923BC4" w:rsidRPr="00BC49C2" w:rsidRDefault="00923BC4" w:rsidP="00923BC4">
      <w:pPr>
        <w:pStyle w:val="B1"/>
      </w:pPr>
      <w:r w:rsidRPr="00BC49C2">
        <w:t>-</w:t>
      </w:r>
      <w:r w:rsidRPr="00BC49C2">
        <w:tab/>
        <w:t>Receive the UL/DL traffic patterns.</w:t>
      </w:r>
    </w:p>
    <w:p w14:paraId="215ADA38" w14:textId="77777777" w:rsidR="00923BC4" w:rsidRPr="00BC49C2" w:rsidRDefault="00923BC4" w:rsidP="00923BC4">
      <w:pPr>
        <w:pStyle w:val="B1"/>
      </w:pPr>
      <w:r w:rsidRPr="00BC49C2">
        <w:t>-</w:t>
      </w:r>
      <w:r w:rsidRPr="00BC49C2">
        <w:tab/>
        <w:t>Detect the end of DL traffic burst as instructed by SMF.</w:t>
      </w:r>
    </w:p>
    <w:p w14:paraId="35725908" w14:textId="77777777" w:rsidR="001E1F72" w:rsidRPr="00BC49C2" w:rsidRDefault="001E1F72" w:rsidP="00964868">
      <w:pPr>
        <w:pStyle w:val="Heading2"/>
      </w:pPr>
      <w:bookmarkStart w:id="1384" w:name="_Toc101526301"/>
      <w:bookmarkStart w:id="1385" w:name="_Toc104883003"/>
      <w:bookmarkStart w:id="1386" w:name="_Toc113426151"/>
      <w:bookmarkStart w:id="1387" w:name="_Toc117496576"/>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384"/>
      <w:bookmarkEnd w:id="1385"/>
      <w:bookmarkEnd w:id="1386"/>
      <w:bookmarkEnd w:id="1387"/>
    </w:p>
    <w:p w14:paraId="7ECE54B4" w14:textId="77777777" w:rsidR="001E1F72" w:rsidRPr="00BC49C2" w:rsidRDefault="001E1F72" w:rsidP="00964868">
      <w:pPr>
        <w:pStyle w:val="Heading3"/>
      </w:pPr>
      <w:bookmarkStart w:id="1388" w:name="_Toc101526302"/>
      <w:bookmarkStart w:id="1389" w:name="_Toc104883004"/>
      <w:bookmarkStart w:id="1390" w:name="_Toc113426152"/>
      <w:bookmarkStart w:id="1391" w:name="_Toc117496577"/>
      <w:r w:rsidRPr="00BC49C2">
        <w:t>6.</w:t>
      </w:r>
      <w:r w:rsidRPr="00BC49C2">
        <w:rPr>
          <w:lang w:eastAsia="zh-CN"/>
        </w:rPr>
        <w:t>34</w:t>
      </w:r>
      <w:r w:rsidRPr="00BC49C2">
        <w:t>.1</w:t>
      </w:r>
      <w:r w:rsidRPr="00BC49C2">
        <w:tab/>
        <w:t>Key Issue mapping</w:t>
      </w:r>
      <w:bookmarkEnd w:id="1388"/>
      <w:bookmarkEnd w:id="1389"/>
      <w:bookmarkEnd w:id="1390"/>
      <w:bookmarkEnd w:id="1391"/>
    </w:p>
    <w:p w14:paraId="4C948490" w14:textId="77777777" w:rsidR="00D56E14" w:rsidRPr="00BC49C2" w:rsidRDefault="001E1F72" w:rsidP="00D56E14">
      <w:r w:rsidRPr="00BC49C2">
        <w:t>This solution addresses aspects of Key Issue #8 and Key Issue #9.</w:t>
      </w:r>
    </w:p>
    <w:p w14:paraId="78AE55DC" w14:textId="77777777"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5320D90C" w14:textId="77777777" w:rsidR="001E1F72" w:rsidRPr="00BC49C2" w:rsidRDefault="001E1F72" w:rsidP="00964868">
      <w:pPr>
        <w:pStyle w:val="Heading3"/>
      </w:pPr>
      <w:bookmarkStart w:id="1392" w:name="_Toc101526303"/>
      <w:bookmarkStart w:id="1393" w:name="_Toc104883005"/>
      <w:bookmarkStart w:id="1394" w:name="_Toc113426153"/>
      <w:bookmarkStart w:id="1395" w:name="_Toc117496578"/>
      <w:r w:rsidRPr="00BC49C2">
        <w:lastRenderedPageBreak/>
        <w:t>6.</w:t>
      </w:r>
      <w:r w:rsidRPr="00BC49C2">
        <w:rPr>
          <w:lang w:eastAsia="zh-CN"/>
        </w:rPr>
        <w:t>34</w:t>
      </w:r>
      <w:r w:rsidRPr="00BC49C2">
        <w:t>.2</w:t>
      </w:r>
      <w:r w:rsidRPr="00BC49C2">
        <w:tab/>
        <w:t>Description</w:t>
      </w:r>
      <w:bookmarkEnd w:id="1392"/>
      <w:bookmarkEnd w:id="1393"/>
      <w:bookmarkEnd w:id="1394"/>
      <w:bookmarkEnd w:id="1395"/>
    </w:p>
    <w:p w14:paraId="2E339294" w14:textId="4CADAC7A"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BC0293" w:rsidRPr="00BC49C2">
        <w:t>TS</w:t>
      </w:r>
      <w:r w:rsidR="00BC0293">
        <w:t> </w:t>
      </w:r>
      <w:r w:rsidR="00BC0293" w:rsidRPr="00BC49C2">
        <w:t>23.501</w:t>
      </w:r>
      <w:r w:rsidR="00BC0293">
        <w:t> </w:t>
      </w:r>
      <w:r w:rsidR="00BC0293" w:rsidRPr="00BC49C2">
        <w:t>[</w:t>
      </w:r>
      <w:r w:rsidRPr="00BC49C2">
        <w:t xml:space="preserve">2] and </w:t>
      </w:r>
      <w:r w:rsidR="00BC0293" w:rsidRPr="00BC49C2">
        <w:t>TS</w:t>
      </w:r>
      <w:r w:rsidR="00BC0293">
        <w:t> </w:t>
      </w:r>
      <w:r w:rsidR="00BC0293" w:rsidRPr="00BC49C2">
        <w:t>23.502</w:t>
      </w:r>
      <w:r w:rsidR="00BC0293">
        <w:t> </w:t>
      </w:r>
      <w:r w:rsidR="00BC0293" w:rsidRPr="00BC49C2">
        <w:t>[</w:t>
      </w:r>
      <w:r w:rsidRPr="00BC49C2">
        <w:t>3].</w:t>
      </w:r>
    </w:p>
    <w:p w14:paraId="0B8AFCDA" w14:textId="77777777" w:rsidR="00D56E14" w:rsidRPr="00BC49C2" w:rsidRDefault="001E1F72" w:rsidP="00D56E14">
      <w:r w:rsidRPr="00BC49C2">
        <w:t>The proposal is based on the following enhancements to the 5G system:</w:t>
      </w:r>
    </w:p>
    <w:p w14:paraId="6E12FCCD"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69793ADB"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6AD3E375"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5DCA0207" w14:textId="77777777" w:rsidR="001E1F72" w:rsidRPr="00BC49C2" w:rsidRDefault="001E1F72" w:rsidP="00964868">
      <w:pPr>
        <w:pStyle w:val="Heading3"/>
      </w:pPr>
      <w:bookmarkStart w:id="1396" w:name="_Toc101526304"/>
      <w:bookmarkStart w:id="1397" w:name="_Toc104883006"/>
      <w:bookmarkStart w:id="1398" w:name="_Toc113426154"/>
      <w:bookmarkStart w:id="1399" w:name="_Toc117496579"/>
      <w:r w:rsidRPr="00BC49C2">
        <w:t>6.</w:t>
      </w:r>
      <w:r w:rsidRPr="00BC49C2">
        <w:rPr>
          <w:lang w:eastAsia="zh-CN"/>
        </w:rPr>
        <w:t>34</w:t>
      </w:r>
      <w:r w:rsidRPr="00BC49C2">
        <w:t>.3</w:t>
      </w:r>
      <w:r w:rsidRPr="00BC49C2">
        <w:tab/>
        <w:t>Procedures</w:t>
      </w:r>
      <w:bookmarkEnd w:id="1396"/>
      <w:bookmarkEnd w:id="1397"/>
      <w:bookmarkEnd w:id="1398"/>
      <w:bookmarkEnd w:id="1399"/>
    </w:p>
    <w:p w14:paraId="29BCB091" w14:textId="77777777" w:rsidR="001E1F72" w:rsidRPr="00BC49C2" w:rsidRDefault="001E1F72" w:rsidP="00964868">
      <w:pPr>
        <w:pStyle w:val="Heading4"/>
      </w:pPr>
      <w:bookmarkStart w:id="1400" w:name="_Toc101526305"/>
      <w:bookmarkStart w:id="1401" w:name="_Toc104883007"/>
      <w:bookmarkStart w:id="1402" w:name="_Toc113426155"/>
      <w:bookmarkStart w:id="1403" w:name="_Toc117496580"/>
      <w:r w:rsidRPr="00BC49C2">
        <w:t>6.34.3.1</w:t>
      </w:r>
      <w:r w:rsidRPr="00BC49C2">
        <w:tab/>
        <w:t>XR Communication Pattern Provided via 3rd Party Application Server</w:t>
      </w:r>
      <w:bookmarkEnd w:id="1400"/>
      <w:bookmarkEnd w:id="1401"/>
      <w:bookmarkEnd w:id="1402"/>
      <w:bookmarkEnd w:id="1403"/>
    </w:p>
    <w:p w14:paraId="46CE8557"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7BDE2C33" w14:textId="24ABF833"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BC0293" w:rsidRPr="00BC49C2">
        <w:t>TS</w:t>
      </w:r>
      <w:r w:rsidR="00BC0293">
        <w:t> </w:t>
      </w:r>
      <w:r w:rsidR="00BC0293" w:rsidRPr="00BC49C2">
        <w:t>23.502</w:t>
      </w:r>
      <w:r w:rsidR="00BC0293">
        <w:t> </w:t>
      </w:r>
      <w:r w:rsidR="00BC0293" w:rsidRPr="00BC49C2">
        <w:t>[</w:t>
      </w:r>
      <w:r w:rsidRPr="00BC49C2">
        <w:t xml:space="preserve">3] and the Nnef_ParameterProvision service which is defined in clause 5.2.6.4 of </w:t>
      </w:r>
      <w:r w:rsidR="00BC0293" w:rsidRPr="00BC49C2">
        <w:t>TS</w:t>
      </w:r>
      <w:r w:rsidR="00BC0293">
        <w:t> </w:t>
      </w:r>
      <w:r w:rsidR="00BC0293" w:rsidRPr="00BC49C2">
        <w:t>23.502</w:t>
      </w:r>
      <w:r w:rsidR="00BC0293">
        <w:t> </w:t>
      </w:r>
      <w:r w:rsidR="00BC0293" w:rsidRPr="00BC49C2">
        <w:t>[</w:t>
      </w:r>
      <w:r w:rsidRPr="00BC49C2">
        <w:t>3].</w:t>
      </w:r>
    </w:p>
    <w:p w14:paraId="15529951" w14:textId="77777777" w:rsidR="00D56E14" w:rsidRPr="00BC49C2" w:rsidRDefault="001E1F72" w:rsidP="00D56E14">
      <w:r w:rsidRPr="00BC49C2">
        <w:t>The inputs to the NEF API may be:</w:t>
      </w:r>
    </w:p>
    <w:p w14:paraId="1CD06469"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01A8DB87" w14:textId="77777777"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45FA732E"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5155276E" w14:textId="77777777" w:rsidTr="00AD7E78">
        <w:tc>
          <w:tcPr>
            <w:tcW w:w="2977" w:type="dxa"/>
          </w:tcPr>
          <w:p w14:paraId="34217AD6"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037241DB"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4263499D" w14:textId="77777777" w:rsidTr="00AD7E78">
        <w:tc>
          <w:tcPr>
            <w:tcW w:w="2977" w:type="dxa"/>
          </w:tcPr>
          <w:p w14:paraId="4AD67BA1"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2151B312" w14:textId="77777777" w:rsidR="00A65EAC" w:rsidRPr="004F22BE" w:rsidRDefault="00A65EAC" w:rsidP="004F22BE">
            <w:pPr>
              <w:pStyle w:val="TAL"/>
              <w:rPr>
                <w:rFonts w:eastAsia="Malgun Gothic"/>
              </w:rPr>
            </w:pPr>
            <w:r w:rsidRPr="004F22BE">
              <w:rPr>
                <w:rFonts w:eastAsia="Malgun Gothic"/>
              </w:rPr>
              <w:t>Indicates the frame rate</w:t>
            </w:r>
          </w:p>
          <w:p w14:paraId="564F7C60"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2F914566" w14:textId="77777777" w:rsidTr="00AD7E78">
        <w:tc>
          <w:tcPr>
            <w:tcW w:w="2977" w:type="dxa"/>
          </w:tcPr>
          <w:p w14:paraId="760BE499" w14:textId="77777777" w:rsidR="00A65EAC" w:rsidRPr="004F22BE" w:rsidRDefault="00A65EAC" w:rsidP="004F22BE">
            <w:pPr>
              <w:pStyle w:val="TAL"/>
              <w:rPr>
                <w:rFonts w:eastAsia="Malgun Gothic"/>
              </w:rPr>
            </w:pPr>
            <w:r w:rsidRPr="004F22BE">
              <w:t>Group of Picture (GOP) structure</w:t>
            </w:r>
          </w:p>
        </w:tc>
        <w:tc>
          <w:tcPr>
            <w:tcW w:w="4678" w:type="dxa"/>
          </w:tcPr>
          <w:p w14:paraId="414DB63F"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5D5561AE"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513BAFBC" w14:textId="77777777" w:rsidTr="00AD7E78">
        <w:tc>
          <w:tcPr>
            <w:tcW w:w="2977" w:type="dxa"/>
          </w:tcPr>
          <w:p w14:paraId="73203730" w14:textId="77777777" w:rsidR="00A65EAC" w:rsidRPr="004F22BE" w:rsidRDefault="00A65EAC" w:rsidP="004F22BE">
            <w:pPr>
              <w:pStyle w:val="TAL"/>
            </w:pPr>
            <w:r w:rsidRPr="004F22BE">
              <w:t>Dynamic GOP</w:t>
            </w:r>
          </w:p>
        </w:tc>
        <w:tc>
          <w:tcPr>
            <w:tcW w:w="4678" w:type="dxa"/>
          </w:tcPr>
          <w:p w14:paraId="35F2242D"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25629004"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6CD57EBA" w14:textId="77777777" w:rsidTr="00AD7E78">
        <w:tc>
          <w:tcPr>
            <w:tcW w:w="2977" w:type="dxa"/>
          </w:tcPr>
          <w:p w14:paraId="79D1A7AB" w14:textId="77777777" w:rsidR="00A65EAC" w:rsidRPr="004F22BE" w:rsidRDefault="00A65EAC" w:rsidP="004F22BE">
            <w:pPr>
              <w:pStyle w:val="TAL"/>
              <w:rPr>
                <w:rFonts w:eastAsia="Malgun Gothic"/>
              </w:rPr>
            </w:pPr>
            <w:r w:rsidRPr="004F22BE">
              <w:t>Maximum frame size</w:t>
            </w:r>
          </w:p>
        </w:tc>
        <w:tc>
          <w:tcPr>
            <w:tcW w:w="4678" w:type="dxa"/>
          </w:tcPr>
          <w:p w14:paraId="7B1A4C4B"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3AEDDF25"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529658B2"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0B4F6D04" w14:textId="77777777" w:rsidTr="00AD7E78">
        <w:tc>
          <w:tcPr>
            <w:tcW w:w="2977" w:type="dxa"/>
          </w:tcPr>
          <w:p w14:paraId="556B8C25" w14:textId="77777777" w:rsidR="00A65EAC" w:rsidRPr="004F22BE" w:rsidRDefault="00A65EAC" w:rsidP="004F22BE">
            <w:pPr>
              <w:pStyle w:val="TAL"/>
            </w:pPr>
            <w:r w:rsidRPr="004F22BE">
              <w:t>Traffic Profile</w:t>
            </w:r>
          </w:p>
        </w:tc>
        <w:tc>
          <w:tcPr>
            <w:tcW w:w="4678" w:type="dxa"/>
          </w:tcPr>
          <w:p w14:paraId="19EC5AE9"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1B684C9A"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0115E75B" w14:textId="77777777" w:rsidR="00A65EAC" w:rsidRPr="00BC49C2" w:rsidRDefault="00A65EAC" w:rsidP="004F22BE">
      <w:pPr>
        <w:rPr>
          <w:lang w:eastAsia="zh-CN"/>
        </w:rPr>
      </w:pPr>
    </w:p>
    <w:p w14:paraId="40594AAD" w14:textId="78521384"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917ADA">
        <w:t>"</w:t>
      </w:r>
      <w:r w:rsidR="001E1F72" w:rsidRPr="00BC49C2">
        <w:t>SMF associated</w:t>
      </w:r>
      <w:r w:rsidR="00917ADA">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3C92A6AA"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6110A890" w14:textId="77777777" w:rsidR="001E1F72" w:rsidRPr="00BC49C2" w:rsidRDefault="001E1F72" w:rsidP="00964868">
      <w:pPr>
        <w:pStyle w:val="Heading4"/>
      </w:pPr>
      <w:bookmarkStart w:id="1404" w:name="_Toc101526306"/>
      <w:bookmarkStart w:id="1405" w:name="_Toc104883008"/>
      <w:bookmarkStart w:id="1406" w:name="_Toc113426156"/>
      <w:bookmarkStart w:id="1407" w:name="_Toc117496581"/>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404"/>
      <w:bookmarkEnd w:id="1405"/>
      <w:bookmarkEnd w:id="1406"/>
      <w:bookmarkEnd w:id="1407"/>
    </w:p>
    <w:p w14:paraId="571F903A"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70ECDAD5"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49940E72"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32951207">
          <v:shape id="_x0000_i8723" type="#_x0000_t75" style="width:481.6pt;height:260.85pt" o:ole="">
            <v:imagedata r:id="rId137" o:title=""/>
          </v:shape>
          <o:OLEObject Type="Embed" ProgID="Visio.Drawing.15" ShapeID="_x0000_i8723" DrawAspect="Content" ObjectID="_1728109653" r:id="rId138"/>
        </w:object>
      </w:r>
    </w:p>
    <w:p w14:paraId="4FFB0900"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6C9519D1" w14:textId="77777777"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2F0C5872"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07A9C816"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176DB016" w14:textId="77777777" w:rsidR="001E1F72" w:rsidRPr="00BC49C2" w:rsidRDefault="001E1F72" w:rsidP="00EC729E">
      <w:pPr>
        <w:pStyle w:val="B1"/>
      </w:pPr>
      <w:r w:rsidRPr="00BC49C2">
        <w:t>3.</w:t>
      </w:r>
      <w:r w:rsidRPr="00BC49C2">
        <w:tab/>
        <w:t>UE receives XR/Media service downlink traffic according to the initial CDRX configuration.</w:t>
      </w:r>
    </w:p>
    <w:p w14:paraId="66090964"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03BA3386" w14:textId="77777777" w:rsidR="001E1F72" w:rsidRPr="00BC49C2" w:rsidRDefault="001E1F72" w:rsidP="00EC729E">
      <w:pPr>
        <w:pStyle w:val="B1"/>
      </w:pPr>
      <w:r w:rsidRPr="00BC49C2">
        <w:t>5.</w:t>
      </w:r>
      <w:r w:rsidRPr="00BC49C2">
        <w:tab/>
        <w:t>UE signals to the RAN node that it is using CDRX configuration 2.</w:t>
      </w:r>
    </w:p>
    <w:p w14:paraId="19574844"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47C0F1A" w14:textId="77777777" w:rsidR="001E1F72" w:rsidRPr="00BC49C2" w:rsidRDefault="001E1F72" w:rsidP="00EC729E">
      <w:pPr>
        <w:pStyle w:val="B1"/>
      </w:pPr>
      <w:r w:rsidRPr="00BC49C2">
        <w:t>6.</w:t>
      </w:r>
      <w:r w:rsidRPr="00BC49C2">
        <w:tab/>
        <w:t>RAN node changes to CDRX configuration 2.</w:t>
      </w:r>
    </w:p>
    <w:p w14:paraId="665C2D56"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794434B9" w14:textId="77777777" w:rsidR="001E1F72" w:rsidRPr="00BC49C2" w:rsidRDefault="001E1F72" w:rsidP="00F902BB">
      <w:pPr>
        <w:pStyle w:val="Heading4"/>
      </w:pPr>
      <w:bookmarkStart w:id="1408" w:name="_Toc101526307"/>
      <w:bookmarkStart w:id="1409" w:name="_Toc104883009"/>
      <w:bookmarkStart w:id="1410" w:name="_Toc113426157"/>
      <w:bookmarkStart w:id="1411" w:name="_Toc117496582"/>
      <w:r w:rsidRPr="00BC49C2">
        <w:t>6.</w:t>
      </w:r>
      <w:r w:rsidRPr="00BC49C2">
        <w:rPr>
          <w:lang w:eastAsia="zh-CN"/>
        </w:rPr>
        <w:t>34</w:t>
      </w:r>
      <w:r w:rsidRPr="00BC49C2">
        <w:t>.3.3</w:t>
      </w:r>
      <w:r w:rsidRPr="00BC49C2">
        <w:tab/>
        <w:t>UE Configured with Adaptable CDRX Configuration</w:t>
      </w:r>
      <w:bookmarkEnd w:id="1408"/>
      <w:bookmarkEnd w:id="1409"/>
      <w:bookmarkEnd w:id="1410"/>
      <w:bookmarkEnd w:id="1411"/>
    </w:p>
    <w:p w14:paraId="48A7A068"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61C191B7"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5A0014D0" w14:textId="77777777"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502B48A7"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278F076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351B16D7"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6B480095"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1BE17807">
          <v:shape id="_x0000_i8724" type="#_x0000_t75" style="width:466.65pt;height:268.3pt" o:ole="">
            <v:imagedata r:id="rId139" o:title=""/>
          </v:shape>
          <o:OLEObject Type="Embed" ProgID="Visio.Drawing.15" ShapeID="_x0000_i8724" DrawAspect="Content" ObjectID="_1728109654" r:id="rId140"/>
        </w:object>
      </w:r>
    </w:p>
    <w:p w14:paraId="444B4319" w14:textId="77777777" w:rsidR="002D029A" w:rsidRPr="00BC49C2" w:rsidRDefault="001E1F72">
      <w:pPr>
        <w:pStyle w:val="TF"/>
      </w:pPr>
      <w:r w:rsidRPr="00BC49C2">
        <w:t>Figure 6.34.3.3.1: UE Configured with Adaptable CDRX Configuration</w:t>
      </w:r>
    </w:p>
    <w:p w14:paraId="1659F060" w14:textId="77777777"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136741A2"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7B4DA483"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6CAD2C6C" w14:textId="77777777" w:rsidR="001E1F72" w:rsidRPr="00BC49C2" w:rsidRDefault="001E1F72" w:rsidP="00EC729E">
      <w:pPr>
        <w:pStyle w:val="B1"/>
      </w:pPr>
      <w:r w:rsidRPr="00BC49C2">
        <w:t>3.</w:t>
      </w:r>
      <w:r w:rsidRPr="00BC49C2">
        <w:tab/>
        <w:t>UE receives XR/Media service downlink traffic.</w:t>
      </w:r>
    </w:p>
    <w:p w14:paraId="4A8E2EBC"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4BA3B3BE" w14:textId="77777777" w:rsidR="00B24AEA" w:rsidRPr="00BC49C2" w:rsidRDefault="001E1F72" w:rsidP="00EC729E">
      <w:pPr>
        <w:pStyle w:val="B1"/>
      </w:pPr>
      <w:r w:rsidRPr="00BC49C2">
        <w:t>5.</w:t>
      </w:r>
      <w:r w:rsidRPr="00BC49C2">
        <w:tab/>
        <w:t>UE signals to the RAN node that the UE will extend its CDRX Active time.</w:t>
      </w:r>
    </w:p>
    <w:p w14:paraId="62336ADF" w14:textId="77777777" w:rsidR="00B24AEA" w:rsidRPr="00BC49C2" w:rsidRDefault="001E1F72" w:rsidP="00806D88">
      <w:pPr>
        <w:pStyle w:val="B1"/>
      </w:pPr>
      <w:r w:rsidRPr="00BC49C2">
        <w:t>6.</w:t>
      </w:r>
      <w:r w:rsidR="00923BC4" w:rsidRPr="00BC49C2">
        <w:tab/>
      </w:r>
      <w:r w:rsidRPr="00BC49C2">
        <w:t>UE sends uplink pose information.</w:t>
      </w:r>
    </w:p>
    <w:p w14:paraId="6997C799"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7ED12992" w14:textId="77777777" w:rsidR="001E1F72" w:rsidRPr="00BC49C2" w:rsidRDefault="001E1F72" w:rsidP="00806D88">
      <w:pPr>
        <w:pStyle w:val="B1"/>
      </w:pPr>
      <w:r w:rsidRPr="00BC49C2">
        <w:t>7.</w:t>
      </w:r>
      <w:r w:rsidRPr="00BC49C2">
        <w:tab/>
        <w:t>UE receives DL information in the extended CDRX Active time.</w:t>
      </w:r>
    </w:p>
    <w:p w14:paraId="3934C2F2"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38278FF6"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60CAA63C" w14:textId="77777777" w:rsidR="001E1F72" w:rsidRPr="00BC49C2" w:rsidRDefault="001E1F72" w:rsidP="00964868">
      <w:pPr>
        <w:pStyle w:val="Heading3"/>
        <w:rPr>
          <w:lang w:eastAsia="zh-CN"/>
        </w:rPr>
      </w:pPr>
      <w:bookmarkStart w:id="1412" w:name="_Toc101526308"/>
      <w:bookmarkStart w:id="1413" w:name="_Toc104883010"/>
      <w:bookmarkStart w:id="1414" w:name="_Toc113426158"/>
      <w:bookmarkStart w:id="1415" w:name="_Toc117496583"/>
      <w:r w:rsidRPr="00BC49C2">
        <w:rPr>
          <w:lang w:eastAsia="zh-CN"/>
        </w:rPr>
        <w:t>6.34.4</w:t>
      </w:r>
      <w:r w:rsidRPr="00BC49C2">
        <w:rPr>
          <w:lang w:eastAsia="zh-CN"/>
        </w:rPr>
        <w:tab/>
      </w:r>
      <w:r w:rsidRPr="00BC49C2">
        <w:t>Impacts on services, entities and interfaces</w:t>
      </w:r>
      <w:bookmarkEnd w:id="1412"/>
      <w:bookmarkEnd w:id="1413"/>
      <w:bookmarkEnd w:id="1414"/>
      <w:bookmarkEnd w:id="1415"/>
    </w:p>
    <w:p w14:paraId="59582BC7" w14:textId="77777777" w:rsidR="00923BC4" w:rsidRPr="00BC49C2" w:rsidRDefault="00923BC4" w:rsidP="00923BC4">
      <w:r w:rsidRPr="00BC49C2">
        <w:t>NEF:</w:t>
      </w:r>
    </w:p>
    <w:p w14:paraId="26946549"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25FE5BE4" w14:textId="77777777" w:rsidR="00923BC4" w:rsidRPr="00BC49C2" w:rsidRDefault="00923BC4" w:rsidP="00923BC4">
      <w:r w:rsidRPr="00BC49C2">
        <w:t>UDM:</w:t>
      </w:r>
    </w:p>
    <w:p w14:paraId="2A18006A"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75D49A07" w14:textId="77777777" w:rsidR="00923BC4" w:rsidRPr="00BC49C2" w:rsidRDefault="00923BC4" w:rsidP="00923BC4">
      <w:r w:rsidRPr="00BC49C2">
        <w:t>SMF:</w:t>
      </w:r>
    </w:p>
    <w:p w14:paraId="7825EF3B"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6257B1D4" w14:textId="77777777" w:rsidR="00923BC4" w:rsidRPr="00BC49C2" w:rsidRDefault="00923BC4" w:rsidP="00923BC4">
      <w:r w:rsidRPr="00BC49C2">
        <w:t>RAN:</w:t>
      </w:r>
    </w:p>
    <w:p w14:paraId="594DF48C"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1EAB733B"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32706624"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1D0B4667" w14:textId="77777777" w:rsidR="00923BC4" w:rsidRPr="00BC49C2" w:rsidRDefault="00923BC4" w:rsidP="00923BC4">
      <w:r w:rsidRPr="00BC49C2">
        <w:t>UE:</w:t>
      </w:r>
    </w:p>
    <w:p w14:paraId="5498904B"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7BE473E5"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063F128E" w14:textId="77777777" w:rsidR="00A65EAC" w:rsidRPr="00BC49C2" w:rsidRDefault="00A65EAC" w:rsidP="00A65EAC">
      <w:pPr>
        <w:rPr>
          <w:lang w:eastAsia="zh-CN"/>
        </w:rPr>
      </w:pPr>
      <w:r w:rsidRPr="00BC49C2">
        <w:rPr>
          <w:lang w:eastAsia="zh-CN"/>
        </w:rPr>
        <w:t>AF:</w:t>
      </w:r>
    </w:p>
    <w:p w14:paraId="3CB77687"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654AE192" w14:textId="77777777" w:rsidR="00F813EC" w:rsidRPr="00BC49C2" w:rsidRDefault="00F813EC" w:rsidP="00964868">
      <w:pPr>
        <w:pStyle w:val="Heading2"/>
        <w:rPr>
          <w:lang w:eastAsia="zh-CN"/>
        </w:rPr>
      </w:pPr>
      <w:bookmarkStart w:id="1416" w:name="_Toc101526309"/>
      <w:bookmarkStart w:id="1417" w:name="_Toc104883011"/>
      <w:bookmarkStart w:id="1418" w:name="_Toc113426159"/>
      <w:bookmarkStart w:id="1419" w:name="_Toc117496584"/>
      <w:r w:rsidRPr="00BC49C2">
        <w:t>6.</w:t>
      </w:r>
      <w:r w:rsidRPr="00BC49C2">
        <w:rPr>
          <w:lang w:eastAsia="zh-CN"/>
        </w:rPr>
        <w:t>35</w:t>
      </w:r>
      <w:r w:rsidRPr="00BC49C2">
        <w:tab/>
        <w:t>Solution #</w:t>
      </w:r>
      <w:r w:rsidRPr="00BC49C2">
        <w:rPr>
          <w:lang w:eastAsia="zh-CN"/>
        </w:rPr>
        <w:t>35</w:t>
      </w:r>
      <w:r w:rsidRPr="00BC49C2">
        <w:t>: Provision of conditional QoS profile(s)</w:t>
      </w:r>
      <w:bookmarkEnd w:id="1416"/>
      <w:bookmarkEnd w:id="1417"/>
      <w:bookmarkEnd w:id="1418"/>
      <w:bookmarkEnd w:id="1419"/>
    </w:p>
    <w:p w14:paraId="04BC97A7" w14:textId="77777777" w:rsidR="00F813EC" w:rsidRPr="00BC49C2" w:rsidRDefault="00F813EC" w:rsidP="00964868">
      <w:pPr>
        <w:pStyle w:val="Heading3"/>
        <w:rPr>
          <w:lang w:eastAsia="ja-JP"/>
        </w:rPr>
      </w:pPr>
      <w:bookmarkStart w:id="1420" w:name="_Toc101526310"/>
      <w:bookmarkStart w:id="1421" w:name="_Toc104883012"/>
      <w:bookmarkStart w:id="1422" w:name="_Toc113426160"/>
      <w:bookmarkStart w:id="1423" w:name="_Toc117496585"/>
      <w:r w:rsidRPr="00BC49C2">
        <w:t>6.</w:t>
      </w:r>
      <w:r w:rsidRPr="00BC49C2">
        <w:rPr>
          <w:lang w:eastAsia="zh-CN"/>
        </w:rPr>
        <w:t>35</w:t>
      </w:r>
      <w:r w:rsidRPr="00BC49C2">
        <w:t>.1</w:t>
      </w:r>
      <w:r w:rsidRPr="00BC49C2">
        <w:tab/>
        <w:t>Key Issue mapping</w:t>
      </w:r>
      <w:bookmarkEnd w:id="1420"/>
      <w:bookmarkEnd w:id="1421"/>
      <w:bookmarkEnd w:id="1422"/>
      <w:bookmarkEnd w:id="1423"/>
    </w:p>
    <w:p w14:paraId="52128D93" w14:textId="202657CF" w:rsidR="002D029A" w:rsidRPr="00BC49C2" w:rsidRDefault="00F813EC">
      <w:pPr>
        <w:rPr>
          <w:lang w:eastAsia="zh-CN"/>
        </w:rPr>
      </w:pPr>
      <w:r w:rsidRPr="00BC49C2">
        <w:rPr>
          <w:lang w:eastAsia="zh-CN"/>
        </w:rPr>
        <w:t xml:space="preserve">This solution applies to Key Issue #9 </w:t>
      </w:r>
      <w:r w:rsidR="00917ADA">
        <w:rPr>
          <w:lang w:eastAsia="zh-CN"/>
        </w:rPr>
        <w:t>"</w:t>
      </w:r>
      <w:r w:rsidRPr="00BC49C2">
        <w:t>Trade-off of QoE and Power Saving Requirements</w:t>
      </w:r>
      <w:r w:rsidR="00917ADA">
        <w:rPr>
          <w:lang w:eastAsia="zh-CN"/>
        </w:rPr>
        <w:t>"</w:t>
      </w:r>
      <w:r w:rsidRPr="00BC49C2">
        <w:rPr>
          <w:lang w:eastAsia="zh-CN"/>
        </w:rPr>
        <w:t>.</w:t>
      </w:r>
    </w:p>
    <w:p w14:paraId="2CCE2B2D" w14:textId="77777777" w:rsidR="00F813EC" w:rsidRPr="00BC49C2" w:rsidRDefault="00F813EC" w:rsidP="00964868">
      <w:pPr>
        <w:pStyle w:val="Heading3"/>
        <w:rPr>
          <w:lang w:eastAsia="ja-JP"/>
        </w:rPr>
      </w:pPr>
      <w:bookmarkStart w:id="1424" w:name="_Toc101526311"/>
      <w:bookmarkStart w:id="1425" w:name="_Toc104883013"/>
      <w:bookmarkStart w:id="1426" w:name="_Toc113426161"/>
      <w:bookmarkStart w:id="1427" w:name="_Toc117496586"/>
      <w:r w:rsidRPr="00BC49C2">
        <w:t>6.</w:t>
      </w:r>
      <w:r w:rsidRPr="00BC49C2">
        <w:rPr>
          <w:lang w:eastAsia="zh-CN"/>
        </w:rPr>
        <w:t>35</w:t>
      </w:r>
      <w:r w:rsidRPr="00BC49C2">
        <w:t>.2</w:t>
      </w:r>
      <w:r w:rsidRPr="00BC49C2">
        <w:tab/>
        <w:t>Description</w:t>
      </w:r>
      <w:bookmarkEnd w:id="1424"/>
      <w:bookmarkEnd w:id="1425"/>
      <w:bookmarkEnd w:id="1426"/>
      <w:bookmarkEnd w:id="1427"/>
    </w:p>
    <w:p w14:paraId="7C5B30F7" w14:textId="36696E57"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17268D8" w14:textId="4386AA35"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2D2CFCB6" w14:textId="77777777" w:rsidR="00F813EC" w:rsidRPr="00BC49C2" w:rsidRDefault="00F813EC" w:rsidP="00964868">
      <w:pPr>
        <w:pStyle w:val="Heading3"/>
      </w:pPr>
      <w:bookmarkStart w:id="1428" w:name="_Toc101526312"/>
      <w:bookmarkStart w:id="1429" w:name="_Toc104883014"/>
      <w:bookmarkStart w:id="1430" w:name="_Toc113426162"/>
      <w:bookmarkStart w:id="1431" w:name="_Toc117496587"/>
      <w:r w:rsidRPr="00BC49C2">
        <w:lastRenderedPageBreak/>
        <w:t>6.35.3</w:t>
      </w:r>
      <w:r w:rsidRPr="00BC49C2">
        <w:tab/>
        <w:t>Procedures</w:t>
      </w:r>
      <w:bookmarkEnd w:id="1428"/>
      <w:bookmarkEnd w:id="1429"/>
      <w:bookmarkEnd w:id="1430"/>
      <w:bookmarkEnd w:id="1431"/>
    </w:p>
    <w:p w14:paraId="31E7AE94"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20214327" w14:textId="77777777" w:rsidR="00357467" w:rsidRPr="00BC49C2" w:rsidRDefault="00357467" w:rsidP="00EC729E">
      <w:pPr>
        <w:pStyle w:val="TH"/>
      </w:pPr>
      <w:r w:rsidRPr="00BC49C2">
        <w:object w:dxaOrig="10137" w:dyaOrig="7225" w14:anchorId="33C66415">
          <v:shape id="_x0000_i8725" type="#_x0000_t75" style="width:480.9pt;height:343pt" o:ole="">
            <v:imagedata r:id="rId141" o:title=""/>
          </v:shape>
          <o:OLEObject Type="Embed" ProgID="Visio.Drawing.11" ShapeID="_x0000_i8725" DrawAspect="Content" ObjectID="_1728109655" r:id="rId142"/>
        </w:object>
      </w:r>
    </w:p>
    <w:p w14:paraId="3719EB69"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7868F67B" w14:textId="45388A8F"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BC0293" w:rsidRPr="00BC49C2">
        <w:t>TS</w:t>
      </w:r>
      <w:r w:rsidR="00BC0293">
        <w:t> </w:t>
      </w:r>
      <w:r w:rsidR="00BC0293" w:rsidRPr="00BC49C2">
        <w:t>23.502</w:t>
      </w:r>
      <w:r w:rsidR="00BC0293">
        <w:t> </w:t>
      </w:r>
      <w:r w:rsidR="00BC0293"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 For an untrusted AF, NEF can be involved between the AF and PCF.</w:t>
      </w:r>
    </w:p>
    <w:p w14:paraId="6DC4B6A1" w14:textId="6D97A608"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BC0293" w:rsidRPr="00BC49C2">
        <w:t>TS</w:t>
      </w:r>
      <w:r w:rsidR="00BC0293">
        <w:t> </w:t>
      </w:r>
      <w:r w:rsidR="00BC0293" w:rsidRPr="00BC49C2">
        <w:t>23.501</w:t>
      </w:r>
      <w:r w:rsidR="00BC0293">
        <w:t> </w:t>
      </w:r>
      <w:r w:rsidR="00BC0293" w:rsidRPr="00BC49C2">
        <w:t>[</w:t>
      </w:r>
      <w:r w:rsidRPr="00BC49C2">
        <w:t>2], and the associated event.</w:t>
      </w:r>
    </w:p>
    <w:p w14:paraId="2E9F38B3"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2D4EE865" w14:textId="6278D176"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917ADA">
        <w:t>"</w:t>
      </w:r>
      <w:r w:rsidRPr="00BC49C2">
        <w:t>time interval [start, end]</w:t>
      </w:r>
      <w:r w:rsidR="00917ADA">
        <w:t>"</w:t>
      </w:r>
      <w:r w:rsidRPr="00BC49C2">
        <w:t xml:space="preserve">, </w:t>
      </w:r>
      <w:r w:rsidR="00917ADA">
        <w:t>"</w:t>
      </w:r>
      <w:r w:rsidRPr="00BC49C2">
        <w:t>duration of the QoS flow=x</w:t>
      </w:r>
      <w:r w:rsidR="00917ADA">
        <w:t>"</w:t>
      </w:r>
      <w:r w:rsidRPr="00BC49C2">
        <w:t xml:space="preserve">, </w:t>
      </w:r>
      <w:r w:rsidR="00917ADA">
        <w:t>"</w:t>
      </w:r>
      <w:r w:rsidRPr="00BC49C2">
        <w:t>UE power/memory status</w:t>
      </w:r>
      <w:r w:rsidR="00917ADA">
        <w:t>"</w:t>
      </w:r>
      <w:r w:rsidRPr="00BC49C2">
        <w:t>, etc.</w:t>
      </w:r>
    </w:p>
    <w:p w14:paraId="47363B77" w14:textId="4D43121B"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917ADA">
        <w:t>"</w:t>
      </w:r>
      <w:r w:rsidRPr="00BC49C2">
        <w:t>time interval [start, end]</w:t>
      </w:r>
      <w:r w:rsidR="00917ADA">
        <w:t>"</w:t>
      </w:r>
      <w:r w:rsidRPr="00BC49C2">
        <w:t xml:space="preserve">, or detect the event after interaction with UE, e.g. for the event </w:t>
      </w:r>
      <w:r w:rsidR="00917ADA">
        <w:t>"</w:t>
      </w:r>
      <w:r w:rsidRPr="00BC49C2">
        <w:t>UE power/memory status</w:t>
      </w:r>
      <w:r w:rsidR="00917ADA">
        <w:t>"</w:t>
      </w:r>
      <w:r w:rsidRPr="00BC49C2">
        <w:t>.</w:t>
      </w:r>
    </w:p>
    <w:p w14:paraId="069416BB"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7A38B6E2" w14:textId="77777777" w:rsidR="00F813EC" w:rsidRPr="00BC49C2" w:rsidRDefault="00F813EC" w:rsidP="00964868">
      <w:pPr>
        <w:pStyle w:val="Heading3"/>
      </w:pPr>
      <w:bookmarkStart w:id="1432" w:name="_Toc101526313"/>
      <w:bookmarkStart w:id="1433" w:name="_Toc104883015"/>
      <w:bookmarkStart w:id="1434" w:name="_Toc113426163"/>
      <w:bookmarkStart w:id="1435" w:name="_Toc117496588"/>
      <w:r w:rsidRPr="00BC49C2">
        <w:t>6.35.4</w:t>
      </w:r>
      <w:r w:rsidRPr="00BC49C2">
        <w:tab/>
        <w:t>Impacts on services, entities and interfaces</w:t>
      </w:r>
      <w:bookmarkEnd w:id="1432"/>
      <w:bookmarkEnd w:id="1433"/>
      <w:bookmarkEnd w:id="1434"/>
      <w:bookmarkEnd w:id="1435"/>
    </w:p>
    <w:p w14:paraId="6CCCE9B8" w14:textId="77777777" w:rsidR="00D56E14" w:rsidRPr="00BC49C2" w:rsidRDefault="00F813EC" w:rsidP="00D56E14">
      <w:pPr>
        <w:rPr>
          <w:lang w:eastAsia="zh-CN"/>
        </w:rPr>
      </w:pPr>
      <w:r w:rsidRPr="00BC49C2">
        <w:rPr>
          <w:lang w:eastAsia="zh-CN"/>
        </w:rPr>
        <w:t>PCF:</w:t>
      </w:r>
    </w:p>
    <w:p w14:paraId="0C2F2E29" w14:textId="77777777" w:rsidR="00F813EC" w:rsidRPr="00BC49C2" w:rsidRDefault="005B6B8B" w:rsidP="00EC729E">
      <w:pPr>
        <w:pStyle w:val="B1"/>
      </w:pPr>
      <w:r w:rsidRPr="00BC49C2">
        <w:t>-</w:t>
      </w:r>
      <w:r w:rsidRPr="00BC49C2">
        <w:tab/>
        <w:t>Providing PCC rule with conditional QoS parameter set(s) to SMF.</w:t>
      </w:r>
    </w:p>
    <w:p w14:paraId="090A872E" w14:textId="77777777" w:rsidR="00D56E14" w:rsidRPr="00BC49C2" w:rsidRDefault="00F813EC" w:rsidP="00D56E14">
      <w:pPr>
        <w:rPr>
          <w:lang w:eastAsia="zh-CN"/>
        </w:rPr>
      </w:pPr>
      <w:r w:rsidRPr="00BC49C2">
        <w:rPr>
          <w:lang w:eastAsia="zh-CN"/>
        </w:rPr>
        <w:t>SMF:</w:t>
      </w:r>
    </w:p>
    <w:p w14:paraId="73F0B099" w14:textId="77777777" w:rsidR="00F813EC" w:rsidRPr="00BC49C2" w:rsidRDefault="005B6B8B" w:rsidP="00EC729E">
      <w:pPr>
        <w:pStyle w:val="B1"/>
      </w:pPr>
      <w:r w:rsidRPr="00BC49C2">
        <w:t>-</w:t>
      </w:r>
      <w:r w:rsidRPr="00BC49C2">
        <w:tab/>
        <w:t>Providing conditional QoS profile(s) to RAN.</w:t>
      </w:r>
    </w:p>
    <w:p w14:paraId="73B3C2F5" w14:textId="77777777" w:rsidR="00D56E14" w:rsidRPr="00BC49C2" w:rsidRDefault="00F813EC" w:rsidP="00D56E14">
      <w:pPr>
        <w:rPr>
          <w:lang w:eastAsia="zh-CN"/>
        </w:rPr>
      </w:pPr>
      <w:r w:rsidRPr="00BC49C2">
        <w:rPr>
          <w:lang w:eastAsia="zh-CN"/>
        </w:rPr>
        <w:t>RAN:</w:t>
      </w:r>
    </w:p>
    <w:p w14:paraId="524B2810" w14:textId="77777777" w:rsidR="00F813EC" w:rsidRPr="00BC49C2" w:rsidRDefault="005B6B8B" w:rsidP="00EC729E">
      <w:pPr>
        <w:pStyle w:val="B1"/>
      </w:pPr>
      <w:r w:rsidRPr="00BC49C2">
        <w:t>-</w:t>
      </w:r>
      <w:r w:rsidRPr="00BC49C2">
        <w:tab/>
        <w:t>Detect the event and decides the conditional QoS profile to be used.</w:t>
      </w:r>
    </w:p>
    <w:p w14:paraId="284CDFC8" w14:textId="4A69C739" w:rsidR="00D56E14" w:rsidRPr="00BC49C2" w:rsidRDefault="00F813EC" w:rsidP="00D56E14">
      <w:pPr>
        <w:rPr>
          <w:lang w:eastAsia="zh-CN"/>
        </w:rPr>
      </w:pPr>
      <w:r w:rsidRPr="00BC49C2">
        <w:rPr>
          <w:lang w:eastAsia="zh-CN"/>
        </w:rPr>
        <w:t xml:space="preserve">UE (conditional, if we agree finally to use the event of </w:t>
      </w:r>
      <w:r w:rsidR="00917ADA">
        <w:rPr>
          <w:lang w:eastAsia="zh-CN"/>
        </w:rPr>
        <w:t>"</w:t>
      </w:r>
      <w:r w:rsidRPr="00BC49C2">
        <w:rPr>
          <w:lang w:eastAsia="zh-CN"/>
        </w:rPr>
        <w:t>UE power/memory status</w:t>
      </w:r>
      <w:r w:rsidR="00917ADA">
        <w:rPr>
          <w:lang w:eastAsia="zh-CN"/>
        </w:rPr>
        <w:t>"</w:t>
      </w:r>
      <w:r w:rsidRPr="00BC49C2">
        <w:rPr>
          <w:lang w:eastAsia="zh-CN"/>
        </w:rPr>
        <w:t>):</w:t>
      </w:r>
    </w:p>
    <w:p w14:paraId="2831B9B3" w14:textId="4E728CB8" w:rsidR="00F813EC" w:rsidRPr="00BC49C2" w:rsidRDefault="005B6B8B" w:rsidP="00EC729E">
      <w:pPr>
        <w:pStyle w:val="B1"/>
        <w:rPr>
          <w:rFonts w:eastAsia="DengXian"/>
          <w:lang w:eastAsia="zh-CN"/>
        </w:rPr>
      </w:pPr>
      <w:r w:rsidRPr="00BC49C2">
        <w:t>-</w:t>
      </w:r>
      <w:r w:rsidRPr="00BC49C2">
        <w:tab/>
        <w:t>Providing UE</w:t>
      </w:r>
      <w:r w:rsidR="00917ADA">
        <w:t>'</w:t>
      </w:r>
      <w:r w:rsidRPr="00BC49C2">
        <w:t xml:space="preserve">s </w:t>
      </w:r>
      <w:r w:rsidR="00F813EC" w:rsidRPr="00BC49C2">
        <w:t>power/memory status (e.g. device battery life)</w:t>
      </w:r>
      <w:r w:rsidRPr="00BC49C2">
        <w:t xml:space="preserve"> to RAN.</w:t>
      </w:r>
    </w:p>
    <w:p w14:paraId="16ADCACB" w14:textId="77777777" w:rsidR="00D52F24" w:rsidRPr="00BC49C2" w:rsidRDefault="00D52F24" w:rsidP="00D52F24">
      <w:pPr>
        <w:pStyle w:val="Heading2"/>
      </w:pPr>
      <w:bookmarkStart w:id="1436" w:name="_Toc104883016"/>
      <w:bookmarkStart w:id="1437" w:name="_Toc113426164"/>
      <w:bookmarkStart w:id="1438" w:name="_Toc117496589"/>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436"/>
      <w:bookmarkEnd w:id="1437"/>
      <w:bookmarkEnd w:id="1438"/>
    </w:p>
    <w:p w14:paraId="24497B28" w14:textId="77777777" w:rsidR="00D52F24" w:rsidRPr="00BC49C2" w:rsidRDefault="00D52F24" w:rsidP="00D52F24">
      <w:pPr>
        <w:pStyle w:val="Heading3"/>
      </w:pPr>
      <w:bookmarkStart w:id="1439" w:name="_Toc104883017"/>
      <w:bookmarkStart w:id="1440" w:name="_Toc113426165"/>
      <w:bookmarkStart w:id="1441" w:name="_Toc117496590"/>
      <w:r w:rsidRPr="00BC49C2">
        <w:t>6.</w:t>
      </w:r>
      <w:r w:rsidRPr="00BC49C2">
        <w:rPr>
          <w:rFonts w:eastAsia="DengXian"/>
          <w:lang w:eastAsia="zh-CN"/>
        </w:rPr>
        <w:t>36</w:t>
      </w:r>
      <w:r w:rsidRPr="00BC49C2">
        <w:t>.1</w:t>
      </w:r>
      <w:r w:rsidRPr="00BC49C2">
        <w:tab/>
        <w:t>Key Issue mapping</w:t>
      </w:r>
      <w:bookmarkEnd w:id="1439"/>
      <w:bookmarkEnd w:id="1440"/>
      <w:bookmarkEnd w:id="1441"/>
    </w:p>
    <w:p w14:paraId="320663DB"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3A31967C" w14:textId="77777777" w:rsidR="00D52F24" w:rsidRPr="00BC49C2" w:rsidRDefault="00D52F24" w:rsidP="00D52F24">
      <w:pPr>
        <w:pStyle w:val="Heading3"/>
      </w:pPr>
      <w:bookmarkStart w:id="1442" w:name="_Toc104883018"/>
      <w:bookmarkStart w:id="1443" w:name="_Toc113426166"/>
      <w:bookmarkStart w:id="1444" w:name="_Toc117496591"/>
      <w:r w:rsidRPr="00BC49C2">
        <w:t>6.</w:t>
      </w:r>
      <w:r w:rsidRPr="00BC49C2">
        <w:rPr>
          <w:rFonts w:eastAsia="DengXian"/>
          <w:lang w:eastAsia="zh-CN"/>
        </w:rPr>
        <w:t>36</w:t>
      </w:r>
      <w:r w:rsidRPr="00BC49C2">
        <w:t>.2</w:t>
      </w:r>
      <w:r w:rsidRPr="00BC49C2">
        <w:tab/>
        <w:t>Description</w:t>
      </w:r>
      <w:bookmarkEnd w:id="1442"/>
      <w:bookmarkEnd w:id="1443"/>
      <w:bookmarkEnd w:id="1444"/>
    </w:p>
    <w:p w14:paraId="1B66E94B" w14:textId="19C4E9BC"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917ADA">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56109858"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55B1475A"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0D0B2A4E"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0062A750"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63B96BA5" w14:textId="77777777" w:rsidR="00D52F24" w:rsidRPr="00BC49C2" w:rsidRDefault="00D52F24" w:rsidP="00D52F24">
      <w:pPr>
        <w:pStyle w:val="Heading3"/>
      </w:pPr>
      <w:bookmarkStart w:id="1445" w:name="_Toc104883019"/>
      <w:bookmarkStart w:id="1446" w:name="_Toc113426167"/>
      <w:bookmarkStart w:id="1447" w:name="_Toc117496592"/>
      <w:r w:rsidRPr="00BC49C2">
        <w:lastRenderedPageBreak/>
        <w:t>6.</w:t>
      </w:r>
      <w:r w:rsidRPr="00BC49C2">
        <w:rPr>
          <w:rFonts w:eastAsia="DengXian"/>
          <w:lang w:eastAsia="zh-CN"/>
        </w:rPr>
        <w:t>36</w:t>
      </w:r>
      <w:r w:rsidRPr="00BC49C2">
        <w:t>.3</w:t>
      </w:r>
      <w:r w:rsidRPr="00BC49C2">
        <w:tab/>
        <w:t>Procedures</w:t>
      </w:r>
      <w:bookmarkEnd w:id="1445"/>
      <w:bookmarkEnd w:id="1446"/>
      <w:bookmarkEnd w:id="1447"/>
    </w:p>
    <w:p w14:paraId="5B639300" w14:textId="77777777" w:rsidR="00D52F24" w:rsidRPr="00BC49C2" w:rsidRDefault="00D52F24" w:rsidP="00D52F24">
      <w:pPr>
        <w:pStyle w:val="Heading4"/>
      </w:pPr>
      <w:bookmarkStart w:id="1448" w:name="_Toc104883020"/>
      <w:bookmarkStart w:id="1449" w:name="_Toc113426168"/>
      <w:bookmarkStart w:id="1450" w:name="_Toc117496593"/>
      <w:r w:rsidRPr="00BC49C2">
        <w:t>6.</w:t>
      </w:r>
      <w:r w:rsidRPr="00BC49C2">
        <w:rPr>
          <w:rFonts w:eastAsia="DengXian"/>
          <w:lang w:eastAsia="zh-CN"/>
        </w:rPr>
        <w:t>36</w:t>
      </w:r>
      <w:r w:rsidRPr="00BC49C2">
        <w:t>.3.1</w:t>
      </w:r>
      <w:r w:rsidRPr="00BC49C2">
        <w:tab/>
        <w:t>Procedure for single UE</w:t>
      </w:r>
      <w:bookmarkEnd w:id="1448"/>
      <w:bookmarkEnd w:id="1449"/>
      <w:bookmarkEnd w:id="1450"/>
    </w:p>
    <w:p w14:paraId="160B4B1B" w14:textId="77777777" w:rsidR="00D52F24" w:rsidRPr="00BC49C2" w:rsidRDefault="00D52F24" w:rsidP="00D52F24">
      <w:pPr>
        <w:pStyle w:val="TH"/>
        <w:rPr>
          <w:rFonts w:eastAsia="DengXian"/>
          <w:lang w:eastAsia="zh-CN"/>
        </w:rPr>
      </w:pPr>
      <w:r w:rsidRPr="00BC49C2">
        <w:object w:dxaOrig="14250" w:dyaOrig="10240" w14:anchorId="5CFA54AA">
          <v:shape id="_x0000_i8726" type="#_x0000_t75" style="width:481.6pt;height:345.75pt" o:ole="">
            <v:imagedata r:id="rId143" o:title=""/>
          </v:shape>
          <o:OLEObject Type="Embed" ProgID="Visio.Drawing.15" ShapeID="_x0000_i8726" DrawAspect="Content" ObjectID="_1728109656" r:id="rId144"/>
        </w:object>
      </w:r>
    </w:p>
    <w:p w14:paraId="4A4D180F" w14:textId="77777777" w:rsidR="00D52F24" w:rsidRPr="00BC49C2" w:rsidRDefault="00D52F24" w:rsidP="00D52F24">
      <w:pPr>
        <w:pStyle w:val="TF"/>
      </w:pPr>
      <w:r w:rsidRPr="00BC49C2">
        <w:t>Figure 6.36.3.1-1: Setting up an AF session with required QoS procedure</w:t>
      </w:r>
    </w:p>
    <w:p w14:paraId="0AA0DBB5"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58196394"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610E00C7"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7140AE3A"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5968E267"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27C262A9"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674FADAE" w14:textId="7FA5F01A"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917ADA">
        <w:rPr>
          <w:rFonts w:eastAsia="DengXian"/>
        </w:rPr>
        <w:t>'</w:t>
      </w:r>
      <w:r w:rsidRPr="00BC49C2">
        <w:rPr>
          <w:rFonts w:eastAsia="DengXian"/>
        </w:rPr>
        <w:t xml:space="preserve"> QoS requirement are authorized, the PCF generates a group of PCC rules and Handling Together Indication.</w:t>
      </w:r>
    </w:p>
    <w:p w14:paraId="76C6E691"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47883A44"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50302AA1"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62E039DA" w14:textId="10C71D2C"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BC0293">
        <w:rPr>
          <w:rFonts w:eastAsia="DengXian"/>
        </w:rPr>
        <w:t>TS</w:t>
      </w:r>
      <w:r w:rsidR="00BC0293">
        <w:rPr>
          <w:rFonts w:eastAsia="DengXian"/>
        </w:rPr>
        <w:t> </w:t>
      </w:r>
      <w:r w:rsidR="00BC0293">
        <w:rPr>
          <w:rFonts w:eastAsia="DengXian"/>
        </w:rPr>
        <w:t>23.503</w:t>
      </w:r>
      <w:r w:rsidR="00BC0293">
        <w:rPr>
          <w:rFonts w:eastAsia="DengXian"/>
        </w:rPr>
        <w:t> </w:t>
      </w:r>
      <w:r w:rsidR="00BC0293">
        <w:rPr>
          <w:rFonts w:eastAsia="DengXian"/>
        </w:rPr>
        <w:t>[</w:t>
      </w:r>
      <w:r>
        <w:rPr>
          <w:rFonts w:eastAsia="DengXian"/>
        </w:rPr>
        <w:t>4].</w:t>
      </w:r>
    </w:p>
    <w:p w14:paraId="4F185874" w14:textId="5202B9AF"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BC0293">
        <w:rPr>
          <w:rFonts w:eastAsia="DengXian"/>
          <w:lang w:eastAsia="zh-CN"/>
        </w:rPr>
        <w:t>TS</w:t>
      </w:r>
      <w:r w:rsidR="00BC0293">
        <w:rPr>
          <w:rFonts w:eastAsia="DengXian"/>
          <w:lang w:eastAsia="zh-CN"/>
        </w:rPr>
        <w:t> </w:t>
      </w:r>
      <w:r w:rsidR="00BC0293">
        <w:rPr>
          <w:rFonts w:eastAsia="DengXian"/>
          <w:lang w:eastAsia="zh-CN"/>
        </w:rPr>
        <w:t>23.502</w:t>
      </w:r>
      <w:r w:rsidR="00BC0293">
        <w:rPr>
          <w:rFonts w:eastAsia="DengXian"/>
          <w:lang w:eastAsia="zh-CN"/>
        </w:rPr>
        <w:t> </w:t>
      </w:r>
      <w:r w:rsidR="00BC0293">
        <w:rPr>
          <w:rFonts w:eastAsia="DengXian"/>
          <w:lang w:eastAsia="zh-CN"/>
        </w:rPr>
        <w:t>[</w:t>
      </w:r>
      <w:r>
        <w:rPr>
          <w:rFonts w:eastAsia="DengXian"/>
          <w:lang w:eastAsia="zh-CN"/>
        </w:rPr>
        <w:t>3].</w:t>
      </w:r>
    </w:p>
    <w:p w14:paraId="7406486F"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3015B28D"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4B6F982C"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132DBEBB"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5CFAD13E" w14:textId="77777777" w:rsidR="00D52F24" w:rsidRPr="00BC49C2" w:rsidRDefault="00D52F24" w:rsidP="00D52F24">
      <w:pPr>
        <w:pStyle w:val="Heading3"/>
      </w:pPr>
      <w:bookmarkStart w:id="1451" w:name="_Toc104883021"/>
      <w:bookmarkStart w:id="1452" w:name="_Toc113426169"/>
      <w:bookmarkStart w:id="1453" w:name="_Toc117496594"/>
      <w:r w:rsidRPr="00BC49C2">
        <w:t>6.</w:t>
      </w:r>
      <w:r w:rsidRPr="00BC49C2">
        <w:rPr>
          <w:rFonts w:eastAsia="DengXian"/>
          <w:lang w:eastAsia="zh-CN"/>
        </w:rPr>
        <w:t>36</w:t>
      </w:r>
      <w:r w:rsidRPr="00BC49C2">
        <w:t>.4</w:t>
      </w:r>
      <w:r w:rsidRPr="00BC49C2">
        <w:tab/>
        <w:t>Impacts on services, entities and interfaces</w:t>
      </w:r>
      <w:bookmarkEnd w:id="1451"/>
      <w:bookmarkEnd w:id="1452"/>
      <w:bookmarkEnd w:id="1453"/>
    </w:p>
    <w:p w14:paraId="1D3A120A" w14:textId="77777777" w:rsidR="00D52F24" w:rsidRPr="00BC49C2" w:rsidRDefault="00D52F24" w:rsidP="00CA40C0">
      <w:pPr>
        <w:rPr>
          <w:lang w:eastAsia="zh-CN"/>
        </w:rPr>
      </w:pPr>
      <w:r w:rsidRPr="00CA40C0">
        <w:t>AF</w:t>
      </w:r>
      <w:r w:rsidR="00CA40C0" w:rsidRPr="00CA40C0">
        <w:rPr>
          <w:rFonts w:hint="eastAsia"/>
        </w:rPr>
        <w:t>:</w:t>
      </w:r>
    </w:p>
    <w:p w14:paraId="57D2CD4B"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4D1A90E9" w14:textId="77777777" w:rsidR="00D52F24" w:rsidRPr="00BC49C2" w:rsidRDefault="00D52F24" w:rsidP="00D52F24">
      <w:pPr>
        <w:rPr>
          <w:lang w:eastAsia="zh-CN"/>
        </w:rPr>
      </w:pPr>
      <w:r w:rsidRPr="00BC49C2">
        <w:rPr>
          <w:lang w:eastAsia="zh-CN"/>
        </w:rPr>
        <w:t>PCF:</w:t>
      </w:r>
    </w:p>
    <w:p w14:paraId="0F360C3F"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278078F2"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06ACAE44" w14:textId="3EB4A7FC"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917ADA">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29A60BB8" w14:textId="77777777" w:rsidR="00D52F24" w:rsidRPr="00BC49C2" w:rsidRDefault="00D52F24" w:rsidP="00D52F24">
      <w:pPr>
        <w:rPr>
          <w:lang w:eastAsia="zh-CN"/>
        </w:rPr>
      </w:pPr>
      <w:r w:rsidRPr="00BC49C2">
        <w:rPr>
          <w:lang w:eastAsia="zh-CN"/>
        </w:rPr>
        <w:t>SMF:</w:t>
      </w:r>
    </w:p>
    <w:p w14:paraId="621C6157"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75CF3C17"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2A41375E"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22F5D21D" w14:textId="77777777" w:rsidR="00D52F24" w:rsidRPr="00BC49C2" w:rsidRDefault="00D52F24" w:rsidP="004F22BE">
      <w:pPr>
        <w:rPr>
          <w:lang w:eastAsia="zh-CN"/>
        </w:rPr>
      </w:pPr>
      <w:r w:rsidRPr="00BC49C2">
        <w:rPr>
          <w:lang w:eastAsia="zh-CN"/>
        </w:rPr>
        <w:t>NEF:</w:t>
      </w:r>
    </w:p>
    <w:p w14:paraId="4B8A688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17D882D2" w14:textId="77777777" w:rsidR="00935AA3" w:rsidRPr="00BC49C2" w:rsidRDefault="00935AA3" w:rsidP="00935AA3">
      <w:pPr>
        <w:pStyle w:val="Heading2"/>
      </w:pPr>
      <w:bookmarkStart w:id="1454" w:name="_Toc104883022"/>
      <w:bookmarkStart w:id="1455" w:name="_Toc113426170"/>
      <w:bookmarkStart w:id="1456" w:name="_Toc117496595"/>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454"/>
      <w:bookmarkEnd w:id="1455"/>
      <w:bookmarkEnd w:id="1456"/>
    </w:p>
    <w:p w14:paraId="681F7739" w14:textId="77777777" w:rsidR="00935AA3" w:rsidRPr="00BC49C2" w:rsidRDefault="00935AA3" w:rsidP="00EF2E41">
      <w:pPr>
        <w:pStyle w:val="Heading3"/>
      </w:pPr>
      <w:bookmarkStart w:id="1457" w:name="_Toc104883023"/>
      <w:bookmarkStart w:id="1458" w:name="_Toc113426171"/>
      <w:bookmarkStart w:id="1459" w:name="_Toc117496596"/>
      <w:r w:rsidRPr="00BC49C2">
        <w:t>6.</w:t>
      </w:r>
      <w:r w:rsidR="00804DDB" w:rsidRPr="00BC49C2">
        <w:t>37</w:t>
      </w:r>
      <w:r w:rsidRPr="00BC49C2">
        <w:t>.1</w:t>
      </w:r>
      <w:r w:rsidRPr="00BC49C2">
        <w:tab/>
        <w:t>Key Issue mapping</w:t>
      </w:r>
      <w:bookmarkEnd w:id="1457"/>
      <w:bookmarkEnd w:id="1458"/>
      <w:bookmarkEnd w:id="1459"/>
    </w:p>
    <w:p w14:paraId="1A2DA3BF"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63EF8849" w14:textId="77777777" w:rsidR="00935AA3" w:rsidRPr="00BC49C2" w:rsidRDefault="00804DDB" w:rsidP="00472B4A">
      <w:pPr>
        <w:pStyle w:val="Heading3"/>
      </w:pPr>
      <w:bookmarkStart w:id="1460" w:name="_Toc104883024"/>
      <w:bookmarkStart w:id="1461" w:name="_Toc113426172"/>
      <w:bookmarkStart w:id="1462" w:name="_Toc117496597"/>
      <w:r w:rsidRPr="00BC49C2">
        <w:lastRenderedPageBreak/>
        <w:t>6.37</w:t>
      </w:r>
      <w:r w:rsidR="00935AA3" w:rsidRPr="00BC49C2">
        <w:t>.2</w:t>
      </w:r>
      <w:r w:rsidR="00935AA3" w:rsidRPr="00BC49C2">
        <w:tab/>
        <w:t>Description</w:t>
      </w:r>
      <w:bookmarkEnd w:id="1460"/>
      <w:bookmarkEnd w:id="1461"/>
      <w:bookmarkEnd w:id="1462"/>
    </w:p>
    <w:p w14:paraId="774C57AB" w14:textId="77777777" w:rsidR="004F22BE" w:rsidRDefault="004F22BE" w:rsidP="004F22BE">
      <w:pPr>
        <w:rPr>
          <w:lang w:eastAsia="zh-CN"/>
        </w:rPr>
      </w:pPr>
      <w:r>
        <w:rPr>
          <w:lang w:eastAsia="zh-CN"/>
        </w:rPr>
        <w:t>AF can provide coordinated policy requirement to 5GS for multiple UEs within a single PLMN.</w:t>
      </w:r>
    </w:p>
    <w:p w14:paraId="46CC44B0" w14:textId="1A7E2BA3"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BC0293">
        <w:rPr>
          <w:lang w:eastAsia="zh-CN"/>
        </w:rPr>
        <w:t>TS</w:t>
      </w:r>
      <w:r w:rsidR="00BC0293">
        <w:rPr>
          <w:lang w:eastAsia="zh-CN"/>
        </w:rPr>
        <w:t> </w:t>
      </w:r>
      <w:r w:rsidR="00BC0293">
        <w:rPr>
          <w:lang w:eastAsia="zh-CN"/>
        </w:rPr>
        <w:t>23.503</w:t>
      </w:r>
      <w:r w:rsidR="00BC0293">
        <w:rPr>
          <w:lang w:eastAsia="zh-CN"/>
        </w:rPr>
        <w:t> </w:t>
      </w:r>
      <w:r w:rsidR="00BC0293">
        <w:rPr>
          <w:lang w:eastAsia="zh-CN"/>
        </w:rPr>
        <w:t>[</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257400A9"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6E4A1C5F" w14:textId="4AD7B2DD" w:rsidR="004F22BE" w:rsidRDefault="004F22BE" w:rsidP="004F22BE">
      <w:pPr>
        <w:rPr>
          <w:lang w:eastAsia="zh-CN"/>
        </w:rPr>
      </w:pPr>
      <w:r>
        <w:rPr>
          <w:lang w:eastAsia="zh-CN"/>
        </w:rPr>
        <w:t>When AF decides to change one policy for a specific traffic flow of UE1, e.g. when AF only would like to turn down one UE</w:t>
      </w:r>
      <w:r w:rsidR="00917ADA">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 can be used.</w:t>
      </w:r>
    </w:p>
    <w:p w14:paraId="2C2F6592"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31584BA9"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235B6006" w14:textId="5844785B"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917ADA">
        <w:rPr>
          <w:rFonts w:eastAsia="DengXian"/>
          <w:lang w:eastAsia="zh-CN"/>
        </w:rPr>
        <w:t>'</w:t>
      </w:r>
      <w:r w:rsidRPr="00BC49C2">
        <w:rPr>
          <w:rFonts w:eastAsia="DengXian"/>
          <w:lang w:eastAsia="zh-CN"/>
        </w:rPr>
        <w:t>s priority level is changed from 40 to 20, the related multi-modal traffic flows</w:t>
      </w:r>
      <w:r w:rsidR="00917ADA">
        <w:rPr>
          <w:rFonts w:eastAsia="DengXian"/>
          <w:lang w:eastAsia="zh-CN"/>
        </w:rPr>
        <w:t>'</w:t>
      </w:r>
      <w:r w:rsidRPr="00BC49C2">
        <w:rPr>
          <w:rFonts w:eastAsia="DengXian"/>
          <w:lang w:eastAsia="zh-CN"/>
        </w:rPr>
        <w:t xml:space="preserve"> priority level should also be changed to 20.</w:t>
      </w:r>
    </w:p>
    <w:p w14:paraId="037F808E" w14:textId="451F6938"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917ADA">
        <w:rPr>
          <w:rFonts w:eastAsia="DengXian"/>
          <w:lang w:eastAsia="zh-CN"/>
        </w:rPr>
        <w:t>'</w:t>
      </w:r>
      <w:r w:rsidRPr="00BC49C2">
        <w:rPr>
          <w:rFonts w:eastAsia="DengXian"/>
          <w:lang w:eastAsia="zh-CN"/>
        </w:rPr>
        <w:t>s PDB is changed from 30ms to 20ms, the related multi-modal traffic flows</w:t>
      </w:r>
      <w:r w:rsidR="00917ADA">
        <w:rPr>
          <w:rFonts w:eastAsia="DengXian"/>
          <w:lang w:eastAsia="zh-CN"/>
        </w:rPr>
        <w:t>'</w:t>
      </w:r>
      <w:r w:rsidRPr="00BC49C2">
        <w:rPr>
          <w:rFonts w:eastAsia="DengXian"/>
          <w:lang w:eastAsia="zh-CN"/>
        </w:rPr>
        <w:t xml:space="preserve"> PDB should also be changed to 20ms.</w:t>
      </w:r>
    </w:p>
    <w:p w14:paraId="4D7367CE" w14:textId="77777777" w:rsidR="00935AA3" w:rsidRPr="00BC49C2" w:rsidRDefault="00804DDB" w:rsidP="00472B4A">
      <w:pPr>
        <w:pStyle w:val="Heading3"/>
      </w:pPr>
      <w:bookmarkStart w:id="1463" w:name="_Toc104883025"/>
      <w:bookmarkStart w:id="1464" w:name="_Toc113426173"/>
      <w:bookmarkStart w:id="1465" w:name="_Toc117496598"/>
      <w:r w:rsidRPr="00BC49C2">
        <w:t>6.37</w:t>
      </w:r>
      <w:r w:rsidR="00935AA3" w:rsidRPr="00BC49C2">
        <w:t>.3</w:t>
      </w:r>
      <w:r w:rsidR="00935AA3" w:rsidRPr="00BC49C2">
        <w:tab/>
        <w:t>Procedures</w:t>
      </w:r>
      <w:bookmarkEnd w:id="1463"/>
      <w:bookmarkEnd w:id="1464"/>
      <w:bookmarkEnd w:id="1465"/>
    </w:p>
    <w:p w14:paraId="5F6227B8" w14:textId="77777777" w:rsidR="00935AA3" w:rsidRPr="00BC49C2" w:rsidRDefault="00804DDB" w:rsidP="006E1659">
      <w:pPr>
        <w:pStyle w:val="Heading4"/>
      </w:pPr>
      <w:bookmarkStart w:id="1466" w:name="_Toc104883026"/>
      <w:bookmarkStart w:id="1467" w:name="_Toc113426174"/>
      <w:bookmarkStart w:id="1468" w:name="_Toc117496599"/>
      <w:r w:rsidRPr="00BC49C2">
        <w:t>6.37</w:t>
      </w:r>
      <w:r w:rsidR="00935AA3" w:rsidRPr="00BC49C2">
        <w:t>.3.1</w:t>
      </w:r>
      <w:r w:rsidR="00935AA3" w:rsidRPr="00BC49C2">
        <w:tab/>
        <w:t>Procedures for group policy data configuration</w:t>
      </w:r>
      <w:bookmarkEnd w:id="1466"/>
      <w:bookmarkEnd w:id="1467"/>
      <w:bookmarkEnd w:id="1468"/>
    </w:p>
    <w:p w14:paraId="539AAE89"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70269ECD" w14:textId="77777777" w:rsidR="00935AA3" w:rsidRPr="00BC49C2" w:rsidRDefault="00804DDB" w:rsidP="006E1659">
      <w:pPr>
        <w:pStyle w:val="TH"/>
      </w:pPr>
      <w:r w:rsidRPr="00BC49C2">
        <w:object w:dxaOrig="7894" w:dyaOrig="3885" w14:anchorId="0A8EF233">
          <v:shape id="_x0000_i8727" type="#_x0000_t75" style="width:394.65pt;height:193.6pt" o:ole="">
            <v:imagedata r:id="rId145" o:title=""/>
          </v:shape>
          <o:OLEObject Type="Embed" ProgID="Word.Document.12" ShapeID="_x0000_i8727" DrawAspect="Content" ObjectID="_1728109657" r:id="rId146">
            <o:FieldCodes>\s</o:FieldCodes>
          </o:OLEObject>
        </w:object>
      </w:r>
    </w:p>
    <w:p w14:paraId="14A700EE"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65DB7802"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2F97E4DB"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71337042"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5D6697D9" w14:textId="77777777" w:rsidR="00935AA3" w:rsidRPr="00BC49C2" w:rsidRDefault="00804DDB" w:rsidP="006E1659">
      <w:pPr>
        <w:pStyle w:val="Heading4"/>
      </w:pPr>
      <w:bookmarkStart w:id="1469" w:name="_Toc104883027"/>
      <w:bookmarkStart w:id="1470" w:name="_Toc113426175"/>
      <w:bookmarkStart w:id="1471" w:name="_Toc117496600"/>
      <w:r w:rsidRPr="00BC49C2">
        <w:t>6.37</w:t>
      </w:r>
      <w:r w:rsidR="00935AA3" w:rsidRPr="00BC49C2">
        <w:t>.3.2</w:t>
      </w:r>
      <w:r w:rsidR="00935AA3" w:rsidRPr="00BC49C2">
        <w:tab/>
        <w:t>Procedures for AF request targeting an individual UE policy to the relevant PCF</w:t>
      </w:r>
      <w:bookmarkEnd w:id="1469"/>
      <w:bookmarkEnd w:id="1470"/>
      <w:bookmarkEnd w:id="1471"/>
    </w:p>
    <w:bookmarkStart w:id="1472" w:name="_MON_1713364510"/>
    <w:bookmarkEnd w:id="1472"/>
    <w:p w14:paraId="43DC540C" w14:textId="77777777" w:rsidR="00935AA3" w:rsidRPr="00BC49C2" w:rsidRDefault="00804DDB" w:rsidP="006E1659">
      <w:pPr>
        <w:pStyle w:val="TH"/>
        <w:rPr>
          <w:rFonts w:eastAsia="DengXian"/>
          <w:lang w:eastAsia="zh-CN"/>
        </w:rPr>
      </w:pPr>
      <w:r w:rsidRPr="00BC49C2">
        <w:object w:dxaOrig="9639" w:dyaOrig="6190" w14:anchorId="28EE4C58">
          <v:shape id="_x0000_i8728" type="#_x0000_t75" style="width:482.25pt;height:309.05pt" o:ole="">
            <v:imagedata r:id="rId147" o:title=""/>
          </v:shape>
          <o:OLEObject Type="Embed" ProgID="Word.Document.12" ShapeID="_x0000_i8728" DrawAspect="Content" ObjectID="_1728109658" r:id="rId148">
            <o:FieldCodes>\s</o:FieldCodes>
          </o:OLEObject>
        </w:object>
      </w:r>
    </w:p>
    <w:p w14:paraId="76911FA1"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38776A6F"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583B0368"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6AFE99E0" w14:textId="35D249E8"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BC0293">
        <w:rPr>
          <w:rFonts w:eastAsia="DengXian"/>
          <w:lang w:eastAsia="zh-CN"/>
        </w:rPr>
        <w:t>TS</w:t>
      </w:r>
      <w:r w:rsidR="00BC0293">
        <w:rPr>
          <w:rFonts w:eastAsia="DengXian"/>
          <w:lang w:eastAsia="zh-CN"/>
        </w:rPr>
        <w:t> </w:t>
      </w:r>
      <w:r w:rsidR="00BC0293">
        <w:rPr>
          <w:rFonts w:eastAsia="DengXian"/>
          <w:lang w:eastAsia="zh-CN"/>
        </w:rPr>
        <w:t>23.502</w:t>
      </w:r>
      <w:r w:rsidR="00BC0293">
        <w:rPr>
          <w:rFonts w:eastAsia="DengXian"/>
          <w:lang w:eastAsia="zh-CN"/>
        </w:rPr>
        <w:t> </w:t>
      </w:r>
      <w:r w:rsidR="00BC0293">
        <w:rPr>
          <w:rFonts w:eastAsia="DengXian"/>
          <w:lang w:eastAsia="zh-CN"/>
        </w:rPr>
        <w:t>[</w:t>
      </w:r>
      <w:r>
        <w:rPr>
          <w:rFonts w:eastAsia="DengXian"/>
          <w:lang w:eastAsia="zh-CN"/>
        </w:rPr>
        <w:t>3].</w:t>
      </w:r>
    </w:p>
    <w:p w14:paraId="44621232"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0160F0B1" w14:textId="63C6AF6C"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917ADA">
        <w:rPr>
          <w:rFonts w:eastAsia="DengXian"/>
          <w:lang w:eastAsia="zh-CN"/>
        </w:rPr>
        <w:t>'</w:t>
      </w:r>
      <w:r>
        <w:rPr>
          <w:rFonts w:eastAsia="DengXian"/>
          <w:lang w:eastAsia="zh-CN"/>
        </w:rPr>
        <w:t>s policy data to group policy information in UDR.</w:t>
      </w:r>
    </w:p>
    <w:p w14:paraId="7EFE78AF" w14:textId="5B01D820"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917ADA">
        <w:rPr>
          <w:rFonts w:eastAsia="DengXian"/>
          <w:lang w:eastAsia="zh-CN"/>
        </w:rPr>
        <w:t>'</w:t>
      </w:r>
      <w:r>
        <w:rPr>
          <w:rFonts w:eastAsia="DengXian"/>
          <w:lang w:eastAsia="zh-CN"/>
        </w:rPr>
        <w:t>s multi-modal traffic related policy update.</w:t>
      </w:r>
    </w:p>
    <w:p w14:paraId="0368CF3C"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66E2E0F9"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28DDA8CB"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AA142A5"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7786980B" w14:textId="77777777" w:rsidR="00935AA3" w:rsidRPr="00BC49C2" w:rsidRDefault="00935AA3" w:rsidP="00472B4A">
      <w:pPr>
        <w:pStyle w:val="Heading3"/>
      </w:pPr>
      <w:bookmarkStart w:id="1473" w:name="_Toc104883028"/>
      <w:bookmarkStart w:id="1474" w:name="_Toc113426176"/>
      <w:bookmarkStart w:id="1475" w:name="_Toc117496601"/>
      <w:r w:rsidRPr="00BC49C2">
        <w:lastRenderedPageBreak/>
        <w:t>6.</w:t>
      </w:r>
      <w:r w:rsidR="00804DDB" w:rsidRPr="00BC49C2">
        <w:t>37</w:t>
      </w:r>
      <w:r w:rsidRPr="00BC49C2">
        <w:t>.4</w:t>
      </w:r>
      <w:r w:rsidRPr="00BC49C2">
        <w:tab/>
        <w:t>Impact on existing entities and interfaces</w:t>
      </w:r>
      <w:bookmarkEnd w:id="1473"/>
      <w:bookmarkEnd w:id="1474"/>
      <w:bookmarkEnd w:id="1475"/>
    </w:p>
    <w:p w14:paraId="0183D19D" w14:textId="77777777" w:rsidR="00935AA3" w:rsidRPr="00BC49C2" w:rsidRDefault="00935AA3" w:rsidP="00F565B0">
      <w:pPr>
        <w:rPr>
          <w:lang w:eastAsia="zh-CN"/>
        </w:rPr>
      </w:pPr>
      <w:r w:rsidRPr="00BC49C2">
        <w:rPr>
          <w:lang w:eastAsia="zh-CN"/>
        </w:rPr>
        <w:t>NEF</w:t>
      </w:r>
    </w:p>
    <w:p w14:paraId="390D3200"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4A440C28"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2F933DE3" w14:textId="77777777" w:rsidR="00935AA3" w:rsidRPr="00BC49C2" w:rsidRDefault="00935AA3" w:rsidP="00F565B0">
      <w:pPr>
        <w:rPr>
          <w:lang w:eastAsia="zh-CN"/>
        </w:rPr>
      </w:pPr>
      <w:r w:rsidRPr="00BC49C2">
        <w:rPr>
          <w:lang w:eastAsia="zh-CN"/>
        </w:rPr>
        <w:t>PCF</w:t>
      </w:r>
    </w:p>
    <w:p w14:paraId="3EBA01C2"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00E25695" w14:textId="77777777" w:rsidR="00935AA3" w:rsidRPr="00BC49C2" w:rsidRDefault="00935AA3" w:rsidP="00F565B0">
      <w:pPr>
        <w:rPr>
          <w:lang w:eastAsia="zh-CN"/>
        </w:rPr>
      </w:pPr>
      <w:r w:rsidRPr="00BC49C2">
        <w:rPr>
          <w:lang w:eastAsia="zh-CN"/>
        </w:rPr>
        <w:t>UDR</w:t>
      </w:r>
    </w:p>
    <w:p w14:paraId="06204336"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1EBF211F" w14:textId="77777777" w:rsidR="0004669E" w:rsidRPr="00BC49C2" w:rsidRDefault="0004669E" w:rsidP="00734B83">
      <w:pPr>
        <w:pStyle w:val="Heading2"/>
        <w:rPr>
          <w:rFonts w:eastAsia="DengXian"/>
          <w:lang w:eastAsia="zh-CN"/>
        </w:rPr>
      </w:pPr>
      <w:bookmarkStart w:id="1476" w:name="_Toc104883029"/>
      <w:bookmarkStart w:id="1477" w:name="_Toc113426177"/>
      <w:bookmarkStart w:id="1478" w:name="_Toc117496602"/>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476"/>
      <w:bookmarkEnd w:id="1477"/>
      <w:bookmarkEnd w:id="1478"/>
    </w:p>
    <w:p w14:paraId="25667192" w14:textId="77777777" w:rsidR="0004669E" w:rsidRPr="00BC49C2" w:rsidRDefault="00734B83" w:rsidP="00734B83">
      <w:pPr>
        <w:pStyle w:val="Heading3"/>
        <w:rPr>
          <w:rFonts w:eastAsia="DengXian"/>
          <w:lang w:eastAsia="zh-CN"/>
        </w:rPr>
      </w:pPr>
      <w:bookmarkStart w:id="1479" w:name="_Toc104883030"/>
      <w:bookmarkStart w:id="1480" w:name="_Toc113426178"/>
      <w:bookmarkStart w:id="1481" w:name="_Toc117496603"/>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479"/>
      <w:bookmarkEnd w:id="1480"/>
      <w:bookmarkEnd w:id="1481"/>
    </w:p>
    <w:p w14:paraId="661FB748" w14:textId="77777777" w:rsidR="0004669E" w:rsidRPr="00BC49C2" w:rsidRDefault="0004669E" w:rsidP="00734B83">
      <w:pPr>
        <w:rPr>
          <w:lang w:eastAsia="zh-CN"/>
        </w:rPr>
      </w:pPr>
      <w:r w:rsidRPr="00BC49C2">
        <w:rPr>
          <w:lang w:eastAsia="zh-CN"/>
        </w:rPr>
        <w:t>This solution addresses aspects of Key Issue #1 and Key Issue #2.</w:t>
      </w:r>
    </w:p>
    <w:p w14:paraId="69C7210E"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174BFACB" w14:textId="77777777" w:rsidR="0004669E" w:rsidRPr="00BC49C2" w:rsidRDefault="0004669E" w:rsidP="00734B83">
      <w:pPr>
        <w:rPr>
          <w:lang w:eastAsia="zh-CN"/>
        </w:rPr>
      </w:pPr>
      <w:r w:rsidRPr="00BC49C2">
        <w:rPr>
          <w:lang w:eastAsia="zh-CN"/>
        </w:rPr>
        <w:t>The principles of the solutions are:</w:t>
      </w:r>
    </w:p>
    <w:p w14:paraId="58E0F60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494AE11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58AA80A1" w14:textId="09885D8B"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917ADA">
        <w:rPr>
          <w:rFonts w:eastAsia="DengXian"/>
          <w:lang w:eastAsia="zh-CN"/>
        </w:rPr>
        <w:t>'</w:t>
      </w:r>
      <w:r w:rsidRPr="00BC49C2">
        <w:rPr>
          <w:rFonts w:eastAsia="DengXian"/>
          <w:lang w:eastAsia="zh-CN"/>
        </w:rPr>
        <w:t>s work scope.</w:t>
      </w:r>
    </w:p>
    <w:p w14:paraId="201586B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74DD04D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5E0FDCC9" w14:textId="77777777" w:rsidR="0004669E" w:rsidRPr="00BC49C2" w:rsidRDefault="00734B83" w:rsidP="00734B83">
      <w:pPr>
        <w:pStyle w:val="Heading3"/>
        <w:rPr>
          <w:rFonts w:eastAsia="DengXian"/>
          <w:lang w:eastAsia="zh-CN"/>
        </w:rPr>
      </w:pPr>
      <w:bookmarkStart w:id="1482" w:name="_Toc104883031"/>
      <w:bookmarkStart w:id="1483" w:name="_Toc113426179"/>
      <w:bookmarkStart w:id="1484" w:name="_Toc117496604"/>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482"/>
      <w:bookmarkEnd w:id="1483"/>
      <w:bookmarkEnd w:id="1484"/>
    </w:p>
    <w:p w14:paraId="2195F0D9" w14:textId="302E1DCF"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BC0293">
        <w:rPr>
          <w:lang w:eastAsia="zh-CN"/>
        </w:rPr>
        <w:t>TS</w:t>
      </w:r>
      <w:r w:rsidR="00BC0293">
        <w:rPr>
          <w:lang w:eastAsia="zh-CN"/>
        </w:rPr>
        <w:t> </w:t>
      </w:r>
      <w:r w:rsidR="00BC0293">
        <w:rPr>
          <w:lang w:eastAsia="zh-CN"/>
        </w:rPr>
        <w:t>23.501</w:t>
      </w:r>
      <w:r w:rsidR="00BC0293">
        <w:rPr>
          <w:lang w:eastAsia="zh-CN"/>
        </w:rPr>
        <w:t> </w:t>
      </w:r>
      <w:r w:rsidR="00BC0293">
        <w:rPr>
          <w:lang w:eastAsia="zh-CN"/>
        </w:rPr>
        <w:t>[</w:t>
      </w:r>
      <w:r>
        <w:rPr>
          <w:lang w:eastAsia="zh-CN"/>
        </w:rPr>
        <w:t xml:space="preserve">2] and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104588E8"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56A1D81D"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19ECB458"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28CF4559"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32A435B5"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60AD3A7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70A7EB2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74F4F26F"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7405803C" w14:textId="77777777" w:rsidR="0004669E" w:rsidRPr="00BC49C2" w:rsidRDefault="00734B83" w:rsidP="00734B83">
      <w:pPr>
        <w:pStyle w:val="Heading3"/>
        <w:rPr>
          <w:rFonts w:eastAsia="DengXian"/>
          <w:lang w:eastAsia="zh-CN"/>
        </w:rPr>
      </w:pPr>
      <w:bookmarkStart w:id="1485" w:name="_Toc104883032"/>
      <w:bookmarkStart w:id="1486" w:name="_Toc113426180"/>
      <w:bookmarkStart w:id="1487" w:name="_Toc117496605"/>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485"/>
      <w:bookmarkEnd w:id="1486"/>
      <w:bookmarkEnd w:id="1487"/>
    </w:p>
    <w:p w14:paraId="12157E01" w14:textId="77777777" w:rsidR="0004669E" w:rsidRPr="00BC49C2" w:rsidRDefault="0004669E" w:rsidP="00734B83">
      <w:pPr>
        <w:pStyle w:val="Heading4"/>
        <w:rPr>
          <w:rFonts w:eastAsia="DengXian"/>
          <w:lang w:eastAsia="zh-CN"/>
        </w:rPr>
      </w:pPr>
      <w:bookmarkStart w:id="1488" w:name="_Toc104883033"/>
      <w:bookmarkStart w:id="1489" w:name="_Toc113426181"/>
      <w:bookmarkStart w:id="1490" w:name="_Toc117496606"/>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488"/>
      <w:bookmarkEnd w:id="1489"/>
      <w:bookmarkEnd w:id="1490"/>
    </w:p>
    <w:p w14:paraId="5D8F97BF"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8BD5ABE" w14:textId="6DD5B61A"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 xml:space="preserve">3] and the Nnef_ParameterProvision service which is defined in clause 5.2.6.4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434F1B7E"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4CDE7CE6" w14:textId="77777777" w:rsidR="0004669E" w:rsidRPr="00BC49C2" w:rsidRDefault="0004669E" w:rsidP="00734B83">
      <w:pPr>
        <w:rPr>
          <w:lang w:eastAsia="zh-CN"/>
        </w:rPr>
      </w:pPr>
      <w:r w:rsidRPr="00BC49C2">
        <w:rPr>
          <w:lang w:eastAsia="zh-CN"/>
        </w:rPr>
        <w:t>The optional inputs to the NEF API may be:</w:t>
      </w:r>
    </w:p>
    <w:p w14:paraId="0E6A726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24B2992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72AA438F"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08EEAF5A" w14:textId="77777777" w:rsidR="0004669E" w:rsidRPr="00BC49C2" w:rsidRDefault="0004669E" w:rsidP="00734B83">
      <w:pPr>
        <w:rPr>
          <w:lang w:eastAsia="zh-CN"/>
        </w:rPr>
      </w:pPr>
      <w:r w:rsidRPr="00BC49C2">
        <w:rPr>
          <w:lang w:eastAsia="zh-CN"/>
        </w:rPr>
        <w:t>Outputs of the NEF API are:</w:t>
      </w:r>
    </w:p>
    <w:p w14:paraId="47C9C079"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21E9C550" w14:textId="77777777" w:rsidR="0004669E" w:rsidRPr="00BC49C2" w:rsidRDefault="00734B83" w:rsidP="00734B83">
      <w:pPr>
        <w:pStyle w:val="Heading4"/>
        <w:rPr>
          <w:rFonts w:eastAsia="DengXian"/>
          <w:lang w:eastAsia="zh-CN"/>
        </w:rPr>
      </w:pPr>
      <w:bookmarkStart w:id="1491" w:name="_Toc104883034"/>
      <w:bookmarkStart w:id="1492" w:name="_Toc113426182"/>
      <w:bookmarkStart w:id="1493" w:name="_Toc117496607"/>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491"/>
      <w:bookmarkEnd w:id="1492"/>
      <w:bookmarkEnd w:id="1493"/>
    </w:p>
    <w:p w14:paraId="2043625C"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54212429" w14:textId="77777777" w:rsidR="0004669E" w:rsidRPr="00BC49C2" w:rsidRDefault="00734B83" w:rsidP="00734B83">
      <w:pPr>
        <w:pStyle w:val="Heading4"/>
        <w:rPr>
          <w:rFonts w:eastAsia="DengXian"/>
          <w:lang w:eastAsia="zh-CN"/>
        </w:rPr>
      </w:pPr>
      <w:bookmarkStart w:id="1494" w:name="_Toc104883035"/>
      <w:bookmarkStart w:id="1495" w:name="_Toc113426183"/>
      <w:bookmarkStart w:id="1496" w:name="_Toc117496608"/>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494"/>
      <w:bookmarkEnd w:id="1495"/>
      <w:bookmarkEnd w:id="1496"/>
    </w:p>
    <w:p w14:paraId="1675105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24008C1C"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440BD1FB"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148372C9"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11D75261"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0C80000D"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258E97AA" w14:textId="7A9D43B7"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917ADA">
        <w:rPr>
          <w:lang w:eastAsia="zh-CN"/>
        </w:rPr>
        <w:t>'</w:t>
      </w:r>
      <w:r w:rsidRPr="00BC49C2">
        <w:rPr>
          <w:lang w:eastAsia="zh-CN"/>
        </w:rPr>
        <w:t>d IP address of the UE and is able to configure QoS Policies for the flow using e.g. using Nnef_AFsessionWithQoS_Create/Update.</w:t>
      </w:r>
    </w:p>
    <w:p w14:paraId="6A5D1D49" w14:textId="77777777" w:rsidR="0004669E" w:rsidRPr="00BC49C2" w:rsidRDefault="0004669E" w:rsidP="0004669E">
      <w:pPr>
        <w:pStyle w:val="Heading3"/>
        <w:rPr>
          <w:rFonts w:eastAsia="DengXian"/>
          <w:lang w:eastAsia="zh-CN"/>
        </w:rPr>
      </w:pPr>
      <w:bookmarkStart w:id="1497" w:name="_Toc104883036"/>
      <w:bookmarkStart w:id="1498" w:name="_Toc113426184"/>
      <w:bookmarkStart w:id="1499" w:name="_Toc117496609"/>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497"/>
      <w:bookmarkEnd w:id="1498"/>
      <w:bookmarkEnd w:id="1499"/>
    </w:p>
    <w:p w14:paraId="11397322" w14:textId="77777777" w:rsidR="0004669E" w:rsidRPr="00BC49C2" w:rsidRDefault="0004669E" w:rsidP="00734B83">
      <w:pPr>
        <w:rPr>
          <w:lang w:eastAsia="zh-CN"/>
        </w:rPr>
      </w:pPr>
      <w:r w:rsidRPr="00BC49C2">
        <w:rPr>
          <w:lang w:eastAsia="zh-CN"/>
        </w:rPr>
        <w:t>UE:</w:t>
      </w:r>
    </w:p>
    <w:p w14:paraId="64028B4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50A54DC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70A4925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74901542" w14:textId="77777777" w:rsidR="0004669E" w:rsidRPr="00BC49C2" w:rsidRDefault="0004669E" w:rsidP="00734B83">
      <w:pPr>
        <w:rPr>
          <w:lang w:eastAsia="zh-CN"/>
        </w:rPr>
      </w:pPr>
      <w:r w:rsidRPr="00BC49C2">
        <w:rPr>
          <w:lang w:eastAsia="zh-CN"/>
        </w:rPr>
        <w:t>AMF:</w:t>
      </w:r>
    </w:p>
    <w:p w14:paraId="568C819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67540DAA" w14:textId="77777777" w:rsidR="0004669E" w:rsidRPr="00BC49C2" w:rsidRDefault="0004669E" w:rsidP="00734B83">
      <w:pPr>
        <w:rPr>
          <w:lang w:eastAsia="zh-CN"/>
        </w:rPr>
      </w:pPr>
      <w:r w:rsidRPr="00BC49C2">
        <w:rPr>
          <w:lang w:eastAsia="zh-CN"/>
        </w:rPr>
        <w:t>SMF:</w:t>
      </w:r>
    </w:p>
    <w:p w14:paraId="1E9D191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0BD925A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248679BF"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55F95473" w14:textId="77777777" w:rsidR="0004669E" w:rsidRPr="00BC49C2" w:rsidRDefault="0004669E" w:rsidP="00734B83">
      <w:pPr>
        <w:rPr>
          <w:lang w:eastAsia="zh-CN"/>
        </w:rPr>
      </w:pPr>
      <w:r w:rsidRPr="00BC49C2">
        <w:rPr>
          <w:lang w:eastAsia="zh-CN"/>
        </w:rPr>
        <w:t>PCF:</w:t>
      </w:r>
    </w:p>
    <w:p w14:paraId="5929A53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2DB4A00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056BECF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186F3B1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7E3BB0E2" w14:textId="77777777" w:rsidR="0004669E" w:rsidRPr="00BC49C2" w:rsidRDefault="0004669E" w:rsidP="00734B83">
      <w:pPr>
        <w:rPr>
          <w:lang w:eastAsia="zh-CN"/>
        </w:rPr>
      </w:pPr>
      <w:r w:rsidRPr="00BC49C2">
        <w:rPr>
          <w:lang w:eastAsia="zh-CN"/>
        </w:rPr>
        <w:t>NEF:</w:t>
      </w:r>
    </w:p>
    <w:p w14:paraId="52FDB6C7"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6A59C0B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10421C52" w14:textId="77777777" w:rsidR="0004669E" w:rsidRPr="00BC49C2" w:rsidRDefault="0004669E" w:rsidP="00734B83">
      <w:pPr>
        <w:rPr>
          <w:lang w:eastAsia="zh-CN"/>
        </w:rPr>
      </w:pPr>
      <w:r w:rsidRPr="00BC49C2">
        <w:rPr>
          <w:lang w:eastAsia="zh-CN"/>
        </w:rPr>
        <w:t>UDM:</w:t>
      </w:r>
    </w:p>
    <w:p w14:paraId="53453D58"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224F44B8" w14:textId="77777777" w:rsidR="0004669E" w:rsidRPr="00BC49C2" w:rsidRDefault="0004669E" w:rsidP="00734B83">
      <w:pPr>
        <w:rPr>
          <w:lang w:eastAsia="zh-CN"/>
        </w:rPr>
      </w:pPr>
      <w:r w:rsidRPr="00BC49C2">
        <w:rPr>
          <w:lang w:eastAsia="zh-CN"/>
        </w:rPr>
        <w:t>UDR:</w:t>
      </w:r>
    </w:p>
    <w:p w14:paraId="560C01F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25B42046" w14:textId="77777777" w:rsidR="00A0071B" w:rsidRPr="00BC49C2" w:rsidRDefault="00A0071B" w:rsidP="00A0071B">
      <w:pPr>
        <w:pStyle w:val="Heading2"/>
        <w:rPr>
          <w:rFonts w:eastAsia="DengXian"/>
          <w:lang w:eastAsia="zh-CN"/>
        </w:rPr>
      </w:pPr>
      <w:bookmarkStart w:id="1500" w:name="_Toc104883037"/>
      <w:bookmarkStart w:id="1501" w:name="_Toc113426185"/>
      <w:bookmarkStart w:id="1502" w:name="_Toc117496610"/>
      <w:r w:rsidRPr="00BC49C2">
        <w:rPr>
          <w:rFonts w:eastAsia="DengXian"/>
          <w:lang w:eastAsia="zh-CN"/>
        </w:rPr>
        <w:t>6.39</w:t>
      </w:r>
      <w:r w:rsidRPr="00BC49C2">
        <w:rPr>
          <w:rFonts w:eastAsia="DengXian"/>
          <w:lang w:eastAsia="zh-CN"/>
        </w:rPr>
        <w:tab/>
        <w:t>Solution #39: URSP enhancement for same PDU session selection of XRM service</w:t>
      </w:r>
      <w:bookmarkEnd w:id="1500"/>
      <w:bookmarkEnd w:id="1501"/>
      <w:bookmarkEnd w:id="1502"/>
    </w:p>
    <w:p w14:paraId="0A46D21C" w14:textId="77777777" w:rsidR="00A0071B" w:rsidRPr="00BC49C2" w:rsidRDefault="00A0071B" w:rsidP="00A0071B">
      <w:pPr>
        <w:pStyle w:val="Heading3"/>
        <w:rPr>
          <w:rFonts w:eastAsia="DengXian"/>
          <w:lang w:eastAsia="zh-CN"/>
        </w:rPr>
      </w:pPr>
      <w:bookmarkStart w:id="1503" w:name="_Toc104883038"/>
      <w:bookmarkStart w:id="1504" w:name="_Toc113426186"/>
      <w:bookmarkStart w:id="1505" w:name="_Toc117496611"/>
      <w:r w:rsidRPr="00BC49C2">
        <w:rPr>
          <w:rFonts w:eastAsia="DengXian"/>
          <w:lang w:eastAsia="zh-CN"/>
        </w:rPr>
        <w:t>6.39.1</w:t>
      </w:r>
      <w:r w:rsidRPr="00BC49C2">
        <w:rPr>
          <w:rFonts w:eastAsia="DengXian"/>
          <w:lang w:eastAsia="zh-CN"/>
        </w:rPr>
        <w:tab/>
        <w:t>Key Issue mapping</w:t>
      </w:r>
      <w:bookmarkEnd w:id="1503"/>
      <w:bookmarkEnd w:id="1504"/>
      <w:bookmarkEnd w:id="1505"/>
    </w:p>
    <w:p w14:paraId="59F723E2"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79287947" w14:textId="77777777" w:rsidR="00A0071B" w:rsidRPr="00BC49C2" w:rsidRDefault="00A0071B" w:rsidP="00A0071B">
      <w:pPr>
        <w:pStyle w:val="Heading3"/>
        <w:rPr>
          <w:rFonts w:eastAsia="DengXian"/>
          <w:lang w:eastAsia="zh-CN"/>
        </w:rPr>
      </w:pPr>
      <w:bookmarkStart w:id="1506" w:name="_Toc104883039"/>
      <w:bookmarkStart w:id="1507" w:name="_Toc113426187"/>
      <w:bookmarkStart w:id="1508" w:name="_Toc117496612"/>
      <w:r w:rsidRPr="00BC49C2">
        <w:rPr>
          <w:rFonts w:eastAsia="DengXian"/>
          <w:lang w:eastAsia="zh-CN"/>
        </w:rPr>
        <w:t>6.39.2</w:t>
      </w:r>
      <w:r w:rsidRPr="00BC49C2">
        <w:rPr>
          <w:rFonts w:eastAsia="DengXian"/>
          <w:lang w:eastAsia="zh-CN"/>
        </w:rPr>
        <w:tab/>
        <w:t>Description</w:t>
      </w:r>
      <w:bookmarkEnd w:id="1506"/>
      <w:bookmarkEnd w:id="1507"/>
      <w:bookmarkEnd w:id="1508"/>
    </w:p>
    <w:p w14:paraId="20C19361" w14:textId="77777777" w:rsidR="00A0071B" w:rsidRPr="00BC49C2" w:rsidRDefault="00A0071B" w:rsidP="00A0071B">
      <w:pPr>
        <w:rPr>
          <w:lang w:eastAsia="zh-CN"/>
        </w:rPr>
      </w:pPr>
      <w:r w:rsidRPr="00BC49C2">
        <w:rPr>
          <w:lang w:eastAsia="zh-CN"/>
        </w:rPr>
        <w:t>It is assumed that an XRM service uses a single PDU Session per UE.</w:t>
      </w:r>
    </w:p>
    <w:p w14:paraId="3D3FAA02"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4E69EA4A" w14:textId="77777777"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504DF15F"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5931B735"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634E4318" w14:textId="77777777" w:rsidR="00A0071B" w:rsidRPr="00BC49C2" w:rsidRDefault="00A0071B" w:rsidP="00A0071B">
      <w:pPr>
        <w:pStyle w:val="Heading3"/>
        <w:rPr>
          <w:rFonts w:eastAsia="DengXian"/>
          <w:lang w:eastAsia="zh-CN"/>
        </w:rPr>
      </w:pPr>
      <w:bookmarkStart w:id="1509" w:name="_Toc104883040"/>
      <w:bookmarkStart w:id="1510" w:name="_Toc113426188"/>
      <w:bookmarkStart w:id="1511" w:name="_Toc117496613"/>
      <w:r w:rsidRPr="00BC49C2">
        <w:rPr>
          <w:rFonts w:eastAsia="DengXian"/>
          <w:lang w:eastAsia="zh-CN"/>
        </w:rPr>
        <w:t>6.39.3</w:t>
      </w:r>
      <w:r w:rsidRPr="00BC49C2">
        <w:rPr>
          <w:rFonts w:eastAsia="DengXian"/>
          <w:lang w:eastAsia="zh-CN"/>
        </w:rPr>
        <w:tab/>
        <w:t>Procedures</w:t>
      </w:r>
      <w:bookmarkEnd w:id="1509"/>
      <w:bookmarkEnd w:id="1510"/>
      <w:bookmarkEnd w:id="1511"/>
    </w:p>
    <w:p w14:paraId="4C70DD90" w14:textId="112EB480"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20F0C218" w14:textId="77777777" w:rsidR="00A0071B" w:rsidRPr="00BC49C2" w:rsidRDefault="00A0071B" w:rsidP="00A0071B">
      <w:pPr>
        <w:pStyle w:val="Heading3"/>
        <w:rPr>
          <w:rFonts w:eastAsia="DengXian"/>
          <w:lang w:eastAsia="zh-CN"/>
        </w:rPr>
      </w:pPr>
      <w:bookmarkStart w:id="1512" w:name="_Toc104883041"/>
      <w:bookmarkStart w:id="1513" w:name="_Toc113426189"/>
      <w:bookmarkStart w:id="1514" w:name="_Toc117496614"/>
      <w:r w:rsidRPr="00BC49C2">
        <w:rPr>
          <w:rFonts w:eastAsia="DengXian"/>
          <w:lang w:eastAsia="zh-CN"/>
        </w:rPr>
        <w:t>6.39.4</w:t>
      </w:r>
      <w:r w:rsidRPr="00BC49C2">
        <w:rPr>
          <w:rFonts w:eastAsia="DengXian"/>
          <w:lang w:eastAsia="zh-CN"/>
        </w:rPr>
        <w:tab/>
        <w:t>Impacts on services, entities and interfaces</w:t>
      </w:r>
      <w:bookmarkEnd w:id="1512"/>
      <w:bookmarkEnd w:id="1513"/>
      <w:bookmarkEnd w:id="1514"/>
    </w:p>
    <w:p w14:paraId="4F52D1F5" w14:textId="77777777" w:rsidR="00A0071B" w:rsidRPr="00BC49C2" w:rsidRDefault="00A0071B" w:rsidP="00A0071B">
      <w:pPr>
        <w:rPr>
          <w:lang w:eastAsia="zh-CN"/>
        </w:rPr>
      </w:pPr>
      <w:r w:rsidRPr="00BC49C2">
        <w:rPr>
          <w:lang w:eastAsia="zh-CN"/>
        </w:rPr>
        <w:t>PCF:</w:t>
      </w:r>
    </w:p>
    <w:p w14:paraId="374D8988"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34A204F7" w14:textId="77777777" w:rsidR="00F117F7" w:rsidRPr="00BC49C2" w:rsidRDefault="00F117F7" w:rsidP="00F117F7">
      <w:pPr>
        <w:pStyle w:val="Heading2"/>
        <w:rPr>
          <w:rFonts w:eastAsia="DengXian"/>
          <w:lang w:eastAsia="zh-CN"/>
        </w:rPr>
      </w:pPr>
      <w:bookmarkStart w:id="1515" w:name="_Toc104883042"/>
      <w:bookmarkStart w:id="1516" w:name="_Toc113426190"/>
      <w:bookmarkStart w:id="1517" w:name="_Toc117496615"/>
      <w:r w:rsidRPr="00BC49C2">
        <w:rPr>
          <w:rFonts w:eastAsia="DengXian"/>
          <w:lang w:eastAsia="zh-CN"/>
        </w:rPr>
        <w:lastRenderedPageBreak/>
        <w:t>6.40</w:t>
      </w:r>
      <w:r w:rsidRPr="00BC49C2">
        <w:rPr>
          <w:rFonts w:eastAsia="DengXian"/>
          <w:lang w:eastAsia="zh-CN"/>
        </w:rPr>
        <w:tab/>
        <w:t>Solution #40: Application layer-based media synchronization</w:t>
      </w:r>
      <w:bookmarkEnd w:id="1515"/>
      <w:bookmarkEnd w:id="1516"/>
      <w:bookmarkEnd w:id="1517"/>
    </w:p>
    <w:p w14:paraId="46A55A69" w14:textId="77777777" w:rsidR="00F117F7" w:rsidRPr="00BC49C2" w:rsidRDefault="00F117F7" w:rsidP="00F117F7">
      <w:pPr>
        <w:pStyle w:val="Heading3"/>
        <w:rPr>
          <w:rFonts w:eastAsia="DengXian"/>
          <w:lang w:eastAsia="zh-CN"/>
        </w:rPr>
      </w:pPr>
      <w:bookmarkStart w:id="1518" w:name="_Toc104883043"/>
      <w:bookmarkStart w:id="1519" w:name="_Toc113426191"/>
      <w:bookmarkStart w:id="1520" w:name="_Toc117496616"/>
      <w:r w:rsidRPr="00BC49C2">
        <w:rPr>
          <w:rFonts w:eastAsia="DengXian"/>
          <w:lang w:eastAsia="zh-CN"/>
        </w:rPr>
        <w:t>6.40.1</w:t>
      </w:r>
      <w:r w:rsidRPr="00BC49C2">
        <w:rPr>
          <w:rFonts w:eastAsia="DengXian"/>
          <w:lang w:eastAsia="zh-CN"/>
        </w:rPr>
        <w:tab/>
        <w:t>Key Issue mapping</w:t>
      </w:r>
      <w:bookmarkEnd w:id="1518"/>
      <w:bookmarkEnd w:id="1519"/>
      <w:bookmarkEnd w:id="1520"/>
    </w:p>
    <w:p w14:paraId="508A5073"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653D319A" w14:textId="77777777" w:rsidR="00F117F7" w:rsidRPr="00BC49C2" w:rsidRDefault="00F117F7" w:rsidP="00F117F7">
      <w:pPr>
        <w:pStyle w:val="Heading3"/>
        <w:rPr>
          <w:rFonts w:eastAsia="DengXian"/>
          <w:lang w:eastAsia="zh-CN"/>
        </w:rPr>
      </w:pPr>
      <w:bookmarkStart w:id="1521" w:name="_Toc104883044"/>
      <w:bookmarkStart w:id="1522" w:name="_Toc113426192"/>
      <w:bookmarkStart w:id="1523" w:name="_Toc117496617"/>
      <w:r w:rsidRPr="00BC49C2">
        <w:rPr>
          <w:rFonts w:eastAsia="DengXian"/>
          <w:lang w:eastAsia="zh-CN"/>
        </w:rPr>
        <w:t>6.40.2</w:t>
      </w:r>
      <w:r w:rsidRPr="00BC49C2">
        <w:rPr>
          <w:rFonts w:eastAsia="DengXian"/>
          <w:lang w:eastAsia="zh-CN"/>
        </w:rPr>
        <w:tab/>
        <w:t>Description</w:t>
      </w:r>
      <w:bookmarkEnd w:id="1521"/>
      <w:bookmarkEnd w:id="1522"/>
      <w:bookmarkEnd w:id="1523"/>
    </w:p>
    <w:p w14:paraId="77A4DB60"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0A80EA70" w14:textId="090456D7" w:rsidR="00F117F7" w:rsidRPr="00BC49C2" w:rsidRDefault="00BC0293" w:rsidP="00F117F7">
      <w:pPr>
        <w:rPr>
          <w:lang w:eastAsia="zh-CN"/>
        </w:rPr>
      </w:pPr>
      <w:r>
        <w:rPr>
          <w:lang w:eastAsia="zh-CN"/>
        </w:rPr>
        <w:t>TS</w:t>
      </w:r>
      <w:r>
        <w:rPr>
          <w:lang w:eastAsia="zh-CN"/>
        </w:rPr>
        <w:t> </w:t>
      </w:r>
      <w:r>
        <w:rPr>
          <w:lang w:eastAsia="zh-CN"/>
        </w:rPr>
        <w:t>26.114</w:t>
      </w:r>
      <w:r>
        <w:rPr>
          <w:lang w:eastAsia="zh-CN"/>
        </w:rPr>
        <w:t> </w:t>
      </w:r>
      <w:r>
        <w:rPr>
          <w:lang w:eastAsia="zh-CN"/>
        </w:rPr>
        <w:t>[</w:t>
      </w:r>
      <w:r w:rsidR="005B182E">
        <w:rPr>
          <w:lang w:eastAsia="zh-CN"/>
        </w:rPr>
        <w:t>28] provides examples of how to use the following IETF RFCs in the context of the IP Multimedia Subsystem (IMS):</w:t>
      </w:r>
    </w:p>
    <w:p w14:paraId="0EAE8835"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58AC1199"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5C2C0B33"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20B67D98" w14:textId="77777777"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13FCF06F" w14:textId="10DF2B82"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BC0293">
        <w:rPr>
          <w:lang w:eastAsia="zh-CN"/>
        </w:rPr>
        <w:t>TS</w:t>
      </w:r>
      <w:r w:rsidR="00BC0293">
        <w:rPr>
          <w:lang w:eastAsia="zh-CN"/>
        </w:rPr>
        <w:t> </w:t>
      </w:r>
      <w:r w:rsidR="00BC0293">
        <w:rPr>
          <w:lang w:eastAsia="zh-CN"/>
        </w:rPr>
        <w:t>29.513</w:t>
      </w:r>
      <w:r w:rsidR="00BC0293">
        <w:rPr>
          <w:lang w:eastAsia="zh-CN"/>
        </w:rPr>
        <w:t> </w:t>
      </w:r>
      <w:r w:rsidR="00BC0293">
        <w:rPr>
          <w:lang w:eastAsia="zh-CN"/>
        </w:rPr>
        <w:t>[</w:t>
      </w:r>
      <w:r>
        <w:rPr>
          <w:lang w:eastAsia="zh-CN"/>
        </w:rPr>
        <w:t>32]). This further optimizes the synchronization of the different media flows.</w:t>
      </w:r>
    </w:p>
    <w:p w14:paraId="69A09F59" w14:textId="77777777" w:rsidR="00F117F7" w:rsidRPr="00BC49C2" w:rsidRDefault="00F117F7" w:rsidP="00F117F7">
      <w:pPr>
        <w:pStyle w:val="Heading3"/>
        <w:rPr>
          <w:rFonts w:eastAsia="DengXian"/>
          <w:lang w:eastAsia="zh-CN"/>
        </w:rPr>
      </w:pPr>
      <w:bookmarkStart w:id="1524" w:name="_Toc104883045"/>
      <w:bookmarkStart w:id="1525" w:name="_Toc113426193"/>
      <w:bookmarkStart w:id="1526" w:name="_Toc117496618"/>
      <w:r w:rsidRPr="00BC49C2">
        <w:rPr>
          <w:rFonts w:eastAsia="DengXian"/>
          <w:lang w:eastAsia="zh-CN"/>
        </w:rPr>
        <w:t>6.40.3</w:t>
      </w:r>
      <w:r w:rsidRPr="00BC49C2">
        <w:rPr>
          <w:rFonts w:eastAsia="DengXian"/>
          <w:lang w:eastAsia="zh-CN"/>
        </w:rPr>
        <w:tab/>
        <w:t>Procedures</w:t>
      </w:r>
      <w:bookmarkEnd w:id="1524"/>
      <w:bookmarkEnd w:id="1525"/>
      <w:bookmarkEnd w:id="1526"/>
    </w:p>
    <w:p w14:paraId="520E0F0B" w14:textId="77777777"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0064008D" w14:textId="709A12B2"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BC0293">
        <w:rPr>
          <w:lang w:eastAsia="zh-CN"/>
        </w:rPr>
        <w:t>TS</w:t>
      </w:r>
      <w:r w:rsidR="00BC0293">
        <w:rPr>
          <w:lang w:eastAsia="zh-CN"/>
        </w:rPr>
        <w:t> </w:t>
      </w:r>
      <w:r w:rsidR="00BC0293">
        <w:rPr>
          <w:lang w:eastAsia="zh-CN"/>
        </w:rPr>
        <w:t>26.114</w:t>
      </w:r>
      <w:r w:rsidR="00BC0293">
        <w:rPr>
          <w:lang w:eastAsia="zh-CN"/>
        </w:rPr>
        <w:t> </w:t>
      </w:r>
      <w:r w:rsidR="00BC0293">
        <w:rPr>
          <w:lang w:eastAsia="zh-CN"/>
        </w:rPr>
        <w:t>[</w:t>
      </w:r>
      <w:r>
        <w:rPr>
          <w:lang w:eastAsia="zh-CN"/>
        </w:rPr>
        <w:t>28].</w:t>
      </w:r>
    </w:p>
    <w:p w14:paraId="1775D5C0" w14:textId="0223F302" w:rsidR="00F117F7" w:rsidRPr="00BC49C2" w:rsidRDefault="005B182E" w:rsidP="00F117F7">
      <w:pPr>
        <w:rPr>
          <w:lang w:eastAsia="zh-CN"/>
        </w:rPr>
      </w:pPr>
      <w:r>
        <w:rPr>
          <w:lang w:eastAsia="zh-CN"/>
        </w:rPr>
        <w:t xml:space="preserve">Clause 7.3.3 of </w:t>
      </w:r>
      <w:r w:rsidR="00BC0293">
        <w:rPr>
          <w:lang w:eastAsia="zh-CN"/>
        </w:rPr>
        <w:t>TS</w:t>
      </w:r>
      <w:r w:rsidR="00BC0293">
        <w:rPr>
          <w:lang w:eastAsia="zh-CN"/>
        </w:rPr>
        <w:t> </w:t>
      </w:r>
      <w:r w:rsidR="00BC0293">
        <w:rPr>
          <w:lang w:eastAsia="zh-CN"/>
        </w:rPr>
        <w:t>29.513</w:t>
      </w:r>
      <w:r w:rsidR="00BC0293">
        <w:rPr>
          <w:lang w:eastAsia="zh-CN"/>
        </w:rPr>
        <w:t> </w:t>
      </w:r>
      <w:r w:rsidR="00BC0293">
        <w:rPr>
          <w:lang w:eastAsia="zh-CN"/>
        </w:rPr>
        <w:t>[</w:t>
      </w:r>
      <w:r>
        <w:rPr>
          <w:lang w:eastAsia="zh-CN"/>
        </w:rPr>
        <w:t>32] describes how to use the PCC rules to set QoS characteristics of different QoS flows so that the synchronization of flows of a multi-modality traffic is improved.</w:t>
      </w:r>
    </w:p>
    <w:p w14:paraId="1E95E6E4" w14:textId="77777777" w:rsidR="00F117F7" w:rsidRPr="00BC49C2" w:rsidRDefault="00F117F7" w:rsidP="00F117F7">
      <w:pPr>
        <w:rPr>
          <w:lang w:eastAsia="zh-CN"/>
        </w:rPr>
      </w:pPr>
      <w:r w:rsidRPr="00BC49C2">
        <w:rPr>
          <w:lang w:eastAsia="zh-CN"/>
        </w:rPr>
        <w:t>In order to enable RAN coordination for XR traffic:</w:t>
      </w:r>
    </w:p>
    <w:p w14:paraId="77C78D40" w14:textId="77777777"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3D82CD28" w14:textId="3FDB6591"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w:t>
      </w:r>
    </w:p>
    <w:p w14:paraId="5E054994" w14:textId="77777777"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0BE488A3" w14:textId="77777777" w:rsidR="00F117F7" w:rsidRPr="00BC49C2" w:rsidRDefault="00F117F7" w:rsidP="00F117F7">
      <w:pPr>
        <w:pStyle w:val="Heading3"/>
        <w:rPr>
          <w:rFonts w:eastAsia="DengXian"/>
          <w:lang w:eastAsia="zh-CN"/>
        </w:rPr>
      </w:pPr>
      <w:bookmarkStart w:id="1527" w:name="_Toc104883046"/>
      <w:bookmarkStart w:id="1528" w:name="_Toc113426194"/>
      <w:bookmarkStart w:id="1529" w:name="_Toc117496619"/>
      <w:r w:rsidRPr="00BC49C2">
        <w:rPr>
          <w:rFonts w:eastAsia="DengXian"/>
          <w:lang w:eastAsia="zh-CN"/>
        </w:rPr>
        <w:t>6.40.4</w:t>
      </w:r>
      <w:r w:rsidRPr="00BC49C2">
        <w:rPr>
          <w:rFonts w:eastAsia="DengXian"/>
          <w:lang w:eastAsia="zh-CN"/>
        </w:rPr>
        <w:tab/>
        <w:t>Impacts on services, entities and interfaces</w:t>
      </w:r>
      <w:bookmarkEnd w:id="1527"/>
      <w:bookmarkEnd w:id="1528"/>
      <w:bookmarkEnd w:id="1529"/>
    </w:p>
    <w:p w14:paraId="595A8ED5" w14:textId="77777777"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0226755F" w14:textId="77777777"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187177E2"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5410DFAF" w14:textId="77777777"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26623177" w14:textId="2B502687"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917ADA">
        <w:rPr>
          <w:rFonts w:eastAsia="DengXian"/>
          <w:lang w:eastAsia="zh-CN"/>
        </w:rPr>
        <w:t>"</w:t>
      </w:r>
      <w:r w:rsidR="00F117F7" w:rsidRPr="00BC49C2">
        <w:rPr>
          <w:rFonts w:eastAsia="DengXian"/>
        </w:rPr>
        <w:t>AF session setup with required QoS</w:t>
      </w:r>
      <w:r w:rsidR="00917ADA">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Pr>
          <w:rFonts w:eastAsia="DengXian"/>
        </w:rPr>
        <w:t>[</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2010637F"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2FC5BAA2" w14:textId="77777777" w:rsidR="00572D89" w:rsidRPr="00BC49C2" w:rsidRDefault="00572D89" w:rsidP="00D12CAF">
      <w:pPr>
        <w:pStyle w:val="Heading2"/>
        <w:rPr>
          <w:rFonts w:eastAsia="DengXian"/>
          <w:lang w:eastAsia="zh-CN"/>
        </w:rPr>
      </w:pPr>
      <w:bookmarkStart w:id="1530" w:name="_Toc104883047"/>
      <w:bookmarkStart w:id="1531" w:name="_Toc113426195"/>
      <w:bookmarkStart w:id="1532" w:name="_Toc117496620"/>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530"/>
      <w:bookmarkEnd w:id="1531"/>
      <w:bookmarkEnd w:id="1532"/>
    </w:p>
    <w:p w14:paraId="4F9594DE" w14:textId="77777777" w:rsidR="00572D89" w:rsidRPr="00BC49C2" w:rsidRDefault="00572D89" w:rsidP="00D12CAF">
      <w:pPr>
        <w:pStyle w:val="Heading3"/>
        <w:rPr>
          <w:rFonts w:eastAsia="DengXian"/>
          <w:lang w:eastAsia="zh-CN"/>
        </w:rPr>
      </w:pPr>
      <w:bookmarkStart w:id="1533" w:name="_Toc104883048"/>
      <w:bookmarkStart w:id="1534" w:name="_Toc113426196"/>
      <w:bookmarkStart w:id="1535" w:name="_Toc117496621"/>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533"/>
      <w:bookmarkEnd w:id="1534"/>
      <w:bookmarkEnd w:id="1535"/>
    </w:p>
    <w:p w14:paraId="387CF572" w14:textId="77777777" w:rsidR="00572D89" w:rsidRPr="00BC49C2" w:rsidRDefault="00572D89" w:rsidP="00D12CAF">
      <w:pPr>
        <w:rPr>
          <w:lang w:eastAsia="zh-CN"/>
        </w:rPr>
      </w:pPr>
      <w:r w:rsidRPr="00BC49C2">
        <w:rPr>
          <w:lang w:eastAsia="zh-CN"/>
        </w:rPr>
        <w:t>This solution addresses KI#3.</w:t>
      </w:r>
    </w:p>
    <w:p w14:paraId="2CE0E65D" w14:textId="77777777" w:rsidR="00572D89" w:rsidRPr="00BC49C2" w:rsidRDefault="00572D89" w:rsidP="00D12CAF">
      <w:pPr>
        <w:pStyle w:val="Heading3"/>
        <w:rPr>
          <w:rFonts w:eastAsia="DengXian"/>
          <w:lang w:eastAsia="zh-CN"/>
        </w:rPr>
      </w:pPr>
      <w:bookmarkStart w:id="1536" w:name="_Toc104883049"/>
      <w:bookmarkStart w:id="1537" w:name="_Toc113426197"/>
      <w:bookmarkStart w:id="1538" w:name="_Toc117496622"/>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536"/>
      <w:bookmarkEnd w:id="1537"/>
      <w:bookmarkEnd w:id="1538"/>
    </w:p>
    <w:p w14:paraId="4AF2505B" w14:textId="3C6DC92C" w:rsidR="00572D89" w:rsidRPr="00BC49C2" w:rsidRDefault="00572D89" w:rsidP="0040133E">
      <w:pPr>
        <w:rPr>
          <w:lang w:eastAsia="zh-CN"/>
        </w:rPr>
      </w:pPr>
      <w:r w:rsidRPr="00BC49C2">
        <w:rPr>
          <w:lang w:eastAsia="zh-CN"/>
        </w:rPr>
        <w:t xml:space="preserve">L4S, </w:t>
      </w:r>
      <w:r w:rsidR="00917ADA">
        <w:rPr>
          <w:lang w:eastAsia="zh-CN"/>
        </w:rPr>
        <w:t>"</w:t>
      </w:r>
      <w:r w:rsidRPr="00BC49C2">
        <w:rPr>
          <w:lang w:eastAsia="zh-CN"/>
        </w:rPr>
        <w:t>Low Latency, Low Loss and Scalable Throughput</w:t>
      </w:r>
      <w:r w:rsidR="00917ADA">
        <w:rPr>
          <w:lang w:eastAsia="zh-CN"/>
        </w:rPr>
        <w:t>"</w:t>
      </w:r>
      <w:r w:rsidRPr="00BC49C2">
        <w:rPr>
          <w:lang w:eastAsia="zh-CN"/>
        </w:rPr>
        <w:t>, is an network service using AQM-like mechanism which, instead of dropping packets, uses link state indications and rate adjustments proportional to the queue delay.</w:t>
      </w:r>
    </w:p>
    <w:p w14:paraId="4D019357" w14:textId="0EAA5704"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BC0293" w:rsidRPr="00BC49C2">
        <w:t>TS</w:t>
      </w:r>
      <w:r w:rsidR="00BC0293">
        <w:t> </w:t>
      </w:r>
      <w:r w:rsidR="00BC0293" w:rsidRPr="00BC49C2">
        <w:t>29.281</w:t>
      </w:r>
      <w:r w:rsidR="00BC0293">
        <w:t> </w:t>
      </w:r>
      <w:r w:rsidR="00BC0293" w:rsidRPr="00BC49C2">
        <w:rPr>
          <w:lang w:eastAsia="zh-CN"/>
        </w:rPr>
        <w:t>[</w:t>
      </w:r>
      <w:r w:rsidRPr="00BC49C2">
        <w:rPr>
          <w:lang w:eastAsia="zh-CN"/>
        </w:rPr>
        <w:t>16].</w:t>
      </w:r>
    </w:p>
    <w:p w14:paraId="507E5A1B"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1A538E0F"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127D9D89" w14:textId="77777777" w:rsidR="00572D89" w:rsidRPr="00BC49C2" w:rsidRDefault="00572D89" w:rsidP="0040133E">
      <w:pPr>
        <w:rPr>
          <w:lang w:eastAsia="zh-CN"/>
        </w:rPr>
      </w:pPr>
      <w:r w:rsidRPr="00BC49C2">
        <w:rPr>
          <w:lang w:eastAsia="zh-CN"/>
        </w:rPr>
        <w:t>The solution is based on following components:</w:t>
      </w:r>
    </w:p>
    <w:p w14:paraId="78113A34"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47F2C7E3"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47EB37FD" w14:textId="77777777"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25CFCDA9"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011A3B0" w14:textId="77777777" w:rsidR="00572D89" w:rsidRPr="00BC49C2" w:rsidRDefault="00572D89" w:rsidP="00713D78">
      <w:pPr>
        <w:pStyle w:val="Heading4"/>
        <w:rPr>
          <w:rFonts w:eastAsia="DengXian"/>
          <w:lang w:eastAsia="zh-CN"/>
        </w:rPr>
      </w:pPr>
      <w:bookmarkStart w:id="1539" w:name="_Toc104883050"/>
      <w:bookmarkStart w:id="1540" w:name="_Toc113426198"/>
      <w:bookmarkStart w:id="1541" w:name="_Toc117496623"/>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539"/>
      <w:bookmarkEnd w:id="1540"/>
      <w:bookmarkEnd w:id="1541"/>
    </w:p>
    <w:p w14:paraId="2FC161DE"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28D44DB4"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73B5B3E0"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1CC28F24" w14:textId="44BE417E" w:rsidR="00572D89" w:rsidRPr="00BC49C2" w:rsidRDefault="00917ADA" w:rsidP="0040133E">
      <w:pPr>
        <w:pStyle w:val="EditorsNote"/>
      </w:pPr>
      <w:r>
        <w:t>Editor's note</w:t>
      </w:r>
      <w:r w:rsidR="00DD7E30">
        <w:t>:</w:t>
      </w:r>
      <w:r w:rsidR="00DD7E30">
        <w:tab/>
      </w:r>
      <w:r w:rsidR="00572D89" w:rsidRPr="00BC49C2">
        <w:t>Whether RAN can support such a marking need to be coordinated with RAN</w:t>
      </w:r>
      <w:r w:rsidR="005B182E">
        <w:t> </w:t>
      </w:r>
      <w:r w:rsidR="00572D89" w:rsidRPr="00BC49C2">
        <w:t>WG</w:t>
      </w:r>
      <w:r w:rsidR="005B182E">
        <w:t>s</w:t>
      </w:r>
      <w:r w:rsidR="00572D89" w:rsidRPr="00BC49C2">
        <w:t>.</w:t>
      </w:r>
    </w:p>
    <w:p w14:paraId="6EFA07CE" w14:textId="77777777" w:rsidR="00572D89" w:rsidRPr="00BC49C2" w:rsidRDefault="00572D89" w:rsidP="0040133E">
      <w:pPr>
        <w:pStyle w:val="Heading4"/>
        <w:rPr>
          <w:rFonts w:eastAsia="DengXian"/>
          <w:lang w:eastAsia="zh-CN"/>
        </w:rPr>
      </w:pPr>
      <w:bookmarkStart w:id="1542" w:name="_Toc104883051"/>
      <w:bookmarkStart w:id="1543" w:name="_Toc113426199"/>
      <w:bookmarkStart w:id="1544" w:name="_Toc117496624"/>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542"/>
      <w:bookmarkEnd w:id="1543"/>
      <w:bookmarkEnd w:id="1544"/>
    </w:p>
    <w:p w14:paraId="090A5EBA" w14:textId="55F9F2DC"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917ADA">
        <w:rPr>
          <w:lang w:eastAsia="zh-CN"/>
        </w:rPr>
        <w:t>'</w:t>
      </w:r>
      <w:r w:rsidRPr="00BC49C2">
        <w:rPr>
          <w:lang w:eastAsia="zh-CN"/>
        </w:rPr>
        <w:t>L4S QoS Flow</w:t>
      </w:r>
      <w:r w:rsidR="00917ADA">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6DE0C6D5" w14:textId="77777777"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338BB3C"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1273CF55" w14:textId="77777777" w:rsidR="00572D89" w:rsidRPr="00BC49C2" w:rsidRDefault="00572D89" w:rsidP="0040133E">
      <w:pPr>
        <w:rPr>
          <w:lang w:eastAsia="zh-CN"/>
        </w:rPr>
      </w:pPr>
      <w:r w:rsidRPr="00BC49C2">
        <w:rPr>
          <w:lang w:eastAsia="zh-CN"/>
        </w:rPr>
        <w:t>There are 3 main principles to establish a L4S QoS flow within a PDU session:</w:t>
      </w:r>
    </w:p>
    <w:p w14:paraId="7FE59DE2"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26E6D52C"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008CCC62"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34898572" w14:textId="40CD9512"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w:t>
      </w:r>
    </w:p>
    <w:p w14:paraId="1AD148F3"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69E84BC8" w14:textId="77777777" w:rsidR="00572D89" w:rsidRPr="00BC49C2" w:rsidRDefault="00572D89" w:rsidP="00D12CAF">
      <w:pPr>
        <w:pStyle w:val="Heading3"/>
        <w:rPr>
          <w:rFonts w:eastAsia="DengXian"/>
          <w:lang w:eastAsia="zh-CN"/>
        </w:rPr>
      </w:pPr>
      <w:bookmarkStart w:id="1545" w:name="_Toc104883052"/>
      <w:bookmarkStart w:id="1546" w:name="_Toc113426200"/>
      <w:bookmarkStart w:id="1547" w:name="_Toc117496625"/>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545"/>
      <w:bookmarkEnd w:id="1546"/>
      <w:bookmarkEnd w:id="1547"/>
    </w:p>
    <w:p w14:paraId="75D61AA4" w14:textId="77777777" w:rsidR="00572D89" w:rsidRPr="00BC49C2" w:rsidRDefault="00572D89" w:rsidP="0040133E">
      <w:pPr>
        <w:pStyle w:val="Heading3"/>
        <w:rPr>
          <w:rFonts w:eastAsia="DengXian"/>
          <w:lang w:eastAsia="zh-CN"/>
        </w:rPr>
      </w:pPr>
      <w:bookmarkStart w:id="1548" w:name="_Toc104883053"/>
      <w:bookmarkStart w:id="1549" w:name="_Toc113426201"/>
      <w:bookmarkStart w:id="1550" w:name="_Toc117496626"/>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548"/>
      <w:bookmarkEnd w:id="1549"/>
      <w:bookmarkEnd w:id="1550"/>
    </w:p>
    <w:p w14:paraId="085CD67E"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6C9D569E"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6B10EA1A" w14:textId="77777777" w:rsidR="006B66B4" w:rsidRPr="00BC49C2" w:rsidRDefault="006B66B4" w:rsidP="006B66B4">
      <w:pPr>
        <w:pStyle w:val="Heading2"/>
        <w:rPr>
          <w:rFonts w:eastAsia="DengXian"/>
          <w:lang w:eastAsia="zh-CN"/>
        </w:rPr>
      </w:pPr>
      <w:bookmarkStart w:id="1551" w:name="_Toc104883054"/>
      <w:bookmarkStart w:id="1552" w:name="_Toc113426202"/>
      <w:bookmarkStart w:id="1553" w:name="_Toc117496627"/>
      <w:r w:rsidRPr="00BC49C2">
        <w:rPr>
          <w:rFonts w:eastAsia="DengXian"/>
          <w:lang w:eastAsia="zh-CN"/>
        </w:rPr>
        <w:t>6.42</w:t>
      </w:r>
      <w:r w:rsidRPr="00BC49C2">
        <w:rPr>
          <w:rFonts w:eastAsia="DengXian"/>
          <w:lang w:eastAsia="zh-CN"/>
        </w:rPr>
        <w:tab/>
        <w:t>Solution #42: Exposure of round-trip delay to support XR/media enhancements</w:t>
      </w:r>
      <w:bookmarkEnd w:id="1551"/>
      <w:bookmarkEnd w:id="1552"/>
      <w:bookmarkEnd w:id="1553"/>
    </w:p>
    <w:p w14:paraId="02F1C748" w14:textId="77777777" w:rsidR="006B66B4" w:rsidRPr="00BC49C2" w:rsidRDefault="006B66B4" w:rsidP="006B66B4">
      <w:pPr>
        <w:pStyle w:val="Heading3"/>
        <w:rPr>
          <w:rFonts w:eastAsia="DengXian"/>
          <w:lang w:eastAsia="zh-CN"/>
        </w:rPr>
      </w:pPr>
      <w:bookmarkStart w:id="1554" w:name="_Toc104883055"/>
      <w:bookmarkStart w:id="1555" w:name="_Toc113426203"/>
      <w:bookmarkStart w:id="1556" w:name="_Toc117496628"/>
      <w:r w:rsidRPr="00BC49C2">
        <w:rPr>
          <w:rFonts w:eastAsia="DengXian"/>
          <w:lang w:eastAsia="zh-CN"/>
        </w:rPr>
        <w:t>6.42.1</w:t>
      </w:r>
      <w:r w:rsidRPr="00BC49C2">
        <w:rPr>
          <w:rFonts w:eastAsia="DengXian"/>
          <w:lang w:eastAsia="zh-CN"/>
        </w:rPr>
        <w:tab/>
        <w:t>Key Issue mapping</w:t>
      </w:r>
      <w:bookmarkEnd w:id="1554"/>
      <w:bookmarkEnd w:id="1555"/>
      <w:bookmarkEnd w:id="1556"/>
    </w:p>
    <w:p w14:paraId="1076D4EC"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39D32B51" w14:textId="77777777" w:rsidR="006B66B4" w:rsidRPr="00BC49C2" w:rsidRDefault="006B66B4" w:rsidP="006B66B4">
      <w:pPr>
        <w:pStyle w:val="Heading3"/>
        <w:rPr>
          <w:rFonts w:eastAsia="DengXian"/>
          <w:lang w:eastAsia="zh-CN"/>
        </w:rPr>
      </w:pPr>
      <w:bookmarkStart w:id="1557" w:name="_Toc104883056"/>
      <w:bookmarkStart w:id="1558" w:name="_Toc113426204"/>
      <w:bookmarkStart w:id="1559" w:name="_Toc117496629"/>
      <w:r w:rsidRPr="00BC49C2">
        <w:rPr>
          <w:rFonts w:eastAsia="DengXian"/>
          <w:lang w:eastAsia="zh-CN"/>
        </w:rPr>
        <w:t>6.42.2</w:t>
      </w:r>
      <w:r w:rsidRPr="00BC49C2">
        <w:rPr>
          <w:rFonts w:eastAsia="DengXian"/>
          <w:lang w:eastAsia="zh-CN"/>
        </w:rPr>
        <w:tab/>
        <w:t>Description</w:t>
      </w:r>
      <w:bookmarkEnd w:id="1557"/>
      <w:bookmarkEnd w:id="1558"/>
      <w:bookmarkEnd w:id="1559"/>
    </w:p>
    <w:p w14:paraId="75319B23" w14:textId="619818A9"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917ADA">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0B199052" w14:textId="77777777" w:rsidR="006B66B4" w:rsidRPr="00BC49C2" w:rsidRDefault="006B66B4" w:rsidP="006B66B4">
      <w:pPr>
        <w:rPr>
          <w:rFonts w:eastAsia="DengXian"/>
          <w:lang w:eastAsia="zh-CN"/>
        </w:rPr>
      </w:pPr>
      <w:r w:rsidRPr="00BC49C2">
        <w:rPr>
          <w:rFonts w:eastAsia="DengXian"/>
          <w:lang w:eastAsia="zh-CN"/>
        </w:rPr>
        <w:lastRenderedPageBreak/>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6EC23DFA"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2CD095C2"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590E09B8"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0A97B44F"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78ECF3B7"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354EBC73"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28A0631E"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2C07397C"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2C351DBE" w14:textId="77777777" w:rsidR="006B66B4" w:rsidRPr="00BC49C2" w:rsidRDefault="006B66B4" w:rsidP="006B66B4">
      <w:pPr>
        <w:pStyle w:val="Heading3"/>
        <w:rPr>
          <w:rFonts w:eastAsia="DengXian"/>
          <w:lang w:eastAsia="zh-CN"/>
        </w:rPr>
      </w:pPr>
      <w:bookmarkStart w:id="1560" w:name="_Toc104883057"/>
      <w:bookmarkStart w:id="1561" w:name="_Toc113426205"/>
      <w:bookmarkStart w:id="1562" w:name="_Toc117496630"/>
      <w:r w:rsidRPr="00BC49C2">
        <w:rPr>
          <w:rFonts w:eastAsia="DengXian"/>
          <w:lang w:eastAsia="zh-CN"/>
        </w:rPr>
        <w:t>6.42.3</w:t>
      </w:r>
      <w:r w:rsidRPr="00BC49C2">
        <w:rPr>
          <w:rFonts w:eastAsia="DengXian"/>
          <w:lang w:eastAsia="zh-CN"/>
        </w:rPr>
        <w:tab/>
        <w:t>Procedures</w:t>
      </w:r>
      <w:bookmarkEnd w:id="1560"/>
      <w:bookmarkEnd w:id="1561"/>
      <w:bookmarkEnd w:id="1562"/>
    </w:p>
    <w:p w14:paraId="0CC2D7BF" w14:textId="77777777" w:rsidR="005B182E" w:rsidRDefault="005B182E" w:rsidP="005B182E">
      <w:pPr>
        <w:pStyle w:val="TH"/>
      </w:pPr>
      <w:r>
        <w:object w:dxaOrig="9781" w:dyaOrig="7227" w14:anchorId="58F3A030">
          <v:shape id="_x0000_i8729" type="#_x0000_t75" style="width:479.55pt;height:358.65pt" o:ole="">
            <v:imagedata r:id="rId149" o:title=""/>
          </v:shape>
          <o:OLEObject Type="Embed" ProgID="Word.Picture.8" ShapeID="_x0000_i8729" DrawAspect="Content" ObjectID="_1728109659" r:id="rId150"/>
        </w:object>
      </w:r>
    </w:p>
    <w:p w14:paraId="29DB6612"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60E79668" w14:textId="77777777" w:rsidR="006B66B4" w:rsidRPr="00BC49C2" w:rsidRDefault="006B66B4" w:rsidP="006B66B4">
      <w:pPr>
        <w:pStyle w:val="B1"/>
        <w:rPr>
          <w:rFonts w:eastAsia="DengXian"/>
        </w:rPr>
      </w:pPr>
      <w:r w:rsidRPr="00BC49C2">
        <w:rPr>
          <w:rFonts w:eastAsia="DengXian"/>
        </w:rPr>
        <w:lastRenderedPageBreak/>
        <w:t>0.</w:t>
      </w:r>
      <w:r w:rsidRPr="00BC49C2">
        <w:rPr>
          <w:rFonts w:eastAsia="DengXian"/>
        </w:rPr>
        <w:tab/>
        <w:t>UE establishes the PDU session for the XR service using certain DNN, and/or S-NSSAI.</w:t>
      </w:r>
    </w:p>
    <w:p w14:paraId="2F81F3C4" w14:textId="77777777"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277173D5"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46756CBF"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21D9C856"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3AE742C4"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54F92388"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74D4F96F"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29722025" w14:textId="77777777"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14:paraId="1A47F8FF"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56280209"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7E30456"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3B2A34C1" w14:textId="38A38C6F"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BC0293">
        <w:rPr>
          <w:rFonts w:eastAsia="DengXian"/>
        </w:rPr>
        <w:t>TS</w:t>
      </w:r>
      <w:r w:rsidR="00BC0293">
        <w:rPr>
          <w:rFonts w:eastAsia="DengXian"/>
        </w:rPr>
        <w:t> </w:t>
      </w:r>
      <w:r w:rsidR="00BC0293" w:rsidRPr="00BC49C2">
        <w:rPr>
          <w:rFonts w:eastAsia="DengXian"/>
        </w:rPr>
        <w:t>23.501</w:t>
      </w:r>
      <w:r w:rsidR="00BC0293">
        <w:rPr>
          <w:rFonts w:eastAsia="DengXian"/>
        </w:rPr>
        <w:t> </w:t>
      </w:r>
      <w:r w:rsidR="00BC0293">
        <w:rPr>
          <w:rFonts w:eastAsia="DengXian"/>
        </w:rPr>
        <w:t>[</w:t>
      </w:r>
      <w:r w:rsidR="004F22BE">
        <w:rPr>
          <w:rFonts w:eastAsia="DengXian"/>
        </w:rPr>
        <w:t>2].</w:t>
      </w:r>
    </w:p>
    <w:p w14:paraId="5D369DF6"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1356DC02"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0642F2F3"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516F0CEC"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2C4F9FDD" w14:textId="77777777" w:rsidR="006B66B4" w:rsidRPr="00BC49C2" w:rsidRDefault="006B66B4" w:rsidP="00AC75AC">
      <w:pPr>
        <w:pStyle w:val="Heading3"/>
        <w:rPr>
          <w:rFonts w:eastAsia="DengXian"/>
          <w:lang w:eastAsia="zh-CN"/>
        </w:rPr>
      </w:pPr>
      <w:bookmarkStart w:id="1563" w:name="_Toc104883058"/>
      <w:bookmarkStart w:id="1564" w:name="_Toc113426206"/>
      <w:bookmarkStart w:id="1565" w:name="_Toc117496631"/>
      <w:r w:rsidRPr="00BC49C2">
        <w:rPr>
          <w:rFonts w:eastAsia="DengXian"/>
          <w:lang w:eastAsia="zh-CN"/>
        </w:rPr>
        <w:t>6.42.4</w:t>
      </w:r>
      <w:r w:rsidRPr="00BC49C2">
        <w:rPr>
          <w:rFonts w:eastAsia="DengXian"/>
          <w:lang w:eastAsia="zh-CN"/>
        </w:rPr>
        <w:tab/>
        <w:t>Impacts on services, entities and interfaces</w:t>
      </w:r>
      <w:bookmarkEnd w:id="1563"/>
      <w:bookmarkEnd w:id="1564"/>
      <w:bookmarkEnd w:id="1565"/>
    </w:p>
    <w:p w14:paraId="05B4AADE" w14:textId="77777777" w:rsidR="006B66B4" w:rsidRPr="00BC49C2" w:rsidRDefault="006B66B4" w:rsidP="006B66B4">
      <w:pPr>
        <w:rPr>
          <w:rFonts w:eastAsia="DengXian"/>
          <w:lang w:eastAsia="zh-CN"/>
        </w:rPr>
      </w:pPr>
      <w:r w:rsidRPr="00BC49C2">
        <w:rPr>
          <w:rFonts w:eastAsia="DengXian"/>
          <w:lang w:eastAsia="zh-CN"/>
        </w:rPr>
        <w:t>NEF:</w:t>
      </w:r>
    </w:p>
    <w:p w14:paraId="7F0BC85B"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021256BB"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1495E73A" w14:textId="77777777" w:rsidR="006B66B4" w:rsidRPr="00BC49C2" w:rsidRDefault="006B66B4" w:rsidP="006B66B4">
      <w:pPr>
        <w:rPr>
          <w:rFonts w:eastAsia="DengXian"/>
          <w:lang w:eastAsia="zh-CN"/>
        </w:rPr>
      </w:pPr>
      <w:r w:rsidRPr="00BC49C2">
        <w:rPr>
          <w:rFonts w:eastAsia="DengXian"/>
          <w:lang w:eastAsia="zh-CN"/>
        </w:rPr>
        <w:t>PCF:</w:t>
      </w:r>
    </w:p>
    <w:p w14:paraId="55D464C1"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502A11EF" w14:textId="77777777" w:rsidR="006B66B4" w:rsidRPr="00BC49C2" w:rsidRDefault="006B66B4" w:rsidP="00AC75AC">
      <w:pPr>
        <w:pStyle w:val="B1"/>
        <w:rPr>
          <w:rFonts w:eastAsia="DengXian"/>
        </w:rPr>
      </w:pPr>
      <w:r w:rsidRPr="00BC49C2">
        <w:rPr>
          <w:rFonts w:eastAsia="DengXian"/>
        </w:rPr>
        <w:lastRenderedPageBreak/>
        <w:t>-</w:t>
      </w:r>
      <w:r w:rsidRPr="00BC49C2">
        <w:rPr>
          <w:rFonts w:eastAsia="DengXian"/>
        </w:rPr>
        <w:tab/>
        <w:t>Determine the impacted QoS flow(s) for the round-trip delay monitoring request.</w:t>
      </w:r>
    </w:p>
    <w:p w14:paraId="78FEE526"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65A9CF26" w14:textId="77777777" w:rsidR="006B66B4" w:rsidRPr="00BC49C2" w:rsidRDefault="006B66B4" w:rsidP="006B66B4">
      <w:pPr>
        <w:rPr>
          <w:rFonts w:eastAsia="DengXian"/>
          <w:lang w:eastAsia="zh-CN"/>
        </w:rPr>
      </w:pPr>
      <w:r w:rsidRPr="00BC49C2">
        <w:rPr>
          <w:rFonts w:eastAsia="DengXian"/>
          <w:lang w:eastAsia="zh-CN"/>
        </w:rPr>
        <w:t>RAN:</w:t>
      </w:r>
    </w:p>
    <w:p w14:paraId="3E7CD7D2"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56706629"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310C08B0" w14:textId="77777777" w:rsidR="006B66B4" w:rsidRPr="00BC49C2" w:rsidRDefault="006B66B4" w:rsidP="006B66B4">
      <w:pPr>
        <w:rPr>
          <w:rFonts w:eastAsia="DengXian"/>
          <w:lang w:eastAsia="zh-CN"/>
        </w:rPr>
      </w:pPr>
      <w:r w:rsidRPr="00BC49C2">
        <w:rPr>
          <w:rFonts w:eastAsia="DengXian"/>
          <w:lang w:eastAsia="zh-CN"/>
        </w:rPr>
        <w:t>PSA UPF:</w:t>
      </w:r>
    </w:p>
    <w:p w14:paraId="35B620F4"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271B0264"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2377052"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33DCEA42" w14:textId="77777777" w:rsidR="006B66B4" w:rsidRPr="00BC49C2" w:rsidRDefault="006B66B4" w:rsidP="006B66B4">
      <w:pPr>
        <w:rPr>
          <w:rFonts w:eastAsia="DengXian"/>
          <w:lang w:eastAsia="zh-CN"/>
        </w:rPr>
      </w:pPr>
      <w:r w:rsidRPr="00BC49C2">
        <w:rPr>
          <w:rFonts w:eastAsia="DengXian"/>
          <w:lang w:eastAsia="zh-CN"/>
        </w:rPr>
        <w:t>AF:</w:t>
      </w:r>
    </w:p>
    <w:p w14:paraId="3D13B21B"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37A47E44" w14:textId="77777777" w:rsidR="00FD3132" w:rsidRPr="00BC49C2" w:rsidRDefault="00FD3132" w:rsidP="00FD3132">
      <w:pPr>
        <w:pStyle w:val="Heading2"/>
        <w:rPr>
          <w:rFonts w:eastAsia="DengXian"/>
          <w:lang w:eastAsia="zh-CN"/>
        </w:rPr>
      </w:pPr>
      <w:bookmarkStart w:id="1566" w:name="_Toc104883059"/>
      <w:bookmarkStart w:id="1567" w:name="_Toc113426207"/>
      <w:bookmarkStart w:id="1568" w:name="_Toc117496632"/>
      <w:r w:rsidRPr="00BC49C2">
        <w:rPr>
          <w:rFonts w:eastAsia="DengXian"/>
          <w:lang w:eastAsia="zh-CN"/>
        </w:rPr>
        <w:t>6.43</w:t>
      </w:r>
      <w:r w:rsidRPr="00BC49C2">
        <w:rPr>
          <w:rFonts w:eastAsia="DengXian"/>
          <w:lang w:eastAsia="zh-CN"/>
        </w:rPr>
        <w:tab/>
        <w:t>Solution #43: Information Exposure to AF for XR/media Enhancements</w:t>
      </w:r>
      <w:bookmarkEnd w:id="1566"/>
      <w:bookmarkEnd w:id="1567"/>
      <w:bookmarkEnd w:id="1568"/>
    </w:p>
    <w:p w14:paraId="3C8CC2FB" w14:textId="77777777" w:rsidR="00FD3132" w:rsidRPr="00BC49C2" w:rsidRDefault="00FD3132" w:rsidP="00FD3132">
      <w:pPr>
        <w:pStyle w:val="Heading3"/>
        <w:rPr>
          <w:rFonts w:eastAsia="DengXian"/>
          <w:lang w:eastAsia="zh-CN"/>
        </w:rPr>
      </w:pPr>
      <w:bookmarkStart w:id="1569" w:name="_Toc104883060"/>
      <w:bookmarkStart w:id="1570" w:name="_Toc113426208"/>
      <w:bookmarkStart w:id="1571" w:name="_Toc117496633"/>
      <w:r w:rsidRPr="00BC49C2">
        <w:rPr>
          <w:rFonts w:eastAsia="DengXian"/>
          <w:lang w:eastAsia="zh-CN"/>
        </w:rPr>
        <w:t>6.43.1</w:t>
      </w:r>
      <w:r w:rsidRPr="00BC49C2">
        <w:rPr>
          <w:rFonts w:eastAsia="DengXian"/>
          <w:lang w:eastAsia="zh-CN"/>
        </w:rPr>
        <w:tab/>
        <w:t>Key Issue mapping</w:t>
      </w:r>
      <w:bookmarkEnd w:id="1569"/>
      <w:bookmarkEnd w:id="1570"/>
      <w:bookmarkEnd w:id="1571"/>
    </w:p>
    <w:p w14:paraId="7F20ED93"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2D470ACD" w14:textId="77777777" w:rsidR="00FD3132" w:rsidRPr="00BC49C2" w:rsidRDefault="00FD3132" w:rsidP="00FD3132">
      <w:pPr>
        <w:pStyle w:val="Heading3"/>
        <w:rPr>
          <w:rFonts w:eastAsia="DengXian"/>
          <w:lang w:eastAsia="zh-CN"/>
        </w:rPr>
      </w:pPr>
      <w:bookmarkStart w:id="1572" w:name="_Toc104883061"/>
      <w:bookmarkStart w:id="1573" w:name="_Toc113426209"/>
      <w:bookmarkStart w:id="1574" w:name="_Toc117496634"/>
      <w:r w:rsidRPr="00BC49C2">
        <w:rPr>
          <w:rFonts w:eastAsia="DengXian"/>
          <w:lang w:eastAsia="zh-CN"/>
        </w:rPr>
        <w:t>6.43.2</w:t>
      </w:r>
      <w:r w:rsidRPr="00BC49C2">
        <w:rPr>
          <w:rFonts w:eastAsia="DengXian"/>
          <w:lang w:eastAsia="zh-CN"/>
        </w:rPr>
        <w:tab/>
        <w:t>Description</w:t>
      </w:r>
      <w:bookmarkEnd w:id="1572"/>
      <w:bookmarkEnd w:id="1573"/>
      <w:bookmarkEnd w:id="1574"/>
    </w:p>
    <w:p w14:paraId="1976319E"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665A3763"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2E0BCBA0"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158F79DE"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3C42EABA"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575" w:name="_MON_1723454622"/>
    <w:bookmarkEnd w:id="1575"/>
    <w:p w14:paraId="6E33BA6F" w14:textId="77777777" w:rsidR="00E13B34" w:rsidRPr="000D5B0F" w:rsidRDefault="00DA126A" w:rsidP="000D5B0F">
      <w:pPr>
        <w:pStyle w:val="TH"/>
        <w:rPr>
          <w:rFonts w:eastAsia="DengXian"/>
        </w:rPr>
      </w:pPr>
      <w:r w:rsidRPr="000D5B0F">
        <w:rPr>
          <w:rFonts w:eastAsia="DengXian"/>
        </w:rPr>
        <w:object w:dxaOrig="8804" w:dyaOrig="5632" w14:anchorId="15553193">
          <v:shape id="_x0000_i8730" type="#_x0000_t75" style="width:440.15pt;height:281.9pt" o:ole="">
            <v:imagedata r:id="rId151" o:title=""/>
          </v:shape>
          <o:OLEObject Type="Embed" ProgID="Word.Document.12" ShapeID="_x0000_i8730" DrawAspect="Content" ObjectID="_1728109660" r:id="rId152">
            <o:FieldCodes>\s</o:FieldCodes>
          </o:OLEObject>
        </w:object>
      </w:r>
    </w:p>
    <w:p w14:paraId="51841E7F" w14:textId="77777777" w:rsidR="00FD3132" w:rsidRPr="00BC49C2" w:rsidRDefault="00FD3132" w:rsidP="00D66F48">
      <w:pPr>
        <w:pStyle w:val="TF"/>
        <w:rPr>
          <w:rFonts w:eastAsia="DengXian"/>
        </w:rPr>
      </w:pPr>
      <w:r w:rsidRPr="00BC49C2">
        <w:rPr>
          <w:rFonts w:eastAsia="DengXian"/>
        </w:rPr>
        <w:t>Figure 6.43.2-1: Information exposure framework</w:t>
      </w:r>
    </w:p>
    <w:p w14:paraId="5492D6D0" w14:textId="77777777" w:rsidR="00FD3132" w:rsidRPr="00BC49C2" w:rsidRDefault="00FD3132" w:rsidP="00FD3132">
      <w:pPr>
        <w:pStyle w:val="Heading3"/>
        <w:rPr>
          <w:rFonts w:eastAsia="DengXian"/>
          <w:lang w:eastAsia="zh-CN"/>
        </w:rPr>
      </w:pPr>
      <w:bookmarkStart w:id="1576" w:name="_Toc104883062"/>
      <w:bookmarkStart w:id="1577" w:name="_Toc113426210"/>
      <w:bookmarkStart w:id="1578" w:name="_Toc117496635"/>
      <w:r w:rsidRPr="00BC49C2">
        <w:rPr>
          <w:rFonts w:eastAsia="DengXian"/>
          <w:lang w:eastAsia="zh-CN"/>
        </w:rPr>
        <w:lastRenderedPageBreak/>
        <w:t>6.43.3</w:t>
      </w:r>
      <w:r w:rsidRPr="00BC49C2">
        <w:rPr>
          <w:rFonts w:eastAsia="DengXian"/>
          <w:lang w:eastAsia="zh-CN"/>
        </w:rPr>
        <w:tab/>
        <w:t>Procedure for information exposure</w:t>
      </w:r>
      <w:bookmarkEnd w:id="1576"/>
      <w:bookmarkEnd w:id="1577"/>
      <w:bookmarkEnd w:id="1578"/>
    </w:p>
    <w:p w14:paraId="2047B9E3" w14:textId="77777777" w:rsidR="00FD3132" w:rsidRPr="00BC49C2" w:rsidRDefault="00DA126A" w:rsidP="006642E9">
      <w:pPr>
        <w:pStyle w:val="TH"/>
        <w:rPr>
          <w:rFonts w:eastAsia="DengXian"/>
          <w:lang w:eastAsia="zh-CN"/>
        </w:rPr>
      </w:pPr>
      <w:r w:rsidRPr="0035775B">
        <w:rPr>
          <w:rFonts w:eastAsia="DengXian"/>
          <w:lang w:eastAsia="zh-CN"/>
        </w:rPr>
        <w:object w:dxaOrig="8971" w:dyaOrig="9210" w14:anchorId="005B899B">
          <v:shape id="_x0000_i8731" type="#_x0000_t75" style="width:447.6pt;height:461.2pt" o:ole="">
            <v:imagedata r:id="rId153" o:title=""/>
          </v:shape>
          <o:OLEObject Type="Embed" ProgID="Word.Document.12" ShapeID="_x0000_i8731" DrawAspect="Content" ObjectID="_1728109661" r:id="rId154">
            <o:FieldCodes>\s</o:FieldCodes>
          </o:OLEObject>
        </w:object>
      </w:r>
    </w:p>
    <w:p w14:paraId="7AB30883"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415A7BA2"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4745BB03" w14:textId="77777777"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59242EAA" w14:textId="77777777"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5C1F2206" w14:textId="77777777"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31691A18" w14:textId="7777777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281AE35C" w14:textId="77777777" w:rsidR="005B182E" w:rsidRDefault="005B182E" w:rsidP="005B182E">
      <w:pPr>
        <w:pStyle w:val="B1"/>
        <w:rPr>
          <w:rFonts w:eastAsia="DengXian"/>
        </w:rPr>
      </w:pPr>
      <w:r>
        <w:rPr>
          <w:rFonts w:eastAsia="DengXian"/>
        </w:rPr>
        <w:tab/>
        <w:t>The events can be the follows:</w:t>
      </w:r>
    </w:p>
    <w:p w14:paraId="2A9115B1"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1AF9F5E7"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025B6727" w14:textId="77777777" w:rsidR="005B182E" w:rsidRDefault="005B182E" w:rsidP="005B182E">
      <w:pPr>
        <w:pStyle w:val="B3"/>
        <w:rPr>
          <w:rFonts w:eastAsia="DengXian"/>
        </w:rPr>
      </w:pPr>
      <w:r>
        <w:rPr>
          <w:rFonts w:eastAsia="DengXian"/>
        </w:rPr>
        <w:t>-</w:t>
      </w:r>
      <w:r>
        <w:rPr>
          <w:rFonts w:eastAsia="DengXian"/>
        </w:rPr>
        <w:tab/>
        <w:t>The congestion level.</w:t>
      </w:r>
    </w:p>
    <w:p w14:paraId="0790FA8B"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5FE862E4"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71269EBB"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71A45BA6"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495CE8EA"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0C602B5C"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606C0D6F"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2C4C5130"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06D36D91"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781EFFF5"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584E4141" w14:textId="77777777"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4D2A4024"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68EB83A3" w14:textId="77777777"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2E25E6E6"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7F17C17E" w14:textId="77777777"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4D670AF7" w14:textId="77777777"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051C79E1"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307C5F8A"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2E6A10D1"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3613FA0B" w14:textId="77777777"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376C42DA" w14:textId="77777777" w:rsidR="00FD3132" w:rsidRPr="00BC49C2" w:rsidRDefault="00FD3132" w:rsidP="00FD3132">
      <w:pPr>
        <w:pStyle w:val="Heading3"/>
        <w:rPr>
          <w:rFonts w:eastAsia="DengXian"/>
          <w:lang w:eastAsia="zh-CN"/>
        </w:rPr>
      </w:pPr>
      <w:bookmarkStart w:id="1579" w:name="_Toc104883063"/>
      <w:bookmarkStart w:id="1580" w:name="_Toc113426211"/>
      <w:bookmarkStart w:id="1581" w:name="_Toc117496636"/>
      <w:r w:rsidRPr="00BC49C2">
        <w:rPr>
          <w:rFonts w:eastAsia="DengXian"/>
          <w:lang w:eastAsia="zh-CN"/>
        </w:rPr>
        <w:t>6.43.4</w:t>
      </w:r>
      <w:r w:rsidRPr="00BC49C2">
        <w:rPr>
          <w:rFonts w:eastAsia="DengXian"/>
          <w:lang w:eastAsia="zh-CN"/>
        </w:rPr>
        <w:tab/>
        <w:t>Impacts on services, entities and interfaces</w:t>
      </w:r>
      <w:bookmarkEnd w:id="1579"/>
      <w:bookmarkEnd w:id="1580"/>
      <w:bookmarkEnd w:id="1581"/>
    </w:p>
    <w:p w14:paraId="4F4D6A47" w14:textId="77777777" w:rsidR="00FD3132" w:rsidRPr="00BC49C2" w:rsidRDefault="00FD3132" w:rsidP="00FD3132">
      <w:pPr>
        <w:rPr>
          <w:lang w:eastAsia="zh-CN"/>
        </w:rPr>
      </w:pPr>
      <w:r w:rsidRPr="00BC49C2">
        <w:rPr>
          <w:lang w:eastAsia="zh-CN"/>
        </w:rPr>
        <w:t>AF:</w:t>
      </w:r>
    </w:p>
    <w:p w14:paraId="67F311C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72FD5C39" w14:textId="77777777" w:rsidR="00FD3132" w:rsidRPr="00BC49C2" w:rsidRDefault="00FD3132" w:rsidP="00FD3132">
      <w:pPr>
        <w:rPr>
          <w:lang w:eastAsia="zh-CN"/>
        </w:rPr>
      </w:pPr>
      <w:r w:rsidRPr="00BC49C2">
        <w:rPr>
          <w:lang w:eastAsia="zh-CN"/>
        </w:rPr>
        <w:t>PCF:</w:t>
      </w:r>
    </w:p>
    <w:p w14:paraId="7CC7F69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1E4C9AE9" w14:textId="77777777" w:rsidR="00FD3132" w:rsidRPr="00BC49C2" w:rsidRDefault="00FD3132" w:rsidP="00FD3132">
      <w:pPr>
        <w:rPr>
          <w:lang w:eastAsia="zh-CN"/>
        </w:rPr>
      </w:pPr>
      <w:r w:rsidRPr="00BC49C2">
        <w:rPr>
          <w:lang w:eastAsia="zh-CN"/>
        </w:rPr>
        <w:t>SMF:</w:t>
      </w:r>
    </w:p>
    <w:p w14:paraId="7BDFA73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4E1E1F1A" w14:textId="77777777" w:rsidR="00FD3132" w:rsidRPr="00BC49C2" w:rsidRDefault="00FD3132" w:rsidP="00FD3132">
      <w:pPr>
        <w:rPr>
          <w:lang w:eastAsia="zh-CN"/>
        </w:rPr>
      </w:pPr>
      <w:r w:rsidRPr="00BC49C2">
        <w:rPr>
          <w:lang w:eastAsia="zh-CN"/>
        </w:rPr>
        <w:t>UPF:</w:t>
      </w:r>
    </w:p>
    <w:p w14:paraId="749BFEA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1F86826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06456298" w14:textId="77777777"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2EE40509"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7CA1FD5D" w14:textId="77777777" w:rsidR="00FD3132" w:rsidRPr="00BC49C2" w:rsidRDefault="00FD3132" w:rsidP="00FD3132">
      <w:pPr>
        <w:rPr>
          <w:lang w:eastAsia="zh-CN"/>
        </w:rPr>
      </w:pPr>
      <w:r w:rsidRPr="00BC49C2">
        <w:rPr>
          <w:lang w:eastAsia="zh-CN"/>
        </w:rPr>
        <w:t>RAN:</w:t>
      </w:r>
    </w:p>
    <w:p w14:paraId="6D81C37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263538B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2CCFDF9" w14:textId="77777777" w:rsidR="00FD3132" w:rsidRPr="00BC49C2" w:rsidRDefault="00FD3132" w:rsidP="00FD3132">
      <w:pPr>
        <w:rPr>
          <w:lang w:eastAsia="zh-CN"/>
        </w:rPr>
      </w:pPr>
      <w:r w:rsidRPr="00BC49C2">
        <w:rPr>
          <w:lang w:eastAsia="zh-CN"/>
        </w:rPr>
        <w:t>UE:</w:t>
      </w:r>
    </w:p>
    <w:p w14:paraId="6D381637"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1BB9373D" w14:textId="77777777" w:rsidR="00C519B3" w:rsidRPr="00BC49C2" w:rsidRDefault="00C63FD2" w:rsidP="00C519B3">
      <w:pPr>
        <w:pStyle w:val="Heading2"/>
        <w:rPr>
          <w:rFonts w:eastAsia="DengXian"/>
          <w:lang w:eastAsia="zh-CN"/>
        </w:rPr>
      </w:pPr>
      <w:bookmarkStart w:id="1582" w:name="_Toc104883064"/>
      <w:bookmarkStart w:id="1583" w:name="_Toc113426212"/>
      <w:bookmarkStart w:id="1584" w:name="_Toc117496637"/>
      <w:r>
        <w:rPr>
          <w:rFonts w:eastAsia="DengXian"/>
          <w:lang w:eastAsia="zh-CN"/>
        </w:rPr>
        <w:t>6.</w:t>
      </w:r>
      <w:r w:rsidR="003A5620" w:rsidRPr="00BC49C2">
        <w:rPr>
          <w:rFonts w:eastAsia="DengXian"/>
          <w:lang w:eastAsia="zh-CN"/>
        </w:rPr>
        <w:t>44</w:t>
      </w:r>
      <w:r w:rsidR="003A5620" w:rsidRPr="00BC49C2">
        <w:rPr>
          <w:rFonts w:eastAsia="DengXian"/>
          <w:lang w:eastAsia="zh-CN"/>
        </w:rPr>
        <w:tab/>
        <w:t xml:space="preserve">Solution #44: </w:t>
      </w:r>
      <w:r w:rsidR="00C519B3" w:rsidRPr="00BC49C2">
        <w:rPr>
          <w:rFonts w:eastAsia="DengXian"/>
          <w:lang w:eastAsia="zh-CN"/>
        </w:rPr>
        <w:t>XRM AF driven Quick QoS Notification Control</w:t>
      </w:r>
      <w:bookmarkEnd w:id="1582"/>
      <w:bookmarkEnd w:id="1583"/>
      <w:bookmarkEnd w:id="1584"/>
    </w:p>
    <w:p w14:paraId="2B88F15C" w14:textId="77777777" w:rsidR="00C519B3" w:rsidRPr="00BC49C2" w:rsidRDefault="003A5620" w:rsidP="00C519B3">
      <w:pPr>
        <w:pStyle w:val="Heading3"/>
        <w:rPr>
          <w:rFonts w:eastAsia="DengXian"/>
          <w:lang w:eastAsia="zh-CN"/>
        </w:rPr>
      </w:pPr>
      <w:bookmarkStart w:id="1585" w:name="_Toc104883065"/>
      <w:bookmarkStart w:id="1586" w:name="_Toc113426213"/>
      <w:bookmarkStart w:id="1587" w:name="_Toc117496638"/>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585"/>
      <w:bookmarkEnd w:id="1586"/>
      <w:bookmarkEnd w:id="1587"/>
    </w:p>
    <w:p w14:paraId="3FA013DD" w14:textId="77777777" w:rsidR="00C519B3" w:rsidRPr="00BC49C2" w:rsidRDefault="00C519B3" w:rsidP="00C519B3">
      <w:pPr>
        <w:rPr>
          <w:lang w:eastAsia="zh-CN"/>
        </w:rPr>
      </w:pPr>
      <w:r w:rsidRPr="00BC49C2">
        <w:rPr>
          <w:lang w:eastAsia="zh-CN"/>
        </w:rPr>
        <w:t>This solution is for KI ##3 5GS information exposure for XR/media Enhancements.</w:t>
      </w:r>
    </w:p>
    <w:p w14:paraId="7B26DD06" w14:textId="77777777" w:rsidR="00C519B3" w:rsidRPr="00BC49C2" w:rsidRDefault="003A5620" w:rsidP="00C519B3">
      <w:pPr>
        <w:pStyle w:val="Heading3"/>
        <w:rPr>
          <w:rFonts w:eastAsia="DengXian"/>
          <w:lang w:eastAsia="zh-CN"/>
        </w:rPr>
      </w:pPr>
      <w:bookmarkStart w:id="1588" w:name="_Toc104883066"/>
      <w:bookmarkStart w:id="1589" w:name="_Toc113426214"/>
      <w:bookmarkStart w:id="1590" w:name="_Toc117496639"/>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588"/>
      <w:bookmarkEnd w:id="1589"/>
      <w:bookmarkEnd w:id="1590"/>
    </w:p>
    <w:p w14:paraId="1CFA23EC" w14:textId="33407A04" w:rsidR="00E27EEF" w:rsidRDefault="00E27EEF" w:rsidP="00E27EEF">
      <w:pPr>
        <w:rPr>
          <w:lang w:eastAsia="zh-CN"/>
        </w:rPr>
      </w:pPr>
      <w:r>
        <w:rPr>
          <w:lang w:eastAsia="zh-CN"/>
        </w:rPr>
        <w:t xml:space="preserve">In this solution, a new request QoS parameter </w:t>
      </w:r>
      <w:r w:rsidR="00917ADA">
        <w:rPr>
          <w:lang w:eastAsia="zh-CN"/>
        </w:rPr>
        <w:t>"</w:t>
      </w:r>
      <w:r>
        <w:rPr>
          <w:lang w:eastAsia="zh-CN"/>
        </w:rPr>
        <w:t>bitrate measurement window</w:t>
      </w:r>
      <w:r w:rsidR="00917ADA">
        <w:rPr>
          <w:lang w:eastAsia="zh-CN"/>
        </w:rPr>
        <w:t>"</w:t>
      </w:r>
      <w:r>
        <w:rPr>
          <w:lang w:eastAsia="zh-CN"/>
        </w:rPr>
        <w:t xml:space="preserve"> for the XRM stream from the XRM AF is proposed.</w:t>
      </w:r>
    </w:p>
    <w:p w14:paraId="4340C836" w14:textId="46C1F2F3"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917ADA">
        <w:rPr>
          <w:lang w:eastAsia="zh-CN"/>
        </w:rPr>
        <w:t>"</w:t>
      </w:r>
      <w:r>
        <w:rPr>
          <w:lang w:eastAsia="zh-CN"/>
        </w:rPr>
        <w:t>GFBR can no longer (or can again) be guaranteed</w:t>
      </w:r>
      <w:r w:rsidR="00917ADA">
        <w:rPr>
          <w:lang w:eastAsia="zh-CN"/>
        </w:rPr>
        <w:t>"</w:t>
      </w:r>
      <w:r>
        <w:rPr>
          <w:lang w:eastAsia="zh-CN"/>
        </w:rPr>
        <w:t xml:space="preserve"> for a QoS Flow during the lifetime of the QoS Flow.</w:t>
      </w:r>
    </w:p>
    <w:p w14:paraId="274D914A"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65CB9D45"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4F5D54A7"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4A857CC9"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7E10F6FE" w14:textId="3DD7634F" w:rsidR="00E27EEF" w:rsidRDefault="00E27EEF" w:rsidP="00E27EEF">
      <w:pPr>
        <w:rPr>
          <w:lang w:eastAsia="zh-CN"/>
        </w:rPr>
      </w:pPr>
      <w:r>
        <w:rPr>
          <w:lang w:eastAsia="zh-CN"/>
        </w:rPr>
        <w:t xml:space="preserve">Based on the </w:t>
      </w:r>
      <w:r w:rsidR="00BC0293">
        <w:rPr>
          <w:lang w:eastAsia="zh-CN"/>
        </w:rPr>
        <w:t>TS</w:t>
      </w:r>
      <w:r w:rsidR="00BC0293">
        <w:rPr>
          <w:lang w:eastAsia="zh-CN"/>
        </w:rPr>
        <w:t> </w:t>
      </w:r>
      <w:r w:rsidR="00BC0293">
        <w:rPr>
          <w:lang w:eastAsia="zh-CN"/>
        </w:rPr>
        <w:t>23.501</w:t>
      </w:r>
      <w:r w:rsidR="00BC0293">
        <w:rPr>
          <w:lang w:eastAsia="zh-CN"/>
        </w:rPr>
        <w:t> </w:t>
      </w:r>
      <w:r w:rsidR="00BC0293">
        <w:rPr>
          <w:lang w:eastAsia="zh-CN"/>
        </w:rPr>
        <w:t>[</w:t>
      </w:r>
      <w:r w:rsidR="004F22BE">
        <w:rPr>
          <w:lang w:eastAsia="zh-CN"/>
        </w:rPr>
        <w:t>2]</w:t>
      </w:r>
      <w:r>
        <w:rPr>
          <w:lang w:eastAsia="zh-CN"/>
        </w:rPr>
        <w:t xml:space="preserve">,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sidR="004F22BE">
        <w:rPr>
          <w:lang w:eastAsia="zh-CN"/>
        </w:rPr>
        <w:t>3]</w:t>
      </w:r>
      <w:r>
        <w:rPr>
          <w:lang w:eastAsia="zh-CN"/>
        </w:rPr>
        <w:t xml:space="preserve"> and </w:t>
      </w:r>
      <w:r w:rsidR="00BC0293">
        <w:rPr>
          <w:lang w:eastAsia="zh-CN"/>
        </w:rPr>
        <w:t>TS</w:t>
      </w:r>
      <w:r w:rsidR="00BC0293">
        <w:rPr>
          <w:lang w:eastAsia="zh-CN"/>
        </w:rPr>
        <w:t> </w:t>
      </w:r>
      <w:r w:rsidR="00BC0293">
        <w:rPr>
          <w:lang w:eastAsia="zh-CN"/>
        </w:rPr>
        <w:t>23.503</w:t>
      </w:r>
      <w:r w:rsidR="00BC0293">
        <w:rPr>
          <w:lang w:eastAsia="zh-CN"/>
        </w:rPr>
        <w:t> </w:t>
      </w:r>
      <w:r w:rsidR="00BC0293">
        <w:rPr>
          <w:lang w:eastAsia="zh-CN"/>
        </w:rPr>
        <w:t>[</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6BE07584"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1D0943EA"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077F1E56"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32BB70CE"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5BE36514" w14:textId="77777777" w:rsidR="00C519B3" w:rsidRPr="00BC49C2" w:rsidRDefault="003A5620" w:rsidP="00C519B3">
      <w:pPr>
        <w:pStyle w:val="Heading3"/>
        <w:rPr>
          <w:rFonts w:eastAsia="DengXian"/>
          <w:lang w:eastAsia="zh-CN"/>
        </w:rPr>
      </w:pPr>
      <w:bookmarkStart w:id="1591" w:name="_Toc104883067"/>
      <w:bookmarkStart w:id="1592" w:name="_Toc113426215"/>
      <w:bookmarkStart w:id="1593" w:name="_Toc117496640"/>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591"/>
      <w:bookmarkEnd w:id="1592"/>
      <w:bookmarkEnd w:id="1593"/>
    </w:p>
    <w:p w14:paraId="3DA98CBA" w14:textId="77777777" w:rsidR="00C519B3" w:rsidRPr="00BC49C2" w:rsidRDefault="00C519B3" w:rsidP="00C519B3">
      <w:pPr>
        <w:pStyle w:val="TH"/>
        <w:rPr>
          <w:rFonts w:eastAsia="DengXian"/>
          <w:lang w:eastAsia="zh-CN"/>
        </w:rPr>
      </w:pPr>
      <w:r w:rsidRPr="00BC49C2">
        <w:object w:dxaOrig="9961" w:dyaOrig="7212" w14:anchorId="52BAB16F">
          <v:shape id="_x0000_i8732" type="#_x0000_t75" style="width:461.9pt;height:334.85pt" o:ole="">
            <v:imagedata r:id="rId155" o:title=""/>
          </v:shape>
          <o:OLEObject Type="Embed" ProgID="Visio.Drawing.15" ShapeID="_x0000_i8732" DrawAspect="Content" ObjectID="_1728109662" r:id="rId156"/>
        </w:object>
      </w:r>
    </w:p>
    <w:p w14:paraId="2C889AF5" w14:textId="77777777" w:rsidR="00E27EEF" w:rsidRDefault="00E27EEF" w:rsidP="00E27EEF">
      <w:pPr>
        <w:pStyle w:val="TF"/>
        <w:rPr>
          <w:rFonts w:eastAsia="DengXian"/>
        </w:rPr>
      </w:pPr>
      <w:r>
        <w:rPr>
          <w:rFonts w:eastAsia="DengXian"/>
        </w:rPr>
        <w:t>Figure 6.44.3-1</w:t>
      </w:r>
    </w:p>
    <w:p w14:paraId="0FAD6540"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0A11FD3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6F2C5DA7"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1411C9BB"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0974BA5E"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5E1E5ACC"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4D8E3C38"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64A910B3"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44F2937F"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29113B44" w14:textId="3C292384" w:rsidR="00C519B3" w:rsidRPr="00BC49C2" w:rsidRDefault="00E27EEF" w:rsidP="00E27EEF">
      <w:pPr>
        <w:rPr>
          <w:lang w:eastAsia="zh-CN"/>
        </w:rPr>
      </w:pPr>
      <w:r>
        <w:rPr>
          <w:lang w:eastAsia="zh-CN"/>
        </w:rPr>
        <w:t xml:space="preserve">Steps 5~9 are the QoS Notification procedure that are described in the clause 5.7.2.4 of the </w:t>
      </w:r>
      <w:r w:rsidR="00BC0293">
        <w:rPr>
          <w:lang w:eastAsia="zh-CN"/>
        </w:rPr>
        <w:t>TS</w:t>
      </w:r>
      <w:r w:rsidR="00BC0293">
        <w:rPr>
          <w:lang w:eastAsia="zh-CN"/>
        </w:rPr>
        <w:t> </w:t>
      </w:r>
      <w:r w:rsidR="00BC0293">
        <w:rPr>
          <w:lang w:eastAsia="zh-CN"/>
        </w:rPr>
        <w:t>23.501</w:t>
      </w:r>
      <w:r w:rsidR="00BC0293">
        <w:rPr>
          <w:lang w:eastAsia="zh-CN"/>
        </w:rPr>
        <w:t> </w:t>
      </w:r>
      <w:r w:rsidR="00BC0293">
        <w:rPr>
          <w:lang w:eastAsia="zh-CN"/>
        </w:rPr>
        <w:t>[</w:t>
      </w:r>
      <w:r>
        <w:rPr>
          <w:lang w:eastAsia="zh-CN"/>
        </w:rPr>
        <w:t>2].</w:t>
      </w:r>
    </w:p>
    <w:p w14:paraId="151B6829" w14:textId="77777777" w:rsidR="00C519B3" w:rsidRPr="00BC49C2" w:rsidRDefault="003A5620" w:rsidP="003A5620">
      <w:pPr>
        <w:pStyle w:val="Heading3"/>
        <w:rPr>
          <w:rFonts w:eastAsia="DengXian"/>
          <w:lang w:eastAsia="zh-CN"/>
        </w:rPr>
      </w:pPr>
      <w:bookmarkStart w:id="1594" w:name="_Toc104883068"/>
      <w:bookmarkStart w:id="1595" w:name="_Toc113426216"/>
      <w:bookmarkStart w:id="1596" w:name="_Toc117496641"/>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594"/>
      <w:bookmarkEnd w:id="1595"/>
      <w:bookmarkEnd w:id="1596"/>
    </w:p>
    <w:p w14:paraId="5777B92C" w14:textId="77777777" w:rsidR="00C519B3" w:rsidRPr="00BC49C2" w:rsidRDefault="00C519B3" w:rsidP="003A5620">
      <w:pPr>
        <w:rPr>
          <w:lang w:eastAsia="zh-CN"/>
        </w:rPr>
      </w:pPr>
      <w:r w:rsidRPr="00BC49C2">
        <w:rPr>
          <w:lang w:eastAsia="zh-CN"/>
        </w:rPr>
        <w:t>AF:</w:t>
      </w:r>
    </w:p>
    <w:p w14:paraId="2707A361"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6B138445" w14:textId="77777777" w:rsidR="00C519B3" w:rsidRPr="00BC49C2" w:rsidRDefault="00C519B3" w:rsidP="003A5620">
      <w:pPr>
        <w:rPr>
          <w:lang w:eastAsia="zh-CN"/>
        </w:rPr>
      </w:pPr>
      <w:r w:rsidRPr="00BC49C2">
        <w:rPr>
          <w:lang w:eastAsia="zh-CN"/>
        </w:rPr>
        <w:t>NEF:</w:t>
      </w:r>
    </w:p>
    <w:p w14:paraId="66C64892"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5FDAEC78" w14:textId="77777777" w:rsidR="00C519B3" w:rsidRPr="00BC49C2" w:rsidRDefault="00C519B3" w:rsidP="003A5620">
      <w:pPr>
        <w:rPr>
          <w:lang w:eastAsia="zh-CN"/>
        </w:rPr>
      </w:pPr>
      <w:r w:rsidRPr="00BC49C2">
        <w:rPr>
          <w:lang w:eastAsia="zh-CN"/>
        </w:rPr>
        <w:t>PCC:</w:t>
      </w:r>
    </w:p>
    <w:p w14:paraId="6CAE92DB"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0044BE8B" w14:textId="77777777" w:rsidR="00A220EE" w:rsidRPr="00BC49C2" w:rsidRDefault="00A220EE" w:rsidP="00A220EE">
      <w:pPr>
        <w:pStyle w:val="Heading2"/>
        <w:rPr>
          <w:rFonts w:eastAsia="DengXian"/>
          <w:lang w:eastAsia="zh-CN"/>
        </w:rPr>
      </w:pPr>
      <w:bookmarkStart w:id="1597" w:name="_Toc104883069"/>
      <w:bookmarkStart w:id="1598" w:name="_Toc113426217"/>
      <w:bookmarkStart w:id="1599" w:name="_Toc117496642"/>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597"/>
      <w:bookmarkEnd w:id="1598"/>
      <w:bookmarkEnd w:id="1599"/>
    </w:p>
    <w:p w14:paraId="684E8C06" w14:textId="77777777" w:rsidR="00A220EE" w:rsidRPr="00BC49C2" w:rsidRDefault="00A220EE" w:rsidP="00A220EE">
      <w:pPr>
        <w:pStyle w:val="Heading3"/>
        <w:rPr>
          <w:rFonts w:eastAsia="DengXian"/>
          <w:lang w:eastAsia="zh-CN"/>
        </w:rPr>
      </w:pPr>
      <w:bookmarkStart w:id="1600" w:name="_Toc104883070"/>
      <w:bookmarkStart w:id="1601" w:name="_Toc113426218"/>
      <w:bookmarkStart w:id="1602" w:name="_Toc117496643"/>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600"/>
      <w:bookmarkEnd w:id="1601"/>
      <w:bookmarkEnd w:id="1602"/>
    </w:p>
    <w:p w14:paraId="285E9E7F"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50F3279B" w14:textId="77777777" w:rsidR="00A220EE" w:rsidRPr="00BC49C2" w:rsidRDefault="00A220EE" w:rsidP="00A220EE">
      <w:pPr>
        <w:pStyle w:val="Heading3"/>
        <w:rPr>
          <w:rFonts w:eastAsia="DengXian"/>
          <w:lang w:eastAsia="zh-CN"/>
        </w:rPr>
      </w:pPr>
      <w:bookmarkStart w:id="1603" w:name="_Toc104883071"/>
      <w:bookmarkStart w:id="1604" w:name="_Toc113426219"/>
      <w:bookmarkStart w:id="1605" w:name="_Toc117496644"/>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603"/>
      <w:bookmarkEnd w:id="1604"/>
      <w:bookmarkEnd w:id="1605"/>
    </w:p>
    <w:p w14:paraId="1B434B5D"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7FAEF165"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756F9BE3"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55BC3864" w14:textId="77777777" w:rsidR="00A220EE" w:rsidRPr="00BC49C2" w:rsidRDefault="00EB03AC" w:rsidP="00EB03AC">
      <w:pPr>
        <w:pStyle w:val="TH"/>
        <w:rPr>
          <w:rFonts w:eastAsia="DengXian"/>
        </w:rPr>
      </w:pPr>
      <w:r w:rsidRPr="00BC49C2">
        <w:object w:dxaOrig="6661" w:dyaOrig="2595" w14:anchorId="5F35DD05">
          <v:shape id="_x0000_i8733" type="#_x0000_t75" style="width:332.85pt;height:129.75pt" o:ole="">
            <v:imagedata r:id="rId157" o:title=""/>
          </v:shape>
          <o:OLEObject Type="Embed" ProgID="Visio.Drawing.15" ShapeID="_x0000_i8733" DrawAspect="Content" ObjectID="_1728109663" r:id="rId158"/>
        </w:object>
      </w:r>
    </w:p>
    <w:p w14:paraId="30CC47F2"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27F0CCCE" w14:textId="77777777" w:rsidR="00A220EE" w:rsidRPr="00BC49C2" w:rsidRDefault="00A220EE" w:rsidP="00A220EE">
      <w:pPr>
        <w:pStyle w:val="Heading3"/>
        <w:rPr>
          <w:rFonts w:eastAsia="DengXian"/>
          <w:lang w:eastAsia="zh-CN"/>
        </w:rPr>
      </w:pPr>
      <w:bookmarkStart w:id="1606" w:name="_Toc104883072"/>
      <w:bookmarkStart w:id="1607" w:name="_Toc113426220"/>
      <w:bookmarkStart w:id="1608" w:name="_Toc117496645"/>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606"/>
      <w:bookmarkEnd w:id="1607"/>
      <w:bookmarkEnd w:id="1608"/>
    </w:p>
    <w:p w14:paraId="5BEDD606" w14:textId="77777777" w:rsidR="00EB03AC" w:rsidRPr="00BC49C2" w:rsidRDefault="00EB03AC" w:rsidP="00EB03AC">
      <w:pPr>
        <w:pStyle w:val="TH"/>
        <w:rPr>
          <w:rFonts w:eastAsia="DengXian"/>
          <w:lang w:eastAsia="zh-CN"/>
        </w:rPr>
      </w:pPr>
      <w:r w:rsidRPr="00BC49C2">
        <w:object w:dxaOrig="5851" w:dyaOrig="6495" w14:anchorId="306CEE0C">
          <v:shape id="_x0000_i8734" type="#_x0000_t75" style="width:294.8pt;height:324.7pt" o:ole="">
            <v:imagedata r:id="rId159" o:title=""/>
          </v:shape>
          <o:OLEObject Type="Embed" ProgID="Visio.Drawing.15" ShapeID="_x0000_i8734" DrawAspect="Content" ObjectID="_1728109664" r:id="rId160"/>
        </w:object>
      </w:r>
    </w:p>
    <w:p w14:paraId="4E388031"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689AB3BC"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11EE2EA2"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797FAF93"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327F997B"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642FDFEB"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1BAE2B37"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03BCA597"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772945B4"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0563FEE8"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6836CF23"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19B56F26" w14:textId="4823FFED"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23.288</w:t>
      </w:r>
      <w:r w:rsidR="00BC0293">
        <w:rPr>
          <w:rFonts w:eastAsia="DengXian"/>
          <w:lang w:eastAsia="zh-CN"/>
        </w:rPr>
        <w:t> </w:t>
      </w:r>
      <w:r w:rsidR="00BC0293">
        <w:rPr>
          <w:rFonts w:eastAsia="DengXian"/>
          <w:lang w:eastAsia="zh-CN"/>
        </w:rPr>
        <w:t>[</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6075BAD4"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1F8D2F6F"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066175B1" w14:textId="17448DCF" w:rsidR="00A220EE" w:rsidRPr="00BC49C2" w:rsidRDefault="00917ADA" w:rsidP="00A220EE">
      <w:pPr>
        <w:pStyle w:val="EditorsNote"/>
      </w:pPr>
      <w:r>
        <w:t>Editor's note</w:t>
      </w:r>
      <w:r w:rsidR="00DD7E30">
        <w:t>:</w:t>
      </w:r>
      <w:r w:rsidR="00DD7E30">
        <w:tab/>
      </w:r>
      <w:r w:rsidR="00A220EE" w:rsidRPr="00BC49C2">
        <w:t>Coordination is needed with FS_eNA_Ph3 during conclusion phase.</w:t>
      </w:r>
    </w:p>
    <w:p w14:paraId="63ECBBE6" w14:textId="77777777" w:rsidR="00A220EE" w:rsidRPr="00BC49C2" w:rsidRDefault="00A220EE" w:rsidP="00A220EE">
      <w:pPr>
        <w:pStyle w:val="Heading3"/>
        <w:rPr>
          <w:rFonts w:eastAsia="DengXian"/>
          <w:lang w:eastAsia="zh-CN"/>
        </w:rPr>
      </w:pPr>
      <w:bookmarkStart w:id="1609" w:name="_Toc104883073"/>
      <w:bookmarkStart w:id="1610" w:name="_Toc113426221"/>
      <w:bookmarkStart w:id="1611" w:name="_Toc117496646"/>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609"/>
      <w:bookmarkEnd w:id="1610"/>
      <w:bookmarkEnd w:id="1611"/>
    </w:p>
    <w:p w14:paraId="0BF15407" w14:textId="77777777" w:rsidR="00A220EE" w:rsidRPr="00BC49C2" w:rsidRDefault="00A220EE" w:rsidP="00A220EE">
      <w:pPr>
        <w:rPr>
          <w:lang w:eastAsia="zh-CN"/>
        </w:rPr>
      </w:pPr>
      <w:r w:rsidRPr="00BC49C2">
        <w:rPr>
          <w:lang w:eastAsia="zh-CN"/>
        </w:rPr>
        <w:t>AF:</w:t>
      </w:r>
    </w:p>
    <w:p w14:paraId="4431527B"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33360C88"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3B8B7AB3"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70EEEED4"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194D3800" w14:textId="77777777" w:rsidR="001925BE" w:rsidRPr="00BC49C2" w:rsidRDefault="001925BE" w:rsidP="00850579">
      <w:pPr>
        <w:pStyle w:val="Heading2"/>
        <w:rPr>
          <w:rFonts w:eastAsia="DengXian"/>
          <w:lang w:eastAsia="zh-CN"/>
        </w:rPr>
      </w:pPr>
      <w:bookmarkStart w:id="1612" w:name="_Toc104883074"/>
      <w:bookmarkStart w:id="1613" w:name="_Toc113426222"/>
      <w:bookmarkStart w:id="1614" w:name="_Toc117496647"/>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612"/>
      <w:bookmarkEnd w:id="1613"/>
      <w:bookmarkEnd w:id="1614"/>
    </w:p>
    <w:p w14:paraId="426A0A94" w14:textId="77777777" w:rsidR="001925BE" w:rsidRPr="00BC49C2" w:rsidRDefault="001925BE" w:rsidP="00850579">
      <w:pPr>
        <w:pStyle w:val="Heading3"/>
        <w:rPr>
          <w:rFonts w:eastAsia="DengXian"/>
          <w:lang w:eastAsia="zh-CN"/>
        </w:rPr>
      </w:pPr>
      <w:bookmarkStart w:id="1615" w:name="_Toc104883075"/>
      <w:bookmarkStart w:id="1616" w:name="_Toc113426223"/>
      <w:bookmarkStart w:id="1617" w:name="_Toc117496648"/>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615"/>
      <w:bookmarkEnd w:id="1616"/>
      <w:bookmarkEnd w:id="1617"/>
    </w:p>
    <w:p w14:paraId="79249A8A"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0C49AAFA" w14:textId="77777777" w:rsidR="001925BE" w:rsidRPr="00BC49C2" w:rsidRDefault="001925BE" w:rsidP="00850579">
      <w:pPr>
        <w:pStyle w:val="Heading3"/>
        <w:rPr>
          <w:rFonts w:eastAsia="DengXian"/>
          <w:lang w:eastAsia="zh-CN"/>
        </w:rPr>
      </w:pPr>
      <w:bookmarkStart w:id="1618" w:name="_Toc104883076"/>
      <w:bookmarkStart w:id="1619" w:name="_Toc113426224"/>
      <w:bookmarkStart w:id="1620" w:name="_Toc117496649"/>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618"/>
      <w:bookmarkEnd w:id="1619"/>
      <w:bookmarkEnd w:id="1620"/>
    </w:p>
    <w:p w14:paraId="013102A1"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503E8ABE"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0A5D73F8" w14:textId="77777777" w:rsidR="001925BE" w:rsidRPr="00BC49C2" w:rsidRDefault="001925BE" w:rsidP="00850579">
      <w:pPr>
        <w:pStyle w:val="Heading4"/>
        <w:rPr>
          <w:rFonts w:eastAsia="DengXian"/>
          <w:lang w:eastAsia="zh-CN"/>
        </w:rPr>
      </w:pPr>
      <w:bookmarkStart w:id="1621" w:name="_Toc104883077"/>
      <w:bookmarkStart w:id="1622" w:name="_Toc113426225"/>
      <w:bookmarkStart w:id="1623" w:name="_Toc117496650"/>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621"/>
      <w:bookmarkEnd w:id="1622"/>
      <w:bookmarkEnd w:id="1623"/>
    </w:p>
    <w:p w14:paraId="3E36A0F9"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624" w:name="_MON_1715489842"/>
    <w:bookmarkEnd w:id="1624"/>
    <w:p w14:paraId="50CA4CEB" w14:textId="77777777" w:rsidR="00E27EEF" w:rsidRDefault="00E27EEF" w:rsidP="00E27EEF">
      <w:pPr>
        <w:pStyle w:val="TH"/>
      </w:pPr>
      <w:r>
        <w:object w:dxaOrig="7887" w:dyaOrig="2656" w14:anchorId="5DF5050B">
          <v:shape id="_x0000_i8735" type="#_x0000_t75" style="width:394.65pt;height:131.1pt" o:ole="">
            <v:imagedata r:id="rId161" o:title=""/>
          </v:shape>
          <o:OLEObject Type="Embed" ProgID="Word.Picture.8" ShapeID="_x0000_i8735" DrawAspect="Content" ObjectID="_1728109665" r:id="rId162"/>
        </w:object>
      </w:r>
    </w:p>
    <w:p w14:paraId="7BF5B2C0"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1BD778B9" w14:textId="4BDB5ED8"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917ADA">
        <w:rPr>
          <w:lang w:eastAsia="zh-CN"/>
        </w:rPr>
        <w:t>'</w:t>
      </w:r>
      <w:r w:rsidRPr="00BC49C2">
        <w:rPr>
          <w:lang w:eastAsia="zh-CN"/>
        </w:rPr>
        <w:t>s sending rate.</w:t>
      </w:r>
    </w:p>
    <w:bookmarkStart w:id="1625" w:name="_MON_1715489804"/>
    <w:bookmarkEnd w:id="1625"/>
    <w:p w14:paraId="343F062F" w14:textId="77777777" w:rsidR="00E27EEF" w:rsidRDefault="00E27EEF" w:rsidP="00E27EEF">
      <w:pPr>
        <w:pStyle w:val="TH"/>
      </w:pPr>
      <w:r>
        <w:object w:dxaOrig="9356" w:dyaOrig="4534" w14:anchorId="1BCF6A2A">
          <v:shape id="_x0000_i8736" type="#_x0000_t75" style="width:468pt;height:224.15pt" o:ole="">
            <v:imagedata r:id="rId163" o:title=""/>
          </v:shape>
          <o:OLEObject Type="Embed" ProgID="Word.Picture.8" ShapeID="_x0000_i8736" DrawAspect="Content" ObjectID="_1728109666" r:id="rId164"/>
        </w:object>
      </w:r>
    </w:p>
    <w:p w14:paraId="70DCFCA8"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68D5B316"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69444F25"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7C9D3DD1"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37597309" w14:textId="0C2D210C" w:rsidR="001925BE" w:rsidRPr="00BC49C2" w:rsidRDefault="00917ADA" w:rsidP="00850579">
      <w:pPr>
        <w:pStyle w:val="EditorsNote"/>
      </w:pPr>
      <w:r>
        <w:t>Editor's note</w:t>
      </w:r>
      <w:r w:rsidR="00DD7E30">
        <w:t>:</w:t>
      </w:r>
      <w:r w:rsidR="00DD7E30">
        <w:tab/>
      </w:r>
      <w:r w:rsidR="001925BE" w:rsidRPr="00BC49C2">
        <w:t>Whether RAN can support such a marking need to be coordinated with RAN WG.</w:t>
      </w:r>
    </w:p>
    <w:p w14:paraId="7D9F00B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57EACA76"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6565FF62" w14:textId="77777777" w:rsidR="00E27EEF" w:rsidRDefault="00E27EEF" w:rsidP="0007131A">
      <w:pPr>
        <w:pStyle w:val="TH"/>
      </w:pPr>
      <w:r>
        <w:object w:dxaOrig="9356" w:dyaOrig="4534" w14:anchorId="7F2887B3">
          <v:shape id="_x0000_i8737" type="#_x0000_t75" style="width:468pt;height:224.15pt" o:ole="">
            <v:imagedata r:id="rId165" o:title=""/>
          </v:shape>
          <o:OLEObject Type="Embed" ProgID="Word.Picture.8" ShapeID="_x0000_i8737" DrawAspect="Content" ObjectID="_1728109667" r:id="rId166"/>
        </w:object>
      </w:r>
    </w:p>
    <w:p w14:paraId="15034FBC"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3B169FD0" w14:textId="20EA14A4"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917ADA">
        <w:rPr>
          <w:lang w:eastAsia="zh-CN"/>
        </w:rPr>
        <w:t>"</w:t>
      </w:r>
      <w:r w:rsidRPr="00BC49C2">
        <w:rPr>
          <w:lang w:eastAsia="zh-CN"/>
        </w:rPr>
        <w:t>too</w:t>
      </w:r>
      <w:r w:rsidR="00917ADA">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6DFDB11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387FF150"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1F594CD3"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3FE50E6C"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516721EC"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7C8D28A8"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4E5DB1A3"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7B7496BF" w14:textId="17BD7C68" w:rsidR="00E13B34" w:rsidRDefault="00917ADA" w:rsidP="000D5B0F">
      <w:pPr>
        <w:pStyle w:val="EditorsNote"/>
      </w:pPr>
      <w:r>
        <w:t>Editor's note</w:t>
      </w:r>
      <w:r w:rsidR="00C72ADC" w:rsidRPr="00C72ADC">
        <w:t>:</w:t>
      </w:r>
      <w:r w:rsidR="000D5B0F">
        <w:tab/>
      </w:r>
      <w:r w:rsidR="00C72ADC" w:rsidRPr="00C72ADC">
        <w:t>Whether RAN can support uplink congestion detection and ECN marking within the UE needs to be coordinated with RAN</w:t>
      </w:r>
      <w:r w:rsidR="000D5B0F">
        <w:t> </w:t>
      </w:r>
      <w:r w:rsidR="00C72ADC" w:rsidRPr="00C72ADC">
        <w:t>WG</w:t>
      </w:r>
      <w:r w:rsidR="000D5B0F">
        <w:t>s</w:t>
      </w:r>
      <w:r w:rsidR="00C72ADC" w:rsidRPr="00C72ADC">
        <w:t>.</w:t>
      </w:r>
    </w:p>
    <w:p w14:paraId="42C82A1A"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14040615" w14:textId="77777777" w:rsidR="001925BE" w:rsidRPr="00BC49C2" w:rsidRDefault="001925BE" w:rsidP="00BD7614">
      <w:pPr>
        <w:pStyle w:val="Heading4"/>
        <w:rPr>
          <w:rFonts w:eastAsia="DengXian"/>
          <w:lang w:eastAsia="zh-CN"/>
        </w:rPr>
      </w:pPr>
      <w:bookmarkStart w:id="1626" w:name="_Toc104883078"/>
      <w:bookmarkStart w:id="1627" w:name="_Toc113426226"/>
      <w:bookmarkStart w:id="1628" w:name="_Toc117496651"/>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626"/>
      <w:bookmarkEnd w:id="1627"/>
      <w:bookmarkEnd w:id="1628"/>
    </w:p>
    <w:p w14:paraId="796A16E9"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75FDED31" w14:textId="77777777" w:rsidR="00E27EEF" w:rsidRDefault="00E27EEF" w:rsidP="0007131A">
      <w:pPr>
        <w:pStyle w:val="TH"/>
      </w:pPr>
      <w:r>
        <w:object w:dxaOrig="9616" w:dyaOrig="4003" w14:anchorId="50EAD1F1">
          <v:shape id="_x0000_i8738" type="#_x0000_t75" style="width:480.9pt;height:199pt" o:ole="">
            <v:imagedata r:id="rId167" o:title=""/>
          </v:shape>
          <o:OLEObject Type="Embed" ProgID="Word.Picture.8" ShapeID="_x0000_i8738" DrawAspect="Content" ObjectID="_1728109668" r:id="rId168"/>
        </w:object>
      </w:r>
    </w:p>
    <w:p w14:paraId="29815714"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61F671DB"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467AC55C"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6EF23C5A" w14:textId="34A7E996" w:rsidR="001925BE" w:rsidRPr="00BC49C2" w:rsidRDefault="00917ADA" w:rsidP="00BD7614">
      <w:pPr>
        <w:pStyle w:val="EditorsNote"/>
      </w:pPr>
      <w:r>
        <w:t>Editor's note</w:t>
      </w:r>
      <w:r w:rsidR="00DD7E30">
        <w:t>:</w:t>
      </w:r>
      <w:r w:rsidR="00DD7E30">
        <w:tab/>
      </w:r>
      <w:r w:rsidR="001925BE" w:rsidRPr="00BC49C2">
        <w:t>Whether RAN can support such a marking need to be coordinated with RAN WG.</w:t>
      </w:r>
    </w:p>
    <w:p w14:paraId="5E02320B"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1546B8D3"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552D2E8C"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15F9E08"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0C3E6556"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50C25235" w14:textId="77777777" w:rsidR="00E27EEF" w:rsidRDefault="00E27EEF" w:rsidP="0007131A">
      <w:pPr>
        <w:pStyle w:val="TH"/>
      </w:pPr>
      <w:r>
        <w:object w:dxaOrig="9639" w:dyaOrig="4534" w14:anchorId="5B84E463">
          <v:shape id="_x0000_i8739" type="#_x0000_t75" style="width:482.25pt;height:224.15pt" o:ole="">
            <v:imagedata r:id="rId169" o:title=""/>
          </v:shape>
          <o:OLEObject Type="Embed" ProgID="Word.Picture.8" ShapeID="_x0000_i8739" DrawAspect="Content" ObjectID="_1728109669" r:id="rId170"/>
        </w:object>
      </w:r>
    </w:p>
    <w:p w14:paraId="49D89D69"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161B9D0A" w14:textId="77777777" w:rsidR="001925BE" w:rsidRPr="00BC49C2" w:rsidRDefault="001925BE" w:rsidP="00BD7614">
      <w:pPr>
        <w:pStyle w:val="Heading4"/>
        <w:rPr>
          <w:rFonts w:eastAsia="DengXian"/>
          <w:lang w:eastAsia="zh-CN"/>
        </w:rPr>
      </w:pPr>
      <w:bookmarkStart w:id="1629" w:name="_Toc104883079"/>
      <w:bookmarkStart w:id="1630" w:name="_Toc113426227"/>
      <w:bookmarkStart w:id="1631" w:name="_Toc117496652"/>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629"/>
      <w:bookmarkEnd w:id="1630"/>
      <w:bookmarkEnd w:id="1631"/>
    </w:p>
    <w:p w14:paraId="3C643E95"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6CC1AB93" w14:textId="77777777"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5CE01140"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1B029EFE" w14:textId="77777777" w:rsidR="001925BE" w:rsidRPr="00BC49C2" w:rsidRDefault="001925BE" w:rsidP="00BD7614">
      <w:pPr>
        <w:pStyle w:val="Heading3"/>
        <w:rPr>
          <w:rFonts w:eastAsia="DengXian"/>
          <w:lang w:eastAsia="zh-CN"/>
        </w:rPr>
      </w:pPr>
      <w:bookmarkStart w:id="1632" w:name="_Toc104883080"/>
      <w:bookmarkStart w:id="1633" w:name="_Toc113426228"/>
      <w:bookmarkStart w:id="1634" w:name="_Toc117496653"/>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632"/>
      <w:bookmarkEnd w:id="1633"/>
      <w:bookmarkEnd w:id="1634"/>
    </w:p>
    <w:p w14:paraId="0B0F9EA0" w14:textId="77777777" w:rsidR="001925BE" w:rsidRPr="00BC49C2" w:rsidRDefault="000063E2" w:rsidP="00BD7614">
      <w:pPr>
        <w:pStyle w:val="Heading3"/>
        <w:rPr>
          <w:rFonts w:eastAsia="DengXian"/>
          <w:lang w:eastAsia="zh-CN"/>
        </w:rPr>
      </w:pPr>
      <w:bookmarkStart w:id="1635" w:name="_Toc104883081"/>
      <w:bookmarkStart w:id="1636" w:name="_Toc113426229"/>
      <w:bookmarkStart w:id="1637" w:name="_Toc117496654"/>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1635"/>
      <w:bookmarkEnd w:id="1636"/>
      <w:bookmarkEnd w:id="1637"/>
    </w:p>
    <w:p w14:paraId="71450C7B"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00FCB8E8" w14:textId="77777777" w:rsidR="0088786B" w:rsidRPr="00BC49C2" w:rsidRDefault="0088786B" w:rsidP="003A6673">
      <w:pPr>
        <w:pStyle w:val="Heading2"/>
        <w:rPr>
          <w:rFonts w:eastAsia="DengXian"/>
        </w:rPr>
      </w:pPr>
      <w:bookmarkStart w:id="1638" w:name="_Toc104883082"/>
      <w:bookmarkStart w:id="1639" w:name="_Toc113426230"/>
      <w:bookmarkStart w:id="1640" w:name="_Toc117496655"/>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638"/>
      <w:bookmarkEnd w:id="1639"/>
      <w:bookmarkEnd w:id="1640"/>
    </w:p>
    <w:p w14:paraId="7A4E573F" w14:textId="77777777" w:rsidR="0088786B" w:rsidRPr="00BC49C2" w:rsidRDefault="00187EE2" w:rsidP="003A6673">
      <w:pPr>
        <w:pStyle w:val="Heading3"/>
        <w:rPr>
          <w:rFonts w:eastAsia="DengXian"/>
        </w:rPr>
      </w:pPr>
      <w:bookmarkStart w:id="1641" w:name="_Toc104883083"/>
      <w:bookmarkStart w:id="1642" w:name="_Toc113426231"/>
      <w:bookmarkStart w:id="1643" w:name="_Toc117496656"/>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641"/>
      <w:bookmarkEnd w:id="1642"/>
      <w:bookmarkEnd w:id="1643"/>
    </w:p>
    <w:p w14:paraId="2A760A38" w14:textId="77777777" w:rsidR="0088786B" w:rsidRPr="00BC49C2" w:rsidRDefault="0088786B" w:rsidP="003A6673">
      <w:r w:rsidRPr="00BC49C2">
        <w:t>This solution addresses KI#3: 5GS information exposure for XR/media Enhancements.</w:t>
      </w:r>
    </w:p>
    <w:p w14:paraId="0D72CECE" w14:textId="77777777" w:rsidR="0088786B" w:rsidRPr="00BC49C2" w:rsidRDefault="0088786B" w:rsidP="003A6673">
      <w:pPr>
        <w:pStyle w:val="Heading3"/>
        <w:rPr>
          <w:rFonts w:eastAsia="DengXian"/>
        </w:rPr>
      </w:pPr>
      <w:bookmarkStart w:id="1644" w:name="_Toc104883084"/>
      <w:bookmarkStart w:id="1645" w:name="_Toc113426232"/>
      <w:bookmarkStart w:id="1646" w:name="_Toc117496657"/>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644"/>
      <w:bookmarkEnd w:id="1645"/>
      <w:bookmarkEnd w:id="1646"/>
    </w:p>
    <w:p w14:paraId="08745AC1"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72CA4E24"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5624A57A"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56ED1076" w14:textId="6D82E909"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917ADA">
        <w:t>'</w:t>
      </w:r>
      <w:r w:rsidRPr="00BC49C2">
        <w:t xml:space="preserve"> configuration, and/or 3rd party application request, and/or PCF policy control for the XRM services.</w:t>
      </w:r>
    </w:p>
    <w:p w14:paraId="5F9D6238" w14:textId="77777777" w:rsidR="0088786B" w:rsidRPr="00BC49C2" w:rsidRDefault="0088786B" w:rsidP="003A6673">
      <w:pPr>
        <w:pStyle w:val="Heading3"/>
        <w:rPr>
          <w:rFonts w:eastAsia="DengXian"/>
        </w:rPr>
      </w:pPr>
      <w:bookmarkStart w:id="1647" w:name="_Toc104883085"/>
      <w:bookmarkStart w:id="1648" w:name="_Toc113426233"/>
      <w:bookmarkStart w:id="1649" w:name="_Toc117496658"/>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647"/>
      <w:bookmarkEnd w:id="1648"/>
      <w:bookmarkEnd w:id="1649"/>
    </w:p>
    <w:p w14:paraId="33CDF901"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7FD65C19" w14:textId="77777777" w:rsidR="0088786B" w:rsidRPr="00BC49C2" w:rsidRDefault="003A6673" w:rsidP="003A6673">
      <w:pPr>
        <w:pStyle w:val="TH"/>
        <w:rPr>
          <w:rFonts w:eastAsia="DengXian"/>
        </w:rPr>
      </w:pPr>
      <w:r w:rsidRPr="00BC49C2">
        <w:object w:dxaOrig="12111" w:dyaOrig="8830" w14:anchorId="143AA201">
          <v:shape id="_x0000_i8740" type="#_x0000_t75" style="width:342.35pt;height:249.3pt" o:ole="">
            <v:imagedata r:id="rId171" o:title=""/>
          </v:shape>
          <o:OLEObject Type="Embed" ProgID="Visio.Drawing.15" ShapeID="_x0000_i8740" DrawAspect="Content" ObjectID="_1728109670" r:id="rId172"/>
        </w:object>
      </w:r>
    </w:p>
    <w:p w14:paraId="5D9828E3"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31656568"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19F0119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29DE7F6E"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57CB68B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317C1DF3"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0195D058"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6B666402"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521788BA" w14:textId="77777777"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6BE53171" w14:textId="77777777"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52A6AF24"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5F99D1EA"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2B16F60B"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2AE9DD63"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68DEED30"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4B3E3C8E"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2DA5DF91"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4F7E7832"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41D5EAAF"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46991138"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79365C6B"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35847539"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3591EB64" w14:textId="77777777" w:rsidR="0088786B" w:rsidRPr="00BC49C2" w:rsidRDefault="0088786B" w:rsidP="006B29E7">
      <w:pPr>
        <w:pStyle w:val="Heading3"/>
        <w:rPr>
          <w:rFonts w:eastAsia="DengXian"/>
        </w:rPr>
      </w:pPr>
      <w:bookmarkStart w:id="1650" w:name="_Toc104883086"/>
      <w:bookmarkStart w:id="1651" w:name="_Toc113426234"/>
      <w:bookmarkStart w:id="1652" w:name="_Toc117496659"/>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1650"/>
      <w:bookmarkEnd w:id="1651"/>
      <w:bookmarkEnd w:id="1652"/>
    </w:p>
    <w:p w14:paraId="3A003372" w14:textId="77777777" w:rsidR="00E27EEF" w:rsidRDefault="0088786B" w:rsidP="006B29E7">
      <w:r w:rsidRPr="00BC49C2">
        <w:t>PCF:</w:t>
      </w:r>
    </w:p>
    <w:p w14:paraId="34C26745"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21008727" w14:textId="77777777" w:rsidR="00E27EEF" w:rsidRDefault="0088786B" w:rsidP="006B29E7">
      <w:r w:rsidRPr="00BC49C2">
        <w:t>NEF:</w:t>
      </w:r>
    </w:p>
    <w:p w14:paraId="2C4DA8C7"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3A50AA51" w14:textId="77777777" w:rsidR="00A419D4" w:rsidRPr="00BC49C2" w:rsidRDefault="00A419D4" w:rsidP="00A419D4">
      <w:pPr>
        <w:pStyle w:val="Heading2"/>
        <w:rPr>
          <w:rFonts w:eastAsia="DengXian"/>
        </w:rPr>
      </w:pPr>
      <w:bookmarkStart w:id="1653" w:name="_Toc104883087"/>
      <w:bookmarkStart w:id="1654" w:name="_Toc113426235"/>
      <w:bookmarkStart w:id="1655" w:name="_Toc117496660"/>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1653"/>
      <w:bookmarkEnd w:id="1654"/>
      <w:bookmarkEnd w:id="1655"/>
    </w:p>
    <w:p w14:paraId="43A2BEF7" w14:textId="77777777" w:rsidR="00A419D4" w:rsidRPr="00BC49C2" w:rsidRDefault="00A419D4" w:rsidP="00A419D4">
      <w:pPr>
        <w:pStyle w:val="Heading3"/>
        <w:rPr>
          <w:rFonts w:eastAsia="DengXian"/>
        </w:rPr>
      </w:pPr>
      <w:bookmarkStart w:id="1656" w:name="_Toc104883088"/>
      <w:bookmarkStart w:id="1657" w:name="_Toc113426236"/>
      <w:bookmarkStart w:id="1658" w:name="_Toc117496661"/>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1656"/>
      <w:bookmarkEnd w:id="1657"/>
      <w:bookmarkEnd w:id="1658"/>
    </w:p>
    <w:p w14:paraId="5584E5E4" w14:textId="77777777" w:rsidR="00A419D4" w:rsidRPr="00BC49C2" w:rsidRDefault="00A419D4" w:rsidP="00A419D4">
      <w:r w:rsidRPr="00BC49C2">
        <w:t>This solution addresses the key issue #3 5GS information exposure.</w:t>
      </w:r>
    </w:p>
    <w:p w14:paraId="667445B3" w14:textId="77777777" w:rsidR="00A419D4" w:rsidRPr="00BC49C2" w:rsidRDefault="00A419D4" w:rsidP="00A419D4">
      <w:pPr>
        <w:pStyle w:val="Heading3"/>
        <w:rPr>
          <w:rFonts w:eastAsia="DengXian"/>
        </w:rPr>
      </w:pPr>
      <w:bookmarkStart w:id="1659" w:name="_Toc104883089"/>
      <w:bookmarkStart w:id="1660" w:name="_Toc113426237"/>
      <w:bookmarkStart w:id="1661" w:name="_Toc117496662"/>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1659"/>
      <w:bookmarkEnd w:id="1660"/>
      <w:bookmarkEnd w:id="1661"/>
    </w:p>
    <w:p w14:paraId="15A2D71F"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232373BD"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221BEB56" w14:textId="77777777" w:rsidR="00A419D4" w:rsidRPr="00BC49C2" w:rsidRDefault="00A419D4" w:rsidP="00A419D4">
      <w:pPr>
        <w:pStyle w:val="Heading3"/>
        <w:rPr>
          <w:rFonts w:eastAsia="DengXian"/>
        </w:rPr>
      </w:pPr>
      <w:bookmarkStart w:id="1662" w:name="_Toc104883090"/>
      <w:bookmarkStart w:id="1663" w:name="_Toc113426238"/>
      <w:bookmarkStart w:id="1664" w:name="_Toc117496663"/>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1662"/>
      <w:bookmarkEnd w:id="1663"/>
      <w:bookmarkEnd w:id="1664"/>
    </w:p>
    <w:p w14:paraId="241FF545" w14:textId="77777777" w:rsidR="00A419D4" w:rsidRPr="00BC49C2" w:rsidRDefault="00A419D4" w:rsidP="00A419D4">
      <w:pPr>
        <w:pStyle w:val="Heading4"/>
        <w:rPr>
          <w:rFonts w:eastAsia="DengXian"/>
        </w:rPr>
      </w:pPr>
      <w:bookmarkStart w:id="1665" w:name="_Toc104883091"/>
      <w:bookmarkStart w:id="1666" w:name="_Toc113426239"/>
      <w:bookmarkStart w:id="1667" w:name="_Toc117496664"/>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1665"/>
      <w:bookmarkEnd w:id="1666"/>
      <w:bookmarkEnd w:id="1667"/>
    </w:p>
    <w:p w14:paraId="7911264A" w14:textId="77777777" w:rsidR="00E27EEF" w:rsidRDefault="00E27EEF" w:rsidP="0007131A">
      <w:pPr>
        <w:pStyle w:val="TH"/>
      </w:pPr>
      <w:r>
        <w:object w:dxaOrig="9628" w:dyaOrig="4334" w14:anchorId="2865B364">
          <v:shape id="_x0000_i8741" type="#_x0000_t75" style="width:481.6pt;height:214.65pt" o:ole="">
            <v:imagedata r:id="rId173" o:title=""/>
          </v:shape>
          <o:OLEObject Type="Embed" ProgID="Word.Picture.8" ShapeID="_x0000_i8741" DrawAspect="Content" ObjectID="_1728109671" r:id="rId174"/>
        </w:object>
      </w:r>
    </w:p>
    <w:p w14:paraId="21F6D700" w14:textId="77777777" w:rsidR="00E27EEF" w:rsidRDefault="00E27EEF" w:rsidP="00E27EEF">
      <w:pPr>
        <w:pStyle w:val="TF"/>
        <w:rPr>
          <w:rFonts w:eastAsia="DengXian"/>
        </w:rPr>
      </w:pPr>
      <w:r>
        <w:rPr>
          <w:rFonts w:eastAsia="DengXian"/>
        </w:rPr>
        <w:t>Figure 6.48.3.1-1</w:t>
      </w:r>
    </w:p>
    <w:p w14:paraId="15A2E70E"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2586C593"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3E5668CD" w14:textId="1ABBAFDF"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SMF.</w:t>
      </w:r>
    </w:p>
    <w:p w14:paraId="13FF567E" w14:textId="6FC47F8E"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PCF</w:t>
      </w:r>
    </w:p>
    <w:p w14:paraId="45A5E754" w14:textId="63BB1686"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NEF.</w:t>
      </w:r>
    </w:p>
    <w:p w14:paraId="08A86D44" w14:textId="325476E6"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917ADA">
        <w:rPr>
          <w:rFonts w:eastAsia="DengXian"/>
        </w:rPr>
        <w:t>"</w:t>
      </w:r>
      <w:r w:rsidR="00A419D4" w:rsidRPr="00BC49C2">
        <w:rPr>
          <w:rFonts w:eastAsia="DengXian"/>
        </w:rPr>
        <w:t>Rate Adaptation Request</w:t>
      </w:r>
      <w:r w:rsidR="00917ADA">
        <w:rPr>
          <w:rFonts w:eastAsia="DengXian"/>
        </w:rPr>
        <w:t>"</w:t>
      </w:r>
      <w:r w:rsidR="00A419D4" w:rsidRPr="00BC49C2">
        <w:rPr>
          <w:rFonts w:eastAsia="DengXian"/>
        </w:rPr>
        <w:t>) to the AF.</w:t>
      </w:r>
    </w:p>
    <w:p w14:paraId="407484D2" w14:textId="180FC259"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AF.</w:t>
      </w:r>
    </w:p>
    <w:p w14:paraId="51185231" w14:textId="77777777" w:rsidR="00A419D4" w:rsidRPr="00BC49C2" w:rsidRDefault="00A419D4" w:rsidP="00A419D4">
      <w:r w:rsidRPr="00BC49C2">
        <w:t>After receiving the information from PCF/NEF, the application server considers the suggestion on the codec rate adaptation.</w:t>
      </w:r>
    </w:p>
    <w:p w14:paraId="2D15FCD7" w14:textId="77777777" w:rsidR="00A419D4" w:rsidRPr="00BC49C2" w:rsidRDefault="00A419D4" w:rsidP="00A419D4">
      <w:pPr>
        <w:pStyle w:val="Heading3"/>
        <w:rPr>
          <w:rFonts w:eastAsia="DengXian"/>
        </w:rPr>
      </w:pPr>
      <w:bookmarkStart w:id="1668" w:name="_Toc104883092"/>
      <w:bookmarkStart w:id="1669" w:name="_Toc113426240"/>
      <w:bookmarkStart w:id="1670" w:name="_Toc117496665"/>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1668"/>
      <w:bookmarkEnd w:id="1669"/>
      <w:bookmarkEnd w:id="1670"/>
    </w:p>
    <w:p w14:paraId="3F91922E" w14:textId="77777777" w:rsidR="00A419D4" w:rsidRPr="00BC49C2" w:rsidRDefault="00A419D4" w:rsidP="00A419D4">
      <w:r w:rsidRPr="00BC49C2">
        <w:t>The solution has impacts on the following entities and interfaces:</w:t>
      </w:r>
    </w:p>
    <w:p w14:paraId="4EA1D2E4" w14:textId="77777777" w:rsidR="00A419D4" w:rsidRPr="00BC49C2" w:rsidRDefault="00A419D4" w:rsidP="00A419D4">
      <w:r w:rsidRPr="00BC49C2">
        <w:t>RAN:</w:t>
      </w:r>
    </w:p>
    <w:p w14:paraId="3124490C"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5813317E"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735E8A55"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0CEDDDBC" w14:textId="77777777" w:rsidR="00A419D4" w:rsidRPr="00BC49C2" w:rsidRDefault="00A419D4" w:rsidP="00A419D4">
      <w:r w:rsidRPr="00BC49C2">
        <w:t>SMF:</w:t>
      </w:r>
    </w:p>
    <w:p w14:paraId="1C603CB5"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3305A334"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7A52C53F" w14:textId="77777777" w:rsidR="00A419D4" w:rsidRPr="00BC49C2" w:rsidRDefault="00A419D4" w:rsidP="00A419D4">
      <w:r w:rsidRPr="00BC49C2">
        <w:t>PCF:</w:t>
      </w:r>
    </w:p>
    <w:p w14:paraId="54660D67"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6A1D0AA6"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772E6129" w14:textId="77777777" w:rsidR="00A419D4" w:rsidRPr="00BC49C2" w:rsidRDefault="00A419D4" w:rsidP="00A419D4">
      <w:r w:rsidRPr="00BC49C2">
        <w:t>NEF:</w:t>
      </w:r>
    </w:p>
    <w:p w14:paraId="49526073"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784AEDAC" w14:textId="77777777" w:rsidR="00A419D4" w:rsidRPr="00BC49C2" w:rsidRDefault="00A419D4" w:rsidP="00A419D4">
      <w:r w:rsidRPr="00BC49C2">
        <w:t>AF:</w:t>
      </w:r>
    </w:p>
    <w:p w14:paraId="6D8CCDC7"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4DBF3385" w14:textId="77777777" w:rsidR="005E77C2" w:rsidRPr="00BC49C2" w:rsidRDefault="005E77C2" w:rsidP="00F00529">
      <w:pPr>
        <w:pStyle w:val="Heading2"/>
        <w:rPr>
          <w:rFonts w:eastAsia="DengXian"/>
          <w:lang w:eastAsia="zh-CN"/>
        </w:rPr>
      </w:pPr>
      <w:bookmarkStart w:id="1671" w:name="_Toc104883093"/>
      <w:bookmarkStart w:id="1672" w:name="_Toc113426241"/>
      <w:bookmarkStart w:id="1673" w:name="_Toc117496666"/>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1671"/>
      <w:bookmarkEnd w:id="1672"/>
      <w:bookmarkEnd w:id="1673"/>
    </w:p>
    <w:p w14:paraId="3B284245" w14:textId="77777777" w:rsidR="005E77C2" w:rsidRPr="00BC49C2" w:rsidRDefault="005E77C2" w:rsidP="00F00529">
      <w:pPr>
        <w:pStyle w:val="Heading3"/>
        <w:rPr>
          <w:rFonts w:eastAsia="DengXian"/>
          <w:lang w:eastAsia="zh-CN"/>
        </w:rPr>
      </w:pPr>
      <w:bookmarkStart w:id="1674" w:name="_Toc104883094"/>
      <w:bookmarkStart w:id="1675" w:name="_Toc113426242"/>
      <w:bookmarkStart w:id="1676" w:name="_Toc117496667"/>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1674"/>
      <w:bookmarkEnd w:id="1675"/>
      <w:bookmarkEnd w:id="1676"/>
    </w:p>
    <w:p w14:paraId="12831973"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4A741616" w14:textId="77777777" w:rsidR="005E77C2" w:rsidRPr="00BC49C2" w:rsidRDefault="005E77C2" w:rsidP="00F00529">
      <w:pPr>
        <w:pStyle w:val="Heading3"/>
        <w:rPr>
          <w:rFonts w:eastAsia="DengXian"/>
          <w:lang w:eastAsia="zh-CN"/>
        </w:rPr>
      </w:pPr>
      <w:bookmarkStart w:id="1677" w:name="_Toc104883095"/>
      <w:bookmarkStart w:id="1678" w:name="_Toc113426243"/>
      <w:bookmarkStart w:id="1679" w:name="_Toc117496668"/>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1677"/>
      <w:bookmarkEnd w:id="1678"/>
      <w:bookmarkEnd w:id="1679"/>
    </w:p>
    <w:p w14:paraId="62802481"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690552E2" w14:textId="77777777" w:rsidR="00833AD5" w:rsidRDefault="00833AD5" w:rsidP="00833AD5">
      <w:pPr>
        <w:pStyle w:val="B1"/>
      </w:pPr>
      <w:r>
        <w:t>1)</w:t>
      </w:r>
      <w:r>
        <w:tab/>
        <w:t>As a receiver, check whether all the PDUs of one PDU set has been received or not. If not, drop all the receiving PDUs of the PDU set.</w:t>
      </w:r>
    </w:p>
    <w:p w14:paraId="0C49A922"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00EA2897" w14:textId="06511CA0" w:rsidR="005E77C2" w:rsidRPr="00BC49C2" w:rsidRDefault="005E77C2" w:rsidP="00F00529">
      <w:pPr>
        <w:rPr>
          <w:lang w:eastAsia="zh-CN"/>
        </w:rPr>
      </w:pPr>
      <w:r w:rsidRPr="00BC49C2">
        <w:rPr>
          <w:lang w:eastAsia="zh-CN"/>
        </w:rPr>
        <w:t>There</w:t>
      </w:r>
      <w:r w:rsidR="00917ADA">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3223D4EA"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23ABE75B" w14:textId="45FF1373" w:rsidR="005E77C2" w:rsidRPr="00BC49C2" w:rsidRDefault="005E77C2" w:rsidP="00F00529">
      <w:pPr>
        <w:rPr>
          <w:lang w:eastAsia="zh-CN"/>
        </w:rPr>
      </w:pPr>
      <w:r w:rsidRPr="00BC49C2">
        <w:rPr>
          <w:lang w:eastAsia="zh-CN"/>
        </w:rPr>
        <w:lastRenderedPageBreak/>
        <w:t>For uplink transmission, there</w:t>
      </w:r>
      <w:r w:rsidR="00917ADA">
        <w:rPr>
          <w:lang w:eastAsia="zh-CN"/>
        </w:rPr>
        <w:t>'</w:t>
      </w:r>
      <w:r w:rsidRPr="00BC49C2">
        <w:rPr>
          <w:lang w:eastAsia="zh-CN"/>
        </w:rPr>
        <w:t>s no transmission loss from UE</w:t>
      </w:r>
      <w:r w:rsidR="00917ADA">
        <w:rPr>
          <w:lang w:eastAsia="zh-CN"/>
        </w:rPr>
        <w:t>'</w:t>
      </w:r>
      <w:r w:rsidRPr="00BC49C2">
        <w:rPr>
          <w:lang w:eastAsia="zh-CN"/>
        </w:rPr>
        <w:t>s application to UE</w:t>
      </w:r>
      <w:r w:rsidR="00917ADA">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14D764F1"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26482956" w14:textId="77777777" w:rsidR="005E77C2" w:rsidRPr="00BC49C2" w:rsidRDefault="005E77C2" w:rsidP="00F00529">
      <w:pPr>
        <w:pStyle w:val="Heading3"/>
        <w:rPr>
          <w:rFonts w:eastAsia="DengXian"/>
          <w:lang w:eastAsia="zh-CN"/>
        </w:rPr>
      </w:pPr>
      <w:bookmarkStart w:id="1680" w:name="_Toc104883096"/>
      <w:bookmarkStart w:id="1681" w:name="_Toc113426244"/>
      <w:bookmarkStart w:id="1682" w:name="_Toc117496669"/>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1680"/>
      <w:bookmarkEnd w:id="1681"/>
      <w:bookmarkEnd w:id="1682"/>
    </w:p>
    <w:p w14:paraId="396697C8" w14:textId="77777777" w:rsidR="005E77C2" w:rsidRPr="00BC49C2" w:rsidRDefault="00D74E65" w:rsidP="00D74E65">
      <w:pPr>
        <w:pStyle w:val="TH"/>
        <w:rPr>
          <w:rFonts w:eastAsia="DengXian"/>
          <w:lang w:eastAsia="zh-CN"/>
        </w:rPr>
      </w:pPr>
      <w:r w:rsidRPr="00BC49C2">
        <w:object w:dxaOrig="13309" w:dyaOrig="7212" w14:anchorId="609FD18D">
          <v:shape id="_x0000_i8742" type="#_x0000_t75" style="width:481.6pt;height:260.85pt" o:ole="">
            <v:imagedata r:id="rId175" o:title=""/>
          </v:shape>
          <o:OLEObject Type="Embed" ProgID="Visio.Drawing.15" ShapeID="_x0000_i8742" DrawAspect="Content" ObjectID="_1728109672" r:id="rId176"/>
        </w:object>
      </w:r>
    </w:p>
    <w:p w14:paraId="2FD99316" w14:textId="77777777" w:rsidR="00833AD5" w:rsidRDefault="00833AD5" w:rsidP="00833AD5">
      <w:pPr>
        <w:pStyle w:val="TF"/>
        <w:rPr>
          <w:rFonts w:eastAsia="DengXian"/>
        </w:rPr>
      </w:pPr>
      <w:r>
        <w:rPr>
          <w:rFonts w:eastAsia="DengXian"/>
        </w:rPr>
        <w:t>Figure 6.49.3-1</w:t>
      </w:r>
    </w:p>
    <w:p w14:paraId="48EC706F"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31A22A11" w14:textId="1C25748A"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35349C8D"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3E66A6EA"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031E22BF" w14:textId="5517CC72" w:rsidR="005E77C2" w:rsidRPr="00BC49C2" w:rsidRDefault="00833AD5" w:rsidP="00833AD5">
      <w:pPr>
        <w:rPr>
          <w:lang w:eastAsia="zh-CN"/>
        </w:rPr>
      </w:pPr>
      <w:r>
        <w:rPr>
          <w:lang w:eastAsia="zh-CN"/>
        </w:rPr>
        <w:t xml:space="preserve">Steps 3-12 of PDU session Modification procedure are performed as in clause 4.3.3.2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3627B4A8" w14:textId="77777777" w:rsidR="005E77C2" w:rsidRPr="00BC49C2" w:rsidRDefault="005E77C2" w:rsidP="00D74E65">
      <w:pPr>
        <w:pStyle w:val="Heading3"/>
        <w:rPr>
          <w:rFonts w:eastAsia="DengXian"/>
          <w:lang w:eastAsia="zh-CN"/>
        </w:rPr>
      </w:pPr>
      <w:bookmarkStart w:id="1683" w:name="_Toc104883097"/>
      <w:bookmarkStart w:id="1684" w:name="_Toc113426245"/>
      <w:bookmarkStart w:id="1685" w:name="_Toc117496670"/>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1683"/>
      <w:bookmarkEnd w:id="1684"/>
      <w:bookmarkEnd w:id="1685"/>
    </w:p>
    <w:p w14:paraId="2C4A5E83"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3C188B07" w14:textId="77777777" w:rsidR="00833AD5" w:rsidRDefault="005E77C2" w:rsidP="00D74E65">
      <w:pPr>
        <w:rPr>
          <w:lang w:eastAsia="zh-CN"/>
        </w:rPr>
      </w:pPr>
      <w:r w:rsidRPr="00BC49C2">
        <w:rPr>
          <w:lang w:eastAsia="zh-CN"/>
        </w:rPr>
        <w:t>AMF:</w:t>
      </w:r>
    </w:p>
    <w:p w14:paraId="149A514E"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7F2DD4EE" w14:textId="77777777" w:rsidR="00833AD5" w:rsidRDefault="00082355" w:rsidP="00D74E65">
      <w:pPr>
        <w:rPr>
          <w:lang w:eastAsia="zh-CN"/>
        </w:rPr>
      </w:pPr>
      <w:r w:rsidRPr="00BC49C2">
        <w:rPr>
          <w:lang w:eastAsia="zh-CN"/>
        </w:rPr>
        <w:t>PCF:</w:t>
      </w:r>
    </w:p>
    <w:p w14:paraId="1C4EA620" w14:textId="77777777" w:rsidR="005E77C2" w:rsidRPr="00BC49C2" w:rsidRDefault="00833AD5" w:rsidP="00833AD5">
      <w:pPr>
        <w:pStyle w:val="B1"/>
      </w:pPr>
      <w:r>
        <w:t>-</w:t>
      </w:r>
      <w:r>
        <w:tab/>
        <w:t>P</w:t>
      </w:r>
      <w:r w:rsidR="005E77C2" w:rsidRPr="00BC49C2">
        <w:t>rovides PCC rules with PDU set integrated packet handling info</w:t>
      </w:r>
      <w:r>
        <w:t>.</w:t>
      </w:r>
    </w:p>
    <w:p w14:paraId="1047D040" w14:textId="77777777" w:rsidR="00833AD5" w:rsidRDefault="005E77C2" w:rsidP="00D74E65">
      <w:pPr>
        <w:rPr>
          <w:lang w:eastAsia="zh-CN"/>
        </w:rPr>
      </w:pPr>
      <w:r w:rsidRPr="00BC49C2">
        <w:rPr>
          <w:lang w:eastAsia="zh-CN"/>
        </w:rPr>
        <w:t>SMF</w:t>
      </w:r>
      <w:r w:rsidR="00833AD5">
        <w:rPr>
          <w:lang w:eastAsia="zh-CN"/>
        </w:rPr>
        <w:t>:</w:t>
      </w:r>
    </w:p>
    <w:p w14:paraId="2E0CEAB0" w14:textId="77777777" w:rsidR="005E77C2" w:rsidRPr="00BC49C2" w:rsidRDefault="00833AD5" w:rsidP="00833AD5">
      <w:pPr>
        <w:pStyle w:val="B1"/>
      </w:pPr>
      <w:r>
        <w:t>-</w:t>
      </w:r>
      <w:r>
        <w:tab/>
        <w:t>P</w:t>
      </w:r>
      <w:r w:rsidR="005E77C2" w:rsidRPr="00BC49C2">
        <w:t>rovides UPF PDU set integrated packet handling info</w:t>
      </w:r>
      <w:r>
        <w:t>.</w:t>
      </w:r>
    </w:p>
    <w:p w14:paraId="409427B2" w14:textId="77777777" w:rsidR="005E77C2" w:rsidRPr="00BC49C2" w:rsidRDefault="005E77C2" w:rsidP="00D74E65">
      <w:pPr>
        <w:rPr>
          <w:lang w:eastAsia="zh-CN"/>
        </w:rPr>
      </w:pPr>
      <w:r w:rsidRPr="00BC49C2">
        <w:rPr>
          <w:lang w:eastAsia="zh-CN"/>
        </w:rPr>
        <w:t>UPF:</w:t>
      </w:r>
    </w:p>
    <w:p w14:paraId="0EC3B5A1"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051B8C6D"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0CE6E826" w14:textId="77777777" w:rsidR="00642A76" w:rsidRPr="00BC49C2" w:rsidRDefault="00642A76" w:rsidP="00642A76">
      <w:pPr>
        <w:pStyle w:val="Heading2"/>
        <w:rPr>
          <w:rFonts w:eastAsia="DengXian"/>
          <w:lang w:eastAsia="zh-CN"/>
        </w:rPr>
      </w:pPr>
      <w:bookmarkStart w:id="1686" w:name="_Toc104883098"/>
      <w:bookmarkStart w:id="1687" w:name="_Toc113426246"/>
      <w:bookmarkStart w:id="1688" w:name="_Toc117496671"/>
      <w:r w:rsidRPr="00BC49C2">
        <w:rPr>
          <w:rFonts w:eastAsia="DengXian"/>
          <w:lang w:eastAsia="zh-CN"/>
        </w:rPr>
        <w:t>6.50</w:t>
      </w:r>
      <w:r w:rsidRPr="00BC49C2">
        <w:rPr>
          <w:rFonts w:eastAsia="DengXian"/>
          <w:lang w:eastAsia="zh-CN"/>
        </w:rPr>
        <w:tab/>
        <w:t>Solution #50: Relative QoS within a PDU Set</w:t>
      </w:r>
      <w:bookmarkEnd w:id="1686"/>
      <w:bookmarkEnd w:id="1687"/>
      <w:bookmarkEnd w:id="1688"/>
    </w:p>
    <w:p w14:paraId="1164B646" w14:textId="77777777" w:rsidR="00642A76" w:rsidRPr="00BC49C2" w:rsidRDefault="00642A76" w:rsidP="00642A76">
      <w:pPr>
        <w:pStyle w:val="Heading3"/>
        <w:rPr>
          <w:rFonts w:eastAsia="DengXian"/>
          <w:lang w:eastAsia="zh-CN"/>
        </w:rPr>
      </w:pPr>
      <w:bookmarkStart w:id="1689" w:name="_Toc104883099"/>
      <w:bookmarkStart w:id="1690" w:name="_Toc113426247"/>
      <w:bookmarkStart w:id="1691" w:name="_Toc117496672"/>
      <w:r w:rsidRPr="00BC49C2">
        <w:rPr>
          <w:rFonts w:eastAsia="DengXian"/>
          <w:lang w:eastAsia="zh-CN"/>
        </w:rPr>
        <w:t>6.50.1</w:t>
      </w:r>
      <w:r w:rsidRPr="00BC49C2">
        <w:rPr>
          <w:rFonts w:eastAsia="DengXian"/>
          <w:lang w:eastAsia="zh-CN"/>
        </w:rPr>
        <w:tab/>
        <w:t>Key Issue mapping</w:t>
      </w:r>
      <w:bookmarkEnd w:id="1689"/>
      <w:bookmarkEnd w:id="1690"/>
      <w:bookmarkEnd w:id="1691"/>
    </w:p>
    <w:p w14:paraId="5FB1654F"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33886549" w14:textId="77777777" w:rsidR="00642A76" w:rsidRPr="00BC49C2" w:rsidRDefault="00642A76" w:rsidP="00416ACF">
      <w:pPr>
        <w:pStyle w:val="Heading4"/>
        <w:rPr>
          <w:rFonts w:eastAsia="DengXian"/>
          <w:lang w:eastAsia="zh-CN"/>
        </w:rPr>
      </w:pPr>
      <w:bookmarkStart w:id="1692" w:name="_Toc104883100"/>
      <w:bookmarkStart w:id="1693" w:name="_Toc113426248"/>
      <w:bookmarkStart w:id="1694" w:name="_Toc117496673"/>
      <w:r w:rsidRPr="00BC49C2">
        <w:rPr>
          <w:rFonts w:eastAsia="DengXian"/>
          <w:lang w:eastAsia="zh-CN"/>
        </w:rPr>
        <w:t>6.50.2.1</w:t>
      </w:r>
      <w:r w:rsidRPr="00BC49C2">
        <w:rPr>
          <w:rFonts w:eastAsia="DengXian"/>
          <w:lang w:eastAsia="zh-CN"/>
        </w:rPr>
        <w:tab/>
        <w:t>PDU-Set information</w:t>
      </w:r>
      <w:bookmarkEnd w:id="1692"/>
      <w:bookmarkEnd w:id="1693"/>
      <w:bookmarkEnd w:id="1694"/>
    </w:p>
    <w:p w14:paraId="12A27657"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7DA2B2C1" w14:textId="77777777" w:rsidR="00642A76" w:rsidRPr="00BC49C2" w:rsidRDefault="00642A76" w:rsidP="00642A76">
      <w:pPr>
        <w:rPr>
          <w:lang w:eastAsia="zh-CN"/>
        </w:rPr>
      </w:pPr>
      <w:r w:rsidRPr="00BC49C2">
        <w:rPr>
          <w:lang w:eastAsia="zh-CN"/>
        </w:rPr>
        <w:t>This solution utilizes the following:</w:t>
      </w:r>
    </w:p>
    <w:p w14:paraId="65B09D6F"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439486F6"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340A6AD4"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0EB10A3B"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38E22A4A" w14:textId="77777777" w:rsidR="00642A76" w:rsidRPr="00833AD5" w:rsidRDefault="00642A76" w:rsidP="00833AD5">
      <w:pPr>
        <w:rPr>
          <w:b/>
          <w:bCs/>
          <w:lang w:eastAsia="zh-CN"/>
        </w:rPr>
      </w:pPr>
      <w:r w:rsidRPr="00833AD5">
        <w:rPr>
          <w:b/>
          <w:bCs/>
          <w:lang w:eastAsia="zh-CN"/>
        </w:rPr>
        <w:t>Option#1:</w:t>
      </w:r>
    </w:p>
    <w:p w14:paraId="577D1CD7"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75C85AA4" w14:textId="77777777" w:rsidR="00642A76" w:rsidRPr="00833AD5" w:rsidRDefault="00642A76" w:rsidP="00833AD5">
      <w:pPr>
        <w:rPr>
          <w:b/>
          <w:bCs/>
          <w:lang w:eastAsia="zh-CN"/>
        </w:rPr>
      </w:pPr>
      <w:r w:rsidRPr="00833AD5">
        <w:rPr>
          <w:b/>
          <w:bCs/>
          <w:lang w:eastAsia="zh-CN"/>
        </w:rPr>
        <w:t>Option#2:</w:t>
      </w:r>
    </w:p>
    <w:p w14:paraId="224A2D0E"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12AF4615" w14:textId="77777777" w:rsidR="00642A76" w:rsidRPr="00BC49C2" w:rsidRDefault="00642A76" w:rsidP="00642A76">
      <w:pPr>
        <w:pStyle w:val="Heading4"/>
        <w:rPr>
          <w:rFonts w:eastAsia="DengXian"/>
          <w:lang w:eastAsia="zh-CN"/>
        </w:rPr>
      </w:pPr>
      <w:bookmarkStart w:id="1695" w:name="_Toc104883101"/>
      <w:bookmarkStart w:id="1696" w:name="_Toc113426249"/>
      <w:bookmarkStart w:id="1697" w:name="_Toc117496674"/>
      <w:r w:rsidRPr="00BC49C2">
        <w:rPr>
          <w:rFonts w:eastAsia="DengXian"/>
          <w:lang w:eastAsia="zh-CN"/>
        </w:rPr>
        <w:t>6.50.2.2</w:t>
      </w:r>
      <w:r w:rsidRPr="00BC49C2">
        <w:rPr>
          <w:rFonts w:eastAsia="DengXian"/>
          <w:lang w:eastAsia="zh-CN"/>
        </w:rPr>
        <w:tab/>
        <w:t>New QoS parameter</w:t>
      </w:r>
      <w:bookmarkEnd w:id="1695"/>
      <w:bookmarkEnd w:id="1696"/>
      <w:bookmarkEnd w:id="1697"/>
    </w:p>
    <w:p w14:paraId="69205EDB" w14:textId="77777777" w:rsidR="00642A76" w:rsidRPr="00BC49C2" w:rsidRDefault="00642A76" w:rsidP="00642A76">
      <w:pPr>
        <w:rPr>
          <w:lang w:eastAsia="zh-CN"/>
        </w:rPr>
      </w:pPr>
      <w:r w:rsidRPr="00BC49C2">
        <w:rPr>
          <w:lang w:eastAsia="zh-CN"/>
        </w:rPr>
        <w:t>Relative QoS:</w:t>
      </w:r>
    </w:p>
    <w:p w14:paraId="19E3DF7D"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56016F6A" w14:textId="77777777"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101C0768" w14:textId="7777777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1E54E8B7" w14:textId="77777777" w:rsidR="00642A76" w:rsidRPr="00BC49C2" w:rsidRDefault="00642A76" w:rsidP="00642A76">
      <w:pPr>
        <w:pStyle w:val="Heading3"/>
        <w:rPr>
          <w:rFonts w:eastAsia="DengXian"/>
          <w:lang w:eastAsia="zh-CN"/>
        </w:rPr>
      </w:pPr>
      <w:bookmarkStart w:id="1698" w:name="_Toc104883102"/>
      <w:bookmarkStart w:id="1699" w:name="_Toc113426250"/>
      <w:bookmarkStart w:id="1700" w:name="_Toc117496675"/>
      <w:r w:rsidRPr="00BC49C2">
        <w:rPr>
          <w:rFonts w:eastAsia="DengXian"/>
          <w:lang w:eastAsia="zh-CN"/>
        </w:rPr>
        <w:t>6.50.3</w:t>
      </w:r>
      <w:r w:rsidRPr="00BC49C2">
        <w:rPr>
          <w:rFonts w:eastAsia="DengXian"/>
          <w:lang w:eastAsia="zh-CN"/>
        </w:rPr>
        <w:tab/>
        <w:t>Impacts on services, entities and interfaces</w:t>
      </w:r>
      <w:bookmarkEnd w:id="1698"/>
      <w:bookmarkEnd w:id="1699"/>
      <w:bookmarkEnd w:id="1700"/>
    </w:p>
    <w:p w14:paraId="3A707658" w14:textId="77777777" w:rsidR="00642A76" w:rsidRPr="00BC49C2" w:rsidRDefault="00642A76" w:rsidP="00642A76">
      <w:pPr>
        <w:rPr>
          <w:lang w:eastAsia="zh-CN"/>
        </w:rPr>
      </w:pPr>
      <w:r w:rsidRPr="00BC49C2">
        <w:rPr>
          <w:lang w:eastAsia="zh-CN"/>
        </w:rPr>
        <w:t>RAN:</w:t>
      </w:r>
    </w:p>
    <w:p w14:paraId="0778DAD9"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4270783F"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79AE4790" w14:textId="77777777" w:rsidR="008A71CE" w:rsidRPr="00BC49C2" w:rsidRDefault="008A71CE" w:rsidP="008A71CE">
      <w:pPr>
        <w:pStyle w:val="Heading2"/>
        <w:rPr>
          <w:rFonts w:eastAsia="DengXian"/>
        </w:rPr>
      </w:pPr>
      <w:bookmarkStart w:id="1701" w:name="_Toc104883103"/>
      <w:bookmarkStart w:id="1702" w:name="_Toc113426251"/>
      <w:bookmarkStart w:id="1703" w:name="_Toc117496676"/>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1701"/>
      <w:bookmarkEnd w:id="1702"/>
      <w:bookmarkEnd w:id="1703"/>
    </w:p>
    <w:p w14:paraId="2DFC4CEF" w14:textId="77777777" w:rsidR="008A71CE" w:rsidRPr="00BC49C2" w:rsidRDefault="008A71CE" w:rsidP="008A71CE">
      <w:pPr>
        <w:pStyle w:val="Heading3"/>
        <w:rPr>
          <w:rFonts w:eastAsia="DengXian"/>
        </w:rPr>
      </w:pPr>
      <w:bookmarkStart w:id="1704" w:name="_Toc104883104"/>
      <w:bookmarkStart w:id="1705" w:name="_Toc113426252"/>
      <w:bookmarkStart w:id="1706" w:name="_Toc117496677"/>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1704"/>
      <w:bookmarkEnd w:id="1705"/>
      <w:bookmarkEnd w:id="1706"/>
    </w:p>
    <w:p w14:paraId="43203CC6" w14:textId="77777777" w:rsidR="008A71CE" w:rsidRPr="00BC49C2" w:rsidRDefault="008A71CE" w:rsidP="008A71CE">
      <w:r w:rsidRPr="00BC49C2">
        <w:t>The solution applies to Key Issue #4.</w:t>
      </w:r>
    </w:p>
    <w:p w14:paraId="46C84A80" w14:textId="77777777" w:rsidR="008A71CE" w:rsidRPr="00BC49C2" w:rsidRDefault="008A71CE" w:rsidP="008A71CE">
      <w:pPr>
        <w:pStyle w:val="Heading3"/>
        <w:rPr>
          <w:rFonts w:eastAsia="DengXian"/>
        </w:rPr>
      </w:pPr>
      <w:bookmarkStart w:id="1707" w:name="_Toc104883105"/>
      <w:bookmarkStart w:id="1708" w:name="_Toc113426253"/>
      <w:bookmarkStart w:id="1709" w:name="_Toc117496678"/>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1707"/>
      <w:bookmarkEnd w:id="1708"/>
      <w:bookmarkEnd w:id="1709"/>
    </w:p>
    <w:p w14:paraId="0CDEF0C9" w14:textId="77777777" w:rsidR="008A71CE" w:rsidRPr="00BC49C2" w:rsidRDefault="008A71CE" w:rsidP="008A71CE">
      <w:pPr>
        <w:pStyle w:val="TH"/>
        <w:rPr>
          <w:rFonts w:eastAsia="DengXian"/>
        </w:rPr>
      </w:pPr>
      <w:r w:rsidRPr="00BC49C2">
        <w:object w:dxaOrig="9241" w:dyaOrig="880" w14:anchorId="6E370056">
          <v:shape id="_x0000_i8743" type="#_x0000_t75" style="width:461.9pt;height:43.45pt" o:ole="">
            <v:imagedata r:id="rId177" o:title=""/>
          </v:shape>
          <o:OLEObject Type="Embed" ProgID="Visio.Drawing.15" ShapeID="_x0000_i8743" DrawAspect="Content" ObjectID="_1728109673" r:id="rId178"/>
        </w:object>
      </w:r>
    </w:p>
    <w:p w14:paraId="5FC81227"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196D58C8"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12F3B8BE" w14:textId="77777777" w:rsidR="008A71CE" w:rsidRPr="00BC49C2" w:rsidRDefault="008A71CE" w:rsidP="008A71CE">
      <w:pPr>
        <w:pStyle w:val="TH"/>
        <w:rPr>
          <w:rFonts w:eastAsia="DengXian"/>
          <w:lang w:eastAsia="zh-CN"/>
        </w:rPr>
      </w:pPr>
      <w:r w:rsidRPr="00BC49C2">
        <w:object w:dxaOrig="12411" w:dyaOrig="6181" w14:anchorId="4F14D595">
          <v:shape id="_x0000_i8744" type="#_x0000_t75" style="width:391.9pt;height:195.6pt" o:ole="">
            <v:imagedata r:id="rId179" o:title=""/>
          </v:shape>
          <o:OLEObject Type="Embed" ProgID="Visio.Drawing.15" ShapeID="_x0000_i8744" DrawAspect="Content" ObjectID="_1728109674" r:id="rId180"/>
        </w:object>
      </w:r>
    </w:p>
    <w:p w14:paraId="2B02FA76"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2C4F4581" w14:textId="77777777" w:rsidR="008A71CE" w:rsidRPr="00BC49C2" w:rsidRDefault="008A71CE" w:rsidP="008A71CE">
      <w:r w:rsidRPr="00BC49C2">
        <w:t>The PDU Set received from N3 may be incomplete and the RAN is able to detect some packet(s) are missing of the PDU Set.</w:t>
      </w:r>
    </w:p>
    <w:p w14:paraId="782A2806" w14:textId="6200EE19" w:rsidR="008A71CE" w:rsidRPr="00BC49C2" w:rsidRDefault="008A71CE" w:rsidP="008A71CE">
      <w:r w:rsidRPr="00BC49C2">
        <w:lastRenderedPageBreak/>
        <w:t xml:space="preserve">As proposed by solution #22, #23, #25, </w:t>
      </w:r>
      <w:r w:rsidR="00917ADA">
        <w:t>"</w:t>
      </w:r>
      <w:r w:rsidRPr="00BC49C2">
        <w:t>all PDUs are needed for the usage of PDU Set by application layer</w:t>
      </w:r>
      <w:r w:rsidR="00917ADA">
        <w:t>"</w:t>
      </w:r>
      <w:r w:rsidRPr="00BC49C2">
        <w:t xml:space="preserve"> requires the completion of the PDU set/media unit (e.g. frame/video slice), the incomplete PDU Set doesn</w:t>
      </w:r>
      <w:r w:rsidR="00917ADA">
        <w:t>'</w:t>
      </w:r>
      <w:r w:rsidRPr="00BC49C2">
        <w:t>t make sense and need to be discarded. Otherwise, the data transmission should continue.</w:t>
      </w:r>
    </w:p>
    <w:p w14:paraId="044E56EF" w14:textId="77777777" w:rsidR="008A71CE" w:rsidRPr="00BC49C2" w:rsidRDefault="008A71CE" w:rsidP="008A71CE">
      <w:r w:rsidRPr="00BC49C2">
        <w:t>In case the RAN detects some packet of received PDU Set is lost:</w:t>
      </w:r>
    </w:p>
    <w:p w14:paraId="4C69BFE7" w14:textId="04037E03"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for the impacted PDU Set, the RAN should stop the data transmission to the UE and discard the packets which are not yet transmitted.</w:t>
      </w:r>
    </w:p>
    <w:p w14:paraId="0FF3D9C9"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18F6B7D5" w14:textId="42A1DBF6" w:rsidR="008A71CE" w:rsidRPr="00BC49C2" w:rsidRDefault="008A71CE" w:rsidP="008A71CE">
      <w:r w:rsidRPr="00BC49C2">
        <w:t xml:space="preserve">Where </w:t>
      </w:r>
      <w:r w:rsidR="00917ADA">
        <w:t>"</w:t>
      </w:r>
      <w:r w:rsidRPr="00BC49C2">
        <w:t>all PDUs are needed for the usage of PDU Set by application layer</w:t>
      </w:r>
      <w:r w:rsidR="00917ADA">
        <w:t>"</w:t>
      </w:r>
      <w:r w:rsidRPr="00BC49C2">
        <w:t xml:space="preserve"> comes from</w:t>
      </w:r>
      <w:r w:rsidR="00833AD5">
        <w:t>:</w:t>
      </w:r>
    </w:p>
    <w:p w14:paraId="4BF7289D" w14:textId="6A9E452A" w:rsidR="008A71CE" w:rsidRPr="00BC49C2" w:rsidRDefault="00833AD5" w:rsidP="00833AD5">
      <w:pPr>
        <w:pStyle w:val="B1"/>
      </w:pPr>
      <w:r>
        <w:tab/>
      </w:r>
      <w:r w:rsidR="00917ADA">
        <w:t>"</w:t>
      </w:r>
      <w:r w:rsidR="008A71CE" w:rsidRPr="00BC49C2">
        <w:t>all PDUs are needed for the usage of PDU Set by application layer</w:t>
      </w:r>
      <w:r w:rsidR="00917ADA">
        <w:t>"</w:t>
      </w:r>
      <w:r w:rsidR="008A71CE" w:rsidRPr="00BC49C2">
        <w:t xml:space="preserve"> cannot be decided by the 5GS itself, because it may only applicable for some case and the application layer may still decode a frame/video slice even if it is incomplete in some other cases. </w:t>
      </w:r>
      <w:r w:rsidR="00917ADA">
        <w:t>"</w:t>
      </w:r>
      <w:r w:rsidR="008A71CE" w:rsidRPr="00BC49C2">
        <w:t>all PDUs are needed for the usage of PDU Set by application layer</w:t>
      </w:r>
      <w:r w:rsidR="00917ADA">
        <w:t>"</w:t>
      </w:r>
      <w:r w:rsidR="008A71CE" w:rsidRPr="00BC49C2">
        <w:t xml:space="preserve"> should come from AF and are provided to UPF and RAN via NEF, PCF and SMF.</w:t>
      </w:r>
    </w:p>
    <w:p w14:paraId="63DDFEC0" w14:textId="5C0E1A5E" w:rsidR="008A71CE" w:rsidRPr="00BC49C2" w:rsidRDefault="00917ADA" w:rsidP="008A71CE">
      <w:pPr>
        <w:pStyle w:val="EditorsNote"/>
      </w:pPr>
      <w:r>
        <w:t>Editor's note</w:t>
      </w:r>
      <w:r w:rsidR="00DD7E30">
        <w:t>:</w:t>
      </w:r>
      <w:r w:rsidR="00DD7E30">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t>"</w:t>
      </w:r>
      <w:r w:rsidR="008A71CE" w:rsidRPr="00BC49C2">
        <w:t>all PDUs are needed</w:t>
      </w:r>
      <w:r>
        <w:t>"</w:t>
      </w:r>
      <w:r w:rsidR="008A71CE" w:rsidRPr="00BC49C2">
        <w:t xml:space="preserve"> while the other PDU Sets of the same service data flow have the handling of </w:t>
      </w:r>
      <w:r>
        <w:t>"</w:t>
      </w:r>
      <w:r w:rsidR="008A71CE" w:rsidRPr="00BC49C2">
        <w:t>can drop remaining PDUs</w:t>
      </w:r>
      <w:r>
        <w:t>"</w:t>
      </w:r>
      <w:r w:rsidR="008A71CE" w:rsidRPr="00BC49C2">
        <w:t xml:space="preserve">). If different PDU Sets in the same service data flow can have different handling requirements, the solution will need to clarify how </w:t>
      </w:r>
      <w:r>
        <w:t>"</w:t>
      </w:r>
      <w:r w:rsidR="008A71CE" w:rsidRPr="00BC49C2">
        <w:t>all PDUs are needed for the usage of PDU Set by application layer</w:t>
      </w:r>
      <w:r>
        <w:t>"</w:t>
      </w:r>
      <w:r w:rsidR="008A71CE" w:rsidRPr="00BC49C2">
        <w:t xml:space="preserve"> is determined.</w:t>
      </w:r>
    </w:p>
    <w:p w14:paraId="56830548" w14:textId="77777777" w:rsidR="008A71CE" w:rsidRPr="00BC49C2" w:rsidRDefault="008A71CE" w:rsidP="008A71CE">
      <w:pPr>
        <w:pStyle w:val="Heading3"/>
        <w:rPr>
          <w:rFonts w:eastAsia="DengXian"/>
        </w:rPr>
      </w:pPr>
      <w:bookmarkStart w:id="1710" w:name="_Toc104883106"/>
      <w:bookmarkStart w:id="1711" w:name="_Toc113426254"/>
      <w:bookmarkStart w:id="1712" w:name="_Toc117496679"/>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1710"/>
      <w:bookmarkEnd w:id="1711"/>
      <w:bookmarkEnd w:id="1712"/>
    </w:p>
    <w:p w14:paraId="7B6E8CD2" w14:textId="77777777" w:rsidR="008A71CE" w:rsidRPr="00BC49C2" w:rsidRDefault="008A71CE" w:rsidP="008A71CE">
      <w:pPr>
        <w:pStyle w:val="TH"/>
        <w:rPr>
          <w:rFonts w:eastAsia="DengXian"/>
          <w:lang w:eastAsia="zh-CN"/>
        </w:rPr>
      </w:pPr>
      <w:r w:rsidRPr="00BC49C2">
        <w:object w:dxaOrig="13000" w:dyaOrig="7960" w14:anchorId="6D529629">
          <v:shape id="_x0000_i8745" type="#_x0000_t75" style="width:481.6pt;height:294.8pt" o:ole="">
            <v:imagedata r:id="rId181" o:title=""/>
          </v:shape>
          <o:OLEObject Type="Embed" ProgID="Visio.Drawing.15" ShapeID="_x0000_i8745" DrawAspect="Content" ObjectID="_1728109675" r:id="rId182"/>
        </w:object>
      </w:r>
    </w:p>
    <w:p w14:paraId="5B1D432E"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0CA73553" w14:textId="20EC2591"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for a service data flow, which means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the service data flow, to the NEF using Nnef_AFsessionWithQoS_Create request.</w:t>
      </w:r>
    </w:p>
    <w:p w14:paraId="05B55D10" w14:textId="2FFE62E2"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19BFF33A" w14:textId="21B98FA4" w:rsidR="008A71CE" w:rsidRPr="00BC49C2" w:rsidRDefault="008A71CE" w:rsidP="008A71CE">
      <w:pPr>
        <w:pStyle w:val="B1"/>
        <w:rPr>
          <w:rFonts w:eastAsia="DengXian"/>
        </w:rPr>
      </w:pPr>
      <w:r w:rsidRPr="00BC49C2">
        <w:rPr>
          <w:rFonts w:eastAsia="DengXian"/>
        </w:rPr>
        <w:lastRenderedPageBreak/>
        <w:t>3.</w:t>
      </w:r>
      <w:r w:rsidRPr="00BC49C2">
        <w:rPr>
          <w:rFonts w:eastAsia="DengXian"/>
        </w:rPr>
        <w:tab/>
        <w:t xml:space="preserve">If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is received, the PCF determines PCC rule with the indication of </w:t>
      </w:r>
      <w:r w:rsidR="00917ADA">
        <w:rPr>
          <w:rFonts w:eastAsia="DengXian"/>
        </w:rPr>
        <w:t>"</w:t>
      </w:r>
      <w:r w:rsidRPr="00BC49C2">
        <w:rPr>
          <w:rFonts w:eastAsia="DengXian"/>
        </w:rPr>
        <w:t>all PDUs are needed for the usage of PDU Set</w:t>
      </w:r>
      <w:r w:rsidR="00917ADA">
        <w:rPr>
          <w:rFonts w:eastAsia="DengXian"/>
        </w:rPr>
        <w:t>"</w:t>
      </w:r>
    </w:p>
    <w:p w14:paraId="73E2A553" w14:textId="6BA58B9C"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BC0293" w:rsidRPr="00BC49C2">
        <w:rPr>
          <w:rFonts w:eastAsia="DengXian"/>
        </w:rPr>
        <w:t>TS</w:t>
      </w:r>
      <w:r w:rsidR="00BC0293">
        <w:rPr>
          <w:rFonts w:eastAsia="DengXian"/>
        </w:rPr>
        <w:t> </w:t>
      </w:r>
      <w:r w:rsidR="00BC0293" w:rsidRPr="00BC49C2">
        <w:rPr>
          <w:rFonts w:eastAsia="DengXian"/>
        </w:rPr>
        <w:t>23.501</w:t>
      </w:r>
      <w:r w:rsidR="00BC0293">
        <w:rPr>
          <w:rFonts w:eastAsia="DengXian"/>
        </w:rPr>
        <w:t> </w:t>
      </w:r>
      <w:r w:rsidR="00BC0293" w:rsidRPr="00BC49C2">
        <w:rPr>
          <w:rFonts w:eastAsia="DengXian"/>
        </w:rPr>
        <w:t>[</w:t>
      </w:r>
      <w:r w:rsidRPr="00BC49C2">
        <w:rPr>
          <w:rFonts w:eastAsia="DengXian"/>
        </w:rPr>
        <w:t xml:space="preserve">2] like QoS Flow establishment signalling and send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the RAN.</w:t>
      </w:r>
    </w:p>
    <w:p w14:paraId="58ED5644" w14:textId="05F71D3A"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AMF.</w:t>
      </w:r>
    </w:p>
    <w:p w14:paraId="241344F3" w14:textId="5321CDE1"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RAN.</w:t>
      </w:r>
    </w:p>
    <w:p w14:paraId="1248D461"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0F084643"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4B7C3495"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76FA1377" w14:textId="7FC157DE"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w:t>
      </w:r>
    </w:p>
    <w:p w14:paraId="72C9A62D" w14:textId="77777777" w:rsidR="008A71CE" w:rsidRPr="00BC49C2" w:rsidRDefault="008A71CE" w:rsidP="008A71CE">
      <w:pPr>
        <w:pStyle w:val="Heading3"/>
        <w:rPr>
          <w:rFonts w:eastAsia="DengXian"/>
        </w:rPr>
      </w:pPr>
      <w:bookmarkStart w:id="1713" w:name="_Toc104883107"/>
      <w:bookmarkStart w:id="1714" w:name="_Toc113426255"/>
      <w:bookmarkStart w:id="1715" w:name="_Toc117496680"/>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1713"/>
      <w:bookmarkEnd w:id="1714"/>
      <w:bookmarkEnd w:id="1715"/>
    </w:p>
    <w:p w14:paraId="3CF9068E" w14:textId="77777777" w:rsidR="008A71CE" w:rsidRPr="00BC49C2" w:rsidRDefault="008A71CE" w:rsidP="008A71CE">
      <w:pPr>
        <w:rPr>
          <w:lang w:eastAsia="zh-CN"/>
        </w:rPr>
      </w:pPr>
      <w:r w:rsidRPr="00BC49C2">
        <w:t>RAN</w:t>
      </w:r>
      <w:r w:rsidRPr="00BC49C2">
        <w:rPr>
          <w:lang w:eastAsia="zh-CN"/>
        </w:rPr>
        <w:t>:</w:t>
      </w:r>
    </w:p>
    <w:p w14:paraId="387D5951"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3BD84933" w14:textId="1E8DBDE0"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stop the data transmission of the impacted PDU Set to the UE and discard the packets of the PDU Set which are not yet transmitted.</w:t>
      </w:r>
    </w:p>
    <w:p w14:paraId="737CFC05"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1CDD4B7F" w14:textId="77777777" w:rsidR="008A71CE" w:rsidRPr="00BC49C2" w:rsidRDefault="008A71CE" w:rsidP="008A71CE">
      <w:r w:rsidRPr="00BC49C2">
        <w:t>AF:</w:t>
      </w:r>
    </w:p>
    <w:p w14:paraId="70A60E64" w14:textId="648BECE0"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a service data flow to 5GS.</w:t>
      </w:r>
    </w:p>
    <w:p w14:paraId="2D830891" w14:textId="77777777" w:rsidR="008A71CE" w:rsidRPr="00BC49C2" w:rsidRDefault="008A71CE" w:rsidP="008A71CE">
      <w:r w:rsidRPr="00BC49C2">
        <w:t>NEF:</w:t>
      </w:r>
    </w:p>
    <w:p w14:paraId="16EC6E6E" w14:textId="721C3398"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PCF.</w:t>
      </w:r>
    </w:p>
    <w:p w14:paraId="07553DF1" w14:textId="77777777" w:rsidR="008A71CE" w:rsidRPr="00BC49C2" w:rsidRDefault="008A71CE" w:rsidP="008A71CE">
      <w:r w:rsidRPr="00BC49C2">
        <w:t>PCF:</w:t>
      </w:r>
    </w:p>
    <w:p w14:paraId="6C360111" w14:textId="499EC16F"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SMF.</w:t>
      </w:r>
    </w:p>
    <w:p w14:paraId="6ED3E40E" w14:textId="77777777" w:rsidR="008A71CE" w:rsidRPr="00BC49C2" w:rsidRDefault="008A71CE" w:rsidP="008A71CE">
      <w:r w:rsidRPr="00BC49C2">
        <w:t>SMF:</w:t>
      </w:r>
    </w:p>
    <w:p w14:paraId="51E0E917" w14:textId="4D962908"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RAN.</w:t>
      </w:r>
    </w:p>
    <w:p w14:paraId="3C5B08DF" w14:textId="77777777" w:rsidR="00FC0544" w:rsidRPr="00BC49C2" w:rsidRDefault="00FC0544" w:rsidP="003F7A3D">
      <w:pPr>
        <w:pStyle w:val="Heading2"/>
        <w:rPr>
          <w:rFonts w:eastAsia="DengXian"/>
          <w:lang w:eastAsia="zh-CN"/>
        </w:rPr>
      </w:pPr>
      <w:bookmarkStart w:id="1716" w:name="_Toc104883108"/>
      <w:bookmarkStart w:id="1717" w:name="_Toc113426256"/>
      <w:bookmarkStart w:id="1718" w:name="_Toc117496681"/>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1716"/>
      <w:bookmarkEnd w:id="1717"/>
      <w:bookmarkEnd w:id="1718"/>
    </w:p>
    <w:p w14:paraId="0B7033F9" w14:textId="77777777" w:rsidR="00FC0544" w:rsidRPr="00BC49C2" w:rsidRDefault="00FC0544" w:rsidP="003F7A3D">
      <w:pPr>
        <w:pStyle w:val="Heading3"/>
        <w:rPr>
          <w:rFonts w:eastAsia="DengXian"/>
          <w:lang w:eastAsia="zh-CN"/>
        </w:rPr>
      </w:pPr>
      <w:bookmarkStart w:id="1719" w:name="_Toc104883109"/>
      <w:bookmarkStart w:id="1720" w:name="_Toc113426257"/>
      <w:bookmarkStart w:id="1721" w:name="_Toc117496682"/>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1719"/>
      <w:bookmarkEnd w:id="1720"/>
      <w:bookmarkEnd w:id="1721"/>
    </w:p>
    <w:p w14:paraId="6A868C94" w14:textId="5A4029DA" w:rsidR="00FC0544" w:rsidRPr="00BC49C2" w:rsidRDefault="00FC0544" w:rsidP="003F7A3D">
      <w:pPr>
        <w:rPr>
          <w:lang w:eastAsia="zh-CN"/>
        </w:rPr>
      </w:pPr>
      <w:r w:rsidRPr="00BC49C2">
        <w:rPr>
          <w:lang w:eastAsia="zh-CN"/>
        </w:rPr>
        <w:t xml:space="preserve">This solution aims to resolve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46CC01A7" w14:textId="77777777" w:rsidR="00FC0544" w:rsidRDefault="00FC0544" w:rsidP="003F7A3D">
      <w:pPr>
        <w:pStyle w:val="Heading3"/>
        <w:rPr>
          <w:rFonts w:eastAsia="DengXian"/>
          <w:lang w:eastAsia="zh-CN"/>
        </w:rPr>
      </w:pPr>
      <w:bookmarkStart w:id="1722" w:name="_Toc104883110"/>
      <w:bookmarkStart w:id="1723" w:name="_Toc113426258"/>
      <w:bookmarkStart w:id="1724" w:name="_Toc117496683"/>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1722"/>
      <w:bookmarkEnd w:id="1723"/>
      <w:bookmarkEnd w:id="1724"/>
    </w:p>
    <w:p w14:paraId="1B682F20" w14:textId="77777777" w:rsidR="00D158D8" w:rsidRPr="00D158D8" w:rsidRDefault="00D158D8" w:rsidP="00D158D8">
      <w:pPr>
        <w:pStyle w:val="Heading4"/>
        <w:rPr>
          <w:rFonts w:eastAsia="DengXian"/>
          <w:lang w:eastAsia="zh-CN"/>
        </w:rPr>
      </w:pPr>
      <w:bookmarkStart w:id="1725" w:name="_Toc113426259"/>
      <w:bookmarkStart w:id="1726" w:name="_Toc117496684"/>
      <w:r w:rsidRPr="00D158D8">
        <w:rPr>
          <w:rFonts w:eastAsia="DengXian"/>
          <w:lang w:eastAsia="zh-CN"/>
        </w:rPr>
        <w:t>6.52.2.0</w:t>
      </w:r>
      <w:r w:rsidRPr="00D158D8">
        <w:rPr>
          <w:rFonts w:eastAsia="DengXian"/>
          <w:lang w:eastAsia="zh-CN"/>
        </w:rPr>
        <w:tab/>
        <w:t>General principles</w:t>
      </w:r>
      <w:bookmarkEnd w:id="1725"/>
      <w:bookmarkEnd w:id="1726"/>
    </w:p>
    <w:p w14:paraId="06E48EBC"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094466F1" w14:textId="77777777"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202DD83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19CC4CFC"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4DB23052"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47F48C49"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0BB6A5D6"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7904C9FF" w14:textId="77777777"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47C631E0"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19742A21"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1880FFF8"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27E8879D" w14:textId="0BCDC0A9" w:rsidR="002C45B5" w:rsidRPr="002C45B5" w:rsidRDefault="00917ADA" w:rsidP="002C45B5">
      <w:pPr>
        <w:pStyle w:val="EditorsNote"/>
      </w:pPr>
      <w:r>
        <w:t>Editor's note</w:t>
      </w:r>
      <w:r w:rsidR="002C45B5" w:rsidRPr="002C45B5">
        <w:t>:</w:t>
      </w:r>
      <w:r w:rsidR="003E4C22">
        <w:tab/>
        <w:t>T</w:t>
      </w:r>
      <w:r w:rsidR="002C45B5" w:rsidRPr="002C45B5">
        <w:t>he definition of PDU Set Group needs to be further clarified. Whether PDU Set Group or other parameter is needed is FFS.</w:t>
      </w:r>
    </w:p>
    <w:p w14:paraId="1EA7668E" w14:textId="08D7C30F" w:rsidR="00FC0544" w:rsidRPr="00BC49C2" w:rsidRDefault="00917ADA" w:rsidP="003F7A3D">
      <w:pPr>
        <w:pStyle w:val="EditorsNote"/>
      </w:pPr>
      <w:r>
        <w:t>Editor's note</w:t>
      </w:r>
      <w:r w:rsidR="00DD7E30">
        <w:t>:</w:t>
      </w:r>
      <w:r w:rsidR="00DD7E30">
        <w:tab/>
      </w:r>
      <w:r w:rsidR="00FC0544" w:rsidRPr="00BC49C2">
        <w:t>PDU Set identification for peer-to-peer scenarios (i.e. between two UEs routed via the 5G CN) is FFS.</w:t>
      </w:r>
    </w:p>
    <w:p w14:paraId="17162B3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48854183" w14:textId="77777777" w:rsidR="00FC0544" w:rsidRPr="00BC49C2" w:rsidRDefault="00FC0544" w:rsidP="003F7A3D">
      <w:pPr>
        <w:rPr>
          <w:lang w:eastAsia="zh-CN"/>
        </w:rPr>
      </w:pPr>
      <w:r w:rsidRPr="00BC49C2">
        <w:rPr>
          <w:lang w:eastAsia="zh-CN"/>
        </w:rPr>
        <w:t>The following aspects are included:</w:t>
      </w:r>
    </w:p>
    <w:p w14:paraId="3B2F1894" w14:textId="77777777"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18CEC560" w14:textId="77777777"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4F76C506" w14:textId="77777777" w:rsidR="002C45B5" w:rsidRPr="00BC49C2" w:rsidRDefault="002C45B5" w:rsidP="002C45B5">
      <w:pPr>
        <w:pStyle w:val="Heading4"/>
        <w:rPr>
          <w:rFonts w:eastAsia="DengXian"/>
          <w:lang w:eastAsia="zh-CN"/>
        </w:rPr>
      </w:pPr>
      <w:bookmarkStart w:id="1727" w:name="_Toc113426260"/>
      <w:bookmarkStart w:id="1728" w:name="_Toc117496685"/>
      <w:r w:rsidRPr="002C45B5">
        <w:rPr>
          <w:rFonts w:eastAsia="DengXian"/>
          <w:lang w:eastAsia="zh-CN"/>
        </w:rPr>
        <w:t>6.52.2.1</w:t>
      </w:r>
      <w:r w:rsidRPr="002C45B5">
        <w:rPr>
          <w:rFonts w:eastAsia="DengXian"/>
          <w:lang w:eastAsia="zh-CN"/>
        </w:rPr>
        <w:tab/>
        <w:t>PDU set information detected by the UPF</w:t>
      </w:r>
      <w:bookmarkEnd w:id="1727"/>
      <w:bookmarkEnd w:id="1728"/>
    </w:p>
    <w:p w14:paraId="1A714628" w14:textId="77777777" w:rsidR="00FC0544" w:rsidRPr="00BC49C2" w:rsidRDefault="00FC0544" w:rsidP="002C45B5">
      <w:pPr>
        <w:rPr>
          <w:lang w:eastAsia="zh-CN"/>
        </w:rPr>
      </w:pPr>
      <w:r w:rsidRPr="00BC49C2">
        <w:rPr>
          <w:lang w:eastAsia="zh-CN"/>
        </w:rPr>
        <w:t>UPF identifies the PDUs belong to a PDU Set and the following information for each PDU Set:</w:t>
      </w:r>
    </w:p>
    <w:p w14:paraId="069D313F"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5776E0A7"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06954B4D"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28767A47"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643DBD33"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2F902B57"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48DB6BF7" w14:textId="19F0EFD4"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917ADA">
        <w:rPr>
          <w:rFonts w:eastAsia="DengXian"/>
        </w:rPr>
        <w:t>"</w:t>
      </w:r>
      <w:r w:rsidRPr="003D5303">
        <w:rPr>
          <w:rFonts w:eastAsia="DengXian"/>
        </w:rPr>
        <w:t>Start PDU</w:t>
      </w:r>
      <w:r w:rsidR="00917ADA">
        <w:rPr>
          <w:rFonts w:eastAsia="DengXian"/>
        </w:rPr>
        <w:t>"</w:t>
      </w:r>
      <w:r w:rsidRPr="003D5303">
        <w:rPr>
          <w:rFonts w:eastAsia="DengXian"/>
        </w:rPr>
        <w:t xml:space="preserve"> can be implicitly indicated via the PDU SN. This is left to stage 3 to decide.</w:t>
      </w:r>
    </w:p>
    <w:p w14:paraId="24C9C7E3" w14:textId="5EE9B1CA" w:rsidR="003D5303" w:rsidRPr="003D5303" w:rsidRDefault="00917ADA" w:rsidP="003D5303">
      <w:pPr>
        <w:pStyle w:val="EditorsNote"/>
      </w:pPr>
      <w:r>
        <w:t>Editor's note</w:t>
      </w:r>
      <w:r w:rsidR="003D5303" w:rsidRPr="003D5303">
        <w:t>:</w:t>
      </w:r>
      <w:r w:rsidR="003E4C22">
        <w:tab/>
      </w:r>
      <w:r w:rsidR="003D5303" w:rsidRPr="003D5303">
        <w:t>Among above parameters, which one is mandatory or optional need further discussion.</w:t>
      </w:r>
    </w:p>
    <w:p w14:paraId="6C060B2E"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3EE7DAFF"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5FC9491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4805089C"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0428370C"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15D469D4"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10ECB2C6" w14:textId="77777777" w:rsidR="003D5303" w:rsidRPr="00BC49C2" w:rsidRDefault="003D5303" w:rsidP="003D5303">
      <w:pPr>
        <w:pStyle w:val="Heading4"/>
        <w:rPr>
          <w:rFonts w:eastAsia="DengXian"/>
          <w:lang w:eastAsia="zh-CN"/>
        </w:rPr>
      </w:pPr>
      <w:bookmarkStart w:id="1729" w:name="_Toc113426261"/>
      <w:bookmarkStart w:id="1730" w:name="_Toc117496686"/>
      <w:r w:rsidRPr="003D5303">
        <w:rPr>
          <w:rFonts w:eastAsia="DengXian"/>
          <w:lang w:eastAsia="zh-CN"/>
        </w:rPr>
        <w:t>6.52.2.2</w:t>
      </w:r>
      <w:r w:rsidRPr="003D5303">
        <w:rPr>
          <w:rFonts w:eastAsia="DengXian"/>
          <w:lang w:eastAsia="zh-CN"/>
        </w:rPr>
        <w:tab/>
        <w:t>PDU Set information identification by the UPF</w:t>
      </w:r>
      <w:bookmarkEnd w:id="1729"/>
      <w:bookmarkEnd w:id="1730"/>
    </w:p>
    <w:p w14:paraId="639317B7" w14:textId="77777777"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1D01B3C1" w14:textId="77777777"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6559B8A5"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3E0D815C"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27288416"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585FF56A" w14:textId="77777777"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7456D0E6" w14:textId="7D239122" w:rsidR="003D5303" w:rsidRPr="003D5303" w:rsidRDefault="00917ADA" w:rsidP="003D5303">
      <w:pPr>
        <w:pStyle w:val="EditorsNote"/>
      </w:pPr>
      <w:r>
        <w:t>Editor's note</w:t>
      </w:r>
      <w:r w:rsidR="003D5303" w:rsidRPr="003D5303">
        <w:t>:</w:t>
      </w:r>
      <w:r w:rsidR="003D5303" w:rsidRPr="003D5303">
        <w:tab/>
        <w:t>Whether the support for traffic with partly encrypted RTP/SRTP header is needed is pending SA4</w:t>
      </w:r>
      <w:r>
        <w:t>'</w:t>
      </w:r>
      <w:r w:rsidR="003D5303" w:rsidRPr="003D5303">
        <w:t>s feedback.</w:t>
      </w:r>
    </w:p>
    <w:p w14:paraId="41990F40" w14:textId="77777777"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27EAE24B"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78F81B21" w14:textId="52166C24" w:rsidR="003D5303" w:rsidRPr="00BC49C2" w:rsidRDefault="00917ADA" w:rsidP="003D5303">
      <w:pPr>
        <w:pStyle w:val="EditorsNote"/>
      </w:pPr>
      <w:r>
        <w:t>Editor's note</w:t>
      </w:r>
      <w:r w:rsidR="003D5303" w:rsidRPr="003D5303">
        <w:t>:</w:t>
      </w:r>
      <w:r w:rsidR="003E4C22">
        <w:tab/>
      </w:r>
      <w:r w:rsidR="003D5303" w:rsidRPr="003D5303">
        <w:t>Option 3 solutions 7, 17 and 18 needs further discussion.</w:t>
      </w:r>
    </w:p>
    <w:p w14:paraId="6135B08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63C32342" w14:textId="3F3B0E6D" w:rsidR="00436B8A" w:rsidRPr="00436B8A" w:rsidRDefault="00917ADA" w:rsidP="00436B8A">
      <w:pPr>
        <w:pStyle w:val="EditorsNote"/>
      </w:pPr>
      <w:r>
        <w:t>Editor's note</w:t>
      </w:r>
      <w:r w:rsidR="00436B8A" w:rsidRPr="00436B8A">
        <w:t>:</w:t>
      </w:r>
      <w:r w:rsidR="00436B8A" w:rsidRPr="00436B8A">
        <w:tab/>
        <w:t>Which above options will be supported is FFS.</w:t>
      </w:r>
    </w:p>
    <w:p w14:paraId="502C757D" w14:textId="79FB5024" w:rsidR="00FC0544" w:rsidRPr="00BC49C2" w:rsidRDefault="00917ADA" w:rsidP="003F7A3D">
      <w:pPr>
        <w:pStyle w:val="EditorsNote"/>
      </w:pPr>
      <w:r>
        <w:t>Editor's note</w:t>
      </w:r>
      <w:r w:rsidR="00DD7E30">
        <w:t>:</w:t>
      </w:r>
      <w:r w:rsidR="00DD7E30">
        <w:tab/>
      </w:r>
      <w:r w:rsidR="00FC0544" w:rsidRPr="00BC49C2">
        <w:t xml:space="preserve">What information can be achieved by each option </w:t>
      </w:r>
      <w:r w:rsidR="00436B8A" w:rsidRPr="00436B8A">
        <w:t xml:space="preserve">and more options </w:t>
      </w:r>
      <w:r w:rsidR="00FC0544" w:rsidRPr="00BC49C2">
        <w:t>need further discussion.</w:t>
      </w:r>
    </w:p>
    <w:p w14:paraId="54A4266F" w14:textId="77777777" w:rsidR="00436B8A" w:rsidRDefault="00436B8A" w:rsidP="00436B8A">
      <w:pPr>
        <w:pStyle w:val="Heading4"/>
        <w:rPr>
          <w:rFonts w:eastAsia="DengXian"/>
          <w:lang w:eastAsia="zh-CN"/>
        </w:rPr>
      </w:pPr>
      <w:bookmarkStart w:id="1731" w:name="_Toc113426262"/>
      <w:bookmarkStart w:id="1732" w:name="_Toc117496687"/>
      <w:r w:rsidRPr="00436B8A">
        <w:rPr>
          <w:rFonts w:eastAsia="DengXian"/>
          <w:lang w:eastAsia="zh-CN"/>
        </w:rPr>
        <w:t>6.52.2.3</w:t>
      </w:r>
      <w:r w:rsidRPr="00436B8A">
        <w:rPr>
          <w:rFonts w:eastAsia="DengXian"/>
          <w:lang w:eastAsia="zh-CN"/>
        </w:rPr>
        <w:tab/>
        <w:t>PDU Set information provided by the UPF to the RAN</w:t>
      </w:r>
      <w:bookmarkEnd w:id="1731"/>
      <w:bookmarkEnd w:id="1732"/>
    </w:p>
    <w:p w14:paraId="38634AFD" w14:textId="77777777"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54409D82"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4DE756A6"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3EF3F0A7"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2F64020C"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2AAF55DC"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237DA80C"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26A4A702"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15A7B89E" w14:textId="77777777" w:rsidR="00436B8A" w:rsidRDefault="00436B8A" w:rsidP="00436B8A">
      <w:pPr>
        <w:pStyle w:val="Heading4"/>
        <w:rPr>
          <w:rFonts w:eastAsia="DengXian"/>
          <w:lang w:eastAsia="zh-CN"/>
        </w:rPr>
      </w:pPr>
      <w:bookmarkStart w:id="1733" w:name="_Toc113426263"/>
      <w:bookmarkStart w:id="1734" w:name="_Toc117496688"/>
      <w:r w:rsidRPr="00436B8A">
        <w:rPr>
          <w:rFonts w:eastAsia="DengXian"/>
          <w:lang w:eastAsia="zh-CN"/>
        </w:rPr>
        <w:lastRenderedPageBreak/>
        <w:t>6.52.2.4</w:t>
      </w:r>
      <w:r w:rsidRPr="00436B8A">
        <w:rPr>
          <w:rFonts w:eastAsia="DengXian"/>
          <w:lang w:eastAsia="zh-CN"/>
        </w:rPr>
        <w:tab/>
        <w:t>QoS parameters for PDU Set Based QoS handling</w:t>
      </w:r>
      <w:bookmarkEnd w:id="1733"/>
      <w:bookmarkEnd w:id="1734"/>
    </w:p>
    <w:p w14:paraId="5E624469" w14:textId="77777777" w:rsidR="00FC0544" w:rsidRPr="00BC49C2" w:rsidRDefault="00FC0544" w:rsidP="00436B8A">
      <w:pPr>
        <w:rPr>
          <w:lang w:eastAsia="zh-CN"/>
        </w:rPr>
      </w:pPr>
      <w:r w:rsidRPr="00BC49C2">
        <w:rPr>
          <w:lang w:eastAsia="zh-CN"/>
        </w:rPr>
        <w:t>New QoS parameters for PDU Set based QoS handling in 5GS:</w:t>
      </w:r>
    </w:p>
    <w:p w14:paraId="7AE7672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1A6C47EA"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470F9747"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3C2B4C45" w14:textId="77777777"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6419C5DC" w14:textId="2BEF7F49" w:rsidR="00436B8A" w:rsidRPr="00BC49C2" w:rsidRDefault="00917ADA" w:rsidP="00436B8A">
      <w:pPr>
        <w:pStyle w:val="EditorsNote"/>
      </w:pPr>
      <w:r>
        <w:t>Editor's note</w:t>
      </w:r>
      <w:r w:rsidR="00436B8A" w:rsidRPr="00436B8A">
        <w:t>:</w:t>
      </w:r>
      <w:r w:rsidR="003E4C22">
        <w:tab/>
      </w:r>
      <w:r w:rsidR="00436B8A" w:rsidRPr="00436B8A">
        <w:t>PSDB and PSER definitions need further discussion. Also, it is FFS how the PSDB, PSER are differentiated on a PDU Set basis. Should importance parameter be considered to differentiate the PSDB, PSER, Priority provided over NGAP is FFS?</w:t>
      </w:r>
    </w:p>
    <w:p w14:paraId="4BC87E1C"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659AD54E"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7FF60911"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1CC6DB6C"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13DC76A9" w14:textId="77777777"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0BC0DC42" w14:textId="77777777" w:rsidR="00DF2D79" w:rsidRDefault="00DF2D79" w:rsidP="00DF2D79">
      <w:pPr>
        <w:pStyle w:val="Heading4"/>
        <w:rPr>
          <w:rFonts w:eastAsia="DengXian"/>
          <w:lang w:eastAsia="zh-CN"/>
        </w:rPr>
      </w:pPr>
      <w:bookmarkStart w:id="1735" w:name="_Toc113426264"/>
      <w:bookmarkStart w:id="1736" w:name="_Toc117496689"/>
      <w:r w:rsidRPr="00DF2D79">
        <w:rPr>
          <w:rFonts w:eastAsia="DengXian"/>
          <w:lang w:eastAsia="zh-CN"/>
        </w:rPr>
        <w:t>6.52.2.5</w:t>
      </w:r>
      <w:r w:rsidRPr="00DF2D79">
        <w:rPr>
          <w:rFonts w:eastAsia="DengXian"/>
          <w:lang w:eastAsia="zh-CN"/>
        </w:rPr>
        <w:tab/>
        <w:t>QoS parameters provided by the AF to the CN</w:t>
      </w:r>
      <w:bookmarkEnd w:id="1735"/>
      <w:bookmarkEnd w:id="1736"/>
    </w:p>
    <w:p w14:paraId="00CE7F8F" w14:textId="77777777" w:rsidR="00FC0544" w:rsidRPr="00BC49C2" w:rsidRDefault="00FC0544" w:rsidP="00DF2D79">
      <w:pPr>
        <w:rPr>
          <w:lang w:eastAsia="zh-CN"/>
        </w:rPr>
      </w:pPr>
      <w:r w:rsidRPr="00BC49C2">
        <w:rPr>
          <w:lang w:eastAsia="zh-CN"/>
        </w:rPr>
        <w:t>Information from AF</w:t>
      </w:r>
      <w:r w:rsidR="00833AD5">
        <w:rPr>
          <w:lang w:eastAsia="zh-CN"/>
        </w:rPr>
        <w:t>:</w:t>
      </w:r>
    </w:p>
    <w:p w14:paraId="0D00518A"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6044E4A3"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4E042DD3" w14:textId="77777777"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115EC954" w14:textId="77777777"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7C5E4E8A" w14:textId="7D95E09C" w:rsidR="00DF2D79" w:rsidRPr="00DF2D79" w:rsidRDefault="00917ADA" w:rsidP="00DF2D79">
      <w:pPr>
        <w:pStyle w:val="EditorsNote"/>
      </w:pPr>
      <w:r>
        <w:t>Editor's note</w:t>
      </w:r>
      <w:r w:rsidRPr="00BC212D">
        <w:rPr>
          <w:lang w:val="en-US"/>
        </w:rPr>
        <w:t>:</w:t>
      </w:r>
      <w:r>
        <w:rPr>
          <w:lang w:val="en-US"/>
        </w:rPr>
        <w:tab/>
      </w:r>
      <w:r w:rsidR="00DF2D79" w:rsidRPr="00DF2D79">
        <w:t xml:space="preserve">Except for </w:t>
      </w:r>
      <w:r>
        <w:t>"</w:t>
      </w:r>
      <w:r w:rsidR="00DF2D79" w:rsidRPr="00DF2D79">
        <w:t>all PDUs are needed for the usage of PDU Set by application layer</w:t>
      </w:r>
      <w:r>
        <w:t>"</w:t>
      </w:r>
      <w:r w:rsidR="00DF2D79" w:rsidRPr="00DF2D79">
        <w:t>, it is FFS whether the other PDU Set content integrated handling cases as defined in clause 6.51.2.4 are also considered.</w:t>
      </w:r>
    </w:p>
    <w:p w14:paraId="48F7F8B9" w14:textId="59A87170" w:rsidR="00FC0544" w:rsidRPr="00BC49C2" w:rsidRDefault="00917ADA" w:rsidP="003F7A3D">
      <w:pPr>
        <w:pStyle w:val="EditorsNote"/>
      </w:pPr>
      <w:r>
        <w:t>Editor's note</w:t>
      </w:r>
      <w:r w:rsidR="00DD7E30">
        <w:t>:</w:t>
      </w:r>
      <w:r w:rsidR="00DD7E30">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6C0D9CF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614B5558"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2215F20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3EF1CC7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5D3D71E7" w14:textId="77777777"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19479D1D" w14:textId="0D272BD5" w:rsidR="00806D4B" w:rsidRPr="00806D4B" w:rsidRDefault="00806D4B" w:rsidP="00806D4B">
      <w:pPr>
        <w:pStyle w:val="NO"/>
        <w:rPr>
          <w:rFonts w:eastAsia="DengXian"/>
        </w:rPr>
      </w:pPr>
      <w:r w:rsidRPr="00806D4B">
        <w:rPr>
          <w:rFonts w:eastAsia="DengXian"/>
        </w:rPr>
        <w:lastRenderedPageBreak/>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917ADA">
        <w:rPr>
          <w:rFonts w:eastAsia="DengXian"/>
        </w:rPr>
        <w:t>'</w:t>
      </w:r>
      <w:r w:rsidRPr="00806D4B">
        <w:rPr>
          <w:rFonts w:eastAsia="DengXian"/>
        </w:rPr>
        <w:t>s progress and decision for Uplink, if any.</w:t>
      </w:r>
    </w:p>
    <w:p w14:paraId="6B630E1D" w14:textId="6C172EC5" w:rsidR="00806D4B" w:rsidRPr="00806D4B" w:rsidRDefault="00917ADA" w:rsidP="00806D4B">
      <w:pPr>
        <w:pStyle w:val="EditorsNote"/>
      </w:pPr>
      <w:r>
        <w:t>Editor's note</w:t>
      </w:r>
      <w:r w:rsidR="00806D4B" w:rsidRPr="00806D4B">
        <w:t>:</w:t>
      </w:r>
      <w:r w:rsidR="00806D4B" w:rsidRPr="00806D4B">
        <w:tab/>
        <w:t>Whether and how to address the charging offset issue of DL PDU set eligible dropping by the NG-RAN is FFS.</w:t>
      </w:r>
    </w:p>
    <w:p w14:paraId="522171A9" w14:textId="77777777" w:rsidR="00FC0544" w:rsidRPr="00BC49C2" w:rsidRDefault="00FC0544" w:rsidP="003F7A3D">
      <w:pPr>
        <w:pStyle w:val="Heading3"/>
        <w:rPr>
          <w:rFonts w:eastAsia="DengXian"/>
          <w:lang w:eastAsia="zh-CN"/>
        </w:rPr>
      </w:pPr>
      <w:bookmarkStart w:id="1737" w:name="_Toc104883111"/>
      <w:bookmarkStart w:id="1738" w:name="_Toc113426265"/>
      <w:bookmarkStart w:id="1739" w:name="_Toc117496690"/>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1737"/>
      <w:bookmarkEnd w:id="1738"/>
      <w:bookmarkEnd w:id="1739"/>
    </w:p>
    <w:p w14:paraId="68123570" w14:textId="77777777" w:rsidR="00FC0544" w:rsidRPr="00BC49C2" w:rsidRDefault="00FC0544" w:rsidP="003F7A3D">
      <w:pPr>
        <w:pStyle w:val="Heading4"/>
        <w:rPr>
          <w:rFonts w:eastAsia="DengXian"/>
          <w:lang w:eastAsia="zh-CN"/>
        </w:rPr>
      </w:pPr>
      <w:bookmarkStart w:id="1740" w:name="_Toc104883112"/>
      <w:bookmarkStart w:id="1741" w:name="_Toc113426266"/>
      <w:bookmarkStart w:id="1742" w:name="_Toc117496691"/>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1740"/>
      <w:bookmarkEnd w:id="1741"/>
      <w:bookmarkEnd w:id="1742"/>
    </w:p>
    <w:p w14:paraId="1D98E9BF" w14:textId="77777777" w:rsidR="00942933" w:rsidRDefault="00942933" w:rsidP="0007131A">
      <w:pPr>
        <w:pStyle w:val="TH"/>
      </w:pPr>
      <w:r>
        <w:object w:dxaOrig="7288" w:dyaOrig="5664" w14:anchorId="1457855A">
          <v:shape id="_x0000_i8746" type="#_x0000_t75" style="width:425.2pt;height:327.4pt" o:ole="">
            <v:imagedata r:id="rId183" o:title=""/>
          </v:shape>
          <o:OLEObject Type="Embed" ProgID="Word.Picture.8" ShapeID="_x0000_i8746" DrawAspect="Content" ObjectID="_1728109676" r:id="rId184"/>
        </w:object>
      </w:r>
    </w:p>
    <w:p w14:paraId="0E4C18FC"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186731CC"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49EE2611" w14:textId="5D59B051"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BC0293">
        <w:rPr>
          <w:rFonts w:eastAsia="DengXian"/>
          <w:lang w:eastAsia="zh-CN"/>
        </w:rPr>
        <w:t>TS</w:t>
      </w:r>
      <w:r w:rsidR="00BC0293">
        <w:rPr>
          <w:rFonts w:eastAsia="DengXian"/>
          <w:lang w:eastAsia="zh-CN"/>
        </w:rPr>
        <w:t> </w:t>
      </w:r>
      <w:r w:rsidR="00BC0293">
        <w:rPr>
          <w:rFonts w:eastAsia="DengXian"/>
          <w:lang w:eastAsia="zh-CN"/>
        </w:rPr>
        <w:t>23.502</w:t>
      </w:r>
      <w:r w:rsidR="00BC0293">
        <w:rPr>
          <w:rFonts w:eastAsia="DengXian"/>
          <w:lang w:eastAsia="zh-CN"/>
        </w:rPr>
        <w:t> </w:t>
      </w:r>
      <w:r w:rsidR="00BC0293">
        <w:rPr>
          <w:rFonts w:eastAsia="DengXian"/>
          <w:lang w:eastAsia="zh-CN"/>
        </w:rPr>
        <w:t>[</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5037348A" w14:textId="3F76EBF4"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BC0293">
        <w:rPr>
          <w:rFonts w:eastAsia="DengXian"/>
          <w:lang w:eastAsia="zh-CN"/>
        </w:rPr>
        <w:t>TS</w:t>
      </w:r>
      <w:r w:rsidR="00BC0293">
        <w:rPr>
          <w:rFonts w:eastAsia="DengXian"/>
          <w:lang w:eastAsia="zh-CN"/>
        </w:rPr>
        <w:t> </w:t>
      </w:r>
      <w:r w:rsidR="00BC0293">
        <w:rPr>
          <w:rFonts w:eastAsia="DengXian"/>
          <w:lang w:eastAsia="zh-CN"/>
        </w:rPr>
        <w:t>23.502</w:t>
      </w:r>
      <w:r w:rsidR="00BC0293">
        <w:rPr>
          <w:rFonts w:eastAsia="DengXian"/>
          <w:lang w:eastAsia="zh-CN"/>
        </w:rPr>
        <w:t> </w:t>
      </w:r>
      <w:r w:rsidR="00BC0293">
        <w:rPr>
          <w:rFonts w:eastAsia="DengXian"/>
          <w:lang w:eastAsia="zh-CN"/>
        </w:rPr>
        <w:t>[</w:t>
      </w:r>
      <w:r w:rsidR="004F22BE">
        <w:rPr>
          <w:rFonts w:eastAsia="DengXian"/>
          <w:lang w:eastAsia="zh-CN"/>
        </w:rPr>
        <w:t>3]</w:t>
      </w:r>
      <w:r w:rsidR="00942933">
        <w:rPr>
          <w:rFonts w:eastAsia="DengXian"/>
          <w:lang w:eastAsia="zh-CN"/>
        </w:rPr>
        <w:t>. AF may also provide these information to the 5GS prior to PDU Session Establishment.</w:t>
      </w:r>
    </w:p>
    <w:p w14:paraId="70E76E38"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797C3D3F" w14:textId="50568783"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sidR="00942933">
        <w:rPr>
          <w:rFonts w:eastAsia="DengXian"/>
        </w:rPr>
        <w:t xml:space="preserve">3]) or step 1b in PDU Session Modification procedure (defined in clause 4.3.3.2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sidR="00942933">
        <w:rPr>
          <w:rFonts w:eastAsia="DengXian"/>
        </w:rPr>
        <w:t>3]).</w:t>
      </w:r>
    </w:p>
    <w:p w14:paraId="2E469119"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6439459F" w14:textId="77777777" w:rsidR="00FC0544" w:rsidRPr="00BC49C2" w:rsidRDefault="00FC0544" w:rsidP="00FC0544">
      <w:pPr>
        <w:pStyle w:val="B1"/>
        <w:rPr>
          <w:rFonts w:eastAsia="DengXian"/>
          <w:lang w:eastAsia="zh-CN"/>
        </w:rPr>
      </w:pPr>
      <w:r w:rsidRPr="00BC49C2">
        <w:rPr>
          <w:rFonts w:eastAsia="DengXian"/>
          <w:lang w:eastAsia="zh-CN"/>
        </w:rPr>
        <w:lastRenderedPageBreak/>
        <w:t>3.</w:t>
      </w:r>
      <w:r w:rsidRPr="00BC49C2">
        <w:rPr>
          <w:rFonts w:eastAsia="DengXian"/>
          <w:lang w:eastAsia="zh-CN"/>
        </w:rPr>
        <w:tab/>
        <w:t>The SMF generates the QoS profiles and N4 rules based on the PCC rules from PCF. SMF sends the N4 rules to UPF and sends the QoS profiles to the RAN node via AMF.</w:t>
      </w:r>
    </w:p>
    <w:p w14:paraId="0430C0ED" w14:textId="5763D9FD"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sidR="00942933">
        <w:rPr>
          <w:rFonts w:eastAsia="DengXian"/>
        </w:rPr>
        <w:t xml:space="preserve">3]) or steps 2-7 in PDU Session Modification procedure (defined in clause 4.3.3.2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sidR="00942933">
        <w:rPr>
          <w:rFonts w:eastAsia="DengXian"/>
        </w:rPr>
        <w:t>3]).</w:t>
      </w:r>
    </w:p>
    <w:p w14:paraId="5D66079B" w14:textId="77777777"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2E3EB866" w14:textId="77777777"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3734FAE5"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0689F4DE"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75839BAC"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54F80A12" w14:textId="77777777"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4AA746A8" w14:textId="77777777" w:rsidR="00FC0544" w:rsidRPr="00BC49C2" w:rsidRDefault="00FC0544" w:rsidP="003F7A3D">
      <w:pPr>
        <w:pStyle w:val="Heading3"/>
        <w:rPr>
          <w:rFonts w:eastAsia="DengXian"/>
          <w:lang w:eastAsia="zh-CN"/>
        </w:rPr>
      </w:pPr>
      <w:bookmarkStart w:id="1743" w:name="_Toc104883113"/>
      <w:bookmarkStart w:id="1744" w:name="_Toc113426267"/>
      <w:bookmarkStart w:id="1745" w:name="_Toc117496692"/>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1743"/>
      <w:bookmarkEnd w:id="1744"/>
      <w:bookmarkEnd w:id="1745"/>
    </w:p>
    <w:p w14:paraId="0E4E6703" w14:textId="16082BCD" w:rsidR="00FC0544" w:rsidRPr="00BC49C2" w:rsidRDefault="00917ADA" w:rsidP="003F7A3D">
      <w:pPr>
        <w:pStyle w:val="EditorsNote"/>
        <w:rPr>
          <w:lang w:eastAsia="zh-CN"/>
        </w:rPr>
      </w:pPr>
      <w:r>
        <w:t>Editor's note</w:t>
      </w:r>
      <w:r w:rsidR="00FC0544" w:rsidRPr="00BC49C2">
        <w:t>:</w:t>
      </w:r>
      <w:r w:rsidR="00FC0544" w:rsidRPr="00BC49C2">
        <w:tab/>
        <w:t>This clause will list conclusions that have been agreed during the course of the study item activities.</w:t>
      </w:r>
    </w:p>
    <w:p w14:paraId="70D2989B" w14:textId="77777777" w:rsidR="00B768E8" w:rsidRPr="00BC49C2" w:rsidRDefault="00B768E8" w:rsidP="00B768E8">
      <w:pPr>
        <w:pStyle w:val="Heading2"/>
        <w:rPr>
          <w:rFonts w:eastAsia="DengXian"/>
        </w:rPr>
      </w:pPr>
      <w:bookmarkStart w:id="1746" w:name="_Toc104883114"/>
      <w:bookmarkStart w:id="1747" w:name="_Toc113426268"/>
      <w:bookmarkStart w:id="1748" w:name="_Toc117496693"/>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1746"/>
      <w:bookmarkEnd w:id="1747"/>
      <w:bookmarkEnd w:id="1748"/>
    </w:p>
    <w:p w14:paraId="5A356D31" w14:textId="77777777" w:rsidR="00B768E8" w:rsidRPr="00BC49C2" w:rsidRDefault="00B768E8" w:rsidP="00B768E8">
      <w:pPr>
        <w:pStyle w:val="Heading3"/>
        <w:rPr>
          <w:rFonts w:eastAsia="DengXian"/>
        </w:rPr>
      </w:pPr>
      <w:bookmarkStart w:id="1749" w:name="_Toc104883115"/>
      <w:bookmarkStart w:id="1750" w:name="_Toc113426269"/>
      <w:bookmarkStart w:id="1751" w:name="_Toc117496694"/>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1749"/>
      <w:bookmarkEnd w:id="1750"/>
      <w:bookmarkEnd w:id="1751"/>
    </w:p>
    <w:p w14:paraId="4EAAC671" w14:textId="77777777" w:rsidR="00B768E8" w:rsidRPr="00BC49C2" w:rsidRDefault="00B768E8" w:rsidP="00B768E8">
      <w:r w:rsidRPr="00BC49C2">
        <w:t>The solution addresses Key Issue #5: Differentiated PDU Set Handling.</w:t>
      </w:r>
    </w:p>
    <w:p w14:paraId="088BCE7F" w14:textId="77777777" w:rsidR="00B768E8" w:rsidRPr="00BC49C2" w:rsidRDefault="00B768E8" w:rsidP="00B768E8">
      <w:pPr>
        <w:pStyle w:val="Heading3"/>
        <w:rPr>
          <w:rFonts w:eastAsia="DengXian"/>
        </w:rPr>
      </w:pPr>
      <w:bookmarkStart w:id="1752" w:name="_Toc104883116"/>
      <w:bookmarkStart w:id="1753" w:name="_Toc113426270"/>
      <w:bookmarkStart w:id="1754" w:name="_Toc117496695"/>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1752"/>
      <w:bookmarkEnd w:id="1753"/>
      <w:bookmarkEnd w:id="1754"/>
    </w:p>
    <w:p w14:paraId="767D91C2" w14:textId="77777777"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4A4DC573" w14:textId="42C2BAEA" w:rsidR="00B768E8" w:rsidRPr="00BC49C2" w:rsidRDefault="00B768E8" w:rsidP="00B768E8">
      <w:r w:rsidRPr="00BC49C2">
        <w:t>Therefore, it</w:t>
      </w:r>
      <w:r w:rsidR="00917ADA">
        <w:t>'</w:t>
      </w:r>
      <w:r w:rsidRPr="00BC49C2">
        <w:t>s meaningful to consider the dependency among PDU sets during the transmission.</w:t>
      </w:r>
    </w:p>
    <w:p w14:paraId="249C9DED" w14:textId="31473BFD"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917ADA">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t>'</w:t>
      </w:r>
      <w:r w:rsidRPr="00BC49C2">
        <w:t>t need to be retransmitted.</w:t>
      </w:r>
    </w:p>
    <w:p w14:paraId="27635C13" w14:textId="77777777" w:rsidR="00B768E8" w:rsidRPr="00BC49C2" w:rsidRDefault="00B768E8" w:rsidP="00B768E8">
      <w:r w:rsidRPr="00BC49C2">
        <w:t>When UPF determines the importance of PDU set, the importance of a PDU set increases the more dependent PDU sets exist.</w:t>
      </w:r>
    </w:p>
    <w:p w14:paraId="29D0099D"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2D0D952B" w14:textId="77777777" w:rsidR="004D0658" w:rsidRPr="004D0658" w:rsidRDefault="004D0658" w:rsidP="004D0658">
      <w:pPr>
        <w:rPr>
          <w:rFonts w:eastAsia="DengXian"/>
          <w:lang w:eastAsia="zh-CN"/>
        </w:rPr>
      </w:pPr>
      <w:r w:rsidRPr="004D0658">
        <w:rPr>
          <w:rFonts w:eastAsia="DengXian"/>
          <w:lang w:eastAsia="zh-CN"/>
        </w:rPr>
        <w:lastRenderedPageBreak/>
        <w:t xml:space="preserve">When a PDU set is not transmitted successfully, its dependent PDU sets cannot be decoded even if they are transmitted successfully. </w:t>
      </w:r>
    </w:p>
    <w:p w14:paraId="7D2050E2" w14:textId="77777777" w:rsidR="004D0658" w:rsidRDefault="004D0658" w:rsidP="004D0658">
      <w:pPr>
        <w:rPr>
          <w:rFonts w:eastAsia="DengXian"/>
          <w:lang w:eastAsia="zh-CN"/>
        </w:rPr>
      </w:pPr>
      <w:r w:rsidRPr="004D0658">
        <w:rPr>
          <w:rFonts w:eastAsia="DengXian"/>
          <w:lang w:eastAsia="zh-CN"/>
        </w:rPr>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5BCBEC21" w14:textId="587FD5BA" w:rsidR="004D0658" w:rsidRPr="004D0658" w:rsidRDefault="00917ADA" w:rsidP="004D0658">
      <w:pPr>
        <w:pStyle w:val="EditorsNote"/>
      </w:pPr>
      <w:r>
        <w:t>Editor's note</w:t>
      </w:r>
      <w:r w:rsidR="004D0658" w:rsidRPr="004D0658">
        <w:t>:</w:t>
      </w:r>
      <w:r w:rsidR="003E4C22">
        <w:tab/>
      </w:r>
      <w:r w:rsidR="004D0658" w:rsidRPr="004D0658">
        <w:t>The feasibility of reporting the PDU Set ID requires RAN support.</w:t>
      </w:r>
    </w:p>
    <w:p w14:paraId="392E9BE9" w14:textId="77777777" w:rsidR="00B768E8" w:rsidRPr="00BC49C2" w:rsidRDefault="00B768E8" w:rsidP="00B768E8">
      <w:pPr>
        <w:pStyle w:val="Heading3"/>
        <w:rPr>
          <w:rFonts w:eastAsia="DengXian"/>
        </w:rPr>
      </w:pPr>
      <w:bookmarkStart w:id="1755" w:name="_Toc104883117"/>
      <w:bookmarkStart w:id="1756" w:name="_Toc113426271"/>
      <w:bookmarkStart w:id="1757" w:name="_Toc117496696"/>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1755"/>
      <w:bookmarkEnd w:id="1756"/>
      <w:bookmarkEnd w:id="1757"/>
    </w:p>
    <w:p w14:paraId="4C1FFF07" w14:textId="77777777" w:rsidR="00B768E8" w:rsidRPr="00BC49C2" w:rsidRDefault="004D0658" w:rsidP="00B768E8">
      <w:pPr>
        <w:pStyle w:val="TH"/>
        <w:rPr>
          <w:rFonts w:eastAsia="DengXian"/>
        </w:rPr>
      </w:pPr>
      <w:r>
        <w:object w:dxaOrig="8971" w:dyaOrig="9180" w14:anchorId="7CA39B3E">
          <v:shape id="_x0000_i8747" type="#_x0000_t75" style="width:448.3pt;height:459.15pt" o:ole="">
            <v:imagedata r:id="rId185" o:title=""/>
          </v:shape>
          <o:OLEObject Type="Embed" ProgID="Visio.Drawing.15" ShapeID="_x0000_i8747" DrawAspect="Content" ObjectID="_1728109677" r:id="rId186"/>
        </w:object>
      </w:r>
    </w:p>
    <w:p w14:paraId="02879107"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25D37916"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3CD8F5AB"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6A558632"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6E0A2DA3" w14:textId="77777777" w:rsidR="00B768E8" w:rsidRPr="00BC49C2" w:rsidRDefault="00B768E8" w:rsidP="00B768E8">
      <w:pPr>
        <w:pStyle w:val="B1"/>
        <w:rPr>
          <w:rFonts w:eastAsia="DengXian"/>
        </w:rPr>
      </w:pPr>
      <w:r w:rsidRPr="00BC49C2">
        <w:rPr>
          <w:rFonts w:eastAsia="DengXian"/>
        </w:rPr>
        <w:lastRenderedPageBreak/>
        <w:t>4.</w:t>
      </w:r>
      <w:r w:rsidRPr="00BC49C2">
        <w:rPr>
          <w:rFonts w:eastAsia="DengXian"/>
          <w:lang w:eastAsia="zh-CN"/>
        </w:rPr>
        <w:tab/>
      </w:r>
      <w:r w:rsidRPr="00BC49C2">
        <w:rPr>
          <w:rFonts w:eastAsia="DengXian"/>
        </w:rPr>
        <w:t>PCF sends the SM policy to SMF by Npcf_SMPolicyControl_UpdateNotify request.</w:t>
      </w:r>
    </w:p>
    <w:p w14:paraId="1785C1A0"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0161D0E6" w14:textId="77777777"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14:paraId="2097BCC2"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7831109A"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0D56DD25"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586E939B" w14:textId="577A0881"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917ADA">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rPr>
          <w:rFonts w:eastAsia="DengXian"/>
        </w:rPr>
        <w:t>'</w:t>
      </w:r>
      <w:r w:rsidRPr="00BC49C2">
        <w:rPr>
          <w:rFonts w:eastAsia="DengXian"/>
        </w:rPr>
        <w:t>t need to be retransmitted.</w:t>
      </w:r>
    </w:p>
    <w:p w14:paraId="25217FDF" w14:textId="77777777"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11334A55" w14:textId="77777777"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77B75AD2"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5024101E"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128B230C" w14:textId="77777777" w:rsidR="00B768E8" w:rsidRPr="00BC49C2" w:rsidRDefault="00B768E8" w:rsidP="00B768E8">
      <w:pPr>
        <w:pStyle w:val="Heading3"/>
        <w:rPr>
          <w:rFonts w:eastAsia="DengXian"/>
        </w:rPr>
      </w:pPr>
      <w:bookmarkStart w:id="1758" w:name="_Toc104883118"/>
      <w:bookmarkStart w:id="1759" w:name="_Toc113426272"/>
      <w:bookmarkStart w:id="1760" w:name="_Toc117496697"/>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758"/>
      <w:bookmarkEnd w:id="1759"/>
      <w:bookmarkEnd w:id="1760"/>
    </w:p>
    <w:p w14:paraId="7ECC3628" w14:textId="77777777" w:rsidR="00B768E8" w:rsidRPr="00BC49C2" w:rsidRDefault="00B768E8" w:rsidP="00B768E8">
      <w:r w:rsidRPr="00BC49C2">
        <w:t>UPF:</w:t>
      </w:r>
    </w:p>
    <w:p w14:paraId="7B46A293"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5FD7DFF4"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77B78BE6"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577EE4D9" w14:textId="77777777" w:rsidR="00B768E8" w:rsidRPr="00BC49C2" w:rsidRDefault="00B768E8" w:rsidP="00B768E8">
      <w:r w:rsidRPr="00BC49C2">
        <w:t>RAN:</w:t>
      </w:r>
    </w:p>
    <w:p w14:paraId="3A1E410F"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35B2A954" w14:textId="77777777" w:rsidR="002071EC" w:rsidRPr="00BC49C2" w:rsidRDefault="002071EC" w:rsidP="002071EC">
      <w:pPr>
        <w:pStyle w:val="Heading2"/>
        <w:rPr>
          <w:rFonts w:eastAsia="DengXian"/>
          <w:lang w:eastAsia="zh-CN"/>
        </w:rPr>
      </w:pPr>
      <w:bookmarkStart w:id="1761" w:name="_Toc104883119"/>
      <w:bookmarkStart w:id="1762" w:name="_Toc113426273"/>
      <w:bookmarkStart w:id="1763" w:name="_Toc117496698"/>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761"/>
      <w:bookmarkEnd w:id="1762"/>
      <w:bookmarkEnd w:id="1763"/>
    </w:p>
    <w:p w14:paraId="2216BCEE" w14:textId="77777777" w:rsidR="002071EC" w:rsidRPr="00BC49C2" w:rsidRDefault="002071EC" w:rsidP="002071EC">
      <w:pPr>
        <w:pStyle w:val="Heading3"/>
        <w:rPr>
          <w:rFonts w:eastAsia="DengXian"/>
          <w:lang w:eastAsia="zh-CN"/>
        </w:rPr>
      </w:pPr>
      <w:bookmarkStart w:id="1764" w:name="_Toc104883120"/>
      <w:bookmarkStart w:id="1765" w:name="_Toc113426274"/>
      <w:bookmarkStart w:id="1766" w:name="_Toc117496699"/>
      <w:r w:rsidRPr="00BC49C2">
        <w:rPr>
          <w:rFonts w:eastAsia="DengXian"/>
          <w:lang w:eastAsia="zh-CN"/>
        </w:rPr>
        <w:t>6.54.1</w:t>
      </w:r>
      <w:r w:rsidRPr="00BC49C2">
        <w:rPr>
          <w:rFonts w:eastAsia="DengXian"/>
          <w:lang w:eastAsia="zh-CN"/>
        </w:rPr>
        <w:tab/>
        <w:t>Key Issue mapping</w:t>
      </w:r>
      <w:bookmarkEnd w:id="1764"/>
      <w:bookmarkEnd w:id="1765"/>
      <w:bookmarkEnd w:id="1766"/>
    </w:p>
    <w:p w14:paraId="5D5ABFE4"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7D8067F7" w14:textId="77777777" w:rsidR="00942933" w:rsidRDefault="00942933" w:rsidP="00942933">
      <w:pPr>
        <w:pStyle w:val="B1"/>
      </w:pPr>
      <w:r>
        <w:t>-</w:t>
      </w:r>
      <w:r>
        <w:tab/>
        <w:t>Key Issue #4: PDU Set integrated packet handling.</w:t>
      </w:r>
    </w:p>
    <w:p w14:paraId="42215C47" w14:textId="77777777" w:rsidR="00942933" w:rsidRDefault="00942933" w:rsidP="00942933">
      <w:pPr>
        <w:pStyle w:val="B1"/>
      </w:pPr>
      <w:r>
        <w:t>-</w:t>
      </w:r>
      <w:r>
        <w:tab/>
        <w:t>Key Issue #5: Differentiated PDU Set Handling.</w:t>
      </w:r>
    </w:p>
    <w:p w14:paraId="14DDD8DA" w14:textId="77777777" w:rsidR="002071EC" w:rsidRPr="00BC49C2" w:rsidRDefault="002071EC" w:rsidP="002071EC">
      <w:pPr>
        <w:pStyle w:val="Heading3"/>
        <w:rPr>
          <w:rFonts w:eastAsia="DengXian"/>
          <w:lang w:eastAsia="zh-CN"/>
        </w:rPr>
      </w:pPr>
      <w:bookmarkStart w:id="1767" w:name="_Toc104883121"/>
      <w:bookmarkStart w:id="1768" w:name="_Toc113426275"/>
      <w:bookmarkStart w:id="1769" w:name="_Toc117496700"/>
      <w:r w:rsidRPr="00BC49C2">
        <w:rPr>
          <w:rFonts w:eastAsia="DengXian"/>
          <w:lang w:eastAsia="zh-CN"/>
        </w:rPr>
        <w:t>6.54.2</w:t>
      </w:r>
      <w:r w:rsidRPr="00BC49C2">
        <w:rPr>
          <w:rFonts w:eastAsia="DengXian"/>
          <w:lang w:eastAsia="zh-CN"/>
        </w:rPr>
        <w:tab/>
        <w:t>Description</w:t>
      </w:r>
      <w:bookmarkEnd w:id="1767"/>
      <w:bookmarkEnd w:id="1768"/>
      <w:bookmarkEnd w:id="1769"/>
    </w:p>
    <w:p w14:paraId="1DD4DA7F"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09CEEF90" w14:textId="77777777" w:rsidR="002071EC" w:rsidRPr="00BC49C2" w:rsidRDefault="002071EC" w:rsidP="002071EC">
      <w:pPr>
        <w:pStyle w:val="TH"/>
        <w:rPr>
          <w:rFonts w:eastAsia="DengXian"/>
        </w:rPr>
      </w:pPr>
      <w:r w:rsidRPr="00BC49C2">
        <w:rPr>
          <w:rFonts w:eastAsia="Malgun Gothic"/>
        </w:rPr>
        <w:object w:dxaOrig="21378" w:dyaOrig="9107" w14:anchorId="2B8799A7">
          <v:shape id="_x0000_i8748" type="#_x0000_t75" style="width:480.9pt;height:205.15pt" o:ole="">
            <v:imagedata r:id="rId91" o:title=""/>
          </v:shape>
          <o:OLEObject Type="Embed" ProgID="Visio.Drawing.15" ShapeID="_x0000_i8748" DrawAspect="Content" ObjectID="_1728109678" r:id="rId187"/>
        </w:object>
      </w:r>
    </w:p>
    <w:p w14:paraId="62C92E58"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5B03C74D"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3B01ACF0" w14:textId="77777777" w:rsidR="002071EC" w:rsidRPr="00BC49C2" w:rsidRDefault="002071EC" w:rsidP="002071EC">
      <w:pPr>
        <w:rPr>
          <w:lang w:eastAsia="zh-CN"/>
        </w:rPr>
      </w:pPr>
      <w:r w:rsidRPr="00BC49C2">
        <w:rPr>
          <w:lang w:eastAsia="zh-CN"/>
        </w:rPr>
        <w:t>This solution reuses existing QoS mechanisms with the following enhancements:</w:t>
      </w:r>
    </w:p>
    <w:p w14:paraId="4A545678"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208606EC"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50C45098"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1654AE4A" w14:textId="77777777" w:rsidR="002071EC" w:rsidRPr="00BC49C2" w:rsidRDefault="002071EC" w:rsidP="002071EC">
      <w:pPr>
        <w:pStyle w:val="Heading3"/>
        <w:rPr>
          <w:rFonts w:eastAsia="DengXian"/>
          <w:lang w:eastAsia="zh-CN"/>
        </w:rPr>
      </w:pPr>
      <w:bookmarkStart w:id="1770" w:name="_Toc104883122"/>
      <w:bookmarkStart w:id="1771" w:name="_Toc113426276"/>
      <w:bookmarkStart w:id="1772" w:name="_Toc117496701"/>
      <w:r w:rsidRPr="00BC49C2">
        <w:rPr>
          <w:rFonts w:eastAsia="DengXian"/>
          <w:lang w:eastAsia="zh-CN"/>
        </w:rPr>
        <w:t>6.54.3</w:t>
      </w:r>
      <w:r w:rsidRPr="00BC49C2">
        <w:rPr>
          <w:rFonts w:eastAsia="DengXian"/>
          <w:lang w:eastAsia="zh-CN"/>
        </w:rPr>
        <w:tab/>
        <w:t>Procedures</w:t>
      </w:r>
      <w:bookmarkEnd w:id="1770"/>
      <w:bookmarkEnd w:id="1771"/>
      <w:bookmarkEnd w:id="1772"/>
    </w:p>
    <w:p w14:paraId="49AF02E8" w14:textId="77777777" w:rsidR="002071EC" w:rsidRPr="00BC49C2" w:rsidRDefault="002071EC" w:rsidP="002071EC">
      <w:pPr>
        <w:pStyle w:val="TH"/>
        <w:rPr>
          <w:rFonts w:eastAsia="DengXian"/>
          <w:lang w:eastAsia="zh-CN"/>
        </w:rPr>
      </w:pPr>
      <w:r w:rsidRPr="00BC49C2">
        <w:rPr>
          <w:rFonts w:eastAsia="Malgun Gothic"/>
        </w:rPr>
        <w:object w:dxaOrig="21378" w:dyaOrig="9107" w14:anchorId="0C1E6686">
          <v:shape id="_x0000_i8749" type="#_x0000_t75" style="width:480.9pt;height:205.15pt" o:ole="">
            <v:imagedata r:id="rId91" o:title=""/>
          </v:shape>
          <o:OLEObject Type="Embed" ProgID="Visio.Drawing.15" ShapeID="_x0000_i8749" DrawAspect="Content" ObjectID="_1728109679" r:id="rId188"/>
        </w:object>
      </w:r>
    </w:p>
    <w:p w14:paraId="5A0F56B2"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197DD165"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0AD6C44B"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6C35385A"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50BFBCFF"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66C2567B"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487C9057"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6DBA2368"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18ED49C4"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623396C7"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702C416F"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6CD723CD" w14:textId="4F52B968" w:rsidR="002071EC" w:rsidRPr="00BC49C2" w:rsidRDefault="00917ADA" w:rsidP="002071EC">
      <w:pPr>
        <w:pStyle w:val="EditorsNote"/>
      </w:pPr>
      <w:r>
        <w:t>Editor's note</w:t>
      </w:r>
      <w:r w:rsidR="00DD7E30">
        <w:t>:</w:t>
      </w:r>
      <w:r w:rsidR="00DD7E30">
        <w:tab/>
      </w:r>
      <w:r w:rsidR="002071EC" w:rsidRPr="00BC49C2">
        <w:t>It is FFS what kind of RTP header/payload information can indicate the per packet priority within the PDU Set.</w:t>
      </w:r>
    </w:p>
    <w:p w14:paraId="14855FA5"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5BB2ED45"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7A454FF9"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5019F07A"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0E2B5D41"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30A52D6D"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4BCC8BE2"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011F3C6A" w14:textId="77777777" w:rsidR="002071EC" w:rsidRPr="00BC49C2" w:rsidRDefault="002071EC" w:rsidP="002071EC">
      <w:pPr>
        <w:pStyle w:val="Heading3"/>
        <w:rPr>
          <w:rFonts w:eastAsia="DengXian"/>
          <w:lang w:eastAsia="zh-CN"/>
        </w:rPr>
      </w:pPr>
      <w:bookmarkStart w:id="1773" w:name="_Toc104883123"/>
      <w:bookmarkStart w:id="1774" w:name="_Toc113426277"/>
      <w:bookmarkStart w:id="1775" w:name="_Toc117496702"/>
      <w:r w:rsidRPr="00BC49C2">
        <w:rPr>
          <w:rFonts w:eastAsia="DengXian"/>
          <w:lang w:eastAsia="zh-CN"/>
        </w:rPr>
        <w:t>6.54.4</w:t>
      </w:r>
      <w:r w:rsidRPr="00BC49C2">
        <w:rPr>
          <w:rFonts w:eastAsia="DengXian"/>
          <w:lang w:eastAsia="zh-CN"/>
        </w:rPr>
        <w:tab/>
        <w:t>Impacts on existing entities and interfaces</w:t>
      </w:r>
      <w:bookmarkEnd w:id="1773"/>
      <w:bookmarkEnd w:id="1774"/>
      <w:bookmarkEnd w:id="1775"/>
    </w:p>
    <w:p w14:paraId="265D63C9" w14:textId="77777777" w:rsidR="002071EC" w:rsidRPr="00BC49C2" w:rsidRDefault="002071EC" w:rsidP="002071EC">
      <w:pPr>
        <w:rPr>
          <w:lang w:eastAsia="zh-CN"/>
        </w:rPr>
      </w:pPr>
      <w:r w:rsidRPr="00BC49C2">
        <w:rPr>
          <w:lang w:eastAsia="zh-CN"/>
        </w:rPr>
        <w:t>AF: provides the packet description for 5GS treatment to PCF;</w:t>
      </w:r>
    </w:p>
    <w:p w14:paraId="67C9CF1D"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441B809C" w14:textId="77777777" w:rsidR="002071EC" w:rsidRPr="00BC49C2" w:rsidRDefault="002071EC" w:rsidP="002071EC">
      <w:pPr>
        <w:rPr>
          <w:lang w:eastAsia="zh-CN"/>
        </w:rPr>
      </w:pPr>
      <w:r w:rsidRPr="00BC49C2">
        <w:rPr>
          <w:lang w:eastAsia="zh-CN"/>
        </w:rPr>
        <w:t>UE/RAN/UPF:</w:t>
      </w:r>
    </w:p>
    <w:p w14:paraId="6E21C692"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20CBD071"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46084D33" w14:textId="77777777" w:rsidR="00F876C8" w:rsidRPr="00BC49C2" w:rsidRDefault="00F876C8" w:rsidP="00F876C8">
      <w:pPr>
        <w:pStyle w:val="Heading2"/>
        <w:rPr>
          <w:rFonts w:eastAsia="DengXian"/>
          <w:lang w:eastAsia="zh-CN"/>
        </w:rPr>
      </w:pPr>
      <w:bookmarkStart w:id="1776" w:name="_Toc104883124"/>
      <w:bookmarkStart w:id="1777" w:name="_Toc113426278"/>
      <w:bookmarkStart w:id="1778" w:name="_Toc117496703"/>
      <w:r w:rsidRPr="00BC49C2">
        <w:rPr>
          <w:rFonts w:eastAsia="DengXian"/>
          <w:lang w:eastAsia="zh-CN"/>
        </w:rPr>
        <w:t>6.55</w:t>
      </w:r>
      <w:r w:rsidRPr="00BC49C2">
        <w:rPr>
          <w:rFonts w:eastAsia="DengXian"/>
          <w:lang w:eastAsia="zh-CN"/>
        </w:rPr>
        <w:tab/>
        <w:t>Solution #55: PDU Set based services using MASQUE</w:t>
      </w:r>
      <w:bookmarkEnd w:id="1776"/>
      <w:bookmarkEnd w:id="1777"/>
      <w:bookmarkEnd w:id="1778"/>
    </w:p>
    <w:p w14:paraId="478688AD" w14:textId="77777777" w:rsidR="00F876C8" w:rsidRPr="00BC49C2" w:rsidRDefault="00F876C8" w:rsidP="00F876C8">
      <w:pPr>
        <w:pStyle w:val="Heading3"/>
        <w:rPr>
          <w:rFonts w:eastAsia="DengXian"/>
          <w:lang w:eastAsia="zh-CN"/>
        </w:rPr>
      </w:pPr>
      <w:bookmarkStart w:id="1779" w:name="_Toc104883125"/>
      <w:bookmarkStart w:id="1780" w:name="_Toc113426279"/>
      <w:bookmarkStart w:id="1781" w:name="_Toc117496704"/>
      <w:r w:rsidRPr="00BC49C2">
        <w:rPr>
          <w:rFonts w:eastAsia="DengXian"/>
          <w:lang w:eastAsia="zh-CN"/>
        </w:rPr>
        <w:t>6.55.1</w:t>
      </w:r>
      <w:r w:rsidRPr="00BC49C2">
        <w:rPr>
          <w:rFonts w:eastAsia="DengXian"/>
          <w:lang w:eastAsia="zh-CN"/>
        </w:rPr>
        <w:tab/>
        <w:t>Key Issue mapping</w:t>
      </w:r>
      <w:bookmarkEnd w:id="1779"/>
      <w:bookmarkEnd w:id="1780"/>
      <w:bookmarkEnd w:id="1781"/>
    </w:p>
    <w:p w14:paraId="0F3624F3" w14:textId="32C72D70" w:rsidR="00F876C8" w:rsidRPr="00BC49C2" w:rsidRDefault="00F876C8" w:rsidP="00F876C8">
      <w:pPr>
        <w:rPr>
          <w:lang w:eastAsia="zh-CN"/>
        </w:rPr>
      </w:pPr>
      <w:r w:rsidRPr="00BC49C2">
        <w:rPr>
          <w:lang w:eastAsia="zh-CN"/>
        </w:rPr>
        <w:t xml:space="preserve">This solution addresses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2B34386C"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0D655F47"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0504EAAF"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28ABDE6B"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6480741A"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2EF3035B" w14:textId="77777777" w:rsidR="00F876C8" w:rsidRPr="00BC49C2" w:rsidRDefault="00F876C8" w:rsidP="00F876C8">
      <w:pPr>
        <w:pStyle w:val="Heading3"/>
        <w:rPr>
          <w:rFonts w:eastAsia="DengXian"/>
          <w:lang w:eastAsia="zh-CN"/>
        </w:rPr>
      </w:pPr>
      <w:bookmarkStart w:id="1782" w:name="_Toc104883126"/>
      <w:bookmarkStart w:id="1783" w:name="_Toc113426280"/>
      <w:bookmarkStart w:id="1784" w:name="_Toc117496705"/>
      <w:r w:rsidRPr="00BC49C2">
        <w:rPr>
          <w:rFonts w:eastAsia="DengXian"/>
          <w:lang w:eastAsia="zh-CN"/>
        </w:rPr>
        <w:t>6.55.2</w:t>
      </w:r>
      <w:r w:rsidRPr="00BC49C2">
        <w:rPr>
          <w:rFonts w:eastAsia="DengXian"/>
          <w:lang w:eastAsia="zh-CN"/>
        </w:rPr>
        <w:tab/>
        <w:t>Description</w:t>
      </w:r>
      <w:bookmarkEnd w:id="1782"/>
      <w:bookmarkEnd w:id="1783"/>
      <w:bookmarkEnd w:id="1784"/>
    </w:p>
    <w:p w14:paraId="3BD481D7"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6285EF64"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473DCAC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289A4E3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42B7D78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21D4CC7C"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7BB5747B"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7B427ECD"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410782DF"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58347D5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70B9C573"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21D8D23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1605C1E1"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75EBA12A"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6B92AC9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74F3D8B8" w14:textId="77777777" w:rsidR="00F876C8" w:rsidRPr="00BC49C2" w:rsidRDefault="00F876C8" w:rsidP="00F876C8">
      <w:pPr>
        <w:rPr>
          <w:lang w:eastAsia="zh-CN"/>
        </w:rPr>
      </w:pPr>
      <w:r w:rsidRPr="00BC49C2">
        <w:rPr>
          <w:lang w:eastAsia="zh-CN"/>
        </w:rPr>
        <w:t>The PDU Set Handling Service is configured in different granularities:</w:t>
      </w:r>
    </w:p>
    <w:p w14:paraId="49CE102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014E1451"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2B6E15B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39448A84"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1582B84B"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52E4D83B"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3048381C"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5D9D5A7E"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78A5892F"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018CC21F"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0FFFBE0F"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612B1207"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4C5F6DF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0409C585"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05EB2250"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289003DF"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37F14D51"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3F2FE4F5"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2B6F5E40"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6A7F8F85" w14:textId="77777777" w:rsidR="00F876C8" w:rsidRPr="00BC49C2" w:rsidRDefault="00F876C8" w:rsidP="00F876C8">
      <w:pPr>
        <w:pStyle w:val="Heading3"/>
        <w:rPr>
          <w:rFonts w:eastAsia="DengXian"/>
          <w:lang w:eastAsia="zh-CN"/>
        </w:rPr>
      </w:pPr>
      <w:bookmarkStart w:id="1785" w:name="_Toc104883127"/>
      <w:bookmarkStart w:id="1786" w:name="_Toc113426281"/>
      <w:bookmarkStart w:id="1787" w:name="_Toc117496706"/>
      <w:r w:rsidRPr="00BC49C2">
        <w:rPr>
          <w:rFonts w:eastAsia="DengXian"/>
          <w:lang w:eastAsia="zh-CN"/>
        </w:rPr>
        <w:lastRenderedPageBreak/>
        <w:t>6.55.3</w:t>
      </w:r>
      <w:r w:rsidRPr="00BC49C2">
        <w:rPr>
          <w:rFonts w:eastAsia="DengXian"/>
          <w:lang w:eastAsia="zh-CN"/>
        </w:rPr>
        <w:tab/>
        <w:t>Procedures</w:t>
      </w:r>
      <w:bookmarkEnd w:id="1785"/>
      <w:bookmarkEnd w:id="1786"/>
      <w:bookmarkEnd w:id="1787"/>
    </w:p>
    <w:p w14:paraId="3AB1CC17" w14:textId="77777777" w:rsidR="00F876C8" w:rsidRPr="00BC49C2" w:rsidRDefault="00F876C8" w:rsidP="00F876C8">
      <w:pPr>
        <w:pStyle w:val="Heading4"/>
        <w:rPr>
          <w:rFonts w:eastAsia="DengXian"/>
          <w:lang w:eastAsia="zh-CN"/>
        </w:rPr>
      </w:pPr>
      <w:bookmarkStart w:id="1788" w:name="_Toc104883128"/>
      <w:bookmarkStart w:id="1789" w:name="_Toc113426282"/>
      <w:bookmarkStart w:id="1790" w:name="_Toc117496707"/>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788"/>
      <w:bookmarkEnd w:id="1789"/>
      <w:bookmarkEnd w:id="1790"/>
    </w:p>
    <w:p w14:paraId="51EF61FA" w14:textId="77777777" w:rsidR="00F876C8" w:rsidRPr="00BC49C2" w:rsidRDefault="00F876C8" w:rsidP="00F876C8">
      <w:pPr>
        <w:pStyle w:val="TH"/>
        <w:rPr>
          <w:rFonts w:eastAsia="DengXian"/>
        </w:rPr>
      </w:pPr>
      <w:r w:rsidRPr="00BC49C2">
        <w:object w:dxaOrig="10620" w:dyaOrig="10845" w14:anchorId="054FE7C4">
          <v:shape id="_x0000_i8750" type="#_x0000_t75" style="width:481.6pt;height:491.75pt" o:ole="">
            <v:imagedata r:id="rId189" o:title=""/>
          </v:shape>
          <o:OLEObject Type="Embed" ProgID="Visio.Drawing.15" ShapeID="_x0000_i8750" DrawAspect="Content" ObjectID="_1728109680" r:id="rId190"/>
        </w:object>
      </w:r>
    </w:p>
    <w:p w14:paraId="678E8291"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6133F134" w14:textId="77777777" w:rsidR="00F876C8" w:rsidRPr="00BC49C2" w:rsidRDefault="00F876C8" w:rsidP="00F876C8">
      <w:pPr>
        <w:rPr>
          <w:lang w:eastAsia="zh-CN"/>
        </w:rPr>
      </w:pPr>
      <w:r w:rsidRPr="00BC49C2">
        <w:rPr>
          <w:lang w:eastAsia="zh-CN"/>
        </w:rPr>
        <w:t>The process includes the following steps:</w:t>
      </w:r>
    </w:p>
    <w:p w14:paraId="20B953C0"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00CEA9E5"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13587210"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431C884F"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38A62264"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588236D6" w14:textId="18400EA4"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917ADA">
        <w:rPr>
          <w:rFonts w:eastAsia="DengXian"/>
        </w:rPr>
        <w:t>"</w:t>
      </w:r>
      <w:r>
        <w:rPr>
          <w:rFonts w:eastAsia="DengXian"/>
        </w:rPr>
        <w:t>connect-udp</w:t>
      </w:r>
      <w:r w:rsidR="00917ADA">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167E87C9"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0F2BEDE8"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2352A67D"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34C9CEA5"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3D09637D"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2C3A7A31" w14:textId="77777777" w:rsidR="00F876C8" w:rsidRPr="00BC49C2" w:rsidRDefault="00F876C8" w:rsidP="00F876C8">
      <w:pPr>
        <w:pStyle w:val="Heading3"/>
        <w:rPr>
          <w:rFonts w:eastAsia="DengXian"/>
          <w:lang w:eastAsia="zh-CN"/>
        </w:rPr>
      </w:pPr>
      <w:bookmarkStart w:id="1791" w:name="_Toc104883129"/>
      <w:bookmarkStart w:id="1792" w:name="_Toc113426283"/>
      <w:bookmarkStart w:id="1793" w:name="_Toc117496708"/>
      <w:r w:rsidRPr="00BC49C2">
        <w:rPr>
          <w:rFonts w:eastAsia="DengXian"/>
          <w:lang w:eastAsia="zh-CN"/>
        </w:rPr>
        <w:t>6.55.4</w:t>
      </w:r>
      <w:r w:rsidRPr="00BC49C2">
        <w:rPr>
          <w:rFonts w:eastAsia="DengXian"/>
          <w:lang w:eastAsia="zh-CN"/>
        </w:rPr>
        <w:tab/>
        <w:t>Impacts on services, entities, and interfaces</w:t>
      </w:r>
      <w:bookmarkEnd w:id="1791"/>
      <w:bookmarkEnd w:id="1792"/>
      <w:bookmarkEnd w:id="1793"/>
    </w:p>
    <w:p w14:paraId="5A6E8417"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5CCE3B79" w14:textId="77777777" w:rsidR="00F876C8" w:rsidRPr="00BC49C2" w:rsidRDefault="00F876C8" w:rsidP="00F876C8">
      <w:pPr>
        <w:rPr>
          <w:lang w:eastAsia="zh-CN"/>
        </w:rPr>
      </w:pPr>
      <w:r w:rsidRPr="00BC49C2">
        <w:rPr>
          <w:lang w:eastAsia="zh-CN"/>
        </w:rPr>
        <w:t>SMF</w:t>
      </w:r>
      <w:r w:rsidR="00DD7E30">
        <w:rPr>
          <w:lang w:eastAsia="zh-CN"/>
        </w:rPr>
        <w:t>:</w:t>
      </w:r>
    </w:p>
    <w:p w14:paraId="6ECC77F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3523CF0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39C9CFF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0E3B950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1ED077F9"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3E9743C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4C110017" w14:textId="77777777" w:rsidR="00F876C8" w:rsidRPr="00BC49C2" w:rsidRDefault="00F876C8" w:rsidP="00F876C8">
      <w:pPr>
        <w:rPr>
          <w:lang w:eastAsia="zh-CN"/>
        </w:rPr>
      </w:pPr>
      <w:r w:rsidRPr="00BC49C2">
        <w:rPr>
          <w:lang w:eastAsia="zh-CN"/>
        </w:rPr>
        <w:t>RAN</w:t>
      </w:r>
      <w:r w:rsidR="00DD7E30">
        <w:rPr>
          <w:lang w:eastAsia="zh-CN"/>
        </w:rPr>
        <w:t>:</w:t>
      </w:r>
    </w:p>
    <w:p w14:paraId="433D4C6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21A98B7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005787CF" w14:textId="77777777" w:rsidR="00F876C8" w:rsidRPr="00BC49C2" w:rsidRDefault="00F876C8" w:rsidP="00F876C8">
      <w:pPr>
        <w:rPr>
          <w:lang w:eastAsia="zh-CN"/>
        </w:rPr>
      </w:pPr>
      <w:r w:rsidRPr="00BC49C2">
        <w:rPr>
          <w:lang w:eastAsia="zh-CN"/>
        </w:rPr>
        <w:t>UPF</w:t>
      </w:r>
      <w:r w:rsidR="00DD7E30">
        <w:rPr>
          <w:lang w:eastAsia="zh-CN"/>
        </w:rPr>
        <w:t>:</w:t>
      </w:r>
    </w:p>
    <w:p w14:paraId="3901B93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122A27A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763F0E65"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6C1840C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79794D4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3D96B845" w14:textId="77777777" w:rsidR="00F876C8" w:rsidRPr="00BC49C2" w:rsidRDefault="00F876C8" w:rsidP="00F876C8">
      <w:pPr>
        <w:rPr>
          <w:lang w:eastAsia="zh-CN"/>
        </w:rPr>
      </w:pPr>
      <w:r w:rsidRPr="00BC49C2">
        <w:rPr>
          <w:lang w:eastAsia="zh-CN"/>
        </w:rPr>
        <w:t>UE</w:t>
      </w:r>
      <w:r w:rsidR="00DD7E30">
        <w:rPr>
          <w:lang w:eastAsia="zh-CN"/>
        </w:rPr>
        <w:t>:</w:t>
      </w:r>
    </w:p>
    <w:p w14:paraId="5A28054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4C608429"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2DBAF84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78D39E6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69708A6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1D7A085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6D9F3F5B" w14:textId="77777777" w:rsidR="006B0A8B" w:rsidRPr="00BC49C2" w:rsidRDefault="006B0A8B" w:rsidP="003176DB">
      <w:pPr>
        <w:pStyle w:val="Heading2"/>
        <w:rPr>
          <w:rFonts w:eastAsia="DengXian"/>
          <w:lang w:eastAsia="zh-CN"/>
        </w:rPr>
      </w:pPr>
      <w:bookmarkStart w:id="1794" w:name="_Toc104883130"/>
      <w:bookmarkStart w:id="1795" w:name="_Toc113426284"/>
      <w:bookmarkStart w:id="1796" w:name="_Toc117496709"/>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794"/>
      <w:bookmarkEnd w:id="1795"/>
      <w:bookmarkEnd w:id="1796"/>
    </w:p>
    <w:p w14:paraId="114E7E06" w14:textId="77777777" w:rsidR="006B0A8B" w:rsidRPr="00BC49C2" w:rsidRDefault="006B0A8B" w:rsidP="003176DB">
      <w:pPr>
        <w:pStyle w:val="Heading3"/>
        <w:rPr>
          <w:rFonts w:eastAsia="DengXian"/>
          <w:lang w:eastAsia="zh-CN"/>
        </w:rPr>
      </w:pPr>
      <w:bookmarkStart w:id="1797" w:name="_Toc104883131"/>
      <w:bookmarkStart w:id="1798" w:name="_Toc113426285"/>
      <w:bookmarkStart w:id="1799" w:name="_Toc117496710"/>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797"/>
      <w:bookmarkEnd w:id="1798"/>
      <w:bookmarkEnd w:id="1799"/>
    </w:p>
    <w:p w14:paraId="0B455851"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7E59CE60" w14:textId="77777777" w:rsidR="00DD7E30" w:rsidRDefault="00DD7E30" w:rsidP="00DD7E30">
      <w:pPr>
        <w:rPr>
          <w:lang w:eastAsia="zh-CN"/>
        </w:rPr>
      </w:pPr>
      <w:r>
        <w:rPr>
          <w:lang w:eastAsia="zh-CN"/>
        </w:rPr>
        <w:t>Three principles are adhered to:</w:t>
      </w:r>
    </w:p>
    <w:p w14:paraId="564F267E" w14:textId="77020A3C"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917ADA">
        <w:rPr>
          <w:rFonts w:eastAsia="DengXian"/>
        </w:rPr>
        <w:t>"</w:t>
      </w:r>
      <w:r>
        <w:rPr>
          <w:rFonts w:eastAsia="DengXian"/>
        </w:rPr>
        <w:t>priority</w:t>
      </w:r>
      <w:r w:rsidR="00917ADA">
        <w:rPr>
          <w:rFonts w:eastAsia="DengXian"/>
        </w:rPr>
        <w:t>"</w:t>
      </w:r>
      <w:r>
        <w:rPr>
          <w:rFonts w:eastAsia="DengXian"/>
        </w:rPr>
        <w:t xml:space="preserve"> to be provided to a PDU. Note that </w:t>
      </w:r>
      <w:r w:rsidR="00917ADA">
        <w:rPr>
          <w:rFonts w:eastAsia="DengXian"/>
        </w:rPr>
        <w:t>"</w:t>
      </w:r>
      <w:r>
        <w:rPr>
          <w:rFonts w:eastAsia="DengXian"/>
        </w:rPr>
        <w:t>priority level</w:t>
      </w:r>
      <w:r w:rsidR="00917ADA">
        <w:rPr>
          <w:rFonts w:eastAsia="DengXian"/>
        </w:rPr>
        <w:t>"</w:t>
      </w:r>
      <w:r>
        <w:rPr>
          <w:rFonts w:eastAsia="DengXian"/>
        </w:rPr>
        <w:t xml:space="preserve"> is already a QoS parameter sent via NG-AP.</w:t>
      </w:r>
    </w:p>
    <w:p w14:paraId="3584A616"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3CE46C90"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2225B099" w14:textId="77777777" w:rsidR="003176DB" w:rsidRPr="00BC49C2" w:rsidRDefault="00DD7E30" w:rsidP="003176DB">
      <w:pPr>
        <w:pStyle w:val="TH"/>
        <w:rPr>
          <w:rFonts w:eastAsia="DengXian"/>
          <w:lang w:eastAsia="zh-CN"/>
        </w:rPr>
      </w:pPr>
      <w:r w:rsidRPr="00BC49C2">
        <w:object w:dxaOrig="10321" w:dyaOrig="4171" w14:anchorId="657B0FCF">
          <v:shape id="_x0000_i8751" type="#_x0000_t75" style="width:480.9pt;height:209.9pt" o:ole="">
            <v:imagedata r:id="rId191" o:title=""/>
          </v:shape>
          <o:OLEObject Type="Embed" ProgID="Visio.Drawing.15" ShapeID="_x0000_i8751" DrawAspect="Content" ObjectID="_1728109681" r:id="rId192"/>
        </w:object>
      </w:r>
    </w:p>
    <w:p w14:paraId="1AF4A0B8"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35C68318" w14:textId="77777777" w:rsidR="006B0A8B" w:rsidRPr="00BC49C2" w:rsidRDefault="006B0A8B" w:rsidP="003176DB">
      <w:pPr>
        <w:pStyle w:val="Heading3"/>
        <w:rPr>
          <w:rFonts w:eastAsia="DengXian"/>
          <w:lang w:eastAsia="zh-CN"/>
        </w:rPr>
      </w:pPr>
      <w:bookmarkStart w:id="1800" w:name="_Toc104883132"/>
      <w:bookmarkStart w:id="1801" w:name="_Toc113426286"/>
      <w:bookmarkStart w:id="1802" w:name="_Toc117496711"/>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800"/>
      <w:bookmarkEnd w:id="1801"/>
      <w:bookmarkEnd w:id="1802"/>
    </w:p>
    <w:p w14:paraId="1B9FF7CD"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62F24345"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030B9911" w14:textId="77777777" w:rsidR="00DD7E30" w:rsidRDefault="00DD7E30" w:rsidP="00DD7E30">
      <w:pPr>
        <w:pStyle w:val="B2"/>
      </w:pPr>
      <w:r>
        <w:t>-</w:t>
      </w:r>
      <w:r>
        <w:tab/>
        <w:t>Which PDU Sets the UPF identifies is provisioned on the UPF, and may include one or more of:</w:t>
      </w:r>
    </w:p>
    <w:p w14:paraId="6EFBE356" w14:textId="77777777" w:rsidR="00DD7E30" w:rsidRDefault="00DD7E30" w:rsidP="00DD7E30">
      <w:pPr>
        <w:pStyle w:val="B3"/>
      </w:pPr>
      <w:r>
        <w:t>1.</w:t>
      </w:r>
      <w:r>
        <w:tab/>
        <w:t>A Frame / Slice PDU Set:</w:t>
      </w:r>
    </w:p>
    <w:p w14:paraId="504D42FE" w14:textId="77777777" w:rsidR="00DD7E30" w:rsidRDefault="00DD7E30" w:rsidP="00DD7E30">
      <w:pPr>
        <w:pStyle w:val="B4"/>
      </w:pPr>
      <w:r>
        <w:t>-</w:t>
      </w:r>
      <w:r>
        <w:tab/>
        <w:t>All PDUs that carry segments of the same Frame / Slice belong to the same set.</w:t>
      </w:r>
    </w:p>
    <w:p w14:paraId="3F0FF8A5" w14:textId="77777777" w:rsidR="00DD7E30" w:rsidRDefault="00DD7E30" w:rsidP="00DD7E30">
      <w:pPr>
        <w:pStyle w:val="B3"/>
      </w:pPr>
      <w:r>
        <w:t>2.</w:t>
      </w:r>
      <w:r>
        <w:tab/>
        <w:t>A Temporal Layer PDU Set:</w:t>
      </w:r>
    </w:p>
    <w:p w14:paraId="62C29AC5" w14:textId="77777777" w:rsidR="00DD7E30" w:rsidRDefault="00DD7E30" w:rsidP="00DD7E30">
      <w:pPr>
        <w:pStyle w:val="B4"/>
      </w:pPr>
      <w:r>
        <w:t>-</w:t>
      </w:r>
      <w:r>
        <w:tab/>
        <w:t>All PDUs that carry Frames / Slices that belong to the same Temporal Layer belong to the same set.</w:t>
      </w:r>
    </w:p>
    <w:p w14:paraId="5EB866AF" w14:textId="77777777" w:rsidR="00DD7E30" w:rsidRDefault="00DD7E30" w:rsidP="00DD7E30">
      <w:pPr>
        <w:pStyle w:val="B3"/>
      </w:pPr>
      <w:r>
        <w:t>3.</w:t>
      </w:r>
      <w:r>
        <w:tab/>
        <w:t>A Spatial Layer PDU Set:</w:t>
      </w:r>
    </w:p>
    <w:p w14:paraId="63482FB9" w14:textId="77777777" w:rsidR="00DD7E30" w:rsidRDefault="00DD7E30" w:rsidP="00DD7E30">
      <w:pPr>
        <w:pStyle w:val="B4"/>
      </w:pPr>
      <w:r>
        <w:t>-</w:t>
      </w:r>
      <w:r>
        <w:tab/>
        <w:t>All PDUs that carry Frames / Slices that belong to the same Spatial Layer belong to the same set.</w:t>
      </w:r>
    </w:p>
    <w:p w14:paraId="635BB87A" w14:textId="77777777" w:rsidR="00DD7E30" w:rsidRDefault="00DD7E30" w:rsidP="00DD7E30">
      <w:pPr>
        <w:pStyle w:val="B3"/>
      </w:pPr>
      <w:r>
        <w:t>4.</w:t>
      </w:r>
      <w:r>
        <w:tab/>
        <w:t>An Application / Media-Stream / Sub-Flow PDU Set:</w:t>
      </w:r>
    </w:p>
    <w:p w14:paraId="50C10C37"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8FE8967" w14:textId="77777777" w:rsidR="00DD7E30" w:rsidRDefault="00DD7E30" w:rsidP="00DD7E30">
      <w:pPr>
        <w:pStyle w:val="B4"/>
      </w:pPr>
      <w:r>
        <w:t>-</w:t>
      </w:r>
      <w:r>
        <w:tab/>
        <w:t>Packets are identified and the GTP-U header extension is populated by examining PDU RTP header fields, when present.</w:t>
      </w:r>
    </w:p>
    <w:p w14:paraId="77E9EBB6" w14:textId="77777777" w:rsidR="006B0A8B" w:rsidRPr="00BC49C2" w:rsidRDefault="00DD7E30" w:rsidP="00DD7E30">
      <w:pPr>
        <w:pStyle w:val="B2"/>
      </w:pPr>
      <w:r>
        <w:t>-</w:t>
      </w:r>
      <w:r>
        <w:tab/>
        <w:t>PDU Set identification and marking is supported for downlink packets.</w:t>
      </w:r>
    </w:p>
    <w:p w14:paraId="6404A744" w14:textId="0EF6D3E0" w:rsidR="006B0A8B" w:rsidRPr="00BC49C2" w:rsidRDefault="00917ADA" w:rsidP="00D73710">
      <w:pPr>
        <w:pStyle w:val="EditorsNote"/>
      </w:pPr>
      <w:r>
        <w:t>Editor's note</w:t>
      </w:r>
      <w:r w:rsidR="006B0A8B" w:rsidRPr="00BC49C2">
        <w:t>:</w:t>
      </w:r>
      <w:r w:rsidR="00DD7E30">
        <w:tab/>
      </w:r>
      <w:r w:rsidR="006B0A8B" w:rsidRPr="00BC49C2">
        <w:t>Support for uplink is FFS</w:t>
      </w:r>
      <w:r w:rsidR="00DD7E30">
        <w:t>.</w:t>
      </w:r>
    </w:p>
    <w:p w14:paraId="2191C92D"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70DF8548"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4A09155D"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59857483"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6FD3BCB9"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28FBFE11"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664EAB90"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7318A7E6"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13EE14AC"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2F9BD68A"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08822DA0"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051CFD2A" w14:textId="313D5756"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917ADA">
        <w:rPr>
          <w:rFonts w:eastAsia="DengXian"/>
        </w:rPr>
        <w:t>"</w:t>
      </w:r>
      <w:r>
        <w:rPr>
          <w:rFonts w:eastAsia="DengXian"/>
        </w:rPr>
        <w:t>policy</w:t>
      </w:r>
      <w:r w:rsidR="00917ADA">
        <w:rPr>
          <w:rFonts w:eastAsia="DengXian"/>
        </w:rPr>
        <w:t>"</w:t>
      </w:r>
      <w:r>
        <w:rPr>
          <w:rFonts w:eastAsia="DengXian"/>
        </w:rPr>
        <w:t>.</w:t>
      </w:r>
    </w:p>
    <w:p w14:paraId="4428E3EA"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6FBC4F90"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26453310"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47C4A815"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5E70FB1A" w14:textId="0E9284DC"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917ADA">
        <w:rPr>
          <w:rFonts w:eastAsia="DengXian"/>
        </w:rPr>
        <w:t>'</w:t>
      </w:r>
      <w:r>
        <w:rPr>
          <w:rFonts w:eastAsia="DengXian"/>
        </w:rPr>
        <w:t>s membership in one or more PDU sets.</w:t>
      </w:r>
    </w:p>
    <w:p w14:paraId="2F5E0D9B"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463CC222"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23F06F7D"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59F1DFC8"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2F22DF89"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67E6697A"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0D695DF1"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1E459A41"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6F3B6FD3"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563DE50A"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1F88A659"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58626585"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51DD7A34"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38A60365"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53DCFFC0" w14:textId="77777777" w:rsidR="006B0A8B" w:rsidRPr="00BC49C2" w:rsidRDefault="006B0A8B" w:rsidP="006B0A8B">
      <w:pPr>
        <w:pStyle w:val="Heading3"/>
        <w:rPr>
          <w:rFonts w:eastAsia="DengXian"/>
          <w:lang w:eastAsia="zh-CN"/>
        </w:rPr>
      </w:pPr>
      <w:bookmarkStart w:id="1803" w:name="_Toc104883133"/>
      <w:bookmarkStart w:id="1804" w:name="_Toc113426287"/>
      <w:bookmarkStart w:id="1805" w:name="_Toc117496712"/>
      <w:r w:rsidRPr="00BC49C2">
        <w:rPr>
          <w:rFonts w:eastAsia="DengXian"/>
          <w:lang w:eastAsia="zh-CN"/>
        </w:rPr>
        <w:t>6.56.3</w:t>
      </w:r>
      <w:r w:rsidRPr="00BC49C2">
        <w:rPr>
          <w:rFonts w:eastAsia="DengXian"/>
          <w:lang w:eastAsia="zh-CN"/>
        </w:rPr>
        <w:tab/>
        <w:t>Procedures</w:t>
      </w:r>
      <w:bookmarkEnd w:id="1803"/>
      <w:bookmarkEnd w:id="1804"/>
      <w:bookmarkEnd w:id="1805"/>
    </w:p>
    <w:p w14:paraId="604C3C38"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1806" w:name="_MON_1708631285"/>
    <w:bookmarkEnd w:id="1806"/>
    <w:p w14:paraId="67AF1785" w14:textId="77777777" w:rsidR="00902995" w:rsidRPr="004F22BE" w:rsidRDefault="006B0A8B" w:rsidP="006B0A8B">
      <w:pPr>
        <w:pStyle w:val="TH"/>
        <w:rPr>
          <w:rFonts w:eastAsia="SimSun"/>
        </w:rPr>
      </w:pPr>
      <w:r w:rsidRPr="004F22BE">
        <w:rPr>
          <w:lang w:eastAsia="en-US"/>
        </w:rPr>
        <w:object w:dxaOrig="8748" w:dyaOrig="6864" w14:anchorId="3D1A6E96">
          <v:shape id="_x0000_i8752" type="#_x0000_t75" style="width:438.1pt;height:343pt" o:ole="">
            <v:imagedata r:id="rId193" o:title="" cropright="4355f"/>
          </v:shape>
          <o:OLEObject Type="Embed" ProgID="Word.Document.12" ShapeID="_x0000_i8752" DrawAspect="Content" ObjectID="_1728109682" r:id="rId194">
            <o:FieldCodes>\s</o:FieldCodes>
          </o:OLEObject>
        </w:object>
      </w:r>
    </w:p>
    <w:p w14:paraId="432627BA" w14:textId="77777777" w:rsidR="004F22BE" w:rsidRPr="004F22BE" w:rsidRDefault="004F22BE" w:rsidP="004F22BE">
      <w:pPr>
        <w:pStyle w:val="TF"/>
        <w:rPr>
          <w:rFonts w:eastAsia="DengXian"/>
        </w:rPr>
      </w:pPr>
      <w:r w:rsidRPr="004F22BE">
        <w:rPr>
          <w:rFonts w:eastAsia="DengXian"/>
        </w:rPr>
        <w:t>Figure 6.56.3-1</w:t>
      </w:r>
    </w:p>
    <w:p w14:paraId="29CEDF51" w14:textId="5A82DE66"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 for a given DNN/S-NSSAI.</w:t>
      </w:r>
    </w:p>
    <w:p w14:paraId="0059EA9D" w14:textId="30E5FE2A"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w:t>
      </w:r>
    </w:p>
    <w:p w14:paraId="148A47C1" w14:textId="31B4523C"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 The PCF generates appropriate PCC rules based on the information from AF or based on provisioned policy. The PCF sends the PCC rules to SMF.</w:t>
      </w:r>
    </w:p>
    <w:p w14:paraId="17EF6BDE"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5709E0B2"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30FDEFC7"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18E46C8D"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0E252D19"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433FE3AF" w14:textId="77777777" w:rsidR="006B0A8B" w:rsidRPr="00BC49C2" w:rsidRDefault="006B0A8B" w:rsidP="006B0A8B">
      <w:pPr>
        <w:pStyle w:val="Heading3"/>
        <w:rPr>
          <w:rFonts w:eastAsia="DengXian"/>
          <w:lang w:eastAsia="zh-CN"/>
        </w:rPr>
      </w:pPr>
      <w:bookmarkStart w:id="1807" w:name="_Toc104883134"/>
      <w:bookmarkStart w:id="1808" w:name="_Toc113426288"/>
      <w:bookmarkStart w:id="1809" w:name="_Toc117496713"/>
      <w:r w:rsidRPr="00BC49C2">
        <w:rPr>
          <w:rFonts w:eastAsia="DengXian"/>
          <w:lang w:eastAsia="zh-CN"/>
        </w:rPr>
        <w:lastRenderedPageBreak/>
        <w:t>6.56.4</w:t>
      </w:r>
      <w:r w:rsidRPr="00BC49C2">
        <w:rPr>
          <w:rFonts w:eastAsia="DengXian"/>
          <w:lang w:eastAsia="zh-CN"/>
        </w:rPr>
        <w:tab/>
        <w:t>Impacts on services, entities and interfaces</w:t>
      </w:r>
      <w:bookmarkEnd w:id="1807"/>
      <w:bookmarkEnd w:id="1808"/>
      <w:bookmarkEnd w:id="1809"/>
    </w:p>
    <w:p w14:paraId="050E94FB" w14:textId="77777777" w:rsidR="006B0A8B" w:rsidRPr="00BC49C2" w:rsidRDefault="006B0A8B" w:rsidP="006B0A8B">
      <w:pPr>
        <w:rPr>
          <w:lang w:eastAsia="zh-CN"/>
        </w:rPr>
      </w:pPr>
      <w:r w:rsidRPr="00BC49C2">
        <w:rPr>
          <w:lang w:eastAsia="zh-CN"/>
        </w:rPr>
        <w:t>PCF:</w:t>
      </w:r>
    </w:p>
    <w:p w14:paraId="1B7623F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1E4DCEB0" w14:textId="77777777" w:rsidR="006B0A8B" w:rsidRPr="00BC49C2" w:rsidRDefault="006B0A8B" w:rsidP="006B0A8B">
      <w:pPr>
        <w:rPr>
          <w:lang w:eastAsia="zh-CN"/>
        </w:rPr>
      </w:pPr>
      <w:r w:rsidRPr="00BC49C2">
        <w:rPr>
          <w:lang w:eastAsia="zh-CN"/>
        </w:rPr>
        <w:t>UPF:</w:t>
      </w:r>
    </w:p>
    <w:p w14:paraId="29FEEC43"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33BA9444" w14:textId="77777777" w:rsidR="006B0A8B" w:rsidRPr="00BC49C2" w:rsidRDefault="006B0A8B" w:rsidP="006B0A8B">
      <w:pPr>
        <w:rPr>
          <w:lang w:eastAsia="zh-CN"/>
        </w:rPr>
      </w:pPr>
      <w:r w:rsidRPr="00BC49C2">
        <w:rPr>
          <w:lang w:eastAsia="zh-CN"/>
        </w:rPr>
        <w:t>SMF:</w:t>
      </w:r>
    </w:p>
    <w:p w14:paraId="17D6CAF3"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26348261" w14:textId="77777777" w:rsidR="006B0A8B" w:rsidRPr="00BC49C2" w:rsidRDefault="006B0A8B" w:rsidP="00DD7E30">
      <w:pPr>
        <w:rPr>
          <w:lang w:eastAsia="zh-CN"/>
        </w:rPr>
      </w:pPr>
      <w:r w:rsidRPr="00BC49C2">
        <w:rPr>
          <w:lang w:eastAsia="zh-CN"/>
        </w:rPr>
        <w:t>NG-RAN:</w:t>
      </w:r>
    </w:p>
    <w:p w14:paraId="477A7C4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40FDD295" w14:textId="77777777" w:rsidR="00AE2BBB" w:rsidRPr="00BC49C2" w:rsidRDefault="00AE2BBB" w:rsidP="00AE2BBB">
      <w:pPr>
        <w:pStyle w:val="Heading2"/>
        <w:rPr>
          <w:rFonts w:eastAsia="DengXian"/>
          <w:lang w:eastAsia="zh-CN"/>
        </w:rPr>
      </w:pPr>
      <w:bookmarkStart w:id="1810" w:name="_Toc104883135"/>
      <w:bookmarkStart w:id="1811" w:name="_Toc113426289"/>
      <w:bookmarkStart w:id="1812" w:name="_Toc117496714"/>
      <w:r w:rsidRPr="00BC49C2">
        <w:rPr>
          <w:rFonts w:eastAsia="DengXian"/>
          <w:lang w:eastAsia="zh-CN"/>
        </w:rPr>
        <w:t>6.57</w:t>
      </w:r>
      <w:r w:rsidRPr="00BC49C2">
        <w:rPr>
          <w:rFonts w:eastAsia="DengXian"/>
          <w:lang w:eastAsia="zh-CN"/>
        </w:rPr>
        <w:tab/>
        <w:t>Solution #57: Negotiation of details of marking mechanisms for AS to UPF communication</w:t>
      </w:r>
      <w:bookmarkEnd w:id="1810"/>
      <w:bookmarkEnd w:id="1811"/>
      <w:bookmarkEnd w:id="1812"/>
    </w:p>
    <w:p w14:paraId="64847977" w14:textId="77777777" w:rsidR="00AE2BBB" w:rsidRPr="00BC49C2" w:rsidRDefault="00AE2BBB" w:rsidP="00AE2BBB">
      <w:pPr>
        <w:pStyle w:val="Heading3"/>
        <w:rPr>
          <w:rFonts w:eastAsia="DengXian"/>
          <w:lang w:eastAsia="zh-CN"/>
        </w:rPr>
      </w:pPr>
      <w:bookmarkStart w:id="1813" w:name="_Toc104883136"/>
      <w:bookmarkStart w:id="1814" w:name="_Toc113426290"/>
      <w:bookmarkStart w:id="1815" w:name="_Toc117496715"/>
      <w:r w:rsidRPr="00BC49C2">
        <w:rPr>
          <w:rFonts w:eastAsia="DengXian"/>
          <w:lang w:eastAsia="zh-CN"/>
        </w:rPr>
        <w:t>6.57.1</w:t>
      </w:r>
      <w:r w:rsidRPr="00BC49C2">
        <w:rPr>
          <w:rFonts w:eastAsia="DengXian"/>
          <w:lang w:eastAsia="zh-CN"/>
        </w:rPr>
        <w:tab/>
        <w:t>Key Issue mapping</w:t>
      </w:r>
      <w:bookmarkEnd w:id="1813"/>
      <w:bookmarkEnd w:id="1814"/>
      <w:bookmarkEnd w:id="1815"/>
    </w:p>
    <w:p w14:paraId="4934B42E" w14:textId="77777777" w:rsidR="00AE2BBB" w:rsidRPr="00BC49C2" w:rsidRDefault="00AE2BBB" w:rsidP="00AE2BBB">
      <w:pPr>
        <w:rPr>
          <w:lang w:eastAsia="zh-CN"/>
        </w:rPr>
      </w:pPr>
      <w:r w:rsidRPr="00BC49C2">
        <w:rPr>
          <w:lang w:eastAsia="zh-CN"/>
        </w:rPr>
        <w:t>This solution addresses KI#4 and KI#5.</w:t>
      </w:r>
    </w:p>
    <w:p w14:paraId="05F11C69" w14:textId="77777777" w:rsidR="00AE2BBB" w:rsidRPr="00BC49C2" w:rsidRDefault="00AE2BBB" w:rsidP="00AE2BBB">
      <w:pPr>
        <w:pStyle w:val="Heading3"/>
        <w:rPr>
          <w:rFonts w:eastAsia="DengXian"/>
          <w:lang w:eastAsia="zh-CN"/>
        </w:rPr>
      </w:pPr>
      <w:bookmarkStart w:id="1816" w:name="_Toc104883137"/>
      <w:bookmarkStart w:id="1817" w:name="_Toc113426291"/>
      <w:bookmarkStart w:id="1818" w:name="_Toc117496716"/>
      <w:r w:rsidRPr="00BC49C2">
        <w:rPr>
          <w:rFonts w:eastAsia="DengXian"/>
          <w:lang w:eastAsia="zh-CN"/>
        </w:rPr>
        <w:t>6.57.2</w:t>
      </w:r>
      <w:r w:rsidRPr="00BC49C2">
        <w:rPr>
          <w:rFonts w:eastAsia="DengXian"/>
          <w:lang w:eastAsia="zh-CN"/>
        </w:rPr>
        <w:tab/>
        <w:t>Description</w:t>
      </w:r>
      <w:bookmarkEnd w:id="1816"/>
      <w:bookmarkEnd w:id="1817"/>
      <w:bookmarkEnd w:id="1818"/>
    </w:p>
    <w:p w14:paraId="0DDB9781"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3C4FDB8C"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5EA65FBA"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2FB3428E"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0B0D0F37"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0F0D6B5A"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10DC2248"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681BDBAD"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0FC76C8B"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709BCB2A"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23CDECB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2DFEF608" w14:textId="5A6A9F89"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917ADA">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29316AAC"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67D61330"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1AAAF5F3"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2BAA3921"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3C5E7643"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0EEBC8ED"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0687E4BF"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265F3327"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2D3A28C0"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2B3A0F77" w14:textId="4398A5C1"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917ADA">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6D70072B" w14:textId="77777777" w:rsidR="00AE2BBB" w:rsidRPr="00BC49C2" w:rsidRDefault="00AE2BBB" w:rsidP="00AE2BBB">
      <w:pPr>
        <w:pStyle w:val="Heading3"/>
        <w:rPr>
          <w:rFonts w:eastAsia="DengXian"/>
          <w:lang w:eastAsia="zh-CN"/>
        </w:rPr>
      </w:pPr>
      <w:bookmarkStart w:id="1819" w:name="_Toc104883138"/>
      <w:bookmarkStart w:id="1820" w:name="_Toc113426292"/>
      <w:bookmarkStart w:id="1821" w:name="_Toc117496717"/>
      <w:r w:rsidRPr="00BC49C2">
        <w:rPr>
          <w:rFonts w:eastAsia="DengXian"/>
          <w:lang w:eastAsia="zh-CN"/>
        </w:rPr>
        <w:t>6.57.3</w:t>
      </w:r>
      <w:r w:rsidRPr="00BC49C2">
        <w:rPr>
          <w:rFonts w:eastAsia="DengXian"/>
          <w:lang w:eastAsia="zh-CN"/>
        </w:rPr>
        <w:tab/>
        <w:t>Procedures</w:t>
      </w:r>
      <w:bookmarkEnd w:id="1819"/>
      <w:bookmarkEnd w:id="1820"/>
      <w:bookmarkEnd w:id="1821"/>
    </w:p>
    <w:p w14:paraId="7DCFECA3" w14:textId="77777777" w:rsidR="00AE2BBB" w:rsidRPr="00BC49C2" w:rsidRDefault="00AE2BBB" w:rsidP="00AE2BBB">
      <w:pPr>
        <w:rPr>
          <w:lang w:eastAsia="zh-CN"/>
        </w:rPr>
      </w:pPr>
      <w:r w:rsidRPr="00BC49C2">
        <w:rPr>
          <w:lang w:eastAsia="zh-CN"/>
        </w:rPr>
        <w:t>Step 1: negotiation of PDU set and/or burst marking mechanisms between AF and CN.</w:t>
      </w:r>
    </w:p>
    <w:p w14:paraId="2CB61856"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60D05D1A" w14:textId="77777777" w:rsidR="00AE2BBB" w:rsidRPr="00BC49C2" w:rsidRDefault="00AE2BBB" w:rsidP="00AE2BBB">
      <w:pPr>
        <w:pStyle w:val="TH"/>
        <w:rPr>
          <w:rFonts w:eastAsia="DengXian"/>
          <w:lang w:eastAsia="zh-CN"/>
        </w:rPr>
      </w:pPr>
      <w:r w:rsidRPr="00BC49C2">
        <w:object w:dxaOrig="5055" w:dyaOrig="4365" w14:anchorId="3A114A08">
          <v:shape id="_x0000_i8753" type="#_x0000_t75" style="width:252.7pt;height:218.05pt" o:ole="">
            <v:imagedata r:id="rId195" o:title=""/>
          </v:shape>
          <o:OLEObject Type="Embed" ProgID="Visio.Drawing.15" ShapeID="_x0000_i8753" DrawAspect="Content" ObjectID="_1728109683" r:id="rId196"/>
        </w:object>
      </w:r>
    </w:p>
    <w:p w14:paraId="3490A1B0"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2B979E5A" w14:textId="08DB28F4"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burst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PDU set and burst marking mechanisms</w:t>
      </w:r>
      <w:r w:rsidR="00917ADA">
        <w:rPr>
          <w:rFonts w:eastAsia="DengXian"/>
          <w:lang w:eastAsia="zh-CN"/>
        </w:rPr>
        <w:t>'</w:t>
      </w:r>
      <w:r w:rsidRPr="00BC49C2">
        <w:rPr>
          <w:rFonts w:eastAsia="DengXian"/>
          <w:lang w:eastAsia="zh-CN"/>
        </w:rPr>
        <w:t>.</w:t>
      </w:r>
    </w:p>
    <w:p w14:paraId="72A2AC1F"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65B221C3"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7DC62375" w14:textId="52F75192"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non-standardized</w:t>
      </w:r>
      <w:r w:rsidR="00917ADA">
        <w:rPr>
          <w:rFonts w:eastAsia="DengXian"/>
          <w:lang w:eastAsia="zh-CN"/>
        </w:rPr>
        <w:t>'</w:t>
      </w:r>
      <w:r w:rsidRPr="00BC49C2">
        <w:rPr>
          <w:rFonts w:eastAsia="DengXian"/>
          <w:lang w:eastAsia="zh-CN"/>
        </w:rPr>
        <w:t>.</w:t>
      </w:r>
    </w:p>
    <w:p w14:paraId="354B35BE" w14:textId="55029E65"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Pr>
          <w:lang w:eastAsia="zh-CN"/>
        </w:rPr>
        <w:t>[</w:t>
      </w:r>
      <w:r w:rsidR="004F22BE">
        <w:rPr>
          <w:lang w:eastAsia="zh-CN"/>
        </w:rPr>
        <w:t>3]</w:t>
      </w:r>
      <w:r w:rsidRPr="00BC49C2">
        <w:rPr>
          <w:lang w:eastAsia="zh-CN"/>
        </w:rPr>
        <w:t>).</w:t>
      </w:r>
    </w:p>
    <w:p w14:paraId="215985C7" w14:textId="77777777" w:rsidR="00AE2BBB" w:rsidRPr="00BC49C2" w:rsidRDefault="00AE2BBB" w:rsidP="00AE2BBB">
      <w:pPr>
        <w:pStyle w:val="TH"/>
        <w:rPr>
          <w:rFonts w:eastAsia="DengXian"/>
          <w:lang w:eastAsia="zh-CN"/>
        </w:rPr>
      </w:pPr>
      <w:r w:rsidRPr="00BC49C2">
        <w:object w:dxaOrig="11880" w:dyaOrig="8385" w14:anchorId="4451F111">
          <v:shape id="_x0000_i8754" type="#_x0000_t75" style="width:481.6pt;height:339.6pt" o:ole="">
            <v:imagedata r:id="rId197" o:title=""/>
          </v:shape>
          <o:OLEObject Type="Embed" ProgID="Visio.Drawing.15" ShapeID="_x0000_i8754" DrawAspect="Content" ObjectID="_1728109684" r:id="rId198"/>
        </w:object>
      </w:r>
    </w:p>
    <w:p w14:paraId="026DEF46"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4E810AF3" w14:textId="24FBD1DF"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w:t>
      </w:r>
    </w:p>
    <w:p w14:paraId="478DE0CC"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28F5DEC2" w14:textId="360AC411"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917ADA">
        <w:rPr>
          <w:rFonts w:eastAsia="DengXian"/>
          <w:lang w:eastAsia="zh-CN"/>
        </w:rPr>
        <w:t>'</w:t>
      </w:r>
      <w:r w:rsidRPr="00BC49C2">
        <w:rPr>
          <w:rFonts w:eastAsia="DengXian"/>
          <w:lang w:eastAsia="zh-CN"/>
        </w:rPr>
        <w:t>s acceptable marking mechanisms.</w:t>
      </w:r>
    </w:p>
    <w:p w14:paraId="7B6F7A7C"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7EBAE838" w14:textId="1FBFA8B9"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Pr>
          <w:lang w:eastAsia="zh-CN"/>
        </w:rPr>
        <w:t>[</w:t>
      </w:r>
      <w:r w:rsidR="004F22BE">
        <w:rPr>
          <w:lang w:eastAsia="zh-CN"/>
        </w:rPr>
        <w:t>3]</w:t>
      </w:r>
      <w:r w:rsidRPr="00BC49C2">
        <w:rPr>
          <w:lang w:eastAsia="zh-CN"/>
        </w:rPr>
        <w:t>).</w:t>
      </w:r>
    </w:p>
    <w:p w14:paraId="636BB23D" w14:textId="77777777" w:rsidR="00AE2BBB" w:rsidRPr="00BC49C2" w:rsidRDefault="00AE2BBB" w:rsidP="00AE2BBB">
      <w:pPr>
        <w:pStyle w:val="TH"/>
        <w:rPr>
          <w:rFonts w:eastAsia="DengXian"/>
          <w:lang w:eastAsia="zh-CN"/>
        </w:rPr>
      </w:pPr>
      <w:r w:rsidRPr="00BC49C2">
        <w:object w:dxaOrig="7172" w:dyaOrig="2649" w14:anchorId="169A030D">
          <v:shape id="_x0000_i8755" type="#_x0000_t75" style="width:375.6pt;height:138.55pt" o:ole="">
            <v:imagedata r:id="rId199" o:title=""/>
          </v:shape>
          <o:OLEObject Type="Embed" ProgID="Visio.Drawing.15" ShapeID="_x0000_i8755" DrawAspect="Content" ObjectID="_1728109685" r:id="rId200"/>
        </w:object>
      </w:r>
    </w:p>
    <w:p w14:paraId="35A1BEC7"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1920B25C" w14:textId="2F9397EE"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917ADA">
        <w:rPr>
          <w:rFonts w:eastAsia="DengXian"/>
          <w:lang w:eastAsia="zh-CN"/>
        </w:rPr>
        <w:t>'</w:t>
      </w:r>
      <w:r w:rsidRPr="00BC49C2">
        <w:rPr>
          <w:rFonts w:eastAsia="DengXian"/>
          <w:lang w:eastAsia="zh-CN"/>
        </w:rPr>
        <w:t>AF acceptable marking mechanisms</w:t>
      </w:r>
      <w:r w:rsidR="00917ADA">
        <w:rPr>
          <w:rFonts w:eastAsia="DengXian"/>
          <w:lang w:eastAsia="zh-CN"/>
        </w:rPr>
        <w:t>'</w:t>
      </w:r>
    </w:p>
    <w:p w14:paraId="166733A3" w14:textId="51C3AE30"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w:t>
      </w:r>
    </w:p>
    <w:p w14:paraId="1034C13F" w14:textId="06BBDCCB"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w:t>
      </w:r>
    </w:p>
    <w:p w14:paraId="52E636DF" w14:textId="77777777" w:rsidR="00AE2BBB" w:rsidRPr="00BC49C2" w:rsidRDefault="00AE2BBB" w:rsidP="00AE2BBB">
      <w:pPr>
        <w:pStyle w:val="Heading3"/>
        <w:rPr>
          <w:rFonts w:eastAsia="DengXian"/>
          <w:lang w:eastAsia="zh-CN"/>
        </w:rPr>
      </w:pPr>
      <w:bookmarkStart w:id="1822" w:name="_Toc104883139"/>
      <w:bookmarkStart w:id="1823" w:name="_Toc113426293"/>
      <w:bookmarkStart w:id="1824" w:name="_Toc117496718"/>
      <w:r w:rsidRPr="00BC49C2">
        <w:rPr>
          <w:rFonts w:eastAsia="DengXian"/>
          <w:lang w:eastAsia="zh-CN"/>
        </w:rPr>
        <w:t>6.57.4</w:t>
      </w:r>
      <w:r w:rsidRPr="00BC49C2">
        <w:rPr>
          <w:rFonts w:eastAsia="DengXian"/>
          <w:lang w:eastAsia="zh-CN"/>
        </w:rPr>
        <w:tab/>
        <w:t>Impacts on services, entities and interfaces</w:t>
      </w:r>
      <w:bookmarkEnd w:id="1822"/>
      <w:bookmarkEnd w:id="1823"/>
      <w:bookmarkEnd w:id="1824"/>
    </w:p>
    <w:p w14:paraId="64D3F090" w14:textId="77777777" w:rsidR="00BC49C2" w:rsidRDefault="00BC49C2" w:rsidP="00BC49C2">
      <w:r>
        <w:t>AF:</w:t>
      </w:r>
    </w:p>
    <w:p w14:paraId="31C09F34"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45A84E07"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64C64EF6" w14:textId="77777777" w:rsidR="00BC49C2" w:rsidRDefault="00BC49C2" w:rsidP="00BC49C2">
      <w:r>
        <w:t>PCF:</w:t>
      </w:r>
    </w:p>
    <w:p w14:paraId="26D02D34"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1B62E4B5"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3BECABCD"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0187AC38" w14:textId="77777777" w:rsidR="00BC49C2" w:rsidRDefault="00BC49C2" w:rsidP="00BC49C2">
      <w:r>
        <w:t>SMF:</w:t>
      </w:r>
    </w:p>
    <w:p w14:paraId="4CE6A487"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4742B41F"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6504EFD6"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0971D823" w14:textId="77777777" w:rsidR="00BC49C2" w:rsidRDefault="00BC49C2" w:rsidP="00BC49C2">
      <w:r>
        <w:t>NEF:</w:t>
      </w:r>
    </w:p>
    <w:p w14:paraId="6F7D5FB3" w14:textId="77777777" w:rsidR="00BC49C2" w:rsidRDefault="00BC49C2" w:rsidP="00BC49C2">
      <w:pPr>
        <w:pStyle w:val="B1"/>
        <w:rPr>
          <w:rFonts w:eastAsia="DengXian"/>
        </w:rPr>
      </w:pPr>
      <w:r>
        <w:rPr>
          <w:rFonts w:eastAsia="DengXian"/>
        </w:rPr>
        <w:t>-</w:t>
      </w:r>
      <w:r>
        <w:rPr>
          <w:rFonts w:eastAsia="DengXian"/>
        </w:rPr>
        <w:tab/>
        <w:t>Support new monitoring event.</w:t>
      </w:r>
    </w:p>
    <w:p w14:paraId="37CD3D94"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57C031CD" w14:textId="77777777" w:rsidR="00BC49C2" w:rsidRDefault="00BC49C2" w:rsidP="00BC49C2">
      <w:r>
        <w:t>UDM:</w:t>
      </w:r>
    </w:p>
    <w:p w14:paraId="034379EA" w14:textId="77777777" w:rsidR="00BC49C2" w:rsidRDefault="00BC49C2" w:rsidP="00BC49C2">
      <w:pPr>
        <w:pStyle w:val="B1"/>
        <w:rPr>
          <w:rFonts w:eastAsia="DengXian"/>
        </w:rPr>
      </w:pPr>
      <w:r>
        <w:rPr>
          <w:rFonts w:eastAsia="DengXian"/>
        </w:rPr>
        <w:t>-</w:t>
      </w:r>
      <w:r>
        <w:rPr>
          <w:rFonts w:eastAsia="DengXian"/>
        </w:rPr>
        <w:tab/>
        <w:t>Support new monitoring event.</w:t>
      </w:r>
    </w:p>
    <w:p w14:paraId="4EA8C3D3"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3B6D49E0" w14:textId="77777777" w:rsidR="00A9625A" w:rsidRPr="00BC49C2" w:rsidRDefault="00A9625A" w:rsidP="00A9625A">
      <w:pPr>
        <w:pStyle w:val="Heading2"/>
        <w:rPr>
          <w:rFonts w:eastAsia="DengXian"/>
          <w:lang w:eastAsia="zh-CN"/>
        </w:rPr>
      </w:pPr>
      <w:bookmarkStart w:id="1825" w:name="_Toc104883140"/>
      <w:bookmarkStart w:id="1826" w:name="_Toc113426294"/>
      <w:bookmarkStart w:id="1827" w:name="_Toc117496719"/>
      <w:r w:rsidRPr="00BC49C2">
        <w:rPr>
          <w:rFonts w:eastAsia="DengXian"/>
          <w:lang w:eastAsia="zh-CN"/>
        </w:rPr>
        <w:t>6.58</w:t>
      </w:r>
      <w:r w:rsidRPr="00BC49C2">
        <w:rPr>
          <w:rFonts w:eastAsia="DengXian"/>
          <w:lang w:eastAsia="zh-CN"/>
        </w:rPr>
        <w:tab/>
        <w:t>Solution #58: Support for application packet information for CDRX enhancements</w:t>
      </w:r>
      <w:bookmarkEnd w:id="1825"/>
      <w:bookmarkEnd w:id="1826"/>
      <w:bookmarkEnd w:id="1827"/>
    </w:p>
    <w:p w14:paraId="6AB7E725" w14:textId="77777777" w:rsidR="00A9625A" w:rsidRPr="00BC49C2" w:rsidRDefault="00A9625A" w:rsidP="00A9625A">
      <w:pPr>
        <w:pStyle w:val="Heading3"/>
        <w:rPr>
          <w:rFonts w:eastAsia="DengXian"/>
          <w:lang w:eastAsia="zh-CN"/>
        </w:rPr>
      </w:pPr>
      <w:bookmarkStart w:id="1828" w:name="_Toc104883141"/>
      <w:bookmarkStart w:id="1829" w:name="_Toc113426295"/>
      <w:bookmarkStart w:id="1830" w:name="_Toc117496720"/>
      <w:r w:rsidRPr="00BC49C2">
        <w:rPr>
          <w:rFonts w:eastAsia="DengXian"/>
          <w:lang w:eastAsia="zh-CN"/>
        </w:rPr>
        <w:t>6.58.1</w:t>
      </w:r>
      <w:r w:rsidRPr="00BC49C2">
        <w:rPr>
          <w:rFonts w:eastAsia="DengXian"/>
          <w:lang w:eastAsia="zh-CN"/>
        </w:rPr>
        <w:tab/>
        <w:t>Key Issue mapping</w:t>
      </w:r>
      <w:bookmarkEnd w:id="1828"/>
      <w:bookmarkEnd w:id="1829"/>
      <w:bookmarkEnd w:id="1830"/>
    </w:p>
    <w:p w14:paraId="2C2B6F4D" w14:textId="77777777" w:rsidR="00A9625A" w:rsidRPr="00BC49C2" w:rsidRDefault="00A9625A" w:rsidP="00A9625A">
      <w:pPr>
        <w:rPr>
          <w:lang w:eastAsia="zh-CN"/>
        </w:rPr>
      </w:pPr>
      <w:r w:rsidRPr="00BC49C2">
        <w:rPr>
          <w:lang w:eastAsia="zh-CN"/>
        </w:rPr>
        <w:t>This solution addresses KI#8: Enhancements to power savings for XR services.</w:t>
      </w:r>
    </w:p>
    <w:p w14:paraId="1959B64A" w14:textId="77777777" w:rsidR="00A9625A" w:rsidRPr="00BC49C2" w:rsidRDefault="00A9625A" w:rsidP="00A9625A">
      <w:pPr>
        <w:pStyle w:val="Heading3"/>
        <w:rPr>
          <w:rFonts w:eastAsia="DengXian"/>
          <w:lang w:eastAsia="zh-CN"/>
        </w:rPr>
      </w:pPr>
      <w:bookmarkStart w:id="1831" w:name="_Toc104883142"/>
      <w:bookmarkStart w:id="1832" w:name="_Toc113426296"/>
      <w:bookmarkStart w:id="1833" w:name="_Toc117496721"/>
      <w:r w:rsidRPr="00BC49C2">
        <w:rPr>
          <w:rFonts w:eastAsia="DengXian"/>
          <w:lang w:eastAsia="zh-CN"/>
        </w:rPr>
        <w:t>6.58.2</w:t>
      </w:r>
      <w:r w:rsidRPr="00BC49C2">
        <w:rPr>
          <w:rFonts w:eastAsia="DengXian"/>
          <w:lang w:eastAsia="zh-CN"/>
        </w:rPr>
        <w:tab/>
        <w:t>Description</w:t>
      </w:r>
      <w:bookmarkEnd w:id="1831"/>
      <w:bookmarkEnd w:id="1832"/>
      <w:bookmarkEnd w:id="1833"/>
    </w:p>
    <w:p w14:paraId="21B2FC24" w14:textId="77777777" w:rsidR="00A9625A" w:rsidRPr="00BC49C2" w:rsidRDefault="00A9625A" w:rsidP="00A9625A">
      <w:pPr>
        <w:pStyle w:val="Heading4"/>
        <w:rPr>
          <w:rFonts w:eastAsia="DengXian"/>
          <w:lang w:eastAsia="zh-CN"/>
        </w:rPr>
      </w:pPr>
      <w:bookmarkStart w:id="1834" w:name="_Toc104883143"/>
      <w:bookmarkStart w:id="1835" w:name="_Toc113426297"/>
      <w:bookmarkStart w:id="1836" w:name="_Toc117496722"/>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834"/>
      <w:bookmarkEnd w:id="1835"/>
      <w:bookmarkEnd w:id="1836"/>
    </w:p>
    <w:p w14:paraId="6A7FC0F3" w14:textId="5C52C270" w:rsidR="00A9625A" w:rsidRPr="00BC49C2" w:rsidRDefault="00A9625A" w:rsidP="00A9625A">
      <w:pPr>
        <w:rPr>
          <w:lang w:eastAsia="zh-CN"/>
        </w:rPr>
      </w:pPr>
      <w:r w:rsidRPr="00BC49C2">
        <w:rPr>
          <w:lang w:eastAsia="zh-CN"/>
        </w:rPr>
        <w:t xml:space="preserve">We adopt the term </w:t>
      </w:r>
      <w:r w:rsidR="00917ADA">
        <w:rPr>
          <w:lang w:eastAsia="zh-CN"/>
        </w:rPr>
        <w:t>'</w:t>
      </w:r>
      <w:r w:rsidRPr="00BC49C2">
        <w:rPr>
          <w:lang w:eastAsia="zh-CN"/>
        </w:rPr>
        <w:t>application packet</w:t>
      </w:r>
      <w:r w:rsidR="00917ADA">
        <w:rPr>
          <w:lang w:eastAsia="zh-CN"/>
        </w:rPr>
        <w:t>'</w:t>
      </w:r>
      <w:r w:rsidRPr="00BC49C2">
        <w:rPr>
          <w:lang w:eastAsia="zh-CN"/>
        </w:rPr>
        <w:t xml:space="preserve">, consistent with the term </w:t>
      </w:r>
      <w:r w:rsidR="00917ADA">
        <w:rPr>
          <w:lang w:eastAsia="zh-CN"/>
        </w:rPr>
        <w:t>'</w:t>
      </w:r>
      <w:r w:rsidRPr="00BC49C2">
        <w:rPr>
          <w:lang w:eastAsia="zh-CN"/>
        </w:rPr>
        <w:t>packet</w:t>
      </w:r>
      <w:r w:rsidR="00917ADA">
        <w:rPr>
          <w:lang w:eastAsia="zh-CN"/>
        </w:rPr>
        <w:t>'</w:t>
      </w:r>
      <w:r w:rsidRPr="00BC49C2">
        <w:rPr>
          <w:lang w:eastAsia="zh-CN"/>
        </w:rPr>
        <w:t xml:space="preserve"> in </w:t>
      </w:r>
      <w:r w:rsidR="00BC0293" w:rsidRPr="00BC49C2">
        <w:rPr>
          <w:lang w:eastAsia="zh-CN"/>
        </w:rPr>
        <w:t>TR</w:t>
      </w:r>
      <w:r w:rsidR="00BC0293">
        <w:rPr>
          <w:lang w:eastAsia="zh-CN"/>
        </w:rPr>
        <w:t> </w:t>
      </w:r>
      <w:r w:rsidR="00BC0293" w:rsidRPr="00BC49C2">
        <w:rPr>
          <w:lang w:eastAsia="zh-CN"/>
        </w:rPr>
        <w:t>38.838</w:t>
      </w:r>
      <w:r w:rsidR="00BC0293">
        <w:rPr>
          <w:lang w:eastAsia="zh-CN"/>
        </w:rPr>
        <w:t> </w:t>
      </w:r>
      <w:r w:rsidR="00BC0293">
        <w:rPr>
          <w:lang w:eastAsia="zh-CN"/>
        </w:rPr>
        <w:t>[</w:t>
      </w:r>
      <w:r w:rsidR="00014470">
        <w:rPr>
          <w:lang w:eastAsia="zh-CN"/>
        </w:rPr>
        <w:t>58</w:t>
      </w:r>
      <w:r w:rsidRPr="00BC49C2">
        <w:rPr>
          <w:lang w:eastAsia="zh-CN"/>
        </w:rPr>
        <w:t xml:space="preserve">], where </w:t>
      </w:r>
      <w:r w:rsidR="00917ADA">
        <w:rPr>
          <w:lang w:eastAsia="zh-CN"/>
        </w:rPr>
        <w:t>'</w:t>
      </w:r>
      <w:r w:rsidRPr="00BC49C2">
        <w:rPr>
          <w:lang w:eastAsia="zh-CN"/>
        </w:rPr>
        <w:t>a packet models the set of IP packets belong to the same video frame</w:t>
      </w:r>
      <w:r w:rsidR="00917ADA">
        <w:rPr>
          <w:lang w:eastAsia="zh-CN"/>
        </w:rPr>
        <w:t>'</w:t>
      </w:r>
      <w:r w:rsidRPr="00BC49C2">
        <w:rPr>
          <w:lang w:eastAsia="zh-CN"/>
        </w:rPr>
        <w:t>. Nonetheless, we assume an application packet refers also to other types XR application flows and not only video, e.g. audio.</w:t>
      </w:r>
    </w:p>
    <w:p w14:paraId="421A1C3E"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7EBA5AED" w14:textId="77777777" w:rsidR="00A9625A" w:rsidRPr="00BC49C2" w:rsidRDefault="00A9625A" w:rsidP="00A9625A">
      <w:pPr>
        <w:pStyle w:val="Heading4"/>
        <w:rPr>
          <w:rFonts w:eastAsia="DengXian"/>
          <w:lang w:eastAsia="zh-CN"/>
        </w:rPr>
      </w:pPr>
      <w:bookmarkStart w:id="1837" w:name="_Toc104883144"/>
      <w:bookmarkStart w:id="1838" w:name="_Toc113426298"/>
      <w:bookmarkStart w:id="1839" w:name="_Toc117496723"/>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837"/>
      <w:bookmarkEnd w:id="1838"/>
      <w:bookmarkEnd w:id="1839"/>
    </w:p>
    <w:p w14:paraId="4E3F1F39"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669DA18D" w14:textId="1253A0AE"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Pr>
          <w:lang w:eastAsia="zh-CN"/>
        </w:rPr>
        <w:t>[</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484B81E1"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13C25E8C" w14:textId="77777777" w:rsidR="00A9625A" w:rsidRPr="00BC49C2" w:rsidRDefault="00A9625A" w:rsidP="00A9625A">
      <w:pPr>
        <w:pStyle w:val="Heading4"/>
        <w:rPr>
          <w:rFonts w:eastAsia="DengXian"/>
          <w:lang w:eastAsia="zh-CN"/>
        </w:rPr>
      </w:pPr>
      <w:bookmarkStart w:id="1840" w:name="_Toc104883145"/>
      <w:bookmarkStart w:id="1841" w:name="_Toc113426299"/>
      <w:bookmarkStart w:id="1842" w:name="_Toc117496724"/>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840"/>
      <w:bookmarkEnd w:id="1841"/>
      <w:bookmarkEnd w:id="1842"/>
    </w:p>
    <w:p w14:paraId="22B1D11E"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1AB01E7A" w14:textId="77777777" w:rsidR="00BC49C2" w:rsidRDefault="00BC49C2" w:rsidP="0007131A">
      <w:pPr>
        <w:pStyle w:val="TH"/>
      </w:pPr>
      <w:r>
        <w:object w:dxaOrig="5181" w:dyaOrig="3586" w14:anchorId="2D73D673">
          <v:shape id="_x0000_i8756" type="#_x0000_t75" style="width:260.15pt;height:177.95pt" o:ole="">
            <v:imagedata r:id="rId201" o:title=""/>
          </v:shape>
          <o:OLEObject Type="Embed" ProgID="Word.Picture.8" ShapeID="_x0000_i8756" DrawAspect="Content" ObjectID="_1728109686" r:id="rId202"/>
        </w:object>
      </w:r>
    </w:p>
    <w:p w14:paraId="718DF919"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6E9A188F"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28AD161E" w14:textId="77777777" w:rsidR="00A9625A" w:rsidRPr="00BC49C2" w:rsidRDefault="00A9625A" w:rsidP="00A9625A">
      <w:pPr>
        <w:pStyle w:val="Heading4"/>
        <w:rPr>
          <w:rFonts w:eastAsia="DengXian"/>
          <w:lang w:eastAsia="zh-CN"/>
        </w:rPr>
      </w:pPr>
      <w:bookmarkStart w:id="1843" w:name="_Toc104883146"/>
      <w:bookmarkStart w:id="1844" w:name="_Toc113426300"/>
      <w:bookmarkStart w:id="1845" w:name="_Toc117496725"/>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843"/>
      <w:bookmarkEnd w:id="1844"/>
      <w:bookmarkEnd w:id="1845"/>
    </w:p>
    <w:p w14:paraId="13365398"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2631A7C4"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59FDD0DC"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79426CC6"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0453D481" w14:textId="77777777" w:rsidR="00A9625A" w:rsidRPr="00BC49C2" w:rsidRDefault="00A9625A" w:rsidP="00A9625A">
      <w:pPr>
        <w:pStyle w:val="Heading3"/>
        <w:rPr>
          <w:rFonts w:eastAsia="DengXian"/>
          <w:lang w:eastAsia="zh-CN"/>
        </w:rPr>
      </w:pPr>
      <w:bookmarkStart w:id="1846" w:name="_Toc104883147"/>
      <w:bookmarkStart w:id="1847" w:name="_Toc113426301"/>
      <w:bookmarkStart w:id="1848" w:name="_Toc117496726"/>
      <w:r w:rsidRPr="00BC49C2">
        <w:rPr>
          <w:rFonts w:eastAsia="DengXian"/>
          <w:lang w:eastAsia="zh-CN"/>
        </w:rPr>
        <w:t>6.58.3</w:t>
      </w:r>
      <w:r w:rsidRPr="00BC49C2">
        <w:rPr>
          <w:rFonts w:eastAsia="DengXian"/>
          <w:lang w:eastAsia="zh-CN"/>
        </w:rPr>
        <w:tab/>
        <w:t>Procedures</w:t>
      </w:r>
      <w:bookmarkEnd w:id="1846"/>
      <w:bookmarkEnd w:id="1847"/>
      <w:bookmarkEnd w:id="1848"/>
    </w:p>
    <w:p w14:paraId="2D676A16" w14:textId="77777777" w:rsidR="00A9625A" w:rsidRPr="00BC49C2" w:rsidRDefault="00A9625A" w:rsidP="00A9625A">
      <w:pPr>
        <w:pStyle w:val="Heading4"/>
        <w:rPr>
          <w:rFonts w:eastAsia="DengXian"/>
          <w:lang w:eastAsia="zh-CN"/>
        </w:rPr>
      </w:pPr>
      <w:bookmarkStart w:id="1849" w:name="_Toc104883148"/>
      <w:bookmarkStart w:id="1850" w:name="_Toc113426302"/>
      <w:bookmarkStart w:id="1851" w:name="_Toc117496727"/>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849"/>
      <w:bookmarkEnd w:id="1850"/>
      <w:bookmarkEnd w:id="1851"/>
    </w:p>
    <w:p w14:paraId="735DA907" w14:textId="47DCDCBA"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6B2A65FB" w14:textId="77777777" w:rsidR="00BC49C2" w:rsidRDefault="00BC49C2" w:rsidP="00BC49C2">
      <w:pPr>
        <w:rPr>
          <w:lang w:eastAsia="zh-CN"/>
        </w:rPr>
      </w:pPr>
      <w:r>
        <w:rPr>
          <w:lang w:eastAsia="zh-CN"/>
        </w:rPr>
        <w:t>This information can be part of the TSCAI.</w:t>
      </w:r>
    </w:p>
    <w:p w14:paraId="54973283" w14:textId="321C32A8"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 xml:space="preserve">3]. The SMF then perform network requested PDU Session Modification procedure as specified in clause 4.3.3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4779ADD2"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220E3027" w14:textId="77777777" w:rsidR="00A9625A" w:rsidRPr="00BC49C2" w:rsidRDefault="00A9625A" w:rsidP="00BC49C2">
      <w:pPr>
        <w:pStyle w:val="Heading4"/>
        <w:rPr>
          <w:lang w:eastAsia="zh-CN"/>
        </w:rPr>
      </w:pPr>
      <w:bookmarkStart w:id="1852" w:name="_Toc104883149"/>
      <w:bookmarkStart w:id="1853" w:name="_Toc113426303"/>
      <w:bookmarkStart w:id="1854" w:name="_Toc117496728"/>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852"/>
      <w:bookmarkEnd w:id="1853"/>
      <w:bookmarkEnd w:id="1854"/>
    </w:p>
    <w:p w14:paraId="1559FA00"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37D87D76" w14:textId="77777777" w:rsidR="00A9625A" w:rsidRPr="00BC49C2" w:rsidRDefault="00A9625A" w:rsidP="00A9625A">
      <w:pPr>
        <w:pStyle w:val="Heading3"/>
        <w:rPr>
          <w:rFonts w:eastAsia="DengXian"/>
          <w:lang w:eastAsia="zh-CN"/>
        </w:rPr>
      </w:pPr>
      <w:bookmarkStart w:id="1855" w:name="_Toc104883150"/>
      <w:bookmarkStart w:id="1856" w:name="_Toc113426304"/>
      <w:bookmarkStart w:id="1857" w:name="_Toc117496729"/>
      <w:r w:rsidRPr="00BC49C2">
        <w:rPr>
          <w:rFonts w:eastAsia="DengXian"/>
          <w:lang w:eastAsia="zh-CN"/>
        </w:rPr>
        <w:t>6.58.4</w:t>
      </w:r>
      <w:r w:rsidRPr="00BC49C2">
        <w:rPr>
          <w:rFonts w:eastAsia="DengXian"/>
          <w:lang w:eastAsia="zh-CN"/>
        </w:rPr>
        <w:tab/>
        <w:t>Impacts on services, entities and interfaces</w:t>
      </w:r>
      <w:bookmarkEnd w:id="1855"/>
      <w:bookmarkEnd w:id="1856"/>
      <w:bookmarkEnd w:id="1857"/>
    </w:p>
    <w:p w14:paraId="0751D8D5" w14:textId="77777777" w:rsidR="00A9625A" w:rsidRPr="00BC49C2" w:rsidRDefault="00A9625A" w:rsidP="00A9625A">
      <w:pPr>
        <w:rPr>
          <w:lang w:eastAsia="zh-CN"/>
        </w:rPr>
      </w:pPr>
      <w:r w:rsidRPr="00BC49C2">
        <w:rPr>
          <w:lang w:eastAsia="zh-CN"/>
        </w:rPr>
        <w:t>AF:</w:t>
      </w:r>
    </w:p>
    <w:p w14:paraId="69F8295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7057A14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6CD358D0" w14:textId="77777777" w:rsidR="00A9625A" w:rsidRPr="00BC49C2" w:rsidRDefault="00A9625A" w:rsidP="00A9625A">
      <w:pPr>
        <w:rPr>
          <w:lang w:eastAsia="zh-CN"/>
        </w:rPr>
      </w:pPr>
      <w:r w:rsidRPr="00BC49C2">
        <w:rPr>
          <w:lang w:eastAsia="zh-CN"/>
        </w:rPr>
        <w:t>PCF:</w:t>
      </w:r>
    </w:p>
    <w:p w14:paraId="030327F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2B20E0B6" w14:textId="77777777" w:rsidR="00A9625A" w:rsidRPr="00BC49C2" w:rsidRDefault="00A9625A" w:rsidP="00A9625A">
      <w:pPr>
        <w:rPr>
          <w:lang w:eastAsia="zh-CN"/>
        </w:rPr>
      </w:pPr>
      <w:r w:rsidRPr="00BC49C2">
        <w:rPr>
          <w:lang w:eastAsia="zh-CN"/>
        </w:rPr>
        <w:t>SMF:</w:t>
      </w:r>
    </w:p>
    <w:p w14:paraId="27595F84"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2AB21AAE" w14:textId="77777777" w:rsidR="00A9625A" w:rsidRPr="00BC49C2" w:rsidRDefault="00A9625A" w:rsidP="00A9625A">
      <w:pPr>
        <w:pStyle w:val="B1"/>
        <w:rPr>
          <w:rFonts w:eastAsia="DengXian"/>
          <w:lang w:eastAsia="zh-CN"/>
        </w:rPr>
      </w:pPr>
      <w:r w:rsidRPr="00BC49C2">
        <w:rPr>
          <w:rFonts w:eastAsia="DengXian"/>
          <w:lang w:eastAsia="zh-CN"/>
        </w:rPr>
        <w:t>UPF:</w:t>
      </w:r>
    </w:p>
    <w:p w14:paraId="0DB642E1"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24307806" w14:textId="77777777" w:rsidR="00A9625A" w:rsidRPr="00BC49C2" w:rsidRDefault="00A9625A" w:rsidP="00A9625A">
      <w:pPr>
        <w:rPr>
          <w:lang w:eastAsia="zh-CN"/>
        </w:rPr>
      </w:pPr>
      <w:r w:rsidRPr="00BC49C2">
        <w:rPr>
          <w:lang w:eastAsia="zh-CN"/>
        </w:rPr>
        <w:t>NG-RAN:</w:t>
      </w:r>
    </w:p>
    <w:p w14:paraId="72794030"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30A0729D"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1659D092" w14:textId="77777777" w:rsidR="00A635C6" w:rsidRPr="00BC49C2" w:rsidRDefault="00A635C6" w:rsidP="00A635C6">
      <w:pPr>
        <w:pStyle w:val="Heading2"/>
        <w:rPr>
          <w:rFonts w:eastAsia="DengXian"/>
          <w:lang w:eastAsia="zh-CN"/>
        </w:rPr>
      </w:pPr>
      <w:bookmarkStart w:id="1858" w:name="_Toc104883151"/>
      <w:bookmarkStart w:id="1859" w:name="_Toc113426305"/>
      <w:bookmarkStart w:id="1860" w:name="_Toc117496730"/>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858"/>
      <w:bookmarkEnd w:id="1859"/>
      <w:bookmarkEnd w:id="1860"/>
    </w:p>
    <w:p w14:paraId="0EA33B39" w14:textId="77777777" w:rsidR="00A635C6" w:rsidRPr="00BC49C2" w:rsidRDefault="00A635C6" w:rsidP="00A635C6">
      <w:pPr>
        <w:pStyle w:val="Heading3"/>
        <w:rPr>
          <w:rFonts w:eastAsia="DengXian"/>
          <w:lang w:eastAsia="zh-CN"/>
        </w:rPr>
      </w:pPr>
      <w:bookmarkStart w:id="1861" w:name="_Toc104883152"/>
      <w:bookmarkStart w:id="1862" w:name="_Toc113426306"/>
      <w:bookmarkStart w:id="1863" w:name="_Toc117496731"/>
      <w:r w:rsidRPr="00BC49C2">
        <w:rPr>
          <w:rFonts w:eastAsia="DengXian"/>
          <w:lang w:eastAsia="zh-CN"/>
        </w:rPr>
        <w:t>6.59.1</w:t>
      </w:r>
      <w:r w:rsidRPr="00BC49C2">
        <w:rPr>
          <w:rFonts w:eastAsia="DengXian"/>
          <w:lang w:eastAsia="zh-CN"/>
        </w:rPr>
        <w:tab/>
        <w:t>Introduction</w:t>
      </w:r>
      <w:bookmarkEnd w:id="1861"/>
      <w:bookmarkEnd w:id="1862"/>
      <w:bookmarkEnd w:id="1863"/>
    </w:p>
    <w:p w14:paraId="2723A671" w14:textId="77777777" w:rsidR="00A635C6" w:rsidRPr="00BC49C2" w:rsidRDefault="00A635C6" w:rsidP="00A635C6">
      <w:pPr>
        <w:rPr>
          <w:lang w:eastAsia="zh-CN"/>
        </w:rPr>
      </w:pPr>
      <w:r w:rsidRPr="00BC49C2">
        <w:rPr>
          <w:lang w:eastAsia="zh-CN"/>
        </w:rPr>
        <w:t>The traffic of XR applications has the following essential properties [1]:</w:t>
      </w:r>
    </w:p>
    <w:p w14:paraId="1DB50163"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4402FF9E"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42152345"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3FF6E3DC"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7D9047EF"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232493F0"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4D4C1842"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7B4B6D0C" w14:textId="77777777" w:rsidR="00A635C6" w:rsidRPr="00BC49C2" w:rsidRDefault="00A635C6" w:rsidP="00A635C6">
      <w:pPr>
        <w:pStyle w:val="Heading3"/>
        <w:rPr>
          <w:rFonts w:eastAsia="DengXian"/>
          <w:lang w:eastAsia="zh-CN"/>
        </w:rPr>
      </w:pPr>
      <w:bookmarkStart w:id="1864" w:name="_Toc104883153"/>
      <w:bookmarkStart w:id="1865" w:name="_Toc113426307"/>
      <w:bookmarkStart w:id="1866" w:name="_Toc117496732"/>
      <w:r w:rsidRPr="00BC49C2">
        <w:rPr>
          <w:rFonts w:eastAsia="DengXian"/>
          <w:lang w:eastAsia="zh-CN"/>
        </w:rPr>
        <w:t>6.59.2</w:t>
      </w:r>
      <w:r w:rsidRPr="00BC49C2">
        <w:rPr>
          <w:rFonts w:eastAsia="DengXian"/>
          <w:lang w:eastAsia="zh-CN"/>
        </w:rPr>
        <w:tab/>
        <w:t>Functional Description</w:t>
      </w:r>
      <w:bookmarkEnd w:id="1864"/>
      <w:bookmarkEnd w:id="1865"/>
      <w:bookmarkEnd w:id="1866"/>
    </w:p>
    <w:p w14:paraId="17A353BB"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6FCFF5D6"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181708D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46BA910B"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7E5B3FA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0DA55EF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1C389188"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4133CE8C"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7B8796EA" w14:textId="77777777"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1BB588D8"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E4F876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6C0B734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0E536A3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311E11E7"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69A1898E" w14:textId="77777777" w:rsidR="00A635C6" w:rsidRPr="00BC49C2" w:rsidRDefault="00A635C6" w:rsidP="00A635C6">
      <w:pPr>
        <w:pStyle w:val="Heading3"/>
        <w:rPr>
          <w:rFonts w:eastAsia="DengXian"/>
          <w:lang w:eastAsia="zh-CN"/>
        </w:rPr>
      </w:pPr>
      <w:bookmarkStart w:id="1867" w:name="_Toc104883154"/>
      <w:bookmarkStart w:id="1868" w:name="_Toc113426308"/>
      <w:bookmarkStart w:id="1869" w:name="_Toc117496733"/>
      <w:r w:rsidRPr="00BC49C2">
        <w:rPr>
          <w:rFonts w:eastAsia="DengXian"/>
          <w:lang w:eastAsia="zh-CN"/>
        </w:rPr>
        <w:t>6.59.3</w:t>
      </w:r>
      <w:r w:rsidRPr="00BC49C2">
        <w:rPr>
          <w:rFonts w:eastAsia="DengXian"/>
          <w:lang w:eastAsia="zh-CN"/>
        </w:rPr>
        <w:tab/>
        <w:t>Procedures</w:t>
      </w:r>
      <w:bookmarkEnd w:id="1867"/>
      <w:bookmarkEnd w:id="1868"/>
      <w:bookmarkEnd w:id="1869"/>
    </w:p>
    <w:p w14:paraId="75270717"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7547FCE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65BD49E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29CA3BF4"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4E6AC938"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71B6516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7A5E5B2C"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10DC970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7999CA1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1BEBC90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3F8CBDC8" w14:textId="77777777" w:rsidR="00A635C6" w:rsidRPr="00BC49C2" w:rsidRDefault="00A635C6" w:rsidP="00A635C6">
      <w:pPr>
        <w:pStyle w:val="Heading3"/>
        <w:rPr>
          <w:rFonts w:eastAsia="DengXian"/>
          <w:lang w:eastAsia="zh-CN"/>
        </w:rPr>
      </w:pPr>
      <w:bookmarkStart w:id="1870" w:name="_Toc104883155"/>
      <w:bookmarkStart w:id="1871" w:name="_Toc113426309"/>
      <w:bookmarkStart w:id="1872" w:name="_Toc117496734"/>
      <w:r w:rsidRPr="00BC49C2">
        <w:rPr>
          <w:rFonts w:eastAsia="DengXian"/>
          <w:lang w:eastAsia="zh-CN"/>
        </w:rPr>
        <w:t>6.59.4</w:t>
      </w:r>
      <w:r w:rsidRPr="00BC49C2">
        <w:rPr>
          <w:rFonts w:eastAsia="DengXian"/>
          <w:lang w:eastAsia="zh-CN"/>
        </w:rPr>
        <w:tab/>
        <w:t>Impacts on services, entities and interfaces</w:t>
      </w:r>
      <w:bookmarkEnd w:id="1870"/>
      <w:bookmarkEnd w:id="1871"/>
      <w:bookmarkEnd w:id="1872"/>
    </w:p>
    <w:p w14:paraId="15597521" w14:textId="77777777" w:rsidR="00BC49C2" w:rsidRPr="00BC49C2" w:rsidRDefault="00BC49C2" w:rsidP="00BC49C2">
      <w:r w:rsidRPr="00BC49C2">
        <w:t>UPF:</w:t>
      </w:r>
    </w:p>
    <w:p w14:paraId="23EF33CE"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2AA31DE2"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4EBE3BD8"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730AB804" w14:textId="77777777" w:rsidR="00BC49C2" w:rsidRPr="00BC49C2" w:rsidRDefault="00BC49C2" w:rsidP="00BC49C2">
      <w:r w:rsidRPr="00BC49C2">
        <w:lastRenderedPageBreak/>
        <w:t>SMF:</w:t>
      </w:r>
    </w:p>
    <w:p w14:paraId="7D425687"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74FE7A97"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61B1F54E"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031C9452"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7A72BF3D"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1F1F82DF"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16EC6B39"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06DA24C1" w14:textId="77777777" w:rsidR="00BC49C2" w:rsidRPr="00BC49C2" w:rsidRDefault="00BC49C2" w:rsidP="00BC49C2">
      <w:r w:rsidRPr="00BC49C2">
        <w:t>NG-RAN:</w:t>
      </w:r>
    </w:p>
    <w:p w14:paraId="79C0B8AE"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7179F0BB" w14:textId="77777777" w:rsidR="00C76946" w:rsidRPr="00BC49C2" w:rsidRDefault="00C76946" w:rsidP="00C76946">
      <w:pPr>
        <w:pStyle w:val="Heading2"/>
        <w:rPr>
          <w:rFonts w:eastAsia="DengXian"/>
          <w:lang w:eastAsia="zh-CN"/>
        </w:rPr>
      </w:pPr>
      <w:bookmarkStart w:id="1873" w:name="_Toc104883156"/>
      <w:bookmarkStart w:id="1874" w:name="_Toc113426310"/>
      <w:bookmarkStart w:id="1875" w:name="_Toc117496735"/>
      <w:r w:rsidRPr="00BC49C2">
        <w:rPr>
          <w:rFonts w:eastAsia="DengXian"/>
          <w:lang w:eastAsia="zh-CN"/>
        </w:rPr>
        <w:t>6.60</w:t>
      </w:r>
      <w:r w:rsidRPr="00BC49C2">
        <w:rPr>
          <w:rFonts w:eastAsia="DengXian"/>
          <w:lang w:eastAsia="zh-CN"/>
        </w:rPr>
        <w:tab/>
        <w:t>Solution #60: End of Burst Indication</w:t>
      </w:r>
      <w:bookmarkEnd w:id="1873"/>
      <w:bookmarkEnd w:id="1874"/>
      <w:bookmarkEnd w:id="1875"/>
    </w:p>
    <w:p w14:paraId="6E152A25" w14:textId="77777777" w:rsidR="00C76946" w:rsidRPr="00BC49C2" w:rsidRDefault="00C76946" w:rsidP="00C76946">
      <w:pPr>
        <w:pStyle w:val="Heading3"/>
        <w:rPr>
          <w:rFonts w:eastAsia="DengXian"/>
          <w:lang w:eastAsia="zh-CN"/>
        </w:rPr>
      </w:pPr>
      <w:bookmarkStart w:id="1876" w:name="_Toc104883157"/>
      <w:bookmarkStart w:id="1877" w:name="_Toc113426311"/>
      <w:bookmarkStart w:id="1878" w:name="_Toc117496736"/>
      <w:r w:rsidRPr="00BC49C2">
        <w:rPr>
          <w:rFonts w:eastAsia="DengXian"/>
          <w:lang w:eastAsia="zh-CN"/>
        </w:rPr>
        <w:t>6.60.1</w:t>
      </w:r>
      <w:r w:rsidRPr="00BC49C2">
        <w:rPr>
          <w:rFonts w:eastAsia="DengXian"/>
          <w:lang w:eastAsia="zh-CN"/>
        </w:rPr>
        <w:tab/>
        <w:t>Key Issue mapping</w:t>
      </w:r>
      <w:bookmarkEnd w:id="1876"/>
      <w:bookmarkEnd w:id="1877"/>
      <w:bookmarkEnd w:id="1878"/>
    </w:p>
    <w:p w14:paraId="3CFEC327" w14:textId="77777777" w:rsidR="00C76946" w:rsidRPr="00BC49C2" w:rsidRDefault="00C76946" w:rsidP="00C76946">
      <w:pPr>
        <w:rPr>
          <w:lang w:eastAsia="zh-CN"/>
        </w:rPr>
      </w:pPr>
      <w:r w:rsidRPr="00BC49C2">
        <w:rPr>
          <w:lang w:eastAsia="zh-CN"/>
        </w:rPr>
        <w:t>This solution addresses KI#8.</w:t>
      </w:r>
    </w:p>
    <w:p w14:paraId="149196CC" w14:textId="77777777" w:rsidR="00C76946" w:rsidRPr="00BC49C2" w:rsidRDefault="00C76946" w:rsidP="00C76946">
      <w:pPr>
        <w:pStyle w:val="Heading3"/>
        <w:rPr>
          <w:rFonts w:eastAsia="DengXian"/>
          <w:lang w:eastAsia="zh-CN"/>
        </w:rPr>
      </w:pPr>
      <w:bookmarkStart w:id="1879" w:name="_Toc104883158"/>
      <w:bookmarkStart w:id="1880" w:name="_Toc113426312"/>
      <w:bookmarkStart w:id="1881" w:name="_Toc117496737"/>
      <w:r w:rsidRPr="00BC49C2">
        <w:rPr>
          <w:rFonts w:eastAsia="DengXian"/>
          <w:lang w:eastAsia="zh-CN"/>
        </w:rPr>
        <w:t>6.60.2</w:t>
      </w:r>
      <w:r w:rsidRPr="00BC49C2">
        <w:rPr>
          <w:rFonts w:eastAsia="DengXian"/>
          <w:lang w:eastAsia="zh-CN"/>
        </w:rPr>
        <w:tab/>
        <w:t>Description</w:t>
      </w:r>
      <w:bookmarkEnd w:id="1879"/>
      <w:bookmarkEnd w:id="1880"/>
      <w:bookmarkEnd w:id="1881"/>
    </w:p>
    <w:p w14:paraId="3052CB9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7359B553"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538E1DF3" w14:textId="77777777" w:rsidR="00C76946" w:rsidRPr="00BC49C2" w:rsidRDefault="00C76946" w:rsidP="00D94767">
      <w:pPr>
        <w:pStyle w:val="NO"/>
      </w:pPr>
      <w:r w:rsidRPr="00BC49C2">
        <w:t>NOTE:</w:t>
      </w:r>
      <w:r w:rsidR="00D94767">
        <w:tab/>
      </w:r>
      <w:r w:rsidRPr="00BC49C2">
        <w:t>How the EOBI is encoded in the GTP-U header is it to be discussed in Stage 3.</w:t>
      </w:r>
    </w:p>
    <w:p w14:paraId="0E1FC33B"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73915AA3"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2A4F25DD"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4FF6D39E">
          <v:shape id="_x0000_i8757" type="#_x0000_t75" style="width:378.35pt;height:97.15pt" o:ole="">
            <v:imagedata r:id="rId203" o:title=""/>
          </v:shape>
          <o:OLEObject Type="Embed" ProgID="Visio.Drawing.15" ShapeID="_x0000_i8757" DrawAspect="Content" ObjectID="_1728109687" r:id="rId204"/>
        </w:object>
      </w:r>
    </w:p>
    <w:p w14:paraId="396C527F"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0BA5A95B" w14:textId="77777777" w:rsidR="00C76946" w:rsidRPr="00BC49C2" w:rsidRDefault="00C76946" w:rsidP="00C76946">
      <w:pPr>
        <w:pStyle w:val="Heading3"/>
        <w:rPr>
          <w:rFonts w:eastAsia="DengXian"/>
          <w:lang w:eastAsia="zh-CN"/>
        </w:rPr>
      </w:pPr>
      <w:bookmarkStart w:id="1882" w:name="_Toc104883159"/>
      <w:bookmarkStart w:id="1883" w:name="_Toc113426313"/>
      <w:bookmarkStart w:id="1884" w:name="_Toc117496738"/>
      <w:r w:rsidRPr="00BC49C2">
        <w:rPr>
          <w:rFonts w:eastAsia="DengXian"/>
          <w:lang w:eastAsia="zh-CN"/>
        </w:rPr>
        <w:t>6.60.3</w:t>
      </w:r>
      <w:r w:rsidRPr="00BC49C2">
        <w:rPr>
          <w:rFonts w:eastAsia="DengXian"/>
          <w:lang w:eastAsia="zh-CN"/>
        </w:rPr>
        <w:tab/>
        <w:t>Procedures</w:t>
      </w:r>
      <w:bookmarkEnd w:id="1882"/>
      <w:bookmarkEnd w:id="1883"/>
      <w:bookmarkEnd w:id="1884"/>
    </w:p>
    <w:p w14:paraId="6D5ECC04"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68C5ABFD"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0263F08A"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4F0F99A0"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24857183"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2E6065AA"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4328F1A4"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14CAF3FA"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48FE77AA" w14:textId="41C6236D" w:rsidR="00C76946" w:rsidRPr="00BC49C2" w:rsidRDefault="00917ADA" w:rsidP="00C76946">
      <w:pPr>
        <w:pStyle w:val="EditorsNote"/>
      </w:pPr>
      <w:r>
        <w:t>Editor's note</w:t>
      </w:r>
      <w:r w:rsidR="00DD7E30">
        <w:t>:</w:t>
      </w:r>
      <w:r w:rsidR="00DD7E30">
        <w:tab/>
      </w:r>
      <w:r w:rsidR="00C76946" w:rsidRPr="00BC49C2">
        <w:t>It is FFS whether the EOBI can work with for different DL streams with different periodicity</w:t>
      </w:r>
    </w:p>
    <w:p w14:paraId="65419749" w14:textId="77777777" w:rsidR="00C76946" w:rsidRPr="00BC49C2" w:rsidRDefault="00C76946" w:rsidP="00C76946">
      <w:pPr>
        <w:pStyle w:val="Heading3"/>
        <w:rPr>
          <w:rFonts w:eastAsia="DengXian"/>
          <w:lang w:eastAsia="zh-CN"/>
        </w:rPr>
      </w:pPr>
      <w:bookmarkStart w:id="1885" w:name="_Toc104883160"/>
      <w:bookmarkStart w:id="1886" w:name="_Toc113426314"/>
      <w:bookmarkStart w:id="1887" w:name="_Toc117496739"/>
      <w:r w:rsidRPr="00BC49C2">
        <w:rPr>
          <w:rFonts w:eastAsia="DengXian"/>
          <w:lang w:eastAsia="zh-CN"/>
        </w:rPr>
        <w:t>6.60.4</w:t>
      </w:r>
      <w:r w:rsidRPr="00BC49C2">
        <w:rPr>
          <w:rFonts w:eastAsia="DengXian"/>
          <w:lang w:eastAsia="zh-CN"/>
        </w:rPr>
        <w:tab/>
        <w:t>Impacts on services, entities and interfaces</w:t>
      </w:r>
      <w:bookmarkEnd w:id="1885"/>
      <w:bookmarkEnd w:id="1886"/>
      <w:bookmarkEnd w:id="1887"/>
    </w:p>
    <w:p w14:paraId="2055C641" w14:textId="77777777" w:rsidR="00C76946" w:rsidRPr="00BC49C2" w:rsidRDefault="00C76946" w:rsidP="00C76946">
      <w:pPr>
        <w:rPr>
          <w:lang w:eastAsia="zh-CN"/>
        </w:rPr>
      </w:pPr>
      <w:r w:rsidRPr="00BC49C2">
        <w:rPr>
          <w:lang w:eastAsia="zh-CN"/>
        </w:rPr>
        <w:t>AF:</w:t>
      </w:r>
    </w:p>
    <w:p w14:paraId="15A3735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3A8BE41C" w14:textId="77777777" w:rsidR="00C76946" w:rsidRPr="00BC49C2" w:rsidRDefault="00C76946" w:rsidP="00C76946">
      <w:pPr>
        <w:rPr>
          <w:lang w:eastAsia="zh-CN"/>
        </w:rPr>
      </w:pPr>
      <w:r w:rsidRPr="00BC49C2">
        <w:rPr>
          <w:lang w:eastAsia="zh-CN"/>
        </w:rPr>
        <w:t>UPF:</w:t>
      </w:r>
    </w:p>
    <w:p w14:paraId="23BADF6A"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5319A5CC"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19FA571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33EC720A" w14:textId="77777777" w:rsidR="00C76946" w:rsidRPr="00BC49C2" w:rsidRDefault="00C76946" w:rsidP="00C76946">
      <w:pPr>
        <w:rPr>
          <w:lang w:eastAsia="zh-CN"/>
        </w:rPr>
      </w:pPr>
      <w:r w:rsidRPr="00BC49C2">
        <w:rPr>
          <w:lang w:eastAsia="zh-CN"/>
        </w:rPr>
        <w:t>RAN:</w:t>
      </w:r>
    </w:p>
    <w:p w14:paraId="10DFAB3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6FB7748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6BFE574D" w14:textId="77777777" w:rsidR="00211201" w:rsidRPr="00BC49C2" w:rsidRDefault="00211201" w:rsidP="00211201">
      <w:pPr>
        <w:pStyle w:val="Heading2"/>
        <w:rPr>
          <w:rFonts w:eastAsia="DengXian"/>
          <w:lang w:eastAsia="zh-CN"/>
        </w:rPr>
      </w:pPr>
      <w:bookmarkStart w:id="1888" w:name="_Toc104883161"/>
      <w:bookmarkStart w:id="1889" w:name="_Toc113426315"/>
      <w:bookmarkStart w:id="1890" w:name="_Toc117496740"/>
      <w:r w:rsidRPr="00BC49C2">
        <w:rPr>
          <w:rFonts w:eastAsia="DengXian"/>
          <w:lang w:eastAsia="zh-CN"/>
        </w:rPr>
        <w:t>6.61</w:t>
      </w:r>
      <w:r w:rsidRPr="00BC49C2">
        <w:rPr>
          <w:rFonts w:eastAsia="DengXian"/>
          <w:lang w:eastAsia="zh-CN"/>
        </w:rPr>
        <w:tab/>
        <w:t>Solution #61: Policy Determination Considering UE Battery Level</w:t>
      </w:r>
      <w:bookmarkEnd w:id="1888"/>
      <w:bookmarkEnd w:id="1889"/>
      <w:bookmarkEnd w:id="1890"/>
    </w:p>
    <w:p w14:paraId="17681358" w14:textId="77777777" w:rsidR="00211201" w:rsidRPr="00BC49C2" w:rsidRDefault="00211201" w:rsidP="00211201">
      <w:pPr>
        <w:pStyle w:val="Heading3"/>
        <w:rPr>
          <w:rFonts w:eastAsia="DengXian"/>
          <w:lang w:eastAsia="zh-CN"/>
        </w:rPr>
      </w:pPr>
      <w:bookmarkStart w:id="1891" w:name="_Toc104883162"/>
      <w:bookmarkStart w:id="1892" w:name="_Toc113426316"/>
      <w:bookmarkStart w:id="1893" w:name="_Toc117496741"/>
      <w:r w:rsidRPr="00BC49C2">
        <w:rPr>
          <w:rFonts w:eastAsia="DengXian"/>
          <w:lang w:eastAsia="zh-CN"/>
        </w:rPr>
        <w:t>6.61.1</w:t>
      </w:r>
      <w:r w:rsidRPr="00BC49C2">
        <w:rPr>
          <w:rFonts w:eastAsia="DengXian"/>
          <w:lang w:eastAsia="zh-CN"/>
        </w:rPr>
        <w:tab/>
        <w:t>Key Issue mapping</w:t>
      </w:r>
      <w:bookmarkEnd w:id="1891"/>
      <w:bookmarkEnd w:id="1892"/>
      <w:bookmarkEnd w:id="1893"/>
    </w:p>
    <w:p w14:paraId="0EBADFE1" w14:textId="77777777" w:rsidR="00211201" w:rsidRPr="00BC49C2" w:rsidRDefault="00211201" w:rsidP="00211201">
      <w:pPr>
        <w:rPr>
          <w:lang w:eastAsia="zh-CN"/>
        </w:rPr>
      </w:pPr>
      <w:r w:rsidRPr="00BC49C2">
        <w:rPr>
          <w:lang w:eastAsia="zh-CN"/>
        </w:rPr>
        <w:t>This solution addresses KI#9: Trade-off of QoE and Power Saving Requirements.</w:t>
      </w:r>
    </w:p>
    <w:p w14:paraId="322B641A" w14:textId="77777777" w:rsidR="00211201" w:rsidRPr="00BC49C2" w:rsidRDefault="00211201" w:rsidP="00211201">
      <w:pPr>
        <w:pStyle w:val="Heading3"/>
        <w:rPr>
          <w:rFonts w:eastAsia="DengXian"/>
          <w:lang w:eastAsia="zh-CN"/>
        </w:rPr>
      </w:pPr>
      <w:bookmarkStart w:id="1894" w:name="_Toc104883163"/>
      <w:bookmarkStart w:id="1895" w:name="_Toc113426317"/>
      <w:bookmarkStart w:id="1896" w:name="_Toc117496742"/>
      <w:r w:rsidRPr="00BC49C2">
        <w:rPr>
          <w:rFonts w:eastAsia="DengXian"/>
          <w:lang w:eastAsia="zh-CN"/>
        </w:rPr>
        <w:t>6.61.2</w:t>
      </w:r>
      <w:r w:rsidRPr="00BC49C2">
        <w:rPr>
          <w:rFonts w:eastAsia="DengXian"/>
          <w:lang w:eastAsia="zh-CN"/>
        </w:rPr>
        <w:tab/>
        <w:t>Description</w:t>
      </w:r>
      <w:bookmarkEnd w:id="1894"/>
      <w:bookmarkEnd w:id="1895"/>
      <w:bookmarkEnd w:id="1896"/>
    </w:p>
    <w:p w14:paraId="45ABF71C" w14:textId="784DC13D"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917ADA">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7133D9D1"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6D380F4C" w14:textId="2F507ECB" w:rsidR="00211201" w:rsidRPr="00BC49C2" w:rsidRDefault="00917ADA"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1AAFD7DD" w14:textId="77777777" w:rsidR="00211201" w:rsidRPr="00BC49C2" w:rsidRDefault="00211201" w:rsidP="00211201">
      <w:pPr>
        <w:rPr>
          <w:lang w:eastAsia="zh-CN"/>
        </w:rPr>
      </w:pPr>
      <w:r w:rsidRPr="00BC49C2">
        <w:rPr>
          <w:lang w:eastAsia="zh-CN"/>
        </w:rPr>
        <w:t>PCF subscribes to AMF or SMF on UE battery level change.</w:t>
      </w:r>
    </w:p>
    <w:p w14:paraId="66F8F97F"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78887086"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2551BA65"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4B6875F4"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0181F380" w14:textId="17AB3717"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917ADA">
        <w:rPr>
          <w:lang w:eastAsia="zh-CN"/>
        </w:rPr>
        <w:t>'</w:t>
      </w:r>
      <w:r w:rsidRPr="00BC49C2">
        <w:rPr>
          <w:lang w:eastAsia="zh-CN"/>
        </w:rPr>
        <w:t>s limited network resources.</w:t>
      </w:r>
    </w:p>
    <w:p w14:paraId="71673184"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1EE381C1" w14:textId="77777777" w:rsidR="00211201" w:rsidRPr="00BC49C2" w:rsidRDefault="00211201" w:rsidP="00211201">
      <w:pPr>
        <w:pStyle w:val="Heading3"/>
        <w:rPr>
          <w:rFonts w:eastAsia="DengXian"/>
          <w:lang w:eastAsia="zh-CN"/>
        </w:rPr>
      </w:pPr>
      <w:bookmarkStart w:id="1897" w:name="_Toc104883164"/>
      <w:bookmarkStart w:id="1898" w:name="_Toc113426318"/>
      <w:bookmarkStart w:id="1899" w:name="_Toc117496743"/>
      <w:r w:rsidRPr="00BC49C2">
        <w:rPr>
          <w:rFonts w:eastAsia="DengXian"/>
          <w:lang w:eastAsia="zh-CN"/>
        </w:rPr>
        <w:t>6.61.3</w:t>
      </w:r>
      <w:r w:rsidRPr="00BC49C2">
        <w:rPr>
          <w:rFonts w:eastAsia="DengXian"/>
          <w:lang w:eastAsia="zh-CN"/>
        </w:rPr>
        <w:tab/>
        <w:t>Procedures</w:t>
      </w:r>
      <w:bookmarkEnd w:id="1897"/>
      <w:bookmarkEnd w:id="1898"/>
      <w:bookmarkEnd w:id="1899"/>
    </w:p>
    <w:p w14:paraId="18F57E3D" w14:textId="77777777" w:rsidR="00211201" w:rsidRPr="00BC49C2" w:rsidRDefault="00211201" w:rsidP="00211201">
      <w:pPr>
        <w:pStyle w:val="Heading4"/>
        <w:rPr>
          <w:rFonts w:eastAsia="DengXian"/>
          <w:lang w:eastAsia="zh-CN"/>
        </w:rPr>
      </w:pPr>
      <w:bookmarkStart w:id="1900" w:name="_Toc104883165"/>
      <w:bookmarkStart w:id="1901" w:name="_Toc113426319"/>
      <w:bookmarkStart w:id="1902" w:name="_Toc117496744"/>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900"/>
      <w:bookmarkEnd w:id="1901"/>
      <w:bookmarkEnd w:id="1902"/>
    </w:p>
    <w:p w14:paraId="1CF8BBAF"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0D44F408" w14:textId="77777777" w:rsidR="00211201" w:rsidRPr="00BC49C2" w:rsidRDefault="00211201" w:rsidP="00211201">
      <w:pPr>
        <w:pStyle w:val="TH"/>
        <w:rPr>
          <w:rFonts w:eastAsia="DengXian"/>
          <w:lang w:eastAsia="zh-CN"/>
        </w:rPr>
      </w:pPr>
      <w:r w:rsidRPr="00BC49C2">
        <w:object w:dxaOrig="4810" w:dyaOrig="8031" w14:anchorId="4B212612">
          <v:shape id="_x0000_i8758" type="#_x0000_t75" style="width:178.65pt;height:298.2pt" o:ole="">
            <v:imagedata r:id="rId205" o:title=""/>
          </v:shape>
          <o:OLEObject Type="Embed" ProgID="Visio.Drawing.15" ShapeID="_x0000_i8758" DrawAspect="Content" ObjectID="_1728109688" r:id="rId206"/>
        </w:object>
      </w:r>
    </w:p>
    <w:p w14:paraId="29528703"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5E124917" w14:textId="15692640"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7E8AF0BC"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33426664" w14:textId="1B6142A6"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155EDB2E"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730B26CF"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0DDCCEC2" w14:textId="77777777" w:rsidR="00211201" w:rsidRPr="00BC49C2" w:rsidRDefault="00211201" w:rsidP="00211201">
      <w:pPr>
        <w:pStyle w:val="Heading4"/>
        <w:rPr>
          <w:rFonts w:eastAsia="DengXian"/>
          <w:lang w:eastAsia="zh-CN"/>
        </w:rPr>
      </w:pPr>
      <w:bookmarkStart w:id="1903" w:name="_Toc104883166"/>
      <w:bookmarkStart w:id="1904" w:name="_Toc113426320"/>
      <w:bookmarkStart w:id="1905" w:name="_Toc117496745"/>
      <w:r w:rsidRPr="00BC49C2">
        <w:rPr>
          <w:rFonts w:eastAsia="DengXian"/>
          <w:lang w:eastAsia="zh-CN"/>
        </w:rPr>
        <w:t>6.61.3.2</w:t>
      </w:r>
      <w:r w:rsidRPr="00BC49C2">
        <w:rPr>
          <w:rFonts w:eastAsia="DengXian"/>
          <w:lang w:eastAsia="zh-CN"/>
        </w:rPr>
        <w:tab/>
        <w:t>SM Policy Association Establishment and Modification</w:t>
      </w:r>
      <w:bookmarkEnd w:id="1903"/>
      <w:bookmarkEnd w:id="1904"/>
      <w:bookmarkEnd w:id="1905"/>
    </w:p>
    <w:p w14:paraId="6AF4B02E"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4817CE65" w14:textId="77777777" w:rsidR="00211201" w:rsidRPr="00BC49C2" w:rsidRDefault="00211201" w:rsidP="00211201">
      <w:pPr>
        <w:pStyle w:val="TH"/>
        <w:rPr>
          <w:rFonts w:eastAsia="DengXian"/>
          <w:lang w:eastAsia="zh-CN"/>
        </w:rPr>
      </w:pPr>
      <w:r w:rsidRPr="00BC49C2">
        <w:object w:dxaOrig="7340" w:dyaOrig="6280" w14:anchorId="51BE59EE">
          <v:shape id="_x0000_i8759" type="#_x0000_t75" style="width:275.1pt;height:236.4pt" o:ole="">
            <v:imagedata r:id="rId207" o:title=""/>
          </v:shape>
          <o:OLEObject Type="Embed" ProgID="Visio.Drawing.15" ShapeID="_x0000_i8759" DrawAspect="Content" ObjectID="_1728109689" r:id="rId208"/>
        </w:object>
      </w:r>
    </w:p>
    <w:p w14:paraId="5455D1EE"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B637E1C" w14:textId="153579D8"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32E9F288"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540A16B5" w14:textId="79470D2C"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22160CA6"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42F00F8D"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0E91667F" w14:textId="77777777" w:rsidR="00211201" w:rsidRPr="00BC49C2" w:rsidRDefault="00211201" w:rsidP="00211201">
      <w:pPr>
        <w:pStyle w:val="Heading3"/>
        <w:rPr>
          <w:rFonts w:eastAsia="DengXian"/>
          <w:lang w:eastAsia="zh-CN"/>
        </w:rPr>
      </w:pPr>
      <w:bookmarkStart w:id="1906" w:name="_Toc104883167"/>
      <w:bookmarkStart w:id="1907" w:name="_Toc113426321"/>
      <w:bookmarkStart w:id="1908" w:name="_Toc117496746"/>
      <w:r w:rsidRPr="00BC49C2">
        <w:rPr>
          <w:rFonts w:eastAsia="DengXian"/>
          <w:lang w:eastAsia="zh-CN"/>
        </w:rPr>
        <w:lastRenderedPageBreak/>
        <w:t>6.61.4</w:t>
      </w:r>
      <w:r w:rsidRPr="00BC49C2">
        <w:rPr>
          <w:rFonts w:eastAsia="DengXian"/>
          <w:lang w:eastAsia="zh-CN"/>
        </w:rPr>
        <w:tab/>
        <w:t>Impacts on services, entities and interfaces</w:t>
      </w:r>
      <w:bookmarkEnd w:id="1906"/>
      <w:bookmarkEnd w:id="1907"/>
      <w:bookmarkEnd w:id="1908"/>
    </w:p>
    <w:p w14:paraId="7B15DA8B" w14:textId="77777777" w:rsidR="00211201" w:rsidRPr="00BC49C2" w:rsidRDefault="00211201" w:rsidP="00211201">
      <w:pPr>
        <w:rPr>
          <w:lang w:eastAsia="zh-CN"/>
        </w:rPr>
      </w:pPr>
      <w:r w:rsidRPr="00BC49C2">
        <w:rPr>
          <w:lang w:eastAsia="zh-CN"/>
        </w:rPr>
        <w:t>UDR:</w:t>
      </w:r>
    </w:p>
    <w:p w14:paraId="106E007C"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67153D6E" w14:textId="77777777" w:rsidR="00211201" w:rsidRPr="00BC49C2" w:rsidRDefault="00211201" w:rsidP="00211201">
      <w:pPr>
        <w:rPr>
          <w:lang w:eastAsia="zh-CN"/>
        </w:rPr>
      </w:pPr>
      <w:r w:rsidRPr="00BC49C2">
        <w:rPr>
          <w:lang w:eastAsia="zh-CN"/>
        </w:rPr>
        <w:t>PCF:</w:t>
      </w:r>
    </w:p>
    <w:p w14:paraId="34E2A17E"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755A3444" w14:textId="77777777" w:rsidR="00211201" w:rsidRPr="00BC49C2" w:rsidRDefault="00211201" w:rsidP="00211201">
      <w:pPr>
        <w:rPr>
          <w:lang w:eastAsia="zh-CN"/>
        </w:rPr>
      </w:pPr>
      <w:r w:rsidRPr="00BC49C2">
        <w:rPr>
          <w:lang w:eastAsia="zh-CN"/>
        </w:rPr>
        <w:t>AMF:</w:t>
      </w:r>
    </w:p>
    <w:p w14:paraId="2093F836"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67A5EB7C" w14:textId="77777777" w:rsidR="00211201" w:rsidRPr="00BC49C2" w:rsidRDefault="00211201" w:rsidP="00211201">
      <w:pPr>
        <w:rPr>
          <w:lang w:eastAsia="zh-CN"/>
        </w:rPr>
      </w:pPr>
      <w:r w:rsidRPr="00BC49C2">
        <w:rPr>
          <w:lang w:eastAsia="zh-CN"/>
        </w:rPr>
        <w:t>SMF:</w:t>
      </w:r>
    </w:p>
    <w:p w14:paraId="6347D2E7"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5572E679" w14:textId="77777777" w:rsidR="00211201" w:rsidRPr="00BC49C2" w:rsidRDefault="00211201" w:rsidP="00211201">
      <w:pPr>
        <w:rPr>
          <w:lang w:eastAsia="zh-CN"/>
        </w:rPr>
      </w:pPr>
      <w:r w:rsidRPr="00BC49C2">
        <w:rPr>
          <w:lang w:eastAsia="zh-CN"/>
        </w:rPr>
        <w:t>UE:</w:t>
      </w:r>
    </w:p>
    <w:p w14:paraId="340081C8" w14:textId="7777777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127F969F" w14:textId="77777777" w:rsidR="00FD0D63" w:rsidRPr="00FD0D63" w:rsidRDefault="00FD0D63" w:rsidP="00FD0D63">
      <w:pPr>
        <w:pStyle w:val="Heading2"/>
        <w:rPr>
          <w:rFonts w:eastAsia="DengXian"/>
          <w:lang w:eastAsia="zh-CN"/>
        </w:rPr>
      </w:pPr>
      <w:bookmarkStart w:id="1909" w:name="_Toc113426322"/>
      <w:bookmarkStart w:id="1910" w:name="_Toc117496747"/>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1909"/>
      <w:bookmarkEnd w:id="1910"/>
    </w:p>
    <w:p w14:paraId="43C217BF" w14:textId="77777777" w:rsidR="00FD0D63" w:rsidRPr="00FD0D63" w:rsidRDefault="00FD0D63" w:rsidP="00FD0D63">
      <w:pPr>
        <w:pStyle w:val="Heading3"/>
        <w:rPr>
          <w:rFonts w:eastAsia="DengXian"/>
          <w:lang w:eastAsia="zh-CN"/>
        </w:rPr>
      </w:pPr>
      <w:bookmarkStart w:id="1911" w:name="_Toc113426323"/>
      <w:bookmarkStart w:id="1912" w:name="_Toc117496748"/>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1911"/>
      <w:bookmarkEnd w:id="1912"/>
    </w:p>
    <w:p w14:paraId="0815C6E4"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467BDDC3" w14:textId="77777777" w:rsidR="00FD0D63" w:rsidRPr="00FD0D63" w:rsidRDefault="00FD0D63" w:rsidP="00FD0D63">
      <w:pPr>
        <w:pStyle w:val="Heading3"/>
        <w:rPr>
          <w:rFonts w:eastAsia="DengXian"/>
          <w:lang w:eastAsia="zh-CN"/>
        </w:rPr>
      </w:pPr>
      <w:bookmarkStart w:id="1913" w:name="_Toc113426324"/>
      <w:bookmarkStart w:id="1914" w:name="_Toc117496749"/>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1913"/>
      <w:bookmarkEnd w:id="1914"/>
    </w:p>
    <w:p w14:paraId="18F75FE1"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6525ECA3" w14:textId="1DCD8AA7"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BC0293">
        <w:rPr>
          <w:lang w:eastAsia="zh-CN"/>
        </w:rPr>
        <w:t>TS</w:t>
      </w:r>
      <w:r w:rsidR="00BC0293">
        <w:rPr>
          <w:lang w:eastAsia="zh-CN"/>
        </w:rPr>
        <w:t> </w:t>
      </w:r>
      <w:r w:rsidR="00BC0293">
        <w:rPr>
          <w:lang w:eastAsia="zh-CN"/>
        </w:rPr>
        <w:t>22.261</w:t>
      </w:r>
      <w:r w:rsidR="00BC0293">
        <w:rPr>
          <w:lang w:eastAsia="zh-CN"/>
        </w:rPr>
        <w:t> </w:t>
      </w:r>
      <w:r w:rsidR="00BC0293">
        <w:rPr>
          <w:lang w:eastAsia="zh-CN"/>
        </w:rPr>
        <w:t>[</w:t>
      </w:r>
      <w:r>
        <w:rPr>
          <w:lang w:eastAsia="zh-CN"/>
        </w:rPr>
        <w:t xml:space="preserve">5] and </w:t>
      </w:r>
      <w:r w:rsidR="00BC0293">
        <w:rPr>
          <w:lang w:eastAsia="zh-CN"/>
        </w:rPr>
        <w:t>TR</w:t>
      </w:r>
      <w:r w:rsidR="00BC0293">
        <w:rPr>
          <w:lang w:eastAsia="zh-CN"/>
        </w:rPr>
        <w:t> </w:t>
      </w:r>
      <w:r w:rsidR="00BC0293">
        <w:rPr>
          <w:lang w:eastAsia="zh-CN"/>
        </w:rPr>
        <w:t>22.847</w:t>
      </w:r>
      <w:r w:rsidR="00BC0293">
        <w:rPr>
          <w:lang w:eastAsia="zh-CN"/>
        </w:rPr>
        <w:t> </w:t>
      </w:r>
      <w:r w:rsidR="00BC0293">
        <w:rPr>
          <w:lang w:eastAsia="zh-CN"/>
        </w:rPr>
        <w:t>[</w:t>
      </w:r>
      <w:r>
        <w:rPr>
          <w:lang w:eastAsia="zh-CN"/>
        </w:rPr>
        <w:t>6].</w:t>
      </w:r>
    </w:p>
    <w:p w14:paraId="7AF4285D"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03BD815C" w14:textId="59259ACE"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BC0293">
        <w:rPr>
          <w:lang w:eastAsia="zh-CN"/>
        </w:rPr>
        <w:t>TS</w:t>
      </w:r>
      <w:r w:rsidR="00BC0293">
        <w:rPr>
          <w:lang w:eastAsia="zh-CN"/>
        </w:rPr>
        <w:t> </w:t>
      </w:r>
      <w:r w:rsidR="00BC0293">
        <w:rPr>
          <w:lang w:eastAsia="zh-CN"/>
        </w:rPr>
        <w:t>26.114</w:t>
      </w:r>
      <w:r w:rsidR="00BC0293">
        <w:rPr>
          <w:lang w:eastAsia="zh-CN"/>
        </w:rPr>
        <w:t> </w:t>
      </w:r>
      <w:r w:rsidR="00BC0293">
        <w:rPr>
          <w:lang w:eastAsia="zh-CN"/>
        </w:rPr>
        <w:t>[</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BC0293">
        <w:rPr>
          <w:lang w:eastAsia="zh-CN"/>
        </w:rPr>
        <w:t>TS</w:t>
      </w:r>
      <w:r w:rsidR="00BC0293">
        <w:rPr>
          <w:lang w:eastAsia="zh-CN"/>
        </w:rPr>
        <w:t> </w:t>
      </w:r>
      <w:r w:rsidR="00BC0293">
        <w:rPr>
          <w:lang w:eastAsia="zh-CN"/>
        </w:rPr>
        <w:t>38.331</w:t>
      </w:r>
      <w:r w:rsidR="00BC0293">
        <w:rPr>
          <w:lang w:eastAsia="zh-CN"/>
        </w:rPr>
        <w:t> </w:t>
      </w:r>
      <w:r w:rsidR="00BC0293">
        <w:rPr>
          <w:lang w:eastAsia="zh-CN"/>
        </w:rPr>
        <w:t>[</w:t>
      </w:r>
      <w:r>
        <w:rPr>
          <w:lang w:eastAsia="zh-CN"/>
        </w:rPr>
        <w:t>60]).</w:t>
      </w:r>
    </w:p>
    <w:p w14:paraId="1818466B"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76523FD9" w14:textId="77777777" w:rsidR="00A778E4" w:rsidRDefault="00A778E4" w:rsidP="00A778E4">
      <w:pPr>
        <w:pStyle w:val="B1"/>
      </w:pPr>
      <w:r>
        <w:t>-</w:t>
      </w:r>
      <w:r>
        <w:tab/>
        <w:t>Each of the data streams that comprise a multi-modal application, in general, requires a different set of QoS parameters.</w:t>
      </w:r>
    </w:p>
    <w:p w14:paraId="4C6864E3" w14:textId="77777777" w:rsidR="00A778E4" w:rsidRDefault="00A778E4" w:rsidP="00A778E4">
      <w:pPr>
        <w:pStyle w:val="B1"/>
      </w:pPr>
      <w:r>
        <w:lastRenderedPageBreak/>
        <w:t>-</w:t>
      </w:r>
      <w:r>
        <w:tab/>
        <w:t>Each data stream may follow a separate transmission path, i.e. use a different PDU session, on a different DNN or network slice.</w:t>
      </w:r>
    </w:p>
    <w:p w14:paraId="5BF33872" w14:textId="77777777"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1CC96168" w14:textId="77777777"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74AA8D26" w14:textId="777777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4DF5D7C0"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6B62BEC8"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463DFD49"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532AB275" w14:textId="77777777" w:rsidR="00A778E4" w:rsidRDefault="00A778E4" w:rsidP="005D2452">
      <w:pPr>
        <w:pStyle w:val="TH"/>
      </w:pPr>
      <w:r>
        <w:object w:dxaOrig="9639" w:dyaOrig="2549" w14:anchorId="0E8CCDB0">
          <v:shape id="_x0000_i8760" type="#_x0000_t75" style="width:482.25pt;height:127pt" o:ole="">
            <v:imagedata r:id="rId209" o:title=""/>
          </v:shape>
          <o:OLEObject Type="Embed" ProgID="Word.Picture.8" ShapeID="_x0000_i8760" DrawAspect="Content" ObjectID="_1728109690" r:id="rId210"/>
        </w:object>
      </w:r>
    </w:p>
    <w:p w14:paraId="280D23A6" w14:textId="7777777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1B1D556C" w14:textId="12EB737C"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BC0293" w:rsidRPr="00FD0D63">
        <w:rPr>
          <w:lang w:eastAsia="zh-CN"/>
        </w:rPr>
        <w:t>TS</w:t>
      </w:r>
      <w:r w:rsidR="00BC0293">
        <w:rPr>
          <w:lang w:eastAsia="zh-CN"/>
        </w:rPr>
        <w:t> </w:t>
      </w:r>
      <w:r w:rsidR="00BC0293" w:rsidRPr="00FD0D63">
        <w:rPr>
          <w:lang w:eastAsia="zh-CN"/>
        </w:rPr>
        <w:t>29.514</w:t>
      </w:r>
      <w:r w:rsidR="00BC0293">
        <w:rPr>
          <w:lang w:eastAsia="zh-CN"/>
        </w:rPr>
        <w:t> </w:t>
      </w:r>
      <w:r w:rsidR="00BC0293">
        <w:rPr>
          <w:lang w:eastAsia="zh-CN"/>
        </w:rPr>
        <w:t>[</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4F62D9F7" w14:textId="77777777"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1E50A862" w14:textId="6581BDDE" w:rsidR="00FD0D63" w:rsidRPr="006B52C7" w:rsidRDefault="006B52C7" w:rsidP="00AE7353">
      <w:r>
        <w:t xml:space="preserve">The procedure for AF session setup with required QoS (clause 4.15.6.6 of </w:t>
      </w:r>
      <w:r w:rsidR="00BC0293">
        <w:t>TS</w:t>
      </w:r>
      <w:r w:rsidR="00BC0293">
        <w:t> </w:t>
      </w:r>
      <w:r w:rsidR="00BC0293">
        <w:t>23.502</w:t>
      </w:r>
      <w:r w:rsidR="00BC0293">
        <w:t> </w:t>
      </w:r>
      <w:r w:rsidR="00BC0293">
        <w:t>[</w:t>
      </w:r>
      <w:r>
        <w:t>3]), can be reused for untrusted AFs interacting with NEF. However, current Nnef_AFsessionWithQoS service (</w:t>
      </w:r>
      <w:r w:rsidR="00BC0293">
        <w:t>TS</w:t>
      </w:r>
      <w:r w:rsidR="00BC0293">
        <w:t> </w:t>
      </w:r>
      <w:r w:rsidR="00BC0293">
        <w:t>29.522</w:t>
      </w:r>
      <w:r w:rsidR="00BC0293">
        <w:t> </w:t>
      </w:r>
      <w:r w:rsidR="00BC0293">
        <w:t>[</w:t>
      </w:r>
      <w:r>
        <w:t>67]) does not allow the AF to provide information for multiple medias:</w:t>
      </w:r>
    </w:p>
    <w:p w14:paraId="17586E4D" w14:textId="77777777"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368C4A61" w14:textId="77777777"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3F0E2CE0"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1DDC6BB6"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2C1CF2E5" w14:textId="77777777"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6D9F037F"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085603D8" w14:textId="77777777" w:rsidR="00FD0D63" w:rsidRPr="00FD0D63" w:rsidRDefault="00FD0D63" w:rsidP="00240A30">
      <w:pPr>
        <w:pStyle w:val="Heading3"/>
        <w:rPr>
          <w:rFonts w:eastAsia="DengXian"/>
          <w:lang w:eastAsia="zh-CN"/>
        </w:rPr>
      </w:pPr>
      <w:bookmarkStart w:id="1915" w:name="_Toc113426325"/>
      <w:bookmarkStart w:id="1916" w:name="_Toc117496750"/>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1915"/>
      <w:bookmarkEnd w:id="1916"/>
    </w:p>
    <w:p w14:paraId="66DE2DBD" w14:textId="7C62DDEE"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748D954E" w14:textId="77777777" w:rsidR="006B52C7" w:rsidRDefault="006B52C7" w:rsidP="005D2452">
      <w:pPr>
        <w:pStyle w:val="TH"/>
      </w:pPr>
      <w:r>
        <w:object w:dxaOrig="8353" w:dyaOrig="4703" w14:anchorId="4ABBA4B1">
          <v:shape id="_x0000_i8761" type="#_x0000_t75" style="width:417.75pt;height:233pt" o:ole="">
            <v:imagedata r:id="rId211" o:title=""/>
          </v:shape>
          <o:OLEObject Type="Embed" ProgID="Word.Picture.8" ShapeID="_x0000_i8761" DrawAspect="Content" ObjectID="_1728109691" r:id="rId212"/>
        </w:object>
      </w:r>
    </w:p>
    <w:p w14:paraId="76A5D5E2" w14:textId="77777777" w:rsidR="006B52C7" w:rsidRDefault="006B52C7" w:rsidP="006B52C7">
      <w:pPr>
        <w:pStyle w:val="TF"/>
      </w:pPr>
      <w:r>
        <w:t>Figure 6.62.3-1</w:t>
      </w:r>
    </w:p>
    <w:p w14:paraId="530B2561"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6DA5D1D4"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0D6F98D2"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0D466BDC"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61A499E8"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02B141F6"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653C2453" w14:textId="77777777" w:rsidR="00FD0D63" w:rsidRPr="00FD0D63" w:rsidRDefault="00FD0D63" w:rsidP="00240A30">
      <w:pPr>
        <w:pStyle w:val="Heading3"/>
        <w:rPr>
          <w:rFonts w:eastAsia="DengXian"/>
          <w:lang w:eastAsia="zh-CN"/>
        </w:rPr>
      </w:pPr>
      <w:bookmarkStart w:id="1917" w:name="_Toc113426326"/>
      <w:bookmarkStart w:id="1918" w:name="_Toc117496751"/>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1917"/>
      <w:bookmarkEnd w:id="1918"/>
    </w:p>
    <w:p w14:paraId="4F4A7991" w14:textId="77777777" w:rsidR="006B52C7" w:rsidRDefault="006B52C7" w:rsidP="006B52C7">
      <w:r>
        <w:t>NEF:</w:t>
      </w:r>
    </w:p>
    <w:p w14:paraId="7726925A"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1DC98F5E"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588DC89D" w14:textId="77777777" w:rsidR="006B52C7" w:rsidRDefault="006B52C7" w:rsidP="006B52C7">
      <w:r>
        <w:t>PCF:</w:t>
      </w:r>
    </w:p>
    <w:p w14:paraId="5256031B"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48C1F501" w14:textId="77777777" w:rsidR="006B52C7" w:rsidRDefault="006B52C7" w:rsidP="006B52C7">
      <w:r>
        <w:t>AF:</w:t>
      </w:r>
    </w:p>
    <w:p w14:paraId="53E10B2B"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7B76485C" w14:textId="77777777" w:rsidR="00AE493E" w:rsidRPr="00AE493E" w:rsidRDefault="00AE493E" w:rsidP="006B52C7">
      <w:pPr>
        <w:pStyle w:val="Heading2"/>
        <w:rPr>
          <w:rFonts w:eastAsia="DengXian"/>
        </w:rPr>
      </w:pPr>
      <w:bookmarkStart w:id="1919" w:name="_Toc113426327"/>
      <w:bookmarkStart w:id="1920" w:name="_Toc117496752"/>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1919"/>
      <w:bookmarkEnd w:id="1920"/>
    </w:p>
    <w:p w14:paraId="03C2E62A"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67048CBB" w14:textId="77777777" w:rsidR="00AE493E" w:rsidRPr="00AE493E" w:rsidRDefault="00AE493E" w:rsidP="00AE493E">
      <w:pPr>
        <w:pStyle w:val="Heading3"/>
        <w:rPr>
          <w:rFonts w:eastAsia="DengXian"/>
        </w:rPr>
      </w:pPr>
      <w:bookmarkStart w:id="1921" w:name="_Toc113426328"/>
      <w:bookmarkStart w:id="1922" w:name="_Toc117496753"/>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1921"/>
      <w:bookmarkEnd w:id="1922"/>
    </w:p>
    <w:p w14:paraId="3497D9F8"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4091D87C"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362ADB46"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252AD82F" w14:textId="77777777" w:rsidR="006F4702" w:rsidRDefault="006F4702" w:rsidP="006F4702">
      <w:pPr>
        <w:pStyle w:val="B1"/>
      </w:pPr>
      <w:r>
        <w:t>1.</w:t>
      </w:r>
      <w:r>
        <w:tab/>
        <w:t>A group of Flow description, indicating which traffic flows belong to the same group.</w:t>
      </w:r>
    </w:p>
    <w:p w14:paraId="77B44F0C" w14:textId="77777777" w:rsidR="006F4702" w:rsidRDefault="006F4702" w:rsidP="006F4702">
      <w:pPr>
        <w:pStyle w:val="B1"/>
      </w:pPr>
      <w:r>
        <w:t>2.</w:t>
      </w:r>
      <w:r>
        <w:tab/>
        <w:t>A group of QoS requirement associated to the group of Flow Description.</w:t>
      </w:r>
    </w:p>
    <w:p w14:paraId="5B49869B"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2EBDBCE7" w14:textId="77777777" w:rsidR="006F4702" w:rsidRPr="00AE493E" w:rsidRDefault="006F4702" w:rsidP="006F4702">
      <w:r w:rsidRPr="00AE493E">
        <w:t>In conclusion, this solution contains the following:</w:t>
      </w:r>
    </w:p>
    <w:p w14:paraId="4004C688" w14:textId="77777777"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1241165E" w14:textId="77777777"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6603C826" w14:textId="77777777" w:rsidR="00AE493E" w:rsidRPr="00AE493E" w:rsidRDefault="00AE493E" w:rsidP="00AE493E">
      <w:pPr>
        <w:pStyle w:val="Heading3"/>
        <w:rPr>
          <w:rFonts w:eastAsia="DengXian"/>
        </w:rPr>
      </w:pPr>
      <w:bookmarkStart w:id="1923" w:name="_Toc113426329"/>
      <w:bookmarkStart w:id="1924" w:name="_Toc117496754"/>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1923"/>
      <w:bookmarkEnd w:id="1924"/>
    </w:p>
    <w:p w14:paraId="3A2235E4" w14:textId="77777777" w:rsidR="00AE493E" w:rsidRPr="00AE493E" w:rsidRDefault="00AE493E" w:rsidP="00AE493E">
      <w:pPr>
        <w:pStyle w:val="Heading4"/>
        <w:rPr>
          <w:rFonts w:eastAsia="DengXian"/>
        </w:rPr>
      </w:pPr>
      <w:bookmarkStart w:id="1925" w:name="_Toc113426330"/>
      <w:bookmarkStart w:id="1926" w:name="_Toc117496755"/>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1925"/>
      <w:bookmarkEnd w:id="1926"/>
    </w:p>
    <w:p w14:paraId="4D7A4EBC" w14:textId="77777777" w:rsidR="00AE493E" w:rsidRDefault="006F4702" w:rsidP="006F4702">
      <w:r>
        <w:t>For XR applications which consist of only audio and video traffic flows, it is proposed to re-use the IMS mechanism for audio-video synchronization:</w:t>
      </w:r>
    </w:p>
    <w:p w14:paraId="682B5324"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61218BE7"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5F011879"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4814C7F4" w14:textId="77777777" w:rsidR="00AE493E" w:rsidRPr="00AE493E" w:rsidRDefault="00AE493E" w:rsidP="00AE493E">
      <w:pPr>
        <w:pStyle w:val="Heading4"/>
        <w:rPr>
          <w:rFonts w:eastAsia="DengXian"/>
        </w:rPr>
      </w:pPr>
      <w:bookmarkStart w:id="1927" w:name="_Toc113426331"/>
      <w:bookmarkStart w:id="1928" w:name="_Toc117496756"/>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1927"/>
      <w:bookmarkEnd w:id="1928"/>
    </w:p>
    <w:p w14:paraId="6047A7FE"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380498A3"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1929" w:name="_MON_1712991168"/>
    <w:bookmarkEnd w:id="1929"/>
    <w:p w14:paraId="23606521" w14:textId="77777777" w:rsidR="00E13B34" w:rsidRPr="006F4702" w:rsidRDefault="003D6DD3" w:rsidP="006F4702">
      <w:pPr>
        <w:pStyle w:val="TH"/>
        <w:rPr>
          <w:rFonts w:eastAsia="DengXian"/>
        </w:rPr>
      </w:pPr>
      <w:r w:rsidRPr="006F4702">
        <w:object w:dxaOrig="6057" w:dyaOrig="4994" w14:anchorId="1BA9E648">
          <v:shape id="_x0000_i8762" type="#_x0000_t75" style="width:302.95pt;height:250.65pt" o:ole="">
            <v:imagedata r:id="rId213" o:title=""/>
          </v:shape>
          <o:OLEObject Type="Embed" ProgID="Word.Picture.8" ShapeID="_x0000_i8762" DrawAspect="Content" ObjectID="_1728109692" r:id="rId214"/>
        </w:object>
      </w:r>
    </w:p>
    <w:p w14:paraId="44147A81"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60AC86B2"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55B840B7"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18979575"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0A4D6F57"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57B51B2B"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59E03429"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093DE62F"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26B45206"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6EBB6574" w14:textId="77777777"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262FF29A" w14:textId="77777777" w:rsidR="00AE493E" w:rsidRPr="00AE493E" w:rsidRDefault="00AE493E" w:rsidP="00AE493E">
      <w:pPr>
        <w:pStyle w:val="Heading4"/>
        <w:rPr>
          <w:rFonts w:eastAsia="DengXian"/>
        </w:rPr>
      </w:pPr>
      <w:bookmarkStart w:id="1930" w:name="_Toc113426332"/>
      <w:bookmarkStart w:id="1931" w:name="_Toc117496757"/>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1930"/>
      <w:bookmarkEnd w:id="1931"/>
    </w:p>
    <w:p w14:paraId="187AC14F" w14:textId="77777777"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3856B27D" w14:textId="77777777" w:rsidR="00AE493E" w:rsidRPr="00AE493E" w:rsidRDefault="00AE493E" w:rsidP="00AE493E">
      <w:pPr>
        <w:pStyle w:val="Heading3"/>
        <w:rPr>
          <w:rFonts w:eastAsia="DengXian"/>
        </w:rPr>
      </w:pPr>
      <w:bookmarkStart w:id="1932" w:name="_Toc113426333"/>
      <w:bookmarkStart w:id="1933" w:name="_Toc117496758"/>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1932"/>
      <w:bookmarkEnd w:id="1933"/>
    </w:p>
    <w:p w14:paraId="32657DB2" w14:textId="77777777" w:rsidR="006F4702" w:rsidRDefault="006F4702" w:rsidP="006F4702">
      <w:r>
        <w:t>AF:</w:t>
      </w:r>
    </w:p>
    <w:p w14:paraId="7A93F618"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1954EE28"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6A413CAF" w14:textId="77777777" w:rsidR="006F4702" w:rsidRDefault="006F4702" w:rsidP="006F4702">
      <w:r>
        <w:t>NEF:</w:t>
      </w:r>
    </w:p>
    <w:p w14:paraId="63C202B4" w14:textId="77777777" w:rsidR="006F4702" w:rsidRDefault="006F4702" w:rsidP="006F4702">
      <w:pPr>
        <w:pStyle w:val="B1"/>
        <w:rPr>
          <w:rFonts w:eastAsia="DengXian"/>
        </w:rPr>
      </w:pPr>
      <w:r>
        <w:rPr>
          <w:rFonts w:eastAsia="DengXian"/>
        </w:rPr>
        <w:t>-</w:t>
      </w:r>
      <w:r>
        <w:rPr>
          <w:rFonts w:eastAsia="DengXian"/>
        </w:rPr>
        <w:tab/>
        <w:t>Need to authorize the AF request.</w:t>
      </w:r>
    </w:p>
    <w:p w14:paraId="24EE9A45" w14:textId="77777777" w:rsidR="006F4702" w:rsidRDefault="006F4702" w:rsidP="006F4702">
      <w:r>
        <w:t>PCF:</w:t>
      </w:r>
    </w:p>
    <w:p w14:paraId="70A10B9A"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6D46F82C" w14:textId="77777777" w:rsidR="006F4702" w:rsidRDefault="006F4702" w:rsidP="006F4702">
      <w:r>
        <w:t>SMF:</w:t>
      </w:r>
    </w:p>
    <w:p w14:paraId="56AB991C"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101D9B05"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5AD0CC1B" w14:textId="77777777" w:rsidR="000A192C" w:rsidRPr="000A192C" w:rsidRDefault="000A192C" w:rsidP="00727681">
      <w:pPr>
        <w:pStyle w:val="Heading2"/>
        <w:rPr>
          <w:rFonts w:eastAsia="DengXian"/>
          <w:lang w:eastAsia="zh-CN"/>
        </w:rPr>
      </w:pPr>
      <w:bookmarkStart w:id="1934" w:name="_Toc113426334"/>
      <w:bookmarkStart w:id="1935" w:name="_Toc117496759"/>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1934"/>
      <w:bookmarkEnd w:id="1935"/>
      <w:r w:rsidR="002024D5">
        <w:rPr>
          <w:rFonts w:eastAsia="DengXian"/>
          <w:lang w:eastAsia="zh-CN"/>
        </w:rPr>
        <w:t xml:space="preserve"> </w:t>
      </w:r>
    </w:p>
    <w:p w14:paraId="173317FB" w14:textId="77777777" w:rsidR="000A192C" w:rsidRPr="000A192C" w:rsidRDefault="000A192C" w:rsidP="00727681">
      <w:pPr>
        <w:pStyle w:val="Heading3"/>
        <w:rPr>
          <w:rFonts w:eastAsia="DengXian"/>
          <w:lang w:eastAsia="zh-CN"/>
        </w:rPr>
      </w:pPr>
      <w:bookmarkStart w:id="1936" w:name="_Toc113426335"/>
      <w:bookmarkStart w:id="1937" w:name="_Toc117496760"/>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1936"/>
      <w:bookmarkEnd w:id="1937"/>
    </w:p>
    <w:p w14:paraId="1E2BA871"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0BE9A9A2" w14:textId="77777777" w:rsidR="000A192C" w:rsidRPr="000A192C" w:rsidRDefault="000A192C" w:rsidP="00727681">
      <w:pPr>
        <w:pStyle w:val="Heading3"/>
        <w:rPr>
          <w:rFonts w:eastAsia="DengXian"/>
          <w:lang w:eastAsia="zh-CN"/>
        </w:rPr>
      </w:pPr>
      <w:bookmarkStart w:id="1938" w:name="_Toc113426336"/>
      <w:bookmarkStart w:id="1939" w:name="_Toc117496761"/>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1938"/>
      <w:bookmarkEnd w:id="1939"/>
    </w:p>
    <w:p w14:paraId="1E1D5045"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659D252E"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58A845CD"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4A8ABF7C" w14:textId="77777777" w:rsidR="006F4702" w:rsidRDefault="006F4702" w:rsidP="00727681">
      <w:pPr>
        <w:rPr>
          <w:lang w:eastAsia="zh-CN"/>
        </w:rPr>
      </w:pPr>
      <w:r>
        <w:rPr>
          <w:lang w:eastAsia="zh-CN"/>
        </w:rPr>
        <w:t>The AF-NEF interface may operate in either or both of these ways:</w:t>
      </w:r>
    </w:p>
    <w:p w14:paraId="47E0D51C"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175C5D94"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4D7EB867" w14:textId="77777777" w:rsidR="006F4702" w:rsidRDefault="006F4702" w:rsidP="006F4702">
      <w:pPr>
        <w:pStyle w:val="NO"/>
      </w:pPr>
      <w:r>
        <w:t>NOTE 1:</w:t>
      </w:r>
      <w:r>
        <w:tab/>
        <w:t>It does not seem necessary to support both options so one of them should be selected but that is beyond the scope of this solution.</w:t>
      </w:r>
    </w:p>
    <w:p w14:paraId="117525C1" w14:textId="7777777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56362AE3" w14:textId="77777777"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77183522"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76BB3E0D"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08487DB9" w14:textId="77777777" w:rsidR="000A192C" w:rsidRPr="000A192C" w:rsidRDefault="00727681" w:rsidP="000A192C">
      <w:pPr>
        <w:pStyle w:val="Heading3"/>
        <w:rPr>
          <w:rFonts w:eastAsia="DengXian"/>
          <w:lang w:eastAsia="zh-CN"/>
        </w:rPr>
      </w:pPr>
      <w:bookmarkStart w:id="1940" w:name="_Toc113426337"/>
      <w:bookmarkStart w:id="1941" w:name="_Toc117496762"/>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1940"/>
      <w:bookmarkEnd w:id="1941"/>
    </w:p>
    <w:p w14:paraId="600BE591" w14:textId="77777777" w:rsidR="000A192C" w:rsidRPr="000A192C" w:rsidRDefault="00727681" w:rsidP="000A192C">
      <w:pPr>
        <w:pStyle w:val="Heading4"/>
        <w:rPr>
          <w:rFonts w:eastAsia="DengXian"/>
          <w:lang w:eastAsia="zh-CN"/>
        </w:rPr>
      </w:pPr>
      <w:bookmarkStart w:id="1942" w:name="_Toc113426338"/>
      <w:bookmarkStart w:id="1943" w:name="_Toc117496763"/>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1942"/>
      <w:bookmarkEnd w:id="1943"/>
    </w:p>
    <w:p w14:paraId="4372D0D4"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26C23719"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03C88B02" w14:textId="77777777" w:rsidR="006F4702" w:rsidRPr="006F4702" w:rsidRDefault="000A192C" w:rsidP="006F4702">
      <w:pPr>
        <w:pStyle w:val="TH"/>
        <w:rPr>
          <w:rFonts w:eastAsia="SimSun"/>
        </w:rPr>
      </w:pPr>
      <w:r w:rsidRPr="006F4702">
        <w:rPr>
          <w:rFonts w:eastAsia="SimSun"/>
        </w:rPr>
        <w:object w:dxaOrig="3243" w:dyaOrig="4320" w14:anchorId="5FF412AC">
          <v:shape id="_x0000_i8763" type="#_x0000_t75" style="width:478.2pt;height:6in" o:ole="">
            <v:imagedata r:id="rId215" o:title=""/>
          </v:shape>
          <o:OLEObject Type="Embed" ProgID="Mscgen.Chart" ShapeID="_x0000_i8763" DrawAspect="Content" ObjectID="_1728109693" r:id="rId216"/>
        </w:object>
      </w:r>
    </w:p>
    <w:p w14:paraId="3F8985CC" w14:textId="77777777"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19DEB42F"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0FB33715"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6954E975"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798D1C9F" w14:textId="57F2A9C5" w:rsidR="006F4702" w:rsidRDefault="006F4702" w:rsidP="006F4702">
      <w:pPr>
        <w:pStyle w:val="B1"/>
        <w:rPr>
          <w:rFonts w:eastAsia="DengXian"/>
        </w:rPr>
      </w:pPr>
      <w:r>
        <w:rPr>
          <w:rFonts w:eastAsia="DengXian"/>
        </w:rPr>
        <w:t>3.</w:t>
      </w:r>
      <w:r>
        <w:rPr>
          <w:rFonts w:eastAsia="DengXian"/>
        </w:rPr>
        <w:tab/>
        <w:t>NEF authorizes AF</w:t>
      </w:r>
      <w:r w:rsidR="00917ADA">
        <w:rPr>
          <w:rFonts w:eastAsia="DengXian"/>
        </w:rPr>
        <w:t>'</w:t>
      </w:r>
      <w:r>
        <w:rPr>
          <w:rFonts w:eastAsia="DengXian"/>
        </w:rPr>
        <w:t>s request(s) and discovers PCF related to each of the UEs included in AF</w:t>
      </w:r>
      <w:r w:rsidR="00917ADA">
        <w:rPr>
          <w:rFonts w:eastAsia="DengXian"/>
        </w:rPr>
        <w:t>'</w:t>
      </w:r>
      <w:r>
        <w:rPr>
          <w:rFonts w:eastAsia="DengXian"/>
        </w:rPr>
        <w:t>s request(s) a</w:t>
      </w:r>
      <w:r w:rsidR="00281712">
        <w:rPr>
          <w:rFonts w:eastAsia="DengXian"/>
        </w:rPr>
        <w:t>ccording to</w:t>
      </w:r>
      <w:r>
        <w:rPr>
          <w:rFonts w:eastAsia="DengXian"/>
        </w:rPr>
        <w:t xml:space="preserve"> </w:t>
      </w:r>
      <w:bookmarkStart w:id="1944" w:name="MCCTEMPBM_00000034"/>
      <w:r w:rsidR="00281712">
        <w:rPr>
          <w:rFonts w:eastAsia="DengXian"/>
        </w:rPr>
        <w:t xml:space="preserve">clause 4.15.6.6 of </w:t>
      </w:r>
      <w:r>
        <w:rPr>
          <w:rFonts w:eastAsia="DengXian"/>
        </w:rPr>
        <w:t>23.502</w:t>
      </w:r>
      <w:bookmarkEnd w:id="1944"/>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358FE7EA"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6CC0C210"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39E1D9A6"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28677645"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2430FB0D" w14:textId="77777777"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061BEE3A"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788EEC00"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1E00C067"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1DE1E166"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7D90BF72" w14:textId="77777777"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350D7DDD"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61A24E17"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2A9ABB26"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0D0A5EC6"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1E28DB9"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4B63CA19"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4E4CFD65"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7AA1DD23"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2EAD7290"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4F10D90D"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5463A049"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0D090530"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2E18AECC"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03F68FF8"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24FDD7FD"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3953D5E9"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60420CAE"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60ED6286"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0DE99D6D" w14:textId="77777777"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564923E8"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4EF355CB" w14:textId="77777777"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682F36C4" w14:textId="77777777" w:rsidR="000A192C" w:rsidRPr="000A192C" w:rsidRDefault="00727681" w:rsidP="000A192C">
      <w:pPr>
        <w:pStyle w:val="Heading3"/>
        <w:rPr>
          <w:rFonts w:eastAsia="DengXian"/>
          <w:lang w:eastAsia="zh-CN"/>
        </w:rPr>
      </w:pPr>
      <w:bookmarkStart w:id="1945" w:name="_Toc113426339"/>
      <w:bookmarkStart w:id="1946" w:name="_Toc117496764"/>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1945"/>
      <w:bookmarkEnd w:id="1946"/>
    </w:p>
    <w:p w14:paraId="7654FE3A" w14:textId="77777777" w:rsidR="00BE75D8" w:rsidRDefault="00BE75D8" w:rsidP="00BE75D8">
      <w:r>
        <w:t>The solution has the following impacts:</w:t>
      </w:r>
    </w:p>
    <w:p w14:paraId="35A9EF08" w14:textId="77777777" w:rsidR="00BE75D8" w:rsidRDefault="00BE75D8" w:rsidP="00BE75D8">
      <w:r>
        <w:t>NEF:</w:t>
      </w:r>
    </w:p>
    <w:p w14:paraId="5343D867"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6CD1C0BB" w14:textId="77777777" w:rsidR="00BE75D8" w:rsidRDefault="00BE75D8" w:rsidP="00BE75D8">
      <w:r>
        <w:t>PCF:</w:t>
      </w:r>
    </w:p>
    <w:p w14:paraId="45DBB38E"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18841E8A" w14:textId="77777777" w:rsidR="00703DE1" w:rsidRPr="00703DE1" w:rsidRDefault="00703DE1" w:rsidP="005122EF">
      <w:pPr>
        <w:pStyle w:val="Heading2"/>
        <w:rPr>
          <w:rFonts w:eastAsia="DengXian"/>
          <w:lang w:eastAsia="zh-CN"/>
        </w:rPr>
      </w:pPr>
      <w:bookmarkStart w:id="1947" w:name="_Toc113426340"/>
      <w:bookmarkStart w:id="1948" w:name="_Toc117496765"/>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1947"/>
      <w:bookmarkEnd w:id="1948"/>
    </w:p>
    <w:p w14:paraId="1F944058" w14:textId="77777777" w:rsidR="00703DE1" w:rsidRPr="00703DE1" w:rsidRDefault="00703DE1" w:rsidP="005122EF">
      <w:pPr>
        <w:pStyle w:val="Heading3"/>
        <w:rPr>
          <w:rFonts w:eastAsia="DengXian"/>
          <w:lang w:eastAsia="zh-CN"/>
        </w:rPr>
      </w:pPr>
      <w:bookmarkStart w:id="1949" w:name="_Toc113426341"/>
      <w:bookmarkStart w:id="1950" w:name="_Toc117496766"/>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1949"/>
      <w:bookmarkEnd w:id="1950"/>
    </w:p>
    <w:p w14:paraId="157529E4"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4AD4D2F7" w14:textId="77777777" w:rsidR="00703DE1" w:rsidRPr="00703DE1" w:rsidRDefault="00703DE1" w:rsidP="005122EF">
      <w:pPr>
        <w:pStyle w:val="Heading3"/>
        <w:rPr>
          <w:rFonts w:eastAsia="DengXian"/>
          <w:lang w:eastAsia="zh-CN"/>
        </w:rPr>
      </w:pPr>
      <w:bookmarkStart w:id="1951" w:name="_Toc113426342"/>
      <w:bookmarkStart w:id="1952" w:name="_Toc117496767"/>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1951"/>
      <w:bookmarkEnd w:id="1952"/>
    </w:p>
    <w:p w14:paraId="61AE1DFA" w14:textId="0EB5BDA8"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w:t>
      </w:r>
      <w:r w:rsidR="00917ADA">
        <w:rPr>
          <w:lang w:eastAsia="zh-CN"/>
        </w:rPr>
        <w:t>'</w:t>
      </w:r>
      <w:r>
        <w:rPr>
          <w:lang w:eastAsia="zh-CN"/>
        </w:rPr>
        <w:t>s corresponding alterative QoS PDBs.</w:t>
      </w:r>
    </w:p>
    <w:p w14:paraId="6FC0EE43" w14:textId="77777777"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57817680" w14:textId="77777777"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1CABF793" w14:textId="77777777"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0C458B89"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6306C508"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15C1C1F0" w14:textId="77777777"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4539DB98"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57AA3407" w14:textId="77777777" w:rsidR="00BE75D8" w:rsidRDefault="00BE75D8" w:rsidP="00BE75D8">
      <w:r>
        <w:t>Each service flow in a service flow group is treated as individual QoS flow without aggregation, and based on the PCC rule, SMF could derive QoS profile and AQP(s) for each QoS flow.</w:t>
      </w:r>
    </w:p>
    <w:p w14:paraId="379ADA45"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4AB447DB" w14:textId="77777777"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01357EA5" w14:textId="77777777"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7C482A7F" w14:textId="77777777" w:rsidR="00703DE1" w:rsidRPr="00703DE1" w:rsidRDefault="00703DE1" w:rsidP="005D25A5">
      <w:pPr>
        <w:pStyle w:val="Heading3"/>
        <w:rPr>
          <w:rFonts w:eastAsia="DengXian"/>
          <w:lang w:eastAsia="zh-CN"/>
        </w:rPr>
      </w:pPr>
      <w:bookmarkStart w:id="1953" w:name="_Toc113426343"/>
      <w:bookmarkStart w:id="1954" w:name="_Toc117496768"/>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1953"/>
      <w:bookmarkEnd w:id="1954"/>
    </w:p>
    <w:p w14:paraId="779350EE" w14:textId="77777777" w:rsidR="00703DE1" w:rsidRPr="00703DE1" w:rsidRDefault="00414040" w:rsidP="005D25A5">
      <w:pPr>
        <w:pStyle w:val="Heading4"/>
        <w:rPr>
          <w:rFonts w:eastAsia="DengXian"/>
          <w:lang w:eastAsia="zh-CN"/>
        </w:rPr>
      </w:pPr>
      <w:bookmarkStart w:id="1955" w:name="_Toc113426344"/>
      <w:bookmarkStart w:id="1956" w:name="_Toc117496769"/>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1955"/>
      <w:bookmarkEnd w:id="1956"/>
    </w:p>
    <w:p w14:paraId="6994BD82"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0A371898"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7EB73610" w14:textId="77777777" w:rsidR="00BE75D8" w:rsidRDefault="00BE75D8" w:rsidP="005D2452">
      <w:pPr>
        <w:pStyle w:val="TH"/>
      </w:pPr>
      <w:r>
        <w:object w:dxaOrig="7203" w:dyaOrig="7503" w14:anchorId="317D4B5E">
          <v:shape id="_x0000_i8764" type="#_x0000_t75" style="width:5in;height:372.25pt" o:ole="">
            <v:imagedata r:id="rId217" o:title=""/>
          </v:shape>
          <o:OLEObject Type="Embed" ProgID="Word.Picture.8" ShapeID="_x0000_i8764" DrawAspect="Content" ObjectID="_1728109694" r:id="rId218"/>
        </w:object>
      </w:r>
    </w:p>
    <w:p w14:paraId="55A20284" w14:textId="77777777"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434761C9"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247F4213"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41169584"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1A72AECA"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3CA839F3"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1CC3EC75" w14:textId="524BFE2F"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w:t>
      </w:r>
      <w:r w:rsidR="00917ADA">
        <w:rPr>
          <w:rFonts w:eastAsia="DengXian"/>
        </w:rPr>
        <w:t>'</w:t>
      </w:r>
      <w:r>
        <w:rPr>
          <w:rFonts w:eastAsia="DengXian"/>
        </w:rPr>
        <w:t>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2352FB6E"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418463E8"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0EF996EC" w14:textId="77777777" w:rsidR="00703DE1" w:rsidRPr="00703DE1" w:rsidRDefault="00414040" w:rsidP="005D25A5">
      <w:pPr>
        <w:pStyle w:val="Heading4"/>
        <w:rPr>
          <w:rFonts w:eastAsia="DengXian"/>
          <w:lang w:eastAsia="zh-CN"/>
        </w:rPr>
      </w:pPr>
      <w:bookmarkStart w:id="1957" w:name="_Toc113426345"/>
      <w:bookmarkStart w:id="1958" w:name="_Toc117496770"/>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1957"/>
      <w:bookmarkEnd w:id="1958"/>
    </w:p>
    <w:p w14:paraId="181F94D5"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0E9D7298"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1959" w:name="_MON_1709999413"/>
    <w:bookmarkEnd w:id="1959"/>
    <w:p w14:paraId="4941E212" w14:textId="77777777" w:rsidR="00703DE1" w:rsidRPr="00A778E4" w:rsidRDefault="00BE75D8" w:rsidP="00BE75D8">
      <w:pPr>
        <w:pStyle w:val="TH"/>
        <w:rPr>
          <w:rFonts w:eastAsia="DengXian"/>
        </w:rPr>
      </w:pPr>
      <w:r w:rsidRPr="005D3D4B">
        <w:object w:dxaOrig="9918" w:dyaOrig="6375" w14:anchorId="2EC12ACB">
          <v:shape id="_x0000_i8765" type="#_x0000_t75" style="width:480.25pt;height:318.55pt" o:ole="">
            <v:imagedata r:id="rId219" o:title=""/>
          </v:shape>
          <o:OLEObject Type="Embed" ProgID="Word.Document.8" ShapeID="_x0000_i8765" DrawAspect="Content" ObjectID="_1728109695" r:id="rId220">
            <o:FieldCodes>\s</o:FieldCodes>
          </o:OLEObject>
        </w:object>
      </w:r>
    </w:p>
    <w:p w14:paraId="7F8AB6DC"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07960C76" w14:textId="77777777"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2268CC22"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296BEFD9" w14:textId="77777777" w:rsidR="00BE75D8" w:rsidRDefault="00BE75D8" w:rsidP="00BE75D8">
      <w:pPr>
        <w:pStyle w:val="B1"/>
      </w:pPr>
      <w:r>
        <w:tab/>
        <w:t>For QoS alignment and joint QoS fulfilment policy, it is enough if RAN gets the information of each QoS flow in the group independently.</w:t>
      </w:r>
    </w:p>
    <w:p w14:paraId="2CDD13DA" w14:textId="77777777" w:rsidR="00BE75D8" w:rsidRDefault="00BE75D8" w:rsidP="00BE75D8">
      <w:pPr>
        <w:pStyle w:val="B1"/>
      </w:pPr>
      <w:r>
        <w:t>5.</w:t>
      </w:r>
      <w:r>
        <w:tab/>
        <w:t>RAN used the information provided by SMF to apply admission control.</w:t>
      </w:r>
    </w:p>
    <w:p w14:paraId="384F58A1" w14:textId="77777777" w:rsidR="00BE75D8" w:rsidRDefault="00BE75D8" w:rsidP="00BE75D8">
      <w:pPr>
        <w:pStyle w:val="B1"/>
      </w:pPr>
      <w:r>
        <w:t>6-7.</w:t>
      </w:r>
      <w:r>
        <w:tab/>
        <w:t>RAN sets up the AN resource and update the session context accordingly.</w:t>
      </w:r>
    </w:p>
    <w:p w14:paraId="5707E870" w14:textId="77777777" w:rsidR="00BE75D8" w:rsidRDefault="00BE75D8" w:rsidP="00BE75D8">
      <w:pPr>
        <w:pStyle w:val="B1"/>
      </w:pPr>
      <w:r>
        <w:t>8.</w:t>
      </w:r>
      <w:r>
        <w:tab/>
        <w:t>RAN use the informatio provided by SMF to apply QoS fullfillment.</w:t>
      </w:r>
    </w:p>
    <w:p w14:paraId="656CE342"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1D573B43" w14:textId="77777777"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36893C7A" w14:textId="77777777"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49E1E491" w14:textId="77777777" w:rsidR="00703DE1" w:rsidRPr="00703DE1" w:rsidRDefault="00703DE1" w:rsidP="00414040">
      <w:pPr>
        <w:pStyle w:val="Heading4"/>
        <w:rPr>
          <w:rFonts w:eastAsia="DengXian"/>
          <w:lang w:eastAsia="zh-CN"/>
        </w:rPr>
      </w:pPr>
      <w:bookmarkStart w:id="1960" w:name="_Toc113426346"/>
      <w:bookmarkStart w:id="1961" w:name="_Toc117496771"/>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1960"/>
      <w:bookmarkEnd w:id="1961"/>
    </w:p>
    <w:p w14:paraId="7A0A7D1E"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7F6EDE0F"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5B49D085"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39D16DE3" w14:textId="77777777" w:rsidR="00703DE1" w:rsidRPr="00703DE1" w:rsidRDefault="00703DE1" w:rsidP="00414040">
      <w:pPr>
        <w:pStyle w:val="Heading4"/>
        <w:rPr>
          <w:rFonts w:eastAsia="DengXian"/>
          <w:lang w:eastAsia="zh-CN"/>
        </w:rPr>
      </w:pPr>
      <w:bookmarkStart w:id="1962" w:name="_Toc113426347"/>
      <w:bookmarkStart w:id="1963" w:name="_Toc117496772"/>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1962"/>
      <w:bookmarkEnd w:id="1963"/>
    </w:p>
    <w:p w14:paraId="327162B3"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42E44093"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498E0F2F"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69E9585C"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37EFBCE8"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032ED0F3"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3612A463"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043946F5" w14:textId="77777777" w:rsidR="00703DE1" w:rsidRPr="00703DE1" w:rsidRDefault="00703DE1" w:rsidP="00414040">
      <w:pPr>
        <w:pStyle w:val="Heading3"/>
        <w:rPr>
          <w:rFonts w:eastAsia="DengXian"/>
          <w:lang w:eastAsia="zh-CN"/>
        </w:rPr>
      </w:pPr>
      <w:bookmarkStart w:id="1964" w:name="_Toc113426348"/>
      <w:bookmarkStart w:id="1965" w:name="_Toc117496773"/>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1964"/>
      <w:bookmarkEnd w:id="1965"/>
    </w:p>
    <w:p w14:paraId="2463D915" w14:textId="77777777" w:rsidR="002024D5" w:rsidRDefault="002024D5" w:rsidP="002024D5">
      <w:r>
        <w:t>AF:</w:t>
      </w:r>
    </w:p>
    <w:p w14:paraId="258BB753"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7C04A392"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59040FA0" w14:textId="77777777" w:rsidR="002024D5" w:rsidRDefault="002024D5" w:rsidP="002024D5">
      <w:r>
        <w:t>NEF:</w:t>
      </w:r>
    </w:p>
    <w:p w14:paraId="0BD84312"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0291CA22"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2E041D7F" w14:textId="77777777" w:rsidR="002024D5" w:rsidRDefault="002024D5" w:rsidP="002024D5">
      <w:r>
        <w:t>PCF:</w:t>
      </w:r>
    </w:p>
    <w:p w14:paraId="6EEC4BE1"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7A27F72A"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6A41ECFB" w14:textId="77777777" w:rsidR="002024D5" w:rsidRDefault="002024D5" w:rsidP="002024D5">
      <w:r>
        <w:t>SMF:</w:t>
      </w:r>
    </w:p>
    <w:p w14:paraId="7E2D5A95"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2CF8FA92"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66B17101" w14:textId="77777777" w:rsidR="002024D5" w:rsidRDefault="002024D5" w:rsidP="002024D5">
      <w:r>
        <w:t>RAN:</w:t>
      </w:r>
    </w:p>
    <w:p w14:paraId="40491585" w14:textId="77777777" w:rsidR="002024D5" w:rsidRDefault="002024D5" w:rsidP="002024D5">
      <w:pPr>
        <w:pStyle w:val="B1"/>
        <w:rPr>
          <w:rFonts w:eastAsia="DengXian"/>
        </w:rPr>
      </w:pPr>
      <w:r>
        <w:rPr>
          <w:rFonts w:eastAsia="DengXian"/>
        </w:rPr>
        <w:t>-</w:t>
      </w:r>
      <w:r>
        <w:rPr>
          <w:rFonts w:eastAsia="DengXian"/>
        </w:rPr>
        <w:tab/>
        <w:t>Reception of new IE.</w:t>
      </w:r>
    </w:p>
    <w:p w14:paraId="4ECB6735" w14:textId="77777777" w:rsidR="00703DE1" w:rsidRPr="002024D5" w:rsidRDefault="002024D5" w:rsidP="002024D5">
      <w:r>
        <w:t>No impacts to UE, UPF.</w:t>
      </w:r>
    </w:p>
    <w:p w14:paraId="6C433890" w14:textId="77777777" w:rsidR="00E13B34" w:rsidRDefault="00481385" w:rsidP="00A778E4">
      <w:pPr>
        <w:pStyle w:val="Heading2"/>
        <w:rPr>
          <w:rFonts w:eastAsia="DengXian"/>
        </w:rPr>
      </w:pPr>
      <w:bookmarkStart w:id="1966" w:name="_Toc113426349"/>
      <w:bookmarkStart w:id="1967" w:name="_Toc117496774"/>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1966"/>
      <w:bookmarkEnd w:id="1967"/>
      <w:r w:rsidR="00A45333" w:rsidRPr="00A45333">
        <w:rPr>
          <w:rFonts w:eastAsia="DengXian"/>
        </w:rPr>
        <w:t xml:space="preserve"> </w:t>
      </w:r>
    </w:p>
    <w:p w14:paraId="69DDE41F" w14:textId="77777777" w:rsidR="00E13B34" w:rsidRDefault="00481385" w:rsidP="00A778E4">
      <w:pPr>
        <w:pStyle w:val="Heading3"/>
        <w:rPr>
          <w:rFonts w:eastAsia="DengXian"/>
        </w:rPr>
      </w:pPr>
      <w:bookmarkStart w:id="1968" w:name="_Toc113426350"/>
      <w:bookmarkStart w:id="1969" w:name="_Toc117496775"/>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1968"/>
      <w:bookmarkEnd w:id="1969"/>
    </w:p>
    <w:p w14:paraId="186140A2" w14:textId="77777777" w:rsidR="00E13B34" w:rsidRDefault="00A45333" w:rsidP="00A778E4">
      <w:r w:rsidRPr="00A45333">
        <w:t>This solution addresses Key Issue #1 and #2.</w:t>
      </w:r>
    </w:p>
    <w:p w14:paraId="65F94D5C" w14:textId="77777777" w:rsidR="00E13B34" w:rsidRDefault="00481385" w:rsidP="00A778E4">
      <w:pPr>
        <w:pStyle w:val="Heading3"/>
        <w:rPr>
          <w:rFonts w:eastAsia="DengXian"/>
        </w:rPr>
      </w:pPr>
      <w:bookmarkStart w:id="1970" w:name="_Toc113426351"/>
      <w:bookmarkStart w:id="1971" w:name="_Toc117496776"/>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1970"/>
      <w:bookmarkEnd w:id="1971"/>
    </w:p>
    <w:p w14:paraId="7AD5A92A"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71C7A106" w14:textId="209197C0"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w:t>
      </w:r>
      <w:r w:rsidR="00917ADA">
        <w:t>'</w:t>
      </w:r>
      <w:r>
        <w:t xml:space="preserve"> media level operation.</w:t>
      </w:r>
    </w:p>
    <w:p w14:paraId="12794B42"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5248E1FE" w14:textId="77777777" w:rsidR="00E13B34" w:rsidRDefault="00481385" w:rsidP="00A778E4">
      <w:pPr>
        <w:pStyle w:val="Heading3"/>
        <w:rPr>
          <w:rFonts w:eastAsia="DengXian"/>
        </w:rPr>
      </w:pPr>
      <w:bookmarkStart w:id="1972" w:name="_Toc113426352"/>
      <w:bookmarkStart w:id="1973" w:name="_Toc117496777"/>
      <w:r>
        <w:rPr>
          <w:rFonts w:eastAsia="DengXian"/>
        </w:rPr>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1972"/>
      <w:bookmarkEnd w:id="1973"/>
    </w:p>
    <w:p w14:paraId="5240451D" w14:textId="77777777" w:rsidR="00E13B34" w:rsidRDefault="00481385" w:rsidP="00A778E4">
      <w:pPr>
        <w:pStyle w:val="Heading4"/>
        <w:rPr>
          <w:rFonts w:eastAsia="DengXian"/>
        </w:rPr>
      </w:pPr>
      <w:bookmarkStart w:id="1974" w:name="_Toc113426353"/>
      <w:bookmarkStart w:id="1975" w:name="_Toc117496778"/>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1974"/>
      <w:bookmarkEnd w:id="1975"/>
    </w:p>
    <w:p w14:paraId="06A84B18" w14:textId="5A513672" w:rsidR="00E13B34" w:rsidRDefault="002024D5" w:rsidP="00A778E4">
      <w:r>
        <w:t>When SM NAS procedures are performed the existing 5QI-based QoS policies are applied. In order to support multi-modality communication, NG-RAN and UPF may schedule the packet delivery based on the SMF</w:t>
      </w:r>
      <w:r w:rsidR="00917ADA">
        <w:t>'</w:t>
      </w:r>
      <w:r>
        <w:t xml:space="preserve">s enforcement, which </w:t>
      </w:r>
      <w:r>
        <w:lastRenderedPageBreak/>
        <w:t>follows the multi-modality QoS policies, as the system fulfills the requirement of delay difference among XR dedicated QFIs of UE(s).</w:t>
      </w:r>
    </w:p>
    <w:p w14:paraId="01559E3B" w14:textId="77777777"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4CA3EDFD" w14:textId="77777777" w:rsidR="00E13B34" w:rsidRDefault="002024D5" w:rsidP="00A778E4">
      <w:r>
        <w:t>And, based on the DNN and S-NSSAI dedicated to an XR service, same SMF and UPF are selected for the UE(s) during PDU session establishment which the user enjoys the XR service by.</w:t>
      </w:r>
    </w:p>
    <w:p w14:paraId="47EDD15C" w14:textId="514B5D2E" w:rsidR="00E13B34" w:rsidRDefault="00917ADA" w:rsidP="00A778E4">
      <w:pPr>
        <w:pStyle w:val="EditorsNote"/>
      </w:pPr>
      <w:r>
        <w:t>Editor's note</w:t>
      </w:r>
      <w:r w:rsidR="00A45333" w:rsidRPr="00A45333">
        <w:t>:</w:t>
      </w:r>
      <w:r w:rsidR="00A45333" w:rsidRPr="00A45333">
        <w:tab/>
        <w:t>Whether and how to guarantee the same SMF and UPF can be selected or reselected for the group UE(s) of the XRM service is FFS.</w:t>
      </w:r>
    </w:p>
    <w:p w14:paraId="0985A28C" w14:textId="77777777" w:rsidR="00E13B34" w:rsidRDefault="00481385" w:rsidP="00A778E4">
      <w:pPr>
        <w:pStyle w:val="Heading4"/>
        <w:rPr>
          <w:rFonts w:eastAsia="DengXian"/>
        </w:rPr>
      </w:pPr>
      <w:bookmarkStart w:id="1976" w:name="_Toc113426354"/>
      <w:bookmarkStart w:id="1977" w:name="_Toc117496779"/>
      <w:r>
        <w:rPr>
          <w:rFonts w:eastAsia="DengXian"/>
        </w:rPr>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1976"/>
      <w:bookmarkEnd w:id="1977"/>
    </w:p>
    <w:p w14:paraId="66B98C74" w14:textId="77777777" w:rsidR="00481385" w:rsidRDefault="00481385" w:rsidP="002024D5">
      <w:pPr>
        <w:pStyle w:val="TH"/>
        <w:rPr>
          <w:rFonts w:eastAsia="DengXian"/>
          <w:lang w:eastAsia="zh-CN"/>
        </w:rPr>
      </w:pPr>
      <w:r>
        <w:object w:dxaOrig="11175" w:dyaOrig="10675" w14:anchorId="439378D3">
          <v:shape id="_x0000_i8766" type="#_x0000_t75" style="width:482.25pt;height:460.55pt" o:ole="">
            <v:imagedata r:id="rId221" o:title=""/>
          </v:shape>
          <o:OLEObject Type="Embed" ProgID="Visio.Drawing.15" ShapeID="_x0000_i8766" DrawAspect="Content" ObjectID="_1728109696" r:id="rId222"/>
        </w:object>
      </w:r>
    </w:p>
    <w:p w14:paraId="774E35CC"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0E72D663" w14:textId="7D8D8D38" w:rsidR="00E13B34" w:rsidRDefault="002024D5" w:rsidP="002024D5">
      <w:r>
        <w:t xml:space="preserve">The procedures are shown simultaneous for multiple UEs (UE1 and UE2), which, if not mentioned, basically follows clause 4.3.2.2 of </w:t>
      </w:r>
      <w:r w:rsidR="00BC0293">
        <w:t>TS</w:t>
      </w:r>
      <w:r w:rsidR="00BC0293">
        <w:t> </w:t>
      </w:r>
      <w:r w:rsidR="00BC0293">
        <w:t>23.502</w:t>
      </w:r>
      <w:r w:rsidR="00BC0293">
        <w:t> </w:t>
      </w:r>
      <w:r w:rsidR="00BC0293">
        <w:t>[</w:t>
      </w:r>
      <w:r>
        <w:t>3]:</w:t>
      </w:r>
    </w:p>
    <w:p w14:paraId="6697506E" w14:textId="77777777" w:rsidR="002024D5" w:rsidRDefault="002024D5" w:rsidP="002024D5">
      <w:pPr>
        <w:pStyle w:val="B1"/>
      </w:pPr>
      <w:r>
        <w:lastRenderedPageBreak/>
        <w:t>1.</w:t>
      </w:r>
      <w:r>
        <w:tab/>
        <w:t>UE1 and UE2 register AF/AS for an XR service. As a pre-configuration, AF/AS assigns an AF specific service flow group ID between UE1 and UE2, which implies that the UE1 and UE2 are associated between service flows for the XR application.</w:t>
      </w:r>
    </w:p>
    <w:p w14:paraId="55F57C34"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45AAB47A"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40DA8124"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19990D3C" w14:textId="77777777" w:rsidR="002024D5" w:rsidRDefault="002024D5" w:rsidP="002024D5">
      <w:pPr>
        <w:pStyle w:val="B1"/>
      </w:pPr>
      <w:r>
        <w:t>4-5.</w:t>
      </w:r>
      <w:r>
        <w:tab/>
        <w:t>AMF selects a dedicated SMF based on requested XR/media associated DNN and S-NSSAI. SMF receives PDU session establishment.</w:t>
      </w:r>
    </w:p>
    <w:p w14:paraId="1F9D7165"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7613E4D0"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743DF772" w14:textId="77777777" w:rsidR="002024D5" w:rsidRDefault="002024D5" w:rsidP="002024D5">
      <w:pPr>
        <w:pStyle w:val="B1"/>
      </w:pPr>
      <w:r>
        <w:t>7.</w:t>
      </w:r>
      <w:r>
        <w:tab/>
        <w:t>The SMF selects an UPF for UE1.</w:t>
      </w:r>
    </w:p>
    <w:p w14:paraId="084AC23C"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370A27FA" w14:textId="77777777" w:rsidR="002024D5" w:rsidRDefault="002024D5" w:rsidP="002024D5">
      <w:pPr>
        <w:pStyle w:val="B1"/>
      </w:pPr>
      <w:r>
        <w:t>9.</w:t>
      </w:r>
      <w:r>
        <w:tab/>
        <w:t>SMF provides NG-RAN with N2 SM information to meet multi-modality QoS requirements e.g. the AF specific service flow group ID.</w:t>
      </w:r>
    </w:p>
    <w:p w14:paraId="1BAC73CB"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1E301A5" w14:textId="77777777" w:rsidR="002024D5" w:rsidRDefault="002024D5" w:rsidP="002024D5">
      <w:pPr>
        <w:pStyle w:val="B1"/>
      </w:pPr>
      <w:r>
        <w:tab/>
        <w:t>Another UE2 performs PDU session establishment request procedure, which are same as UE1 step 3~12 except for step 3a, 4a and 7a in place of step 3, 4 and 7.</w:t>
      </w:r>
    </w:p>
    <w:p w14:paraId="3CC2FB0C" w14:textId="77777777" w:rsidR="002024D5" w:rsidRDefault="002024D5" w:rsidP="002024D5">
      <w:pPr>
        <w:pStyle w:val="B1"/>
      </w:pPr>
      <w:r>
        <w:t>3a.</w:t>
      </w:r>
      <w:r>
        <w:tab/>
        <w:t>UE2 requests PDU session establishment as same as step 3.</w:t>
      </w:r>
    </w:p>
    <w:p w14:paraId="1F25C89D" w14:textId="257634A8" w:rsidR="002024D5" w:rsidRDefault="002024D5" w:rsidP="002024D5">
      <w:pPr>
        <w:pStyle w:val="B1"/>
      </w:pPr>
      <w:r>
        <w:t>4a.</w:t>
      </w:r>
      <w:r>
        <w:tab/>
        <w:t>The same SMF is selected for UE2</w:t>
      </w:r>
      <w:r w:rsidR="00917ADA">
        <w:t>'</w:t>
      </w:r>
      <w:r>
        <w:t>s PDU session for XR service of the XR application based on requested XR/media associated DNN and S-NSSAI.</w:t>
      </w:r>
    </w:p>
    <w:p w14:paraId="078DECEE" w14:textId="77777777" w:rsidR="002024D5" w:rsidRDefault="002024D5" w:rsidP="002024D5">
      <w:pPr>
        <w:pStyle w:val="B1"/>
      </w:pPr>
      <w:r>
        <w:t>7a.</w:t>
      </w:r>
      <w:r>
        <w:tab/>
        <w:t>SMF selects the same UPF for UE2 as UE1 based in the AF specific service flow group ID.</w:t>
      </w:r>
    </w:p>
    <w:p w14:paraId="6AC71B48"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736E9B87" w14:textId="2A378D8F" w:rsidR="002024D5" w:rsidRDefault="002024D5" w:rsidP="002024D5">
      <w:pPr>
        <w:pStyle w:val="B1"/>
      </w:pPr>
      <w:r>
        <w:t>14.</w:t>
      </w:r>
      <w:r>
        <w:tab/>
        <w:t>Receiving the multi-modality indication from the SMF, the AMF may confirm whether UE1 and UE2 are in the same NG-RAN. If not, the AMF trigger redirection or handover of UE2 into UE1</w:t>
      </w:r>
      <w:r w:rsidR="00917ADA">
        <w:t>'</w:t>
      </w:r>
      <w:r>
        <w:t>s NG-RAN, where the triggering message to UE2</w:t>
      </w:r>
      <w:r w:rsidR="00917ADA">
        <w:t>'</w:t>
      </w:r>
      <w:r>
        <w:t>s NG-RAN may contain UE2 ID and Cell ID of UE1</w:t>
      </w:r>
      <w:r w:rsidR="00917ADA">
        <w:t>'</w:t>
      </w:r>
      <w:r>
        <w:t>s NG-RAN and multi-modality indication.</w:t>
      </w:r>
    </w:p>
    <w:p w14:paraId="75518C57"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5481E103"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15A2103A" w14:textId="77777777" w:rsidR="00A45333" w:rsidRPr="00A45333" w:rsidRDefault="00481385" w:rsidP="002024D5">
      <w:pPr>
        <w:pStyle w:val="TH"/>
        <w:rPr>
          <w:rFonts w:eastAsia="DengXian"/>
          <w:lang w:eastAsia="zh-CN"/>
        </w:rPr>
      </w:pPr>
      <w:r>
        <w:object w:dxaOrig="13455" w:dyaOrig="7687" w14:anchorId="0B8F10A5">
          <v:shape id="_x0000_i8767" type="#_x0000_t75" style="width:482.25pt;height:275.1pt" o:ole="">
            <v:imagedata r:id="rId223" o:title=""/>
          </v:shape>
          <o:OLEObject Type="Embed" ProgID="Visio.Drawing.15" ShapeID="_x0000_i8767" DrawAspect="Content" ObjectID="_1728109697" r:id="rId224"/>
        </w:object>
      </w:r>
    </w:p>
    <w:p w14:paraId="05553646"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310FCD8F" w14:textId="39C78A3F" w:rsidR="00E13B34" w:rsidRDefault="00854CCF" w:rsidP="00A778E4">
      <w:r>
        <w:t xml:space="preserve">The procedures are shown simultaneous for single UE, which, if not mentioned, basically follows clause 4.3.2.2 of </w:t>
      </w:r>
      <w:r w:rsidR="00BC0293">
        <w:t>TS</w:t>
      </w:r>
      <w:r w:rsidR="00BC0293">
        <w:t> </w:t>
      </w:r>
      <w:r w:rsidR="00BC0293">
        <w:t>23.502</w:t>
      </w:r>
      <w:r w:rsidR="00BC0293">
        <w:t> </w:t>
      </w:r>
      <w:r w:rsidR="00BC0293">
        <w:t>[</w:t>
      </w:r>
      <w:r>
        <w:t>3]:</w:t>
      </w:r>
    </w:p>
    <w:p w14:paraId="464DAE48"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2D23D700"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52FBE27B" w14:textId="77777777" w:rsidR="00854CCF" w:rsidRDefault="00854CCF" w:rsidP="00854CCF">
      <w:pPr>
        <w:pStyle w:val="B1"/>
      </w:pPr>
      <w:r>
        <w:tab/>
        <w:t>At step 2, If the multi-modality policy information is provisioned in PCF, step 3~6 are replaced with step 6a SM policy association update procedures.</w:t>
      </w:r>
    </w:p>
    <w:p w14:paraId="242C6D77"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57702D78" w14:textId="77777777" w:rsidR="00854CCF" w:rsidRDefault="00854CCF" w:rsidP="00854CCF">
      <w:pPr>
        <w:pStyle w:val="B1"/>
      </w:pPr>
      <w:r>
        <w:t>4-6.</w:t>
      </w:r>
      <w:r>
        <w:tab/>
        <w:t>AMF select a dedicated SMF based on requested XR/media-associated DNN and S-NSSAI. SMF receives PDU session establishment.</w:t>
      </w:r>
    </w:p>
    <w:p w14:paraId="058D3A20"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15FB95D3"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6FAF7BF8"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3A33BB66" w14:textId="77777777" w:rsidR="00854CCF" w:rsidRDefault="00854CCF" w:rsidP="00854CCF">
      <w:pPr>
        <w:pStyle w:val="B1"/>
      </w:pPr>
      <w:r>
        <w:lastRenderedPageBreak/>
        <w:t>8.</w:t>
      </w:r>
      <w:r>
        <w:tab/>
        <w:t>SMF provides NG-RAN with N2 SM information to meet multi-modality QoS requirements e.g. a the AF specific service flow group ID.</w:t>
      </w:r>
    </w:p>
    <w:p w14:paraId="6DA91DE1" w14:textId="77777777" w:rsidR="00854CCF" w:rsidRDefault="00854CCF" w:rsidP="00854CCF">
      <w:pPr>
        <w:pStyle w:val="B1"/>
      </w:pPr>
      <w:r>
        <w:t>10a/b.</w:t>
      </w:r>
      <w:r>
        <w:tab/>
        <w:t>NG-RAN and UPF schedule the packet delivery not to exceed the delay difference between the paired QFIs, which is up to implementation.</w:t>
      </w:r>
    </w:p>
    <w:p w14:paraId="0BEC3B2D" w14:textId="77777777" w:rsidR="00A45333" w:rsidRPr="00A45333" w:rsidRDefault="00A45333" w:rsidP="00481385">
      <w:pPr>
        <w:pStyle w:val="Heading3"/>
        <w:rPr>
          <w:rFonts w:eastAsia="DengXian"/>
        </w:rPr>
      </w:pPr>
      <w:bookmarkStart w:id="1978" w:name="_Toc113426355"/>
      <w:bookmarkStart w:id="1979" w:name="_Toc117496780"/>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1978"/>
      <w:bookmarkEnd w:id="1979"/>
    </w:p>
    <w:p w14:paraId="1BEC5D42" w14:textId="77777777" w:rsidR="00E13B34" w:rsidRDefault="00A45333" w:rsidP="00854CCF">
      <w:r w:rsidRPr="00A45333">
        <w:t>The followings are additionally required:</w:t>
      </w:r>
    </w:p>
    <w:p w14:paraId="55C27C7A" w14:textId="77777777" w:rsidR="00854CCF" w:rsidRDefault="00854CCF" w:rsidP="00854CCF">
      <w:r>
        <w:t>PCF:</w:t>
      </w:r>
    </w:p>
    <w:p w14:paraId="212E2EF3" w14:textId="77777777"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03CBDB2D" w14:textId="77777777" w:rsidR="00854CCF" w:rsidRDefault="00854CCF" w:rsidP="00854CCF">
      <w:r>
        <w:t>AMF:</w:t>
      </w:r>
    </w:p>
    <w:p w14:paraId="3EA3F7FB" w14:textId="77777777"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336D3F96" w14:textId="77777777" w:rsidR="00854CCF" w:rsidRDefault="00854CCF" w:rsidP="00854CCF">
      <w:r>
        <w:t>SMF:</w:t>
      </w:r>
    </w:p>
    <w:p w14:paraId="012D2A73" w14:textId="77777777"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3CC21FCC" w14:textId="77777777"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7E4A9A6A" w14:textId="77777777"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0F12E0DA" w14:textId="77777777" w:rsidR="00854CCF" w:rsidRDefault="00854CCF" w:rsidP="00854CCF">
      <w:r>
        <w:t>UPF:</w:t>
      </w:r>
    </w:p>
    <w:p w14:paraId="6248C6E9" w14:textId="64564B4D"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1D03CFEF" w14:textId="77777777" w:rsidR="00854CCF" w:rsidRDefault="00854CCF" w:rsidP="00854CCF">
      <w:r>
        <w:t>NG-RAN:</w:t>
      </w:r>
    </w:p>
    <w:p w14:paraId="364CBDE5" w14:textId="0612FDA2"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391DCB44" w14:textId="77777777" w:rsidR="00AC6D11" w:rsidRPr="00AC6D11" w:rsidRDefault="00980591" w:rsidP="00AC6D11">
      <w:pPr>
        <w:pStyle w:val="Heading2"/>
        <w:rPr>
          <w:rFonts w:eastAsia="DengXian"/>
          <w:lang w:eastAsia="zh-CN"/>
        </w:rPr>
      </w:pPr>
      <w:bookmarkStart w:id="1980" w:name="_Toc113426356"/>
      <w:bookmarkStart w:id="1981" w:name="_Toc117496781"/>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1980"/>
      <w:bookmarkEnd w:id="1981"/>
    </w:p>
    <w:p w14:paraId="470BB7B6" w14:textId="77777777" w:rsidR="00AC6D11" w:rsidRPr="00AC6D11" w:rsidRDefault="00980591" w:rsidP="00AC6D11">
      <w:pPr>
        <w:pStyle w:val="Heading3"/>
        <w:rPr>
          <w:rFonts w:eastAsia="DengXian"/>
          <w:lang w:eastAsia="zh-CN"/>
        </w:rPr>
      </w:pPr>
      <w:bookmarkStart w:id="1982" w:name="_Toc113426357"/>
      <w:bookmarkStart w:id="1983" w:name="_Toc117496782"/>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1982"/>
      <w:bookmarkEnd w:id="1983"/>
    </w:p>
    <w:p w14:paraId="279389F3"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621FF808" w14:textId="77777777" w:rsidR="00AC6D11" w:rsidRPr="00AC6D11" w:rsidRDefault="00980591" w:rsidP="00AC6D11">
      <w:pPr>
        <w:pStyle w:val="Heading3"/>
        <w:rPr>
          <w:rFonts w:eastAsia="DengXian"/>
          <w:lang w:eastAsia="zh-CN"/>
        </w:rPr>
      </w:pPr>
      <w:bookmarkStart w:id="1984" w:name="_Toc113426358"/>
      <w:bookmarkStart w:id="1985" w:name="_Toc117496783"/>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1984"/>
      <w:bookmarkEnd w:id="1985"/>
    </w:p>
    <w:p w14:paraId="7F7B330E"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4628C5C" w14:textId="77777777" w:rsidR="00854CCF" w:rsidRDefault="00854CCF" w:rsidP="00AC6D11">
      <w:r>
        <w:t>While some aspects should be further clarified.</w:t>
      </w:r>
    </w:p>
    <w:p w14:paraId="43AF6B08" w14:textId="77777777" w:rsidR="00854CCF" w:rsidRPr="00854CCF" w:rsidRDefault="00854CCF" w:rsidP="00854CCF">
      <w:pPr>
        <w:rPr>
          <w:b/>
          <w:bCs/>
        </w:rPr>
      </w:pPr>
      <w:r w:rsidRPr="00854CCF">
        <w:rPr>
          <w:b/>
          <w:bCs/>
        </w:rPr>
        <w:t>1)</w:t>
      </w:r>
      <w:r w:rsidRPr="00854CCF">
        <w:rPr>
          <w:b/>
          <w:bCs/>
        </w:rPr>
        <w:tab/>
        <w:t>PCF enhancement</w:t>
      </w:r>
    </w:p>
    <w:p w14:paraId="3BA9E1EE" w14:textId="77777777"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7F4D40FF" w14:textId="77777777" w:rsidR="00854CCF" w:rsidRPr="00854CCF" w:rsidRDefault="00854CCF" w:rsidP="00854CCF">
      <w:pPr>
        <w:rPr>
          <w:b/>
          <w:bCs/>
        </w:rPr>
      </w:pPr>
      <w:r w:rsidRPr="00854CCF">
        <w:rPr>
          <w:b/>
          <w:bCs/>
        </w:rPr>
        <w:t>2)</w:t>
      </w:r>
      <w:r w:rsidRPr="00854CCF">
        <w:rPr>
          <w:b/>
          <w:bCs/>
        </w:rPr>
        <w:tab/>
        <w:t>5G Mobility consideration</w:t>
      </w:r>
    </w:p>
    <w:p w14:paraId="51C37929" w14:textId="77777777" w:rsidR="00854CCF" w:rsidRDefault="00854CCF" w:rsidP="00854CCF">
      <w:r>
        <w:lastRenderedPageBreak/>
        <w:t>During NG Handover, if the target NG-RAN is no longer congested, it can stop marking ECN for L4S and the application may start to gradually increase the data rate.</w:t>
      </w:r>
    </w:p>
    <w:p w14:paraId="530C03EB" w14:textId="77777777" w:rsidR="00AC6D11" w:rsidRPr="00AC6D11" w:rsidRDefault="00AC6D11" w:rsidP="00AC6D11">
      <w:pPr>
        <w:pStyle w:val="Heading3"/>
        <w:rPr>
          <w:rFonts w:eastAsia="DengXian"/>
          <w:lang w:eastAsia="zh-CN"/>
        </w:rPr>
      </w:pPr>
      <w:bookmarkStart w:id="1986" w:name="_Toc113426359"/>
      <w:bookmarkStart w:id="1987" w:name="_Toc117496784"/>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1986"/>
      <w:bookmarkEnd w:id="1987"/>
    </w:p>
    <w:p w14:paraId="0EFF290A" w14:textId="77777777" w:rsidR="00AC6D11" w:rsidRPr="00AC6D11" w:rsidRDefault="00AC6D11" w:rsidP="00AC6D11">
      <w:pPr>
        <w:rPr>
          <w:lang w:eastAsia="zh-CN"/>
        </w:rPr>
      </w:pPr>
      <w:r w:rsidRPr="00AC6D11">
        <w:rPr>
          <w:lang w:eastAsia="zh-CN"/>
        </w:rPr>
        <w:t>AF:</w:t>
      </w:r>
    </w:p>
    <w:p w14:paraId="6DD60FDD"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482B8A12" w14:textId="77777777" w:rsidR="00E13B34" w:rsidRDefault="00AC6D11" w:rsidP="00A778E4">
      <w:pPr>
        <w:rPr>
          <w:lang w:eastAsia="zh-CN"/>
        </w:rPr>
      </w:pPr>
      <w:r w:rsidRPr="00AC6D11">
        <w:rPr>
          <w:lang w:eastAsia="zh-CN"/>
        </w:rPr>
        <w:t>PCF:</w:t>
      </w:r>
    </w:p>
    <w:p w14:paraId="495CA6E3"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027B1DD9" w14:textId="77777777" w:rsidR="00D37069" w:rsidRPr="00D37069" w:rsidRDefault="00D37069" w:rsidP="00BC170F">
      <w:pPr>
        <w:pStyle w:val="Heading2"/>
        <w:rPr>
          <w:rFonts w:eastAsia="DengXian"/>
          <w:lang w:val="en-US" w:eastAsia="zh-CN"/>
        </w:rPr>
      </w:pPr>
      <w:bookmarkStart w:id="1988" w:name="_Toc113426360"/>
      <w:bookmarkStart w:id="1989" w:name="_Toc117496785"/>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1988"/>
      <w:bookmarkEnd w:id="1989"/>
    </w:p>
    <w:p w14:paraId="4834B6F8" w14:textId="77777777" w:rsidR="00D37069" w:rsidRPr="00D37069" w:rsidRDefault="00D37069" w:rsidP="00BC170F">
      <w:pPr>
        <w:pStyle w:val="Heading3"/>
        <w:rPr>
          <w:rFonts w:eastAsia="DengXian"/>
          <w:lang w:val="en-US" w:eastAsia="zh-CN"/>
        </w:rPr>
      </w:pPr>
      <w:bookmarkStart w:id="1990" w:name="_Toc113426361"/>
      <w:bookmarkStart w:id="1991" w:name="_Toc117496786"/>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1990"/>
      <w:bookmarkEnd w:id="1991"/>
    </w:p>
    <w:p w14:paraId="295C1739" w14:textId="77777777" w:rsidR="00D37069" w:rsidRPr="00D37069" w:rsidRDefault="00D37069" w:rsidP="00BC170F">
      <w:pPr>
        <w:rPr>
          <w:lang w:val="en-US" w:eastAsia="zh-CN"/>
        </w:rPr>
      </w:pPr>
      <w:r w:rsidRPr="00D37069">
        <w:rPr>
          <w:lang w:val="en-US" w:eastAsia="zh-CN"/>
        </w:rPr>
        <w:t>This solution can apply to key issue 4.</w:t>
      </w:r>
    </w:p>
    <w:p w14:paraId="4CF3A8FE" w14:textId="77777777" w:rsidR="00D37069" w:rsidRPr="00D37069" w:rsidRDefault="00D37069" w:rsidP="00BC170F">
      <w:pPr>
        <w:pStyle w:val="Heading3"/>
        <w:rPr>
          <w:rFonts w:eastAsia="DengXian"/>
          <w:lang w:val="en-US" w:eastAsia="zh-CN"/>
        </w:rPr>
      </w:pPr>
      <w:bookmarkStart w:id="1992" w:name="_Toc113426362"/>
      <w:bookmarkStart w:id="1993" w:name="_Toc117496787"/>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1992"/>
      <w:bookmarkEnd w:id="1993"/>
    </w:p>
    <w:p w14:paraId="3AA6F675" w14:textId="77777777"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3249CCB5"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543F0C4D"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11C7C9EE"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389A6EC7" w14:textId="77777777"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17988E6E" w14:textId="77777777" w:rsidR="00854CCF" w:rsidRDefault="00854CCF" w:rsidP="005D2452">
      <w:pPr>
        <w:pStyle w:val="TH"/>
      </w:pPr>
      <w:r>
        <w:object w:dxaOrig="9639" w:dyaOrig="5384" w14:anchorId="0A7E4331">
          <v:shape id="_x0000_i8768" type="#_x0000_t75" style="width:482.25pt;height:266.95pt" o:ole="">
            <v:imagedata r:id="rId225" o:title=""/>
          </v:shape>
          <o:OLEObject Type="Embed" ProgID="Word.Picture.8" ShapeID="_x0000_i8768" DrawAspect="Content" ObjectID="_1728109698" r:id="rId226"/>
        </w:object>
      </w:r>
    </w:p>
    <w:p w14:paraId="529CC609" w14:textId="77777777"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63662A53" w14:textId="77777777"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617290EF"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032F186A" w14:textId="77777777"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40C84A16" w14:textId="77777777"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5ECF14F2" w14:textId="77777777" w:rsidR="00854CCF" w:rsidRDefault="00854CCF" w:rsidP="00854CCF">
      <w:pPr>
        <w:rPr>
          <w:lang w:val="en-US" w:eastAsia="zh-CN"/>
        </w:rPr>
      </w:pPr>
      <w:r>
        <w:rPr>
          <w:lang w:val="en-US" w:eastAsia="zh-CN"/>
        </w:rPr>
        <w:t>optionally added to each PDU header.</w:t>
      </w:r>
    </w:p>
    <w:p w14:paraId="4963686C"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05A9CF47" w14:textId="77777777" w:rsidR="00854CCF" w:rsidRDefault="00854CCF" w:rsidP="00854CCF">
      <w:pPr>
        <w:rPr>
          <w:lang w:val="en-US" w:eastAsia="zh-CN"/>
        </w:rPr>
      </w:pPr>
      <w:r>
        <w:rPr>
          <w:lang w:val="en-US" w:eastAsia="zh-CN"/>
        </w:rPr>
        <w:t>The handling requirements of the PDU set could be set differently for the PDU Set types.</w:t>
      </w:r>
    </w:p>
    <w:p w14:paraId="5E819AAD" w14:textId="3BF7CB25" w:rsidR="00854CCF" w:rsidRPr="00D37069" w:rsidRDefault="00917ADA" w:rsidP="00854CCF">
      <w:pPr>
        <w:pStyle w:val="EditorsNote"/>
        <w:rPr>
          <w:lang w:val="en-US"/>
        </w:rPr>
      </w:pPr>
      <w:r>
        <w:t>Editor's note</w:t>
      </w:r>
      <w:r w:rsidR="00854CCF" w:rsidRPr="00D37069">
        <w:rPr>
          <w:lang w:val="en-US"/>
        </w:rPr>
        <w:t>:</w:t>
      </w:r>
      <w:r w:rsidR="00854CCF" w:rsidRPr="00D37069">
        <w:rPr>
          <w:lang w:val="en-US"/>
        </w:rPr>
        <w:tab/>
        <w:t>Whether RAN could support different PDU Set related QoS parameters within one QoS flow is FFS.</w:t>
      </w:r>
    </w:p>
    <w:p w14:paraId="2D17CE6B" w14:textId="63122F1E"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917ADA">
        <w:rPr>
          <w:rFonts w:eastAsia="DengXian"/>
          <w:lang w:val="en-US"/>
        </w:rPr>
        <w:t>'</w:t>
      </w:r>
      <w:r w:rsidRPr="00D37069">
        <w:rPr>
          <w:rFonts w:eastAsia="DengXian"/>
          <w:lang w:val="en-US"/>
        </w:rPr>
        <w:t>t be differentiated for PDU Sets of different PDU Set types, they are common to all PDU sets.</w:t>
      </w:r>
    </w:p>
    <w:p w14:paraId="0556A41C"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67E2735A" w14:textId="77777777" w:rsidR="00D37069" w:rsidRPr="00D37069" w:rsidRDefault="00D37069" w:rsidP="0012420F">
      <w:pPr>
        <w:pStyle w:val="Heading3"/>
        <w:rPr>
          <w:rFonts w:eastAsia="DengXian"/>
          <w:lang w:val="en-US" w:eastAsia="zh-CN"/>
        </w:rPr>
      </w:pPr>
      <w:bookmarkStart w:id="1994" w:name="_Toc113426363"/>
      <w:bookmarkStart w:id="1995" w:name="_Toc117496788"/>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1994"/>
      <w:bookmarkEnd w:id="1995"/>
    </w:p>
    <w:p w14:paraId="757031D6" w14:textId="7D51EF66"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BC0293">
        <w:t>TS</w:t>
      </w:r>
      <w:r w:rsidR="00BC0293">
        <w:t> </w:t>
      </w:r>
      <w:r w:rsidR="00BC0293">
        <w:t>23.502</w:t>
      </w:r>
      <w:r w:rsidR="00BC0293">
        <w:t> </w:t>
      </w:r>
      <w:r w:rsidR="00BC0293">
        <w:t>[</w:t>
      </w:r>
      <w:r>
        <w:t>3]. The PDU Set related handling information includes the PDU Set identification information and related PDU Set handling requirements for different PDU Set types.</w:t>
      </w:r>
    </w:p>
    <w:p w14:paraId="6C34DF64" w14:textId="7C4D35F4"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BC0293">
        <w:t>TS</w:t>
      </w:r>
      <w:r w:rsidR="00BC0293">
        <w:t> </w:t>
      </w:r>
      <w:r w:rsidR="00BC0293">
        <w:t>23.502</w:t>
      </w:r>
      <w:r w:rsidR="00BC0293">
        <w:t> </w:t>
      </w:r>
      <w:r w:rsidR="00BC0293">
        <w:t>[</w:t>
      </w:r>
      <w:r w:rsidR="00BE6E81">
        <w:t>3]</w:t>
      </w:r>
      <w:r>
        <w:t xml:space="preserve">. The SMF then performs network requested PDU Session Modification procedure as specified in clause 4.3.3 of </w:t>
      </w:r>
      <w:r w:rsidR="00BC0293">
        <w:t>TS</w:t>
      </w:r>
      <w:r w:rsidR="00BC0293">
        <w:t> </w:t>
      </w:r>
      <w:r w:rsidR="00BC0293">
        <w:t>23.502</w:t>
      </w:r>
      <w:r w:rsidR="00BC0293">
        <w:t> </w:t>
      </w:r>
      <w:r w:rsidR="00BC0293">
        <w:t>[</w:t>
      </w:r>
      <w:r w:rsidR="00BE6E81">
        <w:t>3]</w:t>
      </w:r>
      <w:r>
        <w:t>.</w:t>
      </w:r>
    </w:p>
    <w:p w14:paraId="436AFAE3"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7A279E2B" w14:textId="77777777" w:rsidR="00D37069" w:rsidRPr="00D37069" w:rsidRDefault="0012420F" w:rsidP="0012420F">
      <w:pPr>
        <w:pStyle w:val="Heading3"/>
        <w:rPr>
          <w:rFonts w:eastAsia="DengXian"/>
          <w:lang w:val="en-US" w:eastAsia="zh-CN"/>
        </w:rPr>
      </w:pPr>
      <w:bookmarkStart w:id="1996" w:name="_Toc113426364"/>
      <w:bookmarkStart w:id="1997" w:name="_Toc117496789"/>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1996"/>
      <w:bookmarkEnd w:id="1997"/>
    </w:p>
    <w:p w14:paraId="5CEBD14E" w14:textId="77777777" w:rsidR="00D37069" w:rsidRPr="00D37069" w:rsidRDefault="00D37069" w:rsidP="0012420F">
      <w:pPr>
        <w:rPr>
          <w:lang w:val="en-US" w:eastAsia="zh-CN"/>
        </w:rPr>
      </w:pPr>
      <w:r w:rsidRPr="00D37069">
        <w:rPr>
          <w:lang w:val="en-US" w:eastAsia="zh-CN"/>
        </w:rPr>
        <w:t>AF:</w:t>
      </w:r>
    </w:p>
    <w:p w14:paraId="5DC97693"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14D6CC0F" w14:textId="77777777" w:rsidR="00D37069" w:rsidRPr="00D37069" w:rsidRDefault="00D37069" w:rsidP="0012420F">
      <w:pPr>
        <w:rPr>
          <w:lang w:val="en-US" w:eastAsia="zh-CN"/>
        </w:rPr>
      </w:pPr>
      <w:r w:rsidRPr="00D37069">
        <w:rPr>
          <w:lang w:val="en-US" w:eastAsia="zh-CN"/>
        </w:rPr>
        <w:t>NEF:</w:t>
      </w:r>
    </w:p>
    <w:p w14:paraId="0F5F0915"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4BEC35DB" w14:textId="77777777" w:rsidR="00D37069" w:rsidRPr="00D37069" w:rsidRDefault="00D37069" w:rsidP="0012420F">
      <w:pPr>
        <w:rPr>
          <w:lang w:val="en-US" w:eastAsia="zh-CN"/>
        </w:rPr>
      </w:pPr>
      <w:r w:rsidRPr="00D37069">
        <w:rPr>
          <w:lang w:val="en-US" w:eastAsia="zh-CN"/>
        </w:rPr>
        <w:t>PCF:</w:t>
      </w:r>
    </w:p>
    <w:p w14:paraId="3FDAFA7C"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4EC83E6A" w14:textId="77777777" w:rsidR="00D37069" w:rsidRPr="00D37069" w:rsidRDefault="00D37069" w:rsidP="0012420F">
      <w:pPr>
        <w:rPr>
          <w:lang w:val="en-US" w:eastAsia="zh-CN"/>
        </w:rPr>
      </w:pPr>
      <w:r w:rsidRPr="00D37069">
        <w:rPr>
          <w:lang w:val="en-US" w:eastAsia="zh-CN"/>
        </w:rPr>
        <w:t>SMF:</w:t>
      </w:r>
    </w:p>
    <w:p w14:paraId="730F3A67"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2A406FB7"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050A8159" w14:textId="77777777" w:rsidR="00D37069" w:rsidRPr="00D37069" w:rsidRDefault="00D37069" w:rsidP="0012420F">
      <w:pPr>
        <w:rPr>
          <w:lang w:val="en-US" w:eastAsia="zh-CN"/>
        </w:rPr>
      </w:pPr>
      <w:r w:rsidRPr="00D37069">
        <w:rPr>
          <w:lang w:val="en-US" w:eastAsia="zh-CN"/>
        </w:rPr>
        <w:t>PSA UPF:</w:t>
      </w:r>
    </w:p>
    <w:p w14:paraId="7F10D9D7"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44821B3F" w14:textId="77777777" w:rsidR="00D37069" w:rsidRPr="00D37069" w:rsidRDefault="00D37069" w:rsidP="0012420F">
      <w:pPr>
        <w:rPr>
          <w:lang w:val="en-US" w:eastAsia="zh-CN"/>
        </w:rPr>
      </w:pPr>
      <w:r w:rsidRPr="00D37069">
        <w:rPr>
          <w:lang w:val="en-US" w:eastAsia="zh-CN"/>
        </w:rPr>
        <w:t>RAN:</w:t>
      </w:r>
    </w:p>
    <w:p w14:paraId="4E5C0964"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3BE12270" w14:textId="77777777" w:rsidR="00806D4B" w:rsidRPr="00806D4B" w:rsidRDefault="00806D4B" w:rsidP="00C21676">
      <w:pPr>
        <w:pStyle w:val="Heading2"/>
        <w:rPr>
          <w:rFonts w:eastAsia="DengXian"/>
          <w:lang w:eastAsia="zh-CN"/>
        </w:rPr>
      </w:pPr>
      <w:bookmarkStart w:id="1998" w:name="_Toc113426365"/>
      <w:bookmarkStart w:id="1999" w:name="_Toc117496790"/>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1998"/>
      <w:bookmarkEnd w:id="1999"/>
    </w:p>
    <w:p w14:paraId="46F2E5C0" w14:textId="77777777" w:rsidR="00806D4B" w:rsidRPr="00806D4B" w:rsidRDefault="00806D4B" w:rsidP="00C21676">
      <w:pPr>
        <w:pStyle w:val="Heading3"/>
        <w:rPr>
          <w:rFonts w:eastAsia="DengXian"/>
          <w:lang w:eastAsia="zh-CN"/>
        </w:rPr>
      </w:pPr>
      <w:bookmarkStart w:id="2000" w:name="_Toc113426366"/>
      <w:bookmarkStart w:id="2001" w:name="_Toc117496791"/>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2000"/>
      <w:bookmarkEnd w:id="2001"/>
    </w:p>
    <w:p w14:paraId="6F64C007" w14:textId="77777777"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0727BF1D" w14:textId="77777777" w:rsidR="00806D4B" w:rsidRPr="00806D4B" w:rsidRDefault="00806D4B" w:rsidP="00C21676">
      <w:pPr>
        <w:pStyle w:val="Heading3"/>
        <w:rPr>
          <w:rFonts w:eastAsia="DengXian"/>
          <w:lang w:eastAsia="zh-CN"/>
        </w:rPr>
      </w:pPr>
      <w:bookmarkStart w:id="2002" w:name="_Toc113426367"/>
      <w:bookmarkStart w:id="2003" w:name="_Toc117496792"/>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2002"/>
      <w:bookmarkEnd w:id="2003"/>
    </w:p>
    <w:p w14:paraId="1ADB64AC"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6DB1E99B"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5D5BD851" w14:textId="013A406E" w:rsidR="00BE6E81" w:rsidRDefault="00BE6E81" w:rsidP="00C21676">
      <w:pPr>
        <w:rPr>
          <w:lang w:eastAsia="zh-CN"/>
        </w:rPr>
      </w:pPr>
      <w:r>
        <w:rPr>
          <w:lang w:eastAsia="zh-CN"/>
        </w:rPr>
        <w:t xml:space="preserve">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w:t>
      </w:r>
      <w:r w:rsidR="00917ADA">
        <w:rPr>
          <w:lang w:eastAsia="zh-CN"/>
        </w:rPr>
        <w:t>"</w:t>
      </w:r>
      <w:r>
        <w:rPr>
          <w:lang w:eastAsia="zh-CN"/>
        </w:rPr>
        <w:t>MBS-support</w:t>
      </w:r>
      <w:r w:rsidR="00917ADA">
        <w:rPr>
          <w:lang w:eastAsia="zh-CN"/>
        </w:rPr>
        <w:t>"</w:t>
      </w:r>
      <w:r>
        <w:rPr>
          <w:lang w:eastAsia="zh-CN"/>
        </w:rPr>
        <w:t xml:space="preserve"> indication in the Path Switch Request message (Xn handover) or Handover Request Acknowledge message (NG handover)</w:t>
      </w:r>
    </w:p>
    <w:p w14:paraId="278682C1"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6E52EC18" w14:textId="77777777" w:rsidR="00806D4B" w:rsidRPr="00806D4B" w:rsidRDefault="00806D4B" w:rsidP="00C21676">
      <w:pPr>
        <w:pStyle w:val="Heading3"/>
        <w:rPr>
          <w:rFonts w:eastAsia="DengXian"/>
          <w:lang w:eastAsia="zh-CN"/>
        </w:rPr>
      </w:pPr>
      <w:bookmarkStart w:id="2004" w:name="_Toc113426368"/>
      <w:bookmarkStart w:id="2005" w:name="_Toc117496793"/>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2004"/>
      <w:bookmarkEnd w:id="2005"/>
    </w:p>
    <w:p w14:paraId="7E384795" w14:textId="77777777" w:rsidR="00806D4B" w:rsidRPr="00806D4B" w:rsidRDefault="00806D4B" w:rsidP="00C21676">
      <w:pPr>
        <w:pStyle w:val="Heading4"/>
        <w:rPr>
          <w:rFonts w:eastAsia="DengXian"/>
          <w:lang w:eastAsia="zh-CN"/>
        </w:rPr>
      </w:pPr>
      <w:bookmarkStart w:id="2006" w:name="_Toc113426369"/>
      <w:bookmarkStart w:id="2007" w:name="_Toc117496794"/>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2006"/>
      <w:bookmarkEnd w:id="2007"/>
    </w:p>
    <w:p w14:paraId="501F0A80" w14:textId="77777777" w:rsidR="00806D4B" w:rsidRPr="00BE6E81" w:rsidRDefault="00C21676" w:rsidP="00BE6E81">
      <w:pPr>
        <w:pStyle w:val="TH"/>
        <w:rPr>
          <w:rFonts w:eastAsia="DengXian"/>
        </w:rPr>
      </w:pPr>
      <w:r w:rsidRPr="00BE6E81">
        <w:object w:dxaOrig="9553" w:dyaOrig="6433" w14:anchorId="28E45996">
          <v:shape id="_x0000_i8769" type="#_x0000_t75" style="width:324.7pt;height:218.7pt" o:ole="">
            <v:imagedata r:id="rId227" o:title=""/>
          </v:shape>
          <o:OLEObject Type="Embed" ProgID="Visio.Drawing.15" ShapeID="_x0000_i8769" DrawAspect="Content" ObjectID="_1728109699" r:id="rId228"/>
        </w:object>
      </w:r>
    </w:p>
    <w:p w14:paraId="51E2B59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015CC9E2"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5FB991C8" w14:textId="77777777" w:rsidR="00BE6E81" w:rsidRDefault="00BE6E81" w:rsidP="00BE6E81">
      <w:pPr>
        <w:rPr>
          <w:lang w:eastAsia="zh-CN"/>
        </w:rPr>
      </w:pPr>
      <w:r>
        <w:rPr>
          <w:lang w:eastAsia="zh-CN"/>
        </w:rPr>
        <w:t>In step 11-12, SMF provides RAN node with the N2 SM information, which contains XR-specific information.</w:t>
      </w:r>
    </w:p>
    <w:p w14:paraId="6D1A85B7" w14:textId="77777777" w:rsidR="00BE6E81" w:rsidRDefault="00BE6E81" w:rsidP="00BE6E81">
      <w:pPr>
        <w:rPr>
          <w:lang w:eastAsia="zh-CN"/>
        </w:rPr>
      </w:pPr>
      <w:r>
        <w:rPr>
          <w:lang w:eastAsia="zh-CN"/>
        </w:rPr>
        <w:t>In step 13, AN-specific resource is setup for PDU session.</w:t>
      </w:r>
    </w:p>
    <w:p w14:paraId="2D889D8A" w14:textId="566B72BA" w:rsidR="00BE6E81" w:rsidRDefault="00BE6E81" w:rsidP="00BE6E81">
      <w:pPr>
        <w:rPr>
          <w:lang w:eastAsia="zh-CN"/>
        </w:rPr>
      </w:pPr>
      <w:r>
        <w:rPr>
          <w:lang w:eastAsia="zh-CN"/>
        </w:rPr>
        <w:t xml:space="preserve">In step 14-15, if RAN node supports PDU set handling, it provides SMF with N2 SM information which contains PDU set handling (PSH) support indicator. Otherwise, no </w:t>
      </w:r>
      <w:r w:rsidR="00917ADA">
        <w:rPr>
          <w:lang w:eastAsia="zh-CN"/>
        </w:rPr>
        <w:t>"</w:t>
      </w:r>
      <w:r>
        <w:rPr>
          <w:lang w:eastAsia="zh-CN"/>
        </w:rPr>
        <w:t>PSH-support</w:t>
      </w:r>
      <w:r w:rsidR="00917ADA">
        <w:rPr>
          <w:lang w:eastAsia="zh-CN"/>
        </w:rPr>
        <w:t>"</w:t>
      </w:r>
      <w:r>
        <w:rPr>
          <w:lang w:eastAsia="zh-CN"/>
        </w:rPr>
        <w:t xml:space="preserve"> indicator included.</w:t>
      </w:r>
    </w:p>
    <w:p w14:paraId="6D108BE0"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2ED2FAED" w14:textId="77777777" w:rsidR="00BE6E81" w:rsidRDefault="00BE6E81" w:rsidP="00BE6E81">
      <w:pPr>
        <w:rPr>
          <w:lang w:eastAsia="zh-CN"/>
        </w:rPr>
      </w:pPr>
      <w:r>
        <w:rPr>
          <w:lang w:eastAsia="zh-CN"/>
        </w:rPr>
        <w:t>In step 16b, UPF responds with N4 session modification response.</w:t>
      </w:r>
    </w:p>
    <w:p w14:paraId="6EF114F6" w14:textId="74F9B464" w:rsidR="00BE6E81" w:rsidRDefault="00BE6E81" w:rsidP="00BE6E81">
      <w:pPr>
        <w:rPr>
          <w:lang w:eastAsia="zh-CN"/>
        </w:rPr>
      </w:pPr>
      <w:r>
        <w:rPr>
          <w:lang w:eastAsia="zh-CN"/>
        </w:rPr>
        <w:lastRenderedPageBreak/>
        <w:t xml:space="preserve">If SMF obtains XR configuration information after PDU session establishment, then SMF shall trigger PDU session modification procedure to provide XR configuration information to RAN node, and RAN node shall response with </w:t>
      </w:r>
      <w:r w:rsidR="00917ADA">
        <w:rPr>
          <w:lang w:eastAsia="zh-CN"/>
        </w:rPr>
        <w:t>"</w:t>
      </w:r>
      <w:r>
        <w:rPr>
          <w:lang w:eastAsia="zh-CN"/>
        </w:rPr>
        <w:t>PSH-support</w:t>
      </w:r>
      <w:r w:rsidR="00917ADA">
        <w:rPr>
          <w:lang w:eastAsia="zh-CN"/>
        </w:rPr>
        <w:t>"</w:t>
      </w:r>
      <w:r>
        <w:rPr>
          <w:lang w:eastAsia="zh-CN"/>
        </w:rPr>
        <w:t xml:space="preserve"> indicator if it supports PSH.</w:t>
      </w:r>
    </w:p>
    <w:p w14:paraId="31BE0A6B" w14:textId="77777777" w:rsidR="00806D4B" w:rsidRPr="00806D4B" w:rsidRDefault="00806D4B" w:rsidP="005A698A">
      <w:pPr>
        <w:pStyle w:val="Heading4"/>
        <w:rPr>
          <w:rFonts w:eastAsia="DengXian"/>
          <w:lang w:eastAsia="zh-CN"/>
        </w:rPr>
      </w:pPr>
      <w:bookmarkStart w:id="2008" w:name="_Toc113426370"/>
      <w:bookmarkStart w:id="2009" w:name="_Toc117496795"/>
      <w:r w:rsidRPr="00806D4B">
        <w:rPr>
          <w:rFonts w:eastAsia="DengXian"/>
          <w:lang w:eastAsia="zh-CN"/>
        </w:rPr>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2008"/>
      <w:bookmarkEnd w:id="2009"/>
    </w:p>
    <w:p w14:paraId="62A277D2" w14:textId="77777777" w:rsidR="005A698A" w:rsidRDefault="005A698A" w:rsidP="00BE6E81">
      <w:pPr>
        <w:pStyle w:val="TH"/>
        <w:rPr>
          <w:rFonts w:eastAsia="DengXian"/>
          <w:lang w:eastAsia="zh-CN"/>
        </w:rPr>
      </w:pPr>
      <w:r>
        <w:object w:dxaOrig="9949" w:dyaOrig="5916" w14:anchorId="5B4D9E77">
          <v:shape id="_x0000_i8770" type="#_x0000_t75" style="width:395.3pt;height:234.35pt" o:ole="">
            <v:imagedata r:id="rId229" o:title=""/>
          </v:shape>
          <o:OLEObject Type="Embed" ProgID="Visio.Drawing.15" ShapeID="_x0000_i8770" DrawAspect="Content" ObjectID="_1728109700" r:id="rId230"/>
        </w:object>
      </w:r>
    </w:p>
    <w:p w14:paraId="0DDBA209"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3DE3F894" w14:textId="77777777" w:rsidR="00BE6E81" w:rsidRDefault="00BE6E81" w:rsidP="00BE6E81">
      <w:pPr>
        <w:rPr>
          <w:lang w:eastAsia="zh-CN"/>
        </w:rPr>
      </w:pPr>
      <w:r>
        <w:rPr>
          <w:lang w:eastAsia="zh-CN"/>
        </w:rPr>
        <w:t>Step 1, source RAN node requests for handover and target node responds.</w:t>
      </w:r>
    </w:p>
    <w:p w14:paraId="6DC42047" w14:textId="31E985A2" w:rsidR="00BE6E81" w:rsidRDefault="00BE6E81" w:rsidP="00BE6E81">
      <w:pPr>
        <w:rPr>
          <w:lang w:eastAsia="zh-CN"/>
        </w:rPr>
      </w:pPr>
      <w:r>
        <w:rPr>
          <w:lang w:eastAsia="zh-CN"/>
        </w:rPr>
        <w:t xml:space="preserve">Step 2, if target RAN node supports PDU set handling, it includes </w:t>
      </w:r>
      <w:r w:rsidR="00917ADA">
        <w:rPr>
          <w:lang w:eastAsia="zh-CN"/>
        </w:rPr>
        <w:t>"</w:t>
      </w:r>
      <w:r>
        <w:rPr>
          <w:lang w:eastAsia="zh-CN"/>
        </w:rPr>
        <w:t>PSH-support</w:t>
      </w:r>
      <w:r w:rsidR="00917ADA">
        <w:rPr>
          <w:lang w:eastAsia="zh-CN"/>
        </w:rPr>
        <w:t>"</w:t>
      </w:r>
      <w:r>
        <w:rPr>
          <w:lang w:eastAsia="zh-CN"/>
        </w:rPr>
        <w:t xml:space="preserve"> indicator in Path switch request message. Otherwise, no </w:t>
      </w:r>
      <w:r w:rsidR="00917ADA">
        <w:rPr>
          <w:lang w:eastAsia="zh-CN"/>
        </w:rPr>
        <w:t>"</w:t>
      </w:r>
      <w:r>
        <w:rPr>
          <w:lang w:eastAsia="zh-CN"/>
        </w:rPr>
        <w:t>PSH-support</w:t>
      </w:r>
      <w:r w:rsidR="00917ADA">
        <w:rPr>
          <w:lang w:eastAsia="zh-CN"/>
        </w:rPr>
        <w:t>"</w:t>
      </w:r>
      <w:r>
        <w:rPr>
          <w:lang w:eastAsia="zh-CN"/>
        </w:rPr>
        <w:t xml:space="preserve"> indicator exists.</w:t>
      </w:r>
    </w:p>
    <w:p w14:paraId="18172DD2"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4C4585AA" w14:textId="4AB0E122" w:rsidR="00BE6E81" w:rsidRDefault="00BE6E81" w:rsidP="00BE6E81">
      <w:pPr>
        <w:rPr>
          <w:lang w:eastAsia="zh-CN"/>
        </w:rPr>
      </w:pPr>
      <w:r>
        <w:rPr>
          <w:lang w:eastAsia="zh-CN"/>
        </w:rPr>
        <w:t>Step 4a, SMF triggers N4 session modification procedure. There</w:t>
      </w:r>
      <w:r w:rsidR="00917ADA">
        <w:rPr>
          <w:lang w:eastAsia="zh-CN"/>
        </w:rPr>
        <w:t>'</w:t>
      </w:r>
      <w:r>
        <w:rPr>
          <w:lang w:eastAsia="zh-CN"/>
        </w:rPr>
        <w:t>re three cases as follows:</w:t>
      </w:r>
    </w:p>
    <w:p w14:paraId="2225A353" w14:textId="0C04E1C5" w:rsidR="00BE6E81" w:rsidRDefault="00BE6E81" w:rsidP="00BE6E81">
      <w:pPr>
        <w:pStyle w:val="B1"/>
      </w:pPr>
      <w:r>
        <w:t>-</w:t>
      </w:r>
      <w:r>
        <w:tab/>
        <w:t xml:space="preserve">Case 1: for mobility from an PSH-supporting NG-RAN node to an PSH non-supporting NG-RAN node, the SMF infers from the absence of an </w:t>
      </w:r>
      <w:r w:rsidR="00917ADA">
        <w:t>"</w:t>
      </w:r>
      <w:r>
        <w:t>PSH-support</w:t>
      </w:r>
      <w:r w:rsidR="00917ADA">
        <w:t>"</w:t>
      </w:r>
      <w:r>
        <w:t xml:space="preserve">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w:t>
      </w:r>
      <w:r w:rsidR="00917ADA">
        <w:t>"</w:t>
      </w:r>
      <w:r>
        <w:t>PSH-support</w:t>
      </w:r>
      <w:r w:rsidR="00917ADA">
        <w:t>"</w:t>
      </w:r>
      <w:r>
        <w:t xml:space="preserve">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18F77575" w14:textId="6E814B32" w:rsidR="00BE6E81" w:rsidRDefault="00BE6E81" w:rsidP="00BE6E81">
      <w:pPr>
        <w:pStyle w:val="B1"/>
      </w:pPr>
      <w:r>
        <w:t>-</w:t>
      </w:r>
      <w:r>
        <w:tab/>
        <w:t xml:space="preserve">Case 2: for mobility from PSH non-supporting NG-RAN node to PSH-supporting NG-RAN node, SMF infers from the presence of the </w:t>
      </w:r>
      <w:r w:rsidR="00917ADA">
        <w:t>"</w:t>
      </w:r>
      <w:r>
        <w:t>PSH-support</w:t>
      </w:r>
      <w:r w:rsidR="00917ADA">
        <w:t>"</w:t>
      </w:r>
      <w:r>
        <w:t xml:space="preserve"> indicator in the Path Switch Request message that PDU set handling@UPF shall be activated. SMF triggers UPF to perform PDU set handling.</w:t>
      </w:r>
    </w:p>
    <w:p w14:paraId="6861B5DC" w14:textId="77777777" w:rsidR="00BE6E81" w:rsidRDefault="00BE6E81" w:rsidP="00BE6E81">
      <w:pPr>
        <w:pStyle w:val="B1"/>
      </w:pPr>
      <w:r>
        <w:t>-</w:t>
      </w:r>
      <w:r>
        <w:tab/>
        <w:t>Case 3: PDU set handling capability does not change from source RAN node to target RAN node. The PDU set handing remains the same in UPF.</w:t>
      </w:r>
    </w:p>
    <w:p w14:paraId="078AA725" w14:textId="717930BD" w:rsidR="00806D4B" w:rsidRPr="00806D4B" w:rsidRDefault="00BE6E81" w:rsidP="00BE6E81">
      <w:r>
        <w:t xml:space="preserve">For NG based handover, SMF infers from the presence/absence of the </w:t>
      </w:r>
      <w:r w:rsidR="00917ADA">
        <w:t>"</w:t>
      </w:r>
      <w:r>
        <w:t>PSH-support</w:t>
      </w:r>
      <w:r w:rsidR="00917ADA">
        <w:t>"</w:t>
      </w:r>
      <w:r>
        <w:t xml:space="preserve"> indicator in Handover Request Acknowledge message and informs UPF to activate/deactivate PDU set handling accordingly.</w:t>
      </w:r>
    </w:p>
    <w:p w14:paraId="6D3AF155" w14:textId="77777777" w:rsidR="00806D4B" w:rsidRPr="00806D4B" w:rsidRDefault="00806D4B" w:rsidP="005A698A">
      <w:pPr>
        <w:pStyle w:val="Heading3"/>
        <w:rPr>
          <w:rFonts w:eastAsia="DengXian"/>
          <w:lang w:eastAsia="zh-CN"/>
        </w:rPr>
      </w:pPr>
      <w:bookmarkStart w:id="2010" w:name="_Toc113426371"/>
      <w:bookmarkStart w:id="2011" w:name="_Toc117496796"/>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2010"/>
      <w:bookmarkEnd w:id="2011"/>
    </w:p>
    <w:p w14:paraId="0949413E"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5A58A8A3" w14:textId="77777777" w:rsidR="00BE6E81" w:rsidRDefault="00BE6E81" w:rsidP="00BE6E81">
      <w:r>
        <w:lastRenderedPageBreak/>
        <w:t>SMF:</w:t>
      </w:r>
    </w:p>
    <w:p w14:paraId="164A4923" w14:textId="32030540" w:rsidR="00BE6E81" w:rsidRDefault="00BE6E81" w:rsidP="00BE6E81">
      <w:pPr>
        <w:pStyle w:val="B1"/>
        <w:rPr>
          <w:rFonts w:eastAsia="DengXian"/>
        </w:rPr>
      </w:pPr>
      <w:r>
        <w:rPr>
          <w:rFonts w:eastAsia="DengXian"/>
        </w:rPr>
        <w:t>-</w:t>
      </w:r>
      <w:r>
        <w:rPr>
          <w:rFonts w:eastAsia="DengXian"/>
        </w:rPr>
        <w:tab/>
        <w:t xml:space="preserve">Configure UPF to perform PDU set handling or not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PDU session Resource setup/modification response.</w:t>
      </w:r>
    </w:p>
    <w:p w14:paraId="3AE487FA" w14:textId="2798240B" w:rsidR="00BE6E81" w:rsidRDefault="00BE6E81" w:rsidP="00BE6E81">
      <w:pPr>
        <w:pStyle w:val="B1"/>
        <w:rPr>
          <w:rFonts w:eastAsia="DengXian"/>
        </w:rPr>
      </w:pPr>
      <w:r>
        <w:rPr>
          <w:rFonts w:eastAsia="DengXian"/>
        </w:rPr>
        <w:t>-</w:t>
      </w:r>
      <w:r>
        <w:rPr>
          <w:rFonts w:eastAsia="DengXian"/>
        </w:rPr>
        <w:tab/>
        <w:t xml:space="preserve">Configure UPF to activate/deactivate PDU set handling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 if the PDU set handing capabilty has been changed.</w:t>
      </w:r>
    </w:p>
    <w:p w14:paraId="6C414780" w14:textId="77777777" w:rsidR="00BE6E81" w:rsidRDefault="00BE6E81" w:rsidP="00BE6E81">
      <w:r>
        <w:t>RAN node:</w:t>
      </w:r>
    </w:p>
    <w:p w14:paraId="1F60F6DB" w14:textId="71F2255B"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indication in N2 SM information upon receiving XR-specific information during PDU session establishment/modificaiton procedure.</w:t>
      </w:r>
    </w:p>
    <w:p w14:paraId="65EB050D" w14:textId="1431288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w:t>
      </w:r>
    </w:p>
    <w:p w14:paraId="042DA73B" w14:textId="77777777"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66753E4D" w14:textId="77777777" w:rsidR="00817F17" w:rsidRPr="00817F17" w:rsidRDefault="00817F17" w:rsidP="00817F17">
      <w:pPr>
        <w:pStyle w:val="Heading2"/>
        <w:rPr>
          <w:rFonts w:eastAsia="DengXian"/>
          <w:lang w:eastAsia="zh-CN"/>
        </w:rPr>
      </w:pPr>
      <w:bookmarkStart w:id="2012" w:name="_Toc113426372"/>
      <w:bookmarkStart w:id="2013" w:name="_Toc117496797"/>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2012"/>
      <w:bookmarkEnd w:id="2013"/>
    </w:p>
    <w:p w14:paraId="3AE3EED5" w14:textId="77777777" w:rsidR="00817F17" w:rsidRPr="00817F17" w:rsidRDefault="00817F17" w:rsidP="00817F17">
      <w:pPr>
        <w:pStyle w:val="Heading3"/>
        <w:rPr>
          <w:rFonts w:eastAsia="DengXian"/>
          <w:lang w:eastAsia="zh-CN"/>
        </w:rPr>
      </w:pPr>
      <w:bookmarkStart w:id="2014" w:name="_Toc113426373"/>
      <w:bookmarkStart w:id="2015" w:name="_Toc117496798"/>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2014"/>
      <w:bookmarkEnd w:id="2015"/>
    </w:p>
    <w:p w14:paraId="554E3992"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350367DD" w14:textId="77777777" w:rsidR="00817F17" w:rsidRPr="00817F17" w:rsidRDefault="00817F17" w:rsidP="00817F17">
      <w:pPr>
        <w:pStyle w:val="Heading4"/>
        <w:rPr>
          <w:rFonts w:eastAsia="DengXian"/>
          <w:lang w:eastAsia="zh-CN"/>
        </w:rPr>
      </w:pPr>
      <w:bookmarkStart w:id="2016" w:name="_Toc113426374"/>
      <w:bookmarkStart w:id="2017" w:name="_Toc117496799"/>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2016"/>
      <w:bookmarkEnd w:id="2017"/>
    </w:p>
    <w:p w14:paraId="5EB44A3F"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45913F3C"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7033AD4C"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098C27E9" w14:textId="77777777" w:rsidR="00817F17" w:rsidRPr="00817F17" w:rsidRDefault="00817F17" w:rsidP="00817F17">
      <w:pPr>
        <w:pStyle w:val="Heading4"/>
        <w:rPr>
          <w:rFonts w:eastAsia="DengXian"/>
          <w:lang w:eastAsia="zh-CN"/>
        </w:rPr>
      </w:pPr>
      <w:bookmarkStart w:id="2018" w:name="_Toc113426375"/>
      <w:bookmarkStart w:id="2019" w:name="_Toc117496800"/>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2018"/>
      <w:bookmarkEnd w:id="2019"/>
    </w:p>
    <w:p w14:paraId="60E3CD51" w14:textId="77777777" w:rsidR="00817F17" w:rsidRPr="00817F17" w:rsidRDefault="00817F17" w:rsidP="00817F17">
      <w:pPr>
        <w:rPr>
          <w:lang w:eastAsia="zh-CN"/>
        </w:rPr>
      </w:pPr>
      <w:r w:rsidRPr="00817F17">
        <w:rPr>
          <w:lang w:eastAsia="zh-CN"/>
        </w:rPr>
        <w:t>FEC PDU Set:</w:t>
      </w:r>
    </w:p>
    <w:p w14:paraId="1E4874B2"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5CB18317" w14:textId="77777777" w:rsidR="00817F17" w:rsidRPr="00817F17" w:rsidRDefault="00817F17" w:rsidP="00817F17">
      <w:pPr>
        <w:pStyle w:val="Heading3"/>
        <w:rPr>
          <w:rFonts w:eastAsia="DengXian"/>
          <w:lang w:eastAsia="zh-CN"/>
        </w:rPr>
      </w:pPr>
      <w:bookmarkStart w:id="2020" w:name="_Toc113426376"/>
      <w:bookmarkStart w:id="2021" w:name="_Toc117496801"/>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2020"/>
      <w:bookmarkEnd w:id="2021"/>
    </w:p>
    <w:p w14:paraId="20FEEC90" w14:textId="77777777" w:rsidR="00817F17" w:rsidRPr="00817F17" w:rsidRDefault="00817F17" w:rsidP="00817F17">
      <w:pPr>
        <w:rPr>
          <w:lang w:eastAsia="zh-CN"/>
        </w:rPr>
      </w:pPr>
      <w:r w:rsidRPr="00817F17">
        <w:rPr>
          <w:lang w:eastAsia="zh-CN"/>
        </w:rPr>
        <w:t>RAN:</w:t>
      </w:r>
    </w:p>
    <w:p w14:paraId="6EC616AB"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40608D77" w14:textId="77777777"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09A3D163" w14:textId="77777777" w:rsidR="007846FD" w:rsidRPr="007846FD" w:rsidRDefault="007846FD" w:rsidP="007846FD">
      <w:pPr>
        <w:pStyle w:val="Heading2"/>
        <w:rPr>
          <w:rFonts w:eastAsia="DengXian"/>
        </w:rPr>
      </w:pPr>
      <w:bookmarkStart w:id="2022" w:name="_Toc113426377"/>
      <w:bookmarkStart w:id="2023" w:name="_Toc117496802"/>
      <w:r w:rsidRPr="007846FD">
        <w:rPr>
          <w:rFonts w:eastAsia="DengXian"/>
        </w:rPr>
        <w:lastRenderedPageBreak/>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2022"/>
      <w:bookmarkEnd w:id="2023"/>
    </w:p>
    <w:p w14:paraId="6CA48161" w14:textId="77777777" w:rsidR="007846FD" w:rsidRPr="007846FD" w:rsidRDefault="007846FD" w:rsidP="007846FD">
      <w:pPr>
        <w:pStyle w:val="Heading3"/>
        <w:rPr>
          <w:rFonts w:eastAsia="DengXian"/>
        </w:rPr>
      </w:pPr>
      <w:bookmarkStart w:id="2024" w:name="_Toc113426378"/>
      <w:bookmarkStart w:id="2025" w:name="_Toc117496803"/>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2024"/>
      <w:bookmarkEnd w:id="2025"/>
    </w:p>
    <w:p w14:paraId="7E044BD6" w14:textId="77777777" w:rsidR="007846FD" w:rsidRPr="007846FD" w:rsidRDefault="007846FD" w:rsidP="007846FD">
      <w:r w:rsidRPr="007846FD">
        <w:t xml:space="preserve">The solution applies to Key Issue #6 Uplink-downlink transmission coordination to meet Round-Trip latency requirements. </w:t>
      </w:r>
    </w:p>
    <w:p w14:paraId="05DE5CA3" w14:textId="77777777" w:rsidR="007846FD" w:rsidRPr="007846FD" w:rsidRDefault="007846FD" w:rsidP="007846FD">
      <w:pPr>
        <w:pStyle w:val="Heading3"/>
        <w:rPr>
          <w:rFonts w:eastAsia="DengXian"/>
        </w:rPr>
      </w:pPr>
      <w:bookmarkStart w:id="2026" w:name="_Toc113426379"/>
      <w:bookmarkStart w:id="2027" w:name="_Toc117496804"/>
      <w:r w:rsidRPr="007846FD">
        <w:rPr>
          <w:rFonts w:eastAsia="DengXian"/>
        </w:rPr>
        <w:t>6.</w:t>
      </w:r>
      <w:r>
        <w:rPr>
          <w:rFonts w:eastAsia="DengXian" w:hint="eastAsia"/>
          <w:lang w:eastAsia="zh-CN"/>
        </w:rPr>
        <w:t>71</w:t>
      </w:r>
      <w:r w:rsidRPr="007846FD">
        <w:rPr>
          <w:rFonts w:eastAsia="DengXian"/>
        </w:rPr>
        <w:t>.2</w:t>
      </w:r>
      <w:r w:rsidRPr="007846FD">
        <w:rPr>
          <w:rFonts w:eastAsia="DengXian"/>
        </w:rPr>
        <w:tab/>
        <w:t>Description</w:t>
      </w:r>
      <w:bookmarkEnd w:id="2026"/>
      <w:bookmarkEnd w:id="2027"/>
    </w:p>
    <w:p w14:paraId="3E94917D"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649E2BB2"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22FF29DA" w14:textId="77777777" w:rsidR="007846FD" w:rsidRPr="007846FD" w:rsidRDefault="007846FD" w:rsidP="007846FD">
      <w:r w:rsidRPr="007846FD">
        <w:t>The solution is based on the existing QoS model and policy framework with the following enhancements and special configurations:</w:t>
      </w:r>
    </w:p>
    <w:p w14:paraId="31F55009"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2B0C39D2" w14:textId="23CFD042"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917ADA">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917ADA">
        <w:rPr>
          <w:rFonts w:eastAsia="DengXian"/>
        </w:rPr>
        <w:t>'</w:t>
      </w:r>
      <w:r w:rsidRPr="007846FD">
        <w:rPr>
          <w:rFonts w:eastAsia="DengXian"/>
        </w:rPr>
        <w:t>t exceed the RT latency requirement.</w:t>
      </w:r>
    </w:p>
    <w:p w14:paraId="0F12EAE2"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63C99F6A"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48F59201" w14:textId="77777777" w:rsidR="007846FD" w:rsidRPr="007846FD" w:rsidRDefault="007846FD" w:rsidP="007846FD">
      <w:pPr>
        <w:pStyle w:val="Heading3"/>
        <w:rPr>
          <w:rFonts w:eastAsia="DengXian"/>
        </w:rPr>
      </w:pPr>
      <w:bookmarkStart w:id="2028" w:name="_Toc113426380"/>
      <w:bookmarkStart w:id="2029" w:name="_Toc117496805"/>
      <w:r w:rsidRPr="007846FD">
        <w:rPr>
          <w:rFonts w:eastAsia="DengXian"/>
        </w:rPr>
        <w:lastRenderedPageBreak/>
        <w:t>6.</w:t>
      </w:r>
      <w:r>
        <w:rPr>
          <w:rFonts w:eastAsia="DengXian" w:hint="eastAsia"/>
          <w:lang w:eastAsia="zh-CN"/>
        </w:rPr>
        <w:t>71</w:t>
      </w:r>
      <w:r w:rsidRPr="007846FD">
        <w:rPr>
          <w:rFonts w:eastAsia="DengXian"/>
        </w:rPr>
        <w:t>.3</w:t>
      </w:r>
      <w:r w:rsidRPr="007846FD">
        <w:rPr>
          <w:rFonts w:eastAsia="DengXian"/>
        </w:rPr>
        <w:tab/>
        <w:t>Procedures</w:t>
      </w:r>
      <w:bookmarkEnd w:id="2028"/>
      <w:bookmarkEnd w:id="2029"/>
    </w:p>
    <w:bookmarkStart w:id="2030" w:name="_MON_1717770074"/>
    <w:bookmarkEnd w:id="2030"/>
    <w:p w14:paraId="0FEF0ACE" w14:textId="77777777" w:rsidR="007846FD" w:rsidRPr="007846FD" w:rsidRDefault="007846FD" w:rsidP="00BE6E81">
      <w:pPr>
        <w:pStyle w:val="TH"/>
        <w:rPr>
          <w:rFonts w:eastAsia="DengXian"/>
        </w:rPr>
      </w:pPr>
      <w:r w:rsidRPr="00F82DA0">
        <w:rPr>
          <w:rFonts w:eastAsiaTheme="minorEastAsia"/>
        </w:rPr>
        <w:object w:dxaOrig="9530" w:dyaOrig="6235" w14:anchorId="4BC5264D">
          <v:shape id="_x0000_i8771" type="#_x0000_t75" style="width:476.15pt;height:311.75pt" o:ole="">
            <v:imagedata r:id="rId231" o:title=""/>
          </v:shape>
          <o:OLEObject Type="Embed" ProgID="Word.Document.12" ShapeID="_x0000_i8771" DrawAspect="Content" ObjectID="_1728109701" r:id="rId232">
            <o:FieldCodes>\s</o:FieldCodes>
          </o:OLEObject>
        </w:object>
      </w:r>
    </w:p>
    <w:p w14:paraId="607E3D87"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660B42D3" w14:textId="77777777" w:rsidR="007846FD" w:rsidRPr="007846FD" w:rsidRDefault="007846FD" w:rsidP="007846FD">
      <w:pPr>
        <w:pStyle w:val="B1"/>
        <w:rPr>
          <w:rFonts w:eastAsia="DengXian"/>
        </w:rPr>
      </w:pPr>
      <w:r w:rsidRPr="007846FD">
        <w:rPr>
          <w:rFonts w:eastAsia="DengXian"/>
        </w:rPr>
        <w:t>1.</w:t>
      </w:r>
      <w:r w:rsidRPr="007846FD">
        <w:rPr>
          <w:rFonts w:eastAsia="DengXian"/>
        </w:rPr>
        <w:tab/>
        <w:t>The AF provides RT latency requirement to the NEF using Nnef_AFsessionWithQoS_Create request.</w:t>
      </w:r>
    </w:p>
    <w:p w14:paraId="590F903D"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451D4A1A"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0FB0AE66"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081F4890"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332F770F"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3EF73D83" w14:textId="77777777" w:rsidR="007846FD" w:rsidRPr="007846FD" w:rsidRDefault="007846FD" w:rsidP="007846FD">
      <w:pPr>
        <w:pStyle w:val="Heading3"/>
        <w:rPr>
          <w:rFonts w:eastAsia="DengXian"/>
        </w:rPr>
      </w:pPr>
      <w:bookmarkStart w:id="2031" w:name="_Toc113426381"/>
      <w:bookmarkStart w:id="2032" w:name="_Toc117496806"/>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2031"/>
      <w:bookmarkEnd w:id="2032"/>
    </w:p>
    <w:p w14:paraId="2DFF93DF" w14:textId="77777777" w:rsidR="007846FD" w:rsidRPr="007846FD" w:rsidRDefault="007846FD" w:rsidP="007846FD">
      <w:r w:rsidRPr="007846FD">
        <w:t>AF:</w:t>
      </w:r>
    </w:p>
    <w:p w14:paraId="40D89E37"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513A7367" w14:textId="77777777" w:rsidR="007846FD" w:rsidRPr="007846FD" w:rsidRDefault="007846FD" w:rsidP="007846FD">
      <w:r w:rsidRPr="007846FD">
        <w:t>PCF:</w:t>
      </w:r>
    </w:p>
    <w:p w14:paraId="4A6A24F0" w14:textId="77777777" w:rsidR="007846FD" w:rsidRPr="007846FD" w:rsidRDefault="007846FD" w:rsidP="007846FD">
      <w:pPr>
        <w:pStyle w:val="B1"/>
        <w:rPr>
          <w:rFonts w:eastAsia="DengXian"/>
        </w:rPr>
      </w:pPr>
      <w:r w:rsidRPr="007846FD">
        <w:rPr>
          <w:rFonts w:eastAsia="DengXian"/>
        </w:rPr>
        <w:lastRenderedPageBreak/>
        <w:t>-</w:t>
      </w:r>
      <w:r w:rsidRPr="007846FD">
        <w:rPr>
          <w:rFonts w:eastAsia="DengXian"/>
        </w:rPr>
        <w:tab/>
        <w:t>Generate Alternative QoS Parameter Sets for both the UL and DL QoS flows.</w:t>
      </w:r>
    </w:p>
    <w:p w14:paraId="6517E1F4"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60443484" w14:textId="77777777" w:rsidR="007846FD" w:rsidRPr="007846FD" w:rsidRDefault="007846FD" w:rsidP="007846FD">
      <w:r w:rsidRPr="007846FD">
        <w:t>RAN:</w:t>
      </w:r>
    </w:p>
    <w:p w14:paraId="339F94DB"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C1E546D"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02999C4A" w14:textId="77777777" w:rsidR="00197391" w:rsidRPr="00197391" w:rsidRDefault="00197391" w:rsidP="00197391">
      <w:pPr>
        <w:pStyle w:val="Heading2"/>
        <w:rPr>
          <w:rFonts w:eastAsia="DengXian"/>
          <w:lang w:eastAsia="zh-CN"/>
        </w:rPr>
      </w:pPr>
      <w:bookmarkStart w:id="2033" w:name="_Toc113426382"/>
      <w:bookmarkStart w:id="2034" w:name="_Toc117496807"/>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2033"/>
      <w:bookmarkEnd w:id="2034"/>
    </w:p>
    <w:p w14:paraId="5A0D6952" w14:textId="77777777" w:rsidR="00197391" w:rsidRPr="00197391" w:rsidRDefault="00197391" w:rsidP="00197391">
      <w:pPr>
        <w:pStyle w:val="Heading3"/>
        <w:rPr>
          <w:rFonts w:eastAsia="DengXian"/>
          <w:lang w:eastAsia="zh-CN"/>
        </w:rPr>
      </w:pPr>
      <w:bookmarkStart w:id="2035" w:name="_Toc113426383"/>
      <w:bookmarkStart w:id="2036" w:name="_Toc117496808"/>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2035"/>
      <w:bookmarkEnd w:id="2036"/>
    </w:p>
    <w:p w14:paraId="4F8E4F99" w14:textId="08AF2196" w:rsidR="00197391" w:rsidRPr="00197391" w:rsidRDefault="00197391" w:rsidP="00197391">
      <w:pPr>
        <w:rPr>
          <w:lang w:eastAsia="zh-CN"/>
        </w:rPr>
      </w:pPr>
      <w:r w:rsidRPr="00197391">
        <w:rPr>
          <w:lang w:eastAsia="zh-CN"/>
        </w:rPr>
        <w:t xml:space="preserve">This solution is for Key Issue #8, </w:t>
      </w:r>
      <w:r w:rsidR="00917ADA">
        <w:rPr>
          <w:lang w:eastAsia="zh-CN"/>
        </w:rPr>
        <w:t>"</w:t>
      </w:r>
      <w:r w:rsidRPr="00197391">
        <w:rPr>
          <w:lang w:eastAsia="zh-CN"/>
        </w:rPr>
        <w:t>Enhancements to power savings for XR services</w:t>
      </w:r>
      <w:r w:rsidR="00917ADA">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21908523" w14:textId="77777777" w:rsidR="00197391" w:rsidRPr="00197391" w:rsidRDefault="00197391" w:rsidP="00197391">
      <w:pPr>
        <w:pStyle w:val="Heading3"/>
        <w:rPr>
          <w:rFonts w:eastAsia="DengXian"/>
          <w:lang w:eastAsia="zh-CN"/>
        </w:rPr>
      </w:pPr>
      <w:bookmarkStart w:id="2037" w:name="_Toc113426384"/>
      <w:bookmarkStart w:id="2038" w:name="_Toc117496809"/>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2037"/>
      <w:bookmarkEnd w:id="2038"/>
    </w:p>
    <w:p w14:paraId="4050606A"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668F8E09" w14:textId="3B73863E"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917ADA">
        <w:rPr>
          <w:lang w:eastAsia="zh-CN"/>
        </w:rPr>
        <w:t>"</w:t>
      </w:r>
      <w:r w:rsidRPr="00197391">
        <w:rPr>
          <w:lang w:eastAsia="zh-CN"/>
        </w:rPr>
        <w:t>on-duration</w:t>
      </w:r>
      <w:r w:rsidR="00917ADA">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receiver before data is present causing unnecessary power consumption and could power down the receiver before all the data for the period has been received causing the need for re-transmission with negative impact on the user experience. </w:t>
      </w:r>
    </w:p>
    <w:p w14:paraId="2C48CCB5"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7FE202A2"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1C8BFA9D"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411A12F4"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20560424"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1EE9A954"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0511C39A"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15899462"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5A0E383C" w14:textId="77777777" w:rsidR="00197391" w:rsidRPr="00197391" w:rsidRDefault="00197391" w:rsidP="00197391">
      <w:pPr>
        <w:pStyle w:val="B1"/>
        <w:rPr>
          <w:rFonts w:eastAsia="DengXian"/>
          <w:lang w:eastAsia="zh-CN"/>
        </w:rPr>
      </w:pPr>
      <w:r w:rsidRPr="00197391">
        <w:rPr>
          <w:rFonts w:eastAsia="DengXian"/>
          <w:lang w:eastAsia="zh-CN"/>
        </w:rPr>
        <w:lastRenderedPageBreak/>
        <w:t>2.</w:t>
      </w:r>
      <w:r w:rsidRPr="00197391">
        <w:rPr>
          <w:rFonts w:eastAsia="DengXian"/>
          <w:lang w:eastAsia="zh-CN"/>
        </w:rPr>
        <w:tab/>
        <w:t>The RAN can configure and enable the CDRX based on the overall jitter range, the local jitter range and the local jitter average.</w:t>
      </w:r>
    </w:p>
    <w:p w14:paraId="6E903E52" w14:textId="77777777"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2EB3B88A"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3FBB5D93" w14:textId="77777777" w:rsidR="00197391" w:rsidRPr="00197391" w:rsidRDefault="00197391" w:rsidP="00197391">
      <w:pPr>
        <w:pStyle w:val="Heading3"/>
        <w:rPr>
          <w:rFonts w:eastAsia="DengXian"/>
          <w:lang w:eastAsia="zh-CN"/>
        </w:rPr>
      </w:pPr>
      <w:bookmarkStart w:id="2039" w:name="_Toc113426385"/>
      <w:bookmarkStart w:id="2040" w:name="_Toc117496810"/>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2039"/>
      <w:bookmarkEnd w:id="2040"/>
    </w:p>
    <w:p w14:paraId="1201A945" w14:textId="77777777" w:rsidR="00197391" w:rsidRPr="00303B97" w:rsidRDefault="00197391" w:rsidP="00303B97">
      <w:pPr>
        <w:pStyle w:val="Heading4"/>
      </w:pPr>
      <w:bookmarkStart w:id="2041" w:name="_Toc113426386"/>
      <w:bookmarkStart w:id="2042" w:name="_Toc117496811"/>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2041"/>
      <w:bookmarkEnd w:id="2042"/>
      <w:r w:rsidRPr="00303B97">
        <w:t xml:space="preserve"> </w:t>
      </w:r>
    </w:p>
    <w:p w14:paraId="64C77FE0"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2043" w:name="_MON_1684549432"/>
    <w:bookmarkEnd w:id="2043"/>
    <w:p w14:paraId="54819CF9" w14:textId="77777777" w:rsidR="00BE6E81" w:rsidRDefault="00BE6E81" w:rsidP="005D2452">
      <w:pPr>
        <w:pStyle w:val="TH"/>
      </w:pPr>
      <w:r>
        <w:object w:dxaOrig="7655" w:dyaOrig="2265" w14:anchorId="655B4777">
          <v:shape id="_x0000_i8772" type="#_x0000_t75" style="width:382.4pt;height:112.75pt" o:ole="">
            <v:imagedata r:id="rId233" o:title=""/>
          </v:shape>
          <o:OLEObject Type="Embed" ProgID="Word.Picture.8" ShapeID="_x0000_i8772" DrawAspect="Content" ObjectID="_1728109702" r:id="rId234"/>
        </w:object>
      </w:r>
    </w:p>
    <w:p w14:paraId="0B6FEC2E"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5FC44D84"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08DEB29F"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6277464A" w14:textId="77777777" w:rsidR="00BE6E81" w:rsidRDefault="00BE6E81" w:rsidP="00BE6E81">
      <w:pPr>
        <w:pStyle w:val="B1"/>
        <w:rPr>
          <w:rFonts w:eastAsia="DengXian"/>
        </w:rPr>
      </w:pPr>
      <w:r>
        <w:rPr>
          <w:rFonts w:eastAsia="DengXian"/>
        </w:rPr>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14D07E7F" w14:textId="77777777" w:rsidR="00197391" w:rsidRPr="00197391" w:rsidRDefault="00197391" w:rsidP="00197391">
      <w:pPr>
        <w:pStyle w:val="Heading4"/>
        <w:rPr>
          <w:rFonts w:eastAsia="DengXian"/>
          <w:lang w:eastAsia="zh-CN"/>
        </w:rPr>
      </w:pPr>
      <w:bookmarkStart w:id="2044" w:name="_Toc113426387"/>
      <w:bookmarkStart w:id="2045" w:name="_Toc117496812"/>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2044"/>
      <w:bookmarkEnd w:id="2045"/>
    </w:p>
    <w:bookmarkStart w:id="2046" w:name="_MON_1723884737"/>
    <w:bookmarkEnd w:id="2046"/>
    <w:p w14:paraId="1D917A0C" w14:textId="77777777" w:rsidR="00190399" w:rsidRDefault="00190399" w:rsidP="00190399">
      <w:pPr>
        <w:pStyle w:val="TH"/>
      </w:pPr>
      <w:r>
        <w:object w:dxaOrig="7655" w:dyaOrig="2265" w14:anchorId="79D184DB">
          <v:shape id="_x0000_i8773" type="#_x0000_t75" style="width:382.4pt;height:112.75pt" o:ole="">
            <v:imagedata r:id="rId235" o:title=""/>
          </v:shape>
          <o:OLEObject Type="Embed" ProgID="Word.Picture.8" ShapeID="_x0000_i8773" DrawAspect="Content" ObjectID="_1728109703" r:id="rId236"/>
        </w:object>
      </w:r>
    </w:p>
    <w:p w14:paraId="7103E2C4"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3D1F7330"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2047" w:name="_MON_1723884767"/>
    <w:bookmarkEnd w:id="2047"/>
    <w:p w14:paraId="7A92C72F" w14:textId="77777777" w:rsidR="00190399" w:rsidRDefault="00190399" w:rsidP="00190399">
      <w:pPr>
        <w:pStyle w:val="TH"/>
      </w:pPr>
      <w:r>
        <w:object w:dxaOrig="7655" w:dyaOrig="2265" w14:anchorId="75E2C396">
          <v:shape id="_x0000_i8774" type="#_x0000_t75" style="width:382.4pt;height:112.75pt" o:ole="">
            <v:imagedata r:id="rId237" o:title=""/>
          </v:shape>
          <o:OLEObject Type="Embed" ProgID="Word.Picture.8" ShapeID="_x0000_i8774" DrawAspect="Content" ObjectID="_1728109704" r:id="rId238"/>
        </w:object>
      </w:r>
    </w:p>
    <w:p w14:paraId="6BF0529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7D9DD9F3" w14:textId="77777777"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2BBF30CC" w14:textId="77777777" w:rsidR="00197391" w:rsidRPr="00197391" w:rsidRDefault="00197391" w:rsidP="00197391">
      <w:pPr>
        <w:pStyle w:val="Heading3"/>
        <w:rPr>
          <w:rFonts w:eastAsia="DengXian"/>
          <w:lang w:eastAsia="zh-CN"/>
        </w:rPr>
      </w:pPr>
      <w:bookmarkStart w:id="2048" w:name="_Toc113426388"/>
      <w:bookmarkStart w:id="2049" w:name="_Toc117496813"/>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2048"/>
      <w:bookmarkEnd w:id="2049"/>
    </w:p>
    <w:p w14:paraId="60BFBCC7" w14:textId="77777777" w:rsidR="00190399" w:rsidRDefault="00190399" w:rsidP="00190399">
      <w:r>
        <w:t>SMF:</w:t>
      </w:r>
    </w:p>
    <w:p w14:paraId="36BA00C0"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18BB9327" w14:textId="77777777" w:rsidR="00190399" w:rsidRDefault="00190399" w:rsidP="00190399">
      <w:r>
        <w:t>UPF:</w:t>
      </w:r>
    </w:p>
    <w:p w14:paraId="6F090AFE"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48F7AB95" w14:textId="77777777" w:rsidR="00190399" w:rsidRDefault="00190399" w:rsidP="00190399">
      <w:r>
        <w:t>RAN:</w:t>
      </w:r>
    </w:p>
    <w:p w14:paraId="607E4FF7"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68CE9297" w14:textId="77777777" w:rsidR="00190399" w:rsidRDefault="00190399" w:rsidP="00190399">
      <w:r>
        <w:t>NWDAF:</w:t>
      </w:r>
    </w:p>
    <w:p w14:paraId="57DA9F38"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791B048D" w14:textId="0CAD22CF" w:rsidR="000B715D" w:rsidRPr="000B715D" w:rsidRDefault="000B715D" w:rsidP="000B715D">
      <w:pPr>
        <w:pStyle w:val="Heading2"/>
        <w:rPr>
          <w:rFonts w:eastAsia="DengXian"/>
          <w:lang w:eastAsia="zh-CN"/>
        </w:rPr>
      </w:pPr>
      <w:bookmarkStart w:id="2050" w:name="_Toc113426389"/>
      <w:bookmarkStart w:id="2051" w:name="_Toc117496814"/>
      <w:r>
        <w:rPr>
          <w:rFonts w:eastAsia="DengXian"/>
          <w:lang w:eastAsia="zh-CN"/>
        </w:rPr>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917ADA">
        <w:rPr>
          <w:rFonts w:eastAsia="DengXian"/>
          <w:lang w:eastAsia="zh-CN"/>
        </w:rPr>
        <w:t>'</w:t>
      </w:r>
      <w:r w:rsidRPr="000B715D">
        <w:rPr>
          <w:rFonts w:eastAsia="DengXian"/>
          <w:lang w:eastAsia="zh-CN"/>
        </w:rPr>
        <w:t>s CDRX preference</w:t>
      </w:r>
      <w:bookmarkEnd w:id="2050"/>
      <w:bookmarkEnd w:id="2051"/>
    </w:p>
    <w:p w14:paraId="1C8A93EE" w14:textId="77777777" w:rsidR="000B715D" w:rsidRPr="000B715D" w:rsidRDefault="000B715D" w:rsidP="000B715D">
      <w:pPr>
        <w:pStyle w:val="Heading3"/>
        <w:rPr>
          <w:rFonts w:eastAsia="DengXian"/>
          <w:lang w:eastAsia="zh-CN"/>
        </w:rPr>
      </w:pPr>
      <w:bookmarkStart w:id="2052" w:name="_Toc113426390"/>
      <w:bookmarkStart w:id="2053" w:name="_Toc117496815"/>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2052"/>
      <w:bookmarkEnd w:id="2053"/>
    </w:p>
    <w:p w14:paraId="0B59CAEF" w14:textId="77777777" w:rsidR="000B715D" w:rsidRPr="000B715D" w:rsidRDefault="000B715D" w:rsidP="000B715D">
      <w:pPr>
        <w:rPr>
          <w:lang w:eastAsia="zh-CN"/>
        </w:rPr>
      </w:pPr>
      <w:r w:rsidRPr="000B715D">
        <w:rPr>
          <w:lang w:eastAsia="zh-CN"/>
        </w:rPr>
        <w:t>This solution addresses Key Issue #8.</w:t>
      </w:r>
    </w:p>
    <w:p w14:paraId="0ECAF284" w14:textId="15949064"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917ADA">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917ADA">
        <w:rPr>
          <w:lang w:eastAsia="zh-CN"/>
        </w:rPr>
        <w:t>'</w:t>
      </w:r>
      <w:r w:rsidRPr="000B715D">
        <w:rPr>
          <w:lang w:eastAsia="zh-CN"/>
        </w:rPr>
        <w:t>s power consumption concern.</w:t>
      </w:r>
    </w:p>
    <w:p w14:paraId="1AC67491" w14:textId="77777777" w:rsidR="000B715D" w:rsidRPr="000B715D" w:rsidRDefault="000B715D" w:rsidP="000B715D">
      <w:pPr>
        <w:pStyle w:val="Heading3"/>
        <w:rPr>
          <w:rFonts w:eastAsia="DengXian"/>
          <w:lang w:eastAsia="zh-CN"/>
        </w:rPr>
      </w:pPr>
      <w:bookmarkStart w:id="2054" w:name="_Toc113426391"/>
      <w:bookmarkStart w:id="2055" w:name="_Toc117496816"/>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2054"/>
      <w:bookmarkEnd w:id="2055"/>
    </w:p>
    <w:p w14:paraId="4A72A482" w14:textId="77777777"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2B1DF428" w14:textId="77777777" w:rsidR="000B715D" w:rsidRPr="000B715D" w:rsidRDefault="000B715D" w:rsidP="000B715D">
      <w:pPr>
        <w:rPr>
          <w:lang w:eastAsia="zh-CN"/>
        </w:rPr>
      </w:pPr>
      <w:r w:rsidRPr="000B715D">
        <w:rPr>
          <w:lang w:eastAsia="zh-CN"/>
        </w:rPr>
        <w:t>The proposal is based on the following enhancements to the 5GS.</w:t>
      </w:r>
    </w:p>
    <w:p w14:paraId="372C6FB5" w14:textId="6AA4FA83"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 xml:space="preserve">Notification from AMF via AM-PCF to AF.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3EC6500A" w14:textId="220A020D"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the UE context in RAN by using an N2 message. 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is met, RAN informs AMF by using an N2 message.</w:t>
      </w:r>
    </w:p>
    <w:p w14:paraId="58F96EF1"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7421EF2F"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54E1E3E5" w14:textId="77777777" w:rsidR="000B715D" w:rsidRPr="000B715D" w:rsidRDefault="000B715D" w:rsidP="000B715D">
      <w:pPr>
        <w:pStyle w:val="Heading3"/>
        <w:rPr>
          <w:rFonts w:eastAsia="DengXian"/>
          <w:lang w:eastAsia="zh-CN"/>
        </w:rPr>
      </w:pPr>
      <w:bookmarkStart w:id="2056" w:name="_Toc113426392"/>
      <w:bookmarkStart w:id="2057" w:name="_Toc117496817"/>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2056"/>
      <w:bookmarkEnd w:id="2057"/>
    </w:p>
    <w:p w14:paraId="78F0B1E9"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44E64329" w14:textId="77777777" w:rsidR="000B715D" w:rsidRPr="000B715D" w:rsidRDefault="000B715D" w:rsidP="00190399">
      <w:pPr>
        <w:pStyle w:val="TH"/>
        <w:rPr>
          <w:rFonts w:eastAsia="DengXian"/>
          <w:lang w:eastAsia="zh-CN"/>
        </w:rPr>
      </w:pPr>
      <w:r>
        <w:object w:dxaOrig="8551" w:dyaOrig="5865" w14:anchorId="17763F6A">
          <v:shape id="_x0000_i8775" type="#_x0000_t75" style="width:427.25pt;height:293.45pt" o:ole="">
            <v:imagedata r:id="rId239" o:title=""/>
          </v:shape>
          <o:OLEObject Type="Embed" ProgID="Visio.Drawing.15" ShapeID="_x0000_i8775" DrawAspect="Content" ObjectID="_1728109705" r:id="rId240"/>
        </w:object>
      </w:r>
    </w:p>
    <w:p w14:paraId="50AB5E20" w14:textId="23E0FB2F"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5946D07C"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0CB8FD3E" w14:textId="3EBA1374"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w:t>
      </w:r>
    </w:p>
    <w:p w14:paraId="2FD7DEFC" w14:textId="09FE4C14"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in the AMF itself. AMF sends to RAN an N2 message containing a trigger condition on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RAN sets this trigger condition in the RAN itself.</w:t>
      </w:r>
    </w:p>
    <w:p w14:paraId="07922A83" w14:textId="77777777"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0D75A994" w14:textId="1820E92F"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75F738E7" w14:textId="3F0917F0" w:rsidR="000B715D" w:rsidRPr="000B715D" w:rsidRDefault="000B715D" w:rsidP="000B715D">
      <w:pPr>
        <w:pStyle w:val="B1"/>
        <w:rPr>
          <w:rFonts w:eastAsia="DengXian"/>
          <w:lang w:eastAsia="zh-CN"/>
        </w:rPr>
      </w:pPr>
      <w:r w:rsidRPr="000B715D">
        <w:rPr>
          <w:rFonts w:eastAsia="DengXian"/>
          <w:lang w:eastAsia="zh-CN"/>
        </w:rPr>
        <w:lastRenderedPageBreak/>
        <w:t>7-8.</w:t>
      </w:r>
      <w:r w:rsidR="00190399">
        <w:rPr>
          <w:rFonts w:eastAsia="DengXian"/>
          <w:lang w:eastAsia="zh-CN"/>
        </w:rPr>
        <w:tab/>
      </w:r>
      <w:r w:rsidRPr="000B715D">
        <w:rPr>
          <w:rFonts w:eastAsia="DengXian"/>
          <w:lang w:eastAsia="zh-CN"/>
        </w:rPr>
        <w:t xml:space="preserve">With the reception of the message in step 6, AMF considers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284EE138"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7522D903" w14:textId="77777777" w:rsidR="000B715D" w:rsidRPr="000B715D" w:rsidRDefault="000B715D" w:rsidP="000B715D">
      <w:pPr>
        <w:pStyle w:val="Heading3"/>
        <w:rPr>
          <w:rFonts w:eastAsia="DengXian"/>
          <w:lang w:eastAsia="zh-CN"/>
        </w:rPr>
      </w:pPr>
      <w:bookmarkStart w:id="2058" w:name="_Toc113426393"/>
      <w:bookmarkStart w:id="2059" w:name="_Toc117496818"/>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2058"/>
      <w:bookmarkEnd w:id="2059"/>
    </w:p>
    <w:p w14:paraId="54EC46B8" w14:textId="77777777" w:rsidR="000B715D" w:rsidRPr="000B715D" w:rsidRDefault="000B715D" w:rsidP="000B715D">
      <w:pPr>
        <w:rPr>
          <w:lang w:eastAsia="zh-CN"/>
        </w:rPr>
      </w:pPr>
      <w:r w:rsidRPr="000B715D">
        <w:rPr>
          <w:lang w:eastAsia="zh-CN"/>
        </w:rPr>
        <w:t>AF:</w:t>
      </w:r>
    </w:p>
    <w:p w14:paraId="0761D9CA"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4FECBECC" w14:textId="77777777" w:rsidR="000B715D" w:rsidRPr="000B715D" w:rsidRDefault="000B715D" w:rsidP="000B715D">
      <w:pPr>
        <w:rPr>
          <w:lang w:eastAsia="zh-CN"/>
        </w:rPr>
      </w:pPr>
      <w:r w:rsidRPr="000B715D">
        <w:rPr>
          <w:lang w:eastAsia="zh-CN"/>
        </w:rPr>
        <w:t>AM-PCF:</w:t>
      </w:r>
    </w:p>
    <w:p w14:paraId="48607C97" w14:textId="2ADD411F"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38987696"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Event reporting to AF about CDRX change with potential parameter mapping.</w:t>
      </w:r>
    </w:p>
    <w:p w14:paraId="4C0A2824" w14:textId="77777777" w:rsidR="000B715D" w:rsidRPr="000B715D" w:rsidRDefault="000B715D" w:rsidP="000B715D">
      <w:pPr>
        <w:rPr>
          <w:lang w:eastAsia="zh-CN"/>
        </w:rPr>
      </w:pPr>
      <w:r w:rsidRPr="000B715D">
        <w:rPr>
          <w:lang w:eastAsia="zh-CN"/>
        </w:rPr>
        <w:t>AMF:</w:t>
      </w:r>
    </w:p>
    <w:p w14:paraId="3CB2CA24" w14:textId="50D2F39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3201917C" w14:textId="7BBA8E74"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w:t>
      </w:r>
    </w:p>
    <w:p w14:paraId="013703B0" w14:textId="77777777" w:rsidR="000B715D" w:rsidRPr="000B715D" w:rsidRDefault="000B715D" w:rsidP="000B715D">
      <w:pPr>
        <w:rPr>
          <w:lang w:eastAsia="zh-CN"/>
        </w:rPr>
      </w:pPr>
      <w:r w:rsidRPr="000B715D">
        <w:rPr>
          <w:lang w:eastAsia="zh-CN"/>
        </w:rPr>
        <w:t>RAN:</w:t>
      </w:r>
    </w:p>
    <w:p w14:paraId="36952EE9" w14:textId="76352BEF"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by AMF.</w:t>
      </w:r>
    </w:p>
    <w:p w14:paraId="14356E6D"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60D9F901" w14:textId="77777777" w:rsidR="00CF7B60" w:rsidRPr="00CF7B60" w:rsidRDefault="00CF7B60" w:rsidP="00CF7B60">
      <w:pPr>
        <w:pStyle w:val="Heading2"/>
        <w:rPr>
          <w:rFonts w:eastAsia="DengXian"/>
          <w:lang w:eastAsia="zh-CN"/>
        </w:rPr>
      </w:pPr>
      <w:bookmarkStart w:id="2060" w:name="_Toc113426394"/>
      <w:bookmarkStart w:id="2061" w:name="_Toc117496819"/>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2060"/>
      <w:bookmarkEnd w:id="2061"/>
    </w:p>
    <w:p w14:paraId="2532780D" w14:textId="77777777" w:rsidR="00CF7B60" w:rsidRPr="00CF7B60" w:rsidRDefault="00CF7B60" w:rsidP="00CF7B60">
      <w:pPr>
        <w:pStyle w:val="Heading3"/>
        <w:rPr>
          <w:rFonts w:eastAsia="DengXian"/>
          <w:lang w:eastAsia="zh-CN"/>
        </w:rPr>
      </w:pPr>
      <w:bookmarkStart w:id="2062" w:name="_Toc113426395"/>
      <w:bookmarkStart w:id="2063" w:name="_Toc117496820"/>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2062"/>
      <w:bookmarkEnd w:id="2063"/>
    </w:p>
    <w:p w14:paraId="1C3458A7"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1F39AE8D" w14:textId="77777777" w:rsidR="00CF7B60" w:rsidRPr="00CF7B60" w:rsidRDefault="00CF7B60" w:rsidP="00CF7B60">
      <w:pPr>
        <w:pStyle w:val="Heading3"/>
        <w:rPr>
          <w:rFonts w:eastAsia="DengXian"/>
          <w:lang w:eastAsia="zh-CN"/>
        </w:rPr>
      </w:pPr>
      <w:bookmarkStart w:id="2064" w:name="_Toc113426396"/>
      <w:bookmarkStart w:id="2065" w:name="_Toc117496821"/>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2064"/>
      <w:bookmarkEnd w:id="2065"/>
    </w:p>
    <w:p w14:paraId="02EA0D53"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680DE22C"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77AA9497" w14:textId="77777777" w:rsidR="00190399" w:rsidRDefault="00190399" w:rsidP="00CF7B60">
      <w:pPr>
        <w:rPr>
          <w:lang w:eastAsia="zh-CN"/>
        </w:rPr>
      </w:pPr>
      <w:r>
        <w:rPr>
          <w:lang w:eastAsia="zh-CN"/>
        </w:rPr>
        <w:t>There are two alternatives to provide the power mode info to PCF:</w:t>
      </w:r>
    </w:p>
    <w:p w14:paraId="66135732"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0F04FA33" w14:textId="77777777" w:rsidR="00190399" w:rsidRDefault="00190399" w:rsidP="00190399">
      <w:pPr>
        <w:pStyle w:val="B1"/>
      </w:pPr>
      <w:r>
        <w:lastRenderedPageBreak/>
        <w:t>-</w:t>
      </w:r>
      <w:r>
        <w:tab/>
        <w:t>UE sends the power mode info to the AF over the application layer, and then the AF provides the power mode info to the PCF directly or via NEF. The power mode info can be carried by the setting up an AF session with required QoS procedure.</w:t>
      </w:r>
    </w:p>
    <w:p w14:paraId="4CFF329F"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7545CB29"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118FD617"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5614DCF0" w14:textId="77777777" w:rsidR="00CF7B60" w:rsidRPr="00CF7B60" w:rsidRDefault="00CF7B60" w:rsidP="00CF7B60">
      <w:pPr>
        <w:pStyle w:val="Heading3"/>
        <w:rPr>
          <w:rFonts w:eastAsia="DengXian"/>
          <w:lang w:eastAsia="zh-CN"/>
        </w:rPr>
      </w:pPr>
      <w:bookmarkStart w:id="2066" w:name="_Toc113426397"/>
      <w:bookmarkStart w:id="2067" w:name="_Toc117496822"/>
      <w:r w:rsidRPr="00CF7B60">
        <w:rPr>
          <w:rFonts w:eastAsia="DengXian"/>
          <w:lang w:eastAsia="zh-CN"/>
        </w:rPr>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2066"/>
      <w:bookmarkEnd w:id="2067"/>
    </w:p>
    <w:p w14:paraId="796CBFF2" w14:textId="77777777" w:rsidR="00CF7B60" w:rsidRPr="00CF7B60" w:rsidRDefault="00CF7B60" w:rsidP="00190399">
      <w:pPr>
        <w:pStyle w:val="TH"/>
        <w:rPr>
          <w:lang w:eastAsia="zh-CN"/>
        </w:rPr>
      </w:pPr>
      <w:r>
        <w:object w:dxaOrig="12040" w:dyaOrig="6231" w14:anchorId="2E6B8AF8">
          <v:shape id="_x0000_i8776" type="#_x0000_t75" style="width:481.6pt;height:248.6pt" o:ole="">
            <v:imagedata r:id="rId241" o:title=""/>
          </v:shape>
          <o:OLEObject Type="Embed" ProgID="Visio.Drawing.15" ShapeID="_x0000_i8776" DrawAspect="Content" ObjectID="_1728109706" r:id="rId242"/>
        </w:object>
      </w:r>
    </w:p>
    <w:p w14:paraId="5C0CA22B"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6BB6442E" w14:textId="77777777"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4A627C84"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F4FABB2"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6E7A9A09"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70744B52" w14:textId="64185A7C" w:rsidR="00190399" w:rsidRDefault="00190399" w:rsidP="00190399">
      <w:pPr>
        <w:pStyle w:val="B1"/>
        <w:rPr>
          <w:rFonts w:eastAsia="DengXian"/>
        </w:rPr>
      </w:pPr>
      <w:r>
        <w:rPr>
          <w:rFonts w:eastAsia="DengXian"/>
        </w:rPr>
        <w:lastRenderedPageBreak/>
        <w:t>3.</w:t>
      </w:r>
      <w:r>
        <w:rPr>
          <w:rFonts w:eastAsia="DengXian"/>
        </w:rPr>
        <w:tab/>
        <w:t xml:space="preserve">PCF sends the PCC rules to SMF by reused the existing SM Policy Association Modification Procedure as described in clause 4.16.5.2 of </w:t>
      </w:r>
      <w:r w:rsidR="00BC0293">
        <w:rPr>
          <w:rFonts w:eastAsia="DengXian"/>
        </w:rPr>
        <w:t>TS</w:t>
      </w:r>
      <w:r w:rsidR="00BC0293">
        <w:rPr>
          <w:rFonts w:eastAsia="DengXian"/>
        </w:rPr>
        <w:t> </w:t>
      </w:r>
      <w:r w:rsidR="00BC0293">
        <w:rPr>
          <w:rFonts w:eastAsia="DengXian"/>
        </w:rPr>
        <w:t>23.502</w:t>
      </w:r>
      <w:r w:rsidR="00BC0293">
        <w:rPr>
          <w:rFonts w:eastAsia="DengXian"/>
        </w:rPr>
        <w:t> </w:t>
      </w:r>
      <w:r w:rsidR="00BC0293">
        <w:rPr>
          <w:rFonts w:eastAsia="DengXian"/>
        </w:rPr>
        <w:t>[</w:t>
      </w:r>
      <w:r>
        <w:rPr>
          <w:rFonts w:eastAsia="DengXian"/>
        </w:rPr>
        <w:t>3].</w:t>
      </w:r>
    </w:p>
    <w:p w14:paraId="387A72F7"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4C99300B" w14:textId="77777777" w:rsidR="00CF7B60" w:rsidRPr="00CF7B60" w:rsidRDefault="00CF7B60" w:rsidP="00CF7B60">
      <w:pPr>
        <w:pStyle w:val="Heading3"/>
        <w:rPr>
          <w:rFonts w:eastAsia="DengXian"/>
          <w:lang w:eastAsia="zh-CN"/>
        </w:rPr>
      </w:pPr>
      <w:bookmarkStart w:id="2068" w:name="_Toc113426398"/>
      <w:bookmarkStart w:id="2069" w:name="_Toc117496823"/>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2068"/>
      <w:bookmarkEnd w:id="2069"/>
    </w:p>
    <w:p w14:paraId="2BD4E652"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2194A6D7" w14:textId="77777777" w:rsidR="00CF7B60" w:rsidRPr="00CF7B60" w:rsidRDefault="00CF7B60" w:rsidP="00CF7B60">
      <w:pPr>
        <w:rPr>
          <w:lang w:eastAsia="zh-CN"/>
        </w:rPr>
      </w:pPr>
      <w:r w:rsidRPr="00CF7B60">
        <w:rPr>
          <w:lang w:eastAsia="zh-CN"/>
        </w:rPr>
        <w:t>PCF:</w:t>
      </w:r>
    </w:p>
    <w:p w14:paraId="5ED151C8"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1F3B5108" w14:textId="77777777" w:rsidR="00CF7B60" w:rsidRPr="00CF7B60" w:rsidRDefault="00CF7B60" w:rsidP="00CF7B60">
      <w:pPr>
        <w:rPr>
          <w:lang w:eastAsia="zh-CN"/>
        </w:rPr>
      </w:pPr>
      <w:r w:rsidRPr="00CF7B60">
        <w:rPr>
          <w:lang w:eastAsia="zh-CN"/>
        </w:rPr>
        <w:t>UE:</w:t>
      </w:r>
    </w:p>
    <w:p w14:paraId="41A05E8C"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4057F501" w14:textId="77777777" w:rsidR="00CF7B60" w:rsidRPr="00CF7B60" w:rsidRDefault="00CF7B60" w:rsidP="00CF7B60">
      <w:pPr>
        <w:rPr>
          <w:lang w:eastAsia="zh-CN"/>
        </w:rPr>
      </w:pPr>
      <w:r w:rsidRPr="00CF7B60">
        <w:rPr>
          <w:lang w:eastAsia="zh-CN"/>
        </w:rPr>
        <w:t>AF:</w:t>
      </w:r>
    </w:p>
    <w:p w14:paraId="095F0088"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1CA41ABB"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5EA229AF" w14:textId="77777777" w:rsidR="00B12A62" w:rsidRPr="00B12A62" w:rsidRDefault="00B12A62" w:rsidP="00B12A62">
      <w:pPr>
        <w:pStyle w:val="Heading2"/>
        <w:rPr>
          <w:rFonts w:eastAsia="DengXian"/>
          <w:lang w:eastAsia="zh-CN"/>
        </w:rPr>
      </w:pPr>
      <w:bookmarkStart w:id="2070" w:name="_Toc113426399"/>
      <w:bookmarkStart w:id="2071" w:name="_Toc117496824"/>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2070"/>
      <w:bookmarkEnd w:id="2071"/>
    </w:p>
    <w:p w14:paraId="0E260FCB" w14:textId="77777777" w:rsidR="00B12A62" w:rsidRPr="00B12A62" w:rsidRDefault="00B12A62" w:rsidP="00B12A62">
      <w:pPr>
        <w:pStyle w:val="Heading3"/>
        <w:rPr>
          <w:rFonts w:eastAsia="DengXian"/>
          <w:lang w:eastAsia="zh-CN"/>
        </w:rPr>
      </w:pPr>
      <w:bookmarkStart w:id="2072" w:name="_Toc113426400"/>
      <w:bookmarkStart w:id="2073" w:name="_Toc117496825"/>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2072"/>
      <w:bookmarkEnd w:id="2073"/>
    </w:p>
    <w:p w14:paraId="6538A3D4" w14:textId="77777777" w:rsidR="00B12A62" w:rsidRPr="00B12A62" w:rsidRDefault="00B12A62" w:rsidP="00B12A62">
      <w:pPr>
        <w:rPr>
          <w:lang w:eastAsia="zh-CN"/>
        </w:rPr>
      </w:pPr>
      <w:r w:rsidRPr="00B12A62">
        <w:rPr>
          <w:lang w:eastAsia="zh-CN"/>
        </w:rPr>
        <w:t>This solution addresses KI#9: Trade-off of QoE and Power Saving Requirements.</w:t>
      </w:r>
    </w:p>
    <w:p w14:paraId="48F1E7FD" w14:textId="77777777" w:rsidR="00B12A62" w:rsidRPr="00B12A62" w:rsidRDefault="00B12A62" w:rsidP="00B12A62">
      <w:pPr>
        <w:pStyle w:val="Heading3"/>
        <w:rPr>
          <w:rFonts w:eastAsia="DengXian"/>
          <w:lang w:eastAsia="zh-CN"/>
        </w:rPr>
      </w:pPr>
      <w:bookmarkStart w:id="2074" w:name="_Toc113426401"/>
      <w:bookmarkStart w:id="2075" w:name="_Toc117496826"/>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2074"/>
      <w:bookmarkEnd w:id="2075"/>
    </w:p>
    <w:p w14:paraId="035DA4F0"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3A8D3E5D" w14:textId="2B4DF615"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BC0293">
        <w:rPr>
          <w:rFonts w:eastAsia="DengXian"/>
        </w:rPr>
        <w:t>TS</w:t>
      </w:r>
      <w:r w:rsidR="00BC0293">
        <w:rPr>
          <w:rFonts w:eastAsia="DengXian"/>
        </w:rPr>
        <w:t> </w:t>
      </w:r>
      <w:r w:rsidR="00BC0293">
        <w:rPr>
          <w:rFonts w:eastAsia="DengXian"/>
        </w:rPr>
        <w:t>23.501</w:t>
      </w:r>
      <w:r w:rsidR="00BC0293">
        <w:rPr>
          <w:rFonts w:eastAsia="DengXian"/>
        </w:rPr>
        <w:t> </w:t>
      </w:r>
      <w:r w:rsidR="00BC0293">
        <w:rPr>
          <w:rFonts w:eastAsia="DengXian"/>
        </w:rPr>
        <w:t>[</w:t>
      </w:r>
      <w:r>
        <w:rPr>
          <w:rFonts w:eastAsia="DengXian"/>
        </w:rPr>
        <w:t>2].</w:t>
      </w:r>
    </w:p>
    <w:p w14:paraId="579E51F2" w14:textId="54266078"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BC0293">
        <w:rPr>
          <w:rFonts w:eastAsia="DengXian"/>
        </w:rPr>
        <w:t>TS</w:t>
      </w:r>
      <w:r w:rsidR="00BC0293">
        <w:rPr>
          <w:rFonts w:eastAsia="DengXian"/>
        </w:rPr>
        <w:t> </w:t>
      </w:r>
      <w:r w:rsidR="00BC0293">
        <w:rPr>
          <w:rFonts w:eastAsia="DengXian"/>
        </w:rPr>
        <w:t>38.300</w:t>
      </w:r>
      <w:r w:rsidR="00BC0293">
        <w:rPr>
          <w:rFonts w:eastAsia="DengXian"/>
        </w:rPr>
        <w:t> </w:t>
      </w:r>
      <w:r w:rsidR="00BC0293">
        <w:rPr>
          <w:rFonts w:eastAsia="DengXian"/>
        </w:rPr>
        <w:t>[</w:t>
      </w:r>
      <w:r>
        <w:rPr>
          <w:rFonts w:eastAsia="DengXian"/>
        </w:rPr>
        <w:t>8]), it can select the QoS parameters considering the UE overheating status. NG-RAN can be configured with the relationship between UE overheating status and QoS selections, or get it from the OAM or 5GC.</w:t>
      </w:r>
    </w:p>
    <w:p w14:paraId="6FBA9AC9"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64D1041C"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41978003" w14:textId="6B11786C"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BC0293">
        <w:rPr>
          <w:rFonts w:eastAsia="DengXian"/>
        </w:rPr>
        <w:t>TS</w:t>
      </w:r>
      <w:r w:rsidR="00BC0293">
        <w:rPr>
          <w:rFonts w:eastAsia="DengXian"/>
        </w:rPr>
        <w:t> </w:t>
      </w:r>
      <w:r w:rsidR="00BC0293">
        <w:rPr>
          <w:rFonts w:eastAsia="DengXian"/>
        </w:rPr>
        <w:t>23.503</w:t>
      </w:r>
      <w:r w:rsidR="00BC0293">
        <w:rPr>
          <w:rFonts w:eastAsia="DengXian"/>
        </w:rPr>
        <w:t> </w:t>
      </w:r>
      <w:r w:rsidR="00BC0293">
        <w:rPr>
          <w:rFonts w:eastAsia="DengXian"/>
        </w:rPr>
        <w:t>[</w:t>
      </w:r>
      <w:r>
        <w:rPr>
          <w:rFonts w:eastAsia="DengXian"/>
        </w:rPr>
        <w:t>4]). For the non-GBR flow, the available mean bit rate and the notification control procedures described in solution#6 can be reused.</w:t>
      </w:r>
    </w:p>
    <w:p w14:paraId="6C16C4C2"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4087463B" w14:textId="77777777" w:rsidR="00B12A62" w:rsidRPr="00B12A62" w:rsidRDefault="00B12A62" w:rsidP="00B12A62">
      <w:pPr>
        <w:pStyle w:val="Heading3"/>
        <w:rPr>
          <w:rFonts w:eastAsia="DengXian"/>
          <w:lang w:eastAsia="zh-CN"/>
        </w:rPr>
      </w:pPr>
      <w:bookmarkStart w:id="2076" w:name="_Toc113426402"/>
      <w:bookmarkStart w:id="2077" w:name="_Toc117496827"/>
      <w:r w:rsidRPr="00B12A62">
        <w:rPr>
          <w:rFonts w:eastAsia="DengXian"/>
          <w:lang w:eastAsia="zh-CN"/>
        </w:rPr>
        <w:lastRenderedPageBreak/>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2076"/>
      <w:bookmarkEnd w:id="2077"/>
    </w:p>
    <w:p w14:paraId="209E13BC" w14:textId="6AD44E04"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6B67E604" w14:textId="14398E90"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BC0293">
        <w:rPr>
          <w:lang w:eastAsia="zh-CN"/>
        </w:rPr>
        <w:t>TS</w:t>
      </w:r>
      <w:r w:rsidR="00BC0293">
        <w:rPr>
          <w:lang w:eastAsia="zh-CN"/>
        </w:rPr>
        <w:t> </w:t>
      </w:r>
      <w:r w:rsidR="00BC0293">
        <w:rPr>
          <w:lang w:eastAsia="zh-CN"/>
        </w:rPr>
        <w:t>23.502</w:t>
      </w:r>
      <w:r w:rsidR="00BC0293">
        <w:rPr>
          <w:lang w:eastAsia="zh-CN"/>
        </w:rPr>
        <w:t> </w:t>
      </w:r>
      <w:r w:rsidR="00BC0293">
        <w:rPr>
          <w:lang w:eastAsia="zh-CN"/>
        </w:rPr>
        <w:t>[</w:t>
      </w:r>
      <w:r>
        <w:rPr>
          <w:lang w:eastAsia="zh-CN"/>
        </w:rPr>
        <w:t>3].</w:t>
      </w:r>
    </w:p>
    <w:p w14:paraId="0BF015AD" w14:textId="77777777" w:rsidR="00B12A62" w:rsidRPr="00B12A62" w:rsidRDefault="00B12A62" w:rsidP="00B12A62">
      <w:pPr>
        <w:pStyle w:val="Heading3"/>
        <w:rPr>
          <w:rFonts w:eastAsia="DengXian"/>
          <w:lang w:eastAsia="zh-CN"/>
        </w:rPr>
      </w:pPr>
      <w:bookmarkStart w:id="2078" w:name="_Toc113426403"/>
      <w:bookmarkStart w:id="2079" w:name="_Toc117496828"/>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2078"/>
      <w:bookmarkEnd w:id="2079"/>
    </w:p>
    <w:p w14:paraId="147C48D2"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7F0251E3"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170C7B1C" w14:textId="77777777" w:rsidR="00B5477F" w:rsidRPr="00BC49C2" w:rsidRDefault="00B5477F" w:rsidP="003228DA">
      <w:pPr>
        <w:pStyle w:val="Heading1"/>
        <w:rPr>
          <w:lang w:eastAsia="zh-CN"/>
        </w:rPr>
      </w:pPr>
      <w:bookmarkStart w:id="2080" w:name="_Toc97526930"/>
      <w:bookmarkStart w:id="2081" w:name="_Toc101526314"/>
      <w:bookmarkStart w:id="2082" w:name="_Toc104883168"/>
      <w:bookmarkStart w:id="2083" w:name="_Toc113426404"/>
      <w:bookmarkStart w:id="2084" w:name="_Toc117496829"/>
      <w:r w:rsidRPr="00BC49C2">
        <w:rPr>
          <w:lang w:eastAsia="zh-CN"/>
        </w:rPr>
        <w:t>7</w:t>
      </w:r>
      <w:r w:rsidRPr="00BC49C2">
        <w:rPr>
          <w:lang w:eastAsia="zh-CN"/>
        </w:rPr>
        <w:tab/>
        <w:t>Overall Evaluation</w:t>
      </w:r>
      <w:bookmarkEnd w:id="255"/>
      <w:bookmarkEnd w:id="256"/>
      <w:bookmarkEnd w:id="257"/>
      <w:bookmarkEnd w:id="258"/>
      <w:bookmarkEnd w:id="259"/>
      <w:bookmarkEnd w:id="2080"/>
      <w:bookmarkEnd w:id="2081"/>
      <w:bookmarkEnd w:id="2082"/>
      <w:bookmarkEnd w:id="2083"/>
      <w:bookmarkEnd w:id="2084"/>
    </w:p>
    <w:p w14:paraId="0AC5093C" w14:textId="77777777" w:rsidR="009A33CA" w:rsidRDefault="009A33CA" w:rsidP="009A33CA">
      <w:pPr>
        <w:pStyle w:val="Heading2"/>
      </w:pPr>
      <w:bookmarkStart w:id="2085" w:name="_Toc113426405"/>
      <w:bookmarkStart w:id="2086" w:name="_Toc92875666"/>
      <w:bookmarkStart w:id="2087" w:name="_Toc93070690"/>
      <w:bookmarkStart w:id="2088" w:name="_Toc117496830"/>
      <w:r>
        <w:t>7.</w:t>
      </w:r>
      <w:r>
        <w:rPr>
          <w:rFonts w:eastAsia="DengXian" w:hint="eastAsia"/>
          <w:lang w:eastAsia="zh-CN"/>
        </w:rPr>
        <w:t>1</w:t>
      </w:r>
      <w:r>
        <w:tab/>
        <w:t>Evaluation for K</w:t>
      </w:r>
      <w:r w:rsidR="00DC61EE">
        <w:rPr>
          <w:rFonts w:eastAsia="DengXian" w:hint="eastAsia"/>
          <w:lang w:eastAsia="zh-CN"/>
        </w:rPr>
        <w:t xml:space="preserve">ey </w:t>
      </w:r>
      <w:r>
        <w:t>I</w:t>
      </w:r>
      <w:r w:rsidR="00DC61EE">
        <w:rPr>
          <w:rFonts w:eastAsia="DengXian" w:hint="eastAsia"/>
          <w:lang w:eastAsia="zh-CN"/>
        </w:rPr>
        <w:t xml:space="preserve">ssue </w:t>
      </w:r>
      <w:r>
        <w:t>#7</w:t>
      </w:r>
      <w:bookmarkEnd w:id="2085"/>
      <w:bookmarkEnd w:id="2088"/>
    </w:p>
    <w:p w14:paraId="43FFEF61" w14:textId="77777777" w:rsidR="009A33CA" w:rsidRDefault="00190399" w:rsidP="009A33CA">
      <w:r>
        <w:t>There are four solutions proposed to address the Key Issue #7 i.e. about policy enhancements for jitter minimization in clause 5.7:</w:t>
      </w:r>
    </w:p>
    <w:p w14:paraId="4C8F3900" w14:textId="77777777" w:rsidR="009A33CA" w:rsidRDefault="009A33CA" w:rsidP="009A33CA">
      <w:r>
        <w:t>Sol#9, Sol#30, Sol#31 and Sol#32.</w:t>
      </w:r>
    </w:p>
    <w:p w14:paraId="2D8A89E5" w14:textId="7777777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36D8E850" w14:textId="77777777" w:rsidR="009A33CA" w:rsidRDefault="009A33CA" w:rsidP="009A33CA">
      <w:r>
        <w:t>The following list shows some principles of solutions #30, #31, 32:</w:t>
      </w:r>
    </w:p>
    <w:p w14:paraId="3A5521E6" w14:textId="77777777"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6F02506A"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46D3E6DF"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4A4CD64C" w14:textId="77777777" w:rsidR="00190399" w:rsidRDefault="00190399" w:rsidP="00190399">
      <w:pPr>
        <w:pStyle w:val="B2"/>
      </w:pPr>
      <w:r>
        <w:t>-</w:t>
      </w:r>
      <w:r>
        <w:tab/>
        <w:t>Solution#32 also share same architectural framework that AF needs to understand the jitter of 5GS.</w:t>
      </w:r>
    </w:p>
    <w:p w14:paraId="00C600EC" w14:textId="77777777"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471E1302"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67CC132F" w14:textId="77777777" w:rsidR="00190399" w:rsidRDefault="00190399" w:rsidP="00190399">
      <w:pPr>
        <w:pStyle w:val="B2"/>
      </w:pPr>
      <w:r>
        <w:t>-</w:t>
      </w:r>
      <w:r>
        <w:tab/>
        <w:t>Solution#32 provides new/updated Periodicity and Periodicity Jitter with the XRM stream to the NEF/PCF.</w:t>
      </w:r>
    </w:p>
    <w:p w14:paraId="1B08E71D" w14:textId="77777777" w:rsidR="008051F8" w:rsidRDefault="009A33CA" w:rsidP="009A33CA">
      <w:pPr>
        <w:rPr>
          <w:rFonts w:eastAsia="DengXian"/>
          <w:lang w:eastAsia="zh-CN"/>
        </w:rPr>
      </w:pPr>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3F9712BC" w14:textId="77777777" w:rsidR="00134628" w:rsidRPr="00953C44" w:rsidRDefault="00134628" w:rsidP="00134628">
      <w:pPr>
        <w:pStyle w:val="Heading2"/>
        <w:rPr>
          <w:rFonts w:eastAsia="DengXian"/>
          <w:lang w:eastAsia="zh-CN"/>
        </w:rPr>
      </w:pPr>
      <w:bookmarkStart w:id="2089" w:name="_Toc117496831"/>
      <w:r w:rsidRPr="00953C44">
        <w:rPr>
          <w:rFonts w:eastAsia="DengXian"/>
          <w:lang w:eastAsia="zh-CN"/>
        </w:rPr>
        <w:lastRenderedPageBreak/>
        <w:t>7.</w:t>
      </w:r>
      <w:r>
        <w:rPr>
          <w:rFonts w:eastAsia="DengXian" w:hint="eastAsia"/>
          <w:lang w:eastAsia="zh-CN"/>
        </w:rPr>
        <w:t>2</w:t>
      </w:r>
      <w:r w:rsidRPr="00953C44">
        <w:rPr>
          <w:rFonts w:eastAsia="DengXian"/>
          <w:lang w:eastAsia="zh-CN"/>
        </w:rPr>
        <w:tab/>
        <w:t>Evaluation for Key Issue #8</w:t>
      </w:r>
      <w:bookmarkEnd w:id="2089"/>
    </w:p>
    <w:p w14:paraId="21B68FEA" w14:textId="28056C8A" w:rsidR="00134628" w:rsidRPr="00953C44" w:rsidRDefault="00134628" w:rsidP="00134628">
      <w:pPr>
        <w:rPr>
          <w:rFonts w:eastAsia="DengXian"/>
          <w:lang w:eastAsia="zh-CN"/>
        </w:rPr>
      </w:pPr>
      <w:r w:rsidRPr="00953C44">
        <w:rPr>
          <w:rFonts w:eastAsia="DengXian"/>
          <w:lang w:eastAsia="zh-CN"/>
        </w:rPr>
        <w:t>Solutions number 33, 58, 59, 60 and, partially, 34 address Key Issue #8. All solutions rely on providing some information to the RAN so that it can optimize the setting of the CDRX parameters (e.g</w:t>
      </w:r>
      <w:r w:rsidR="00917ADA">
        <w:rPr>
          <w:rFonts w:eastAsia="DengXian"/>
          <w:lang w:eastAsia="zh-CN"/>
        </w:rPr>
        <w:t>.</w:t>
      </w:r>
      <w:r w:rsidRPr="00953C44">
        <w:rPr>
          <w:rFonts w:eastAsia="DengXian"/>
          <w:lang w:eastAsia="zh-CN"/>
        </w:rPr>
        <w:t xml:space="preserve"> the DRX cycle). Such solutions can be summarized as follows:</w:t>
      </w:r>
    </w:p>
    <w:p w14:paraId="73BBC0C6" w14:textId="587C9EB4" w:rsidR="00134628" w:rsidRPr="00953C44" w:rsidRDefault="00134628" w:rsidP="00134628">
      <w:pPr>
        <w:pStyle w:val="B1"/>
        <w:rPr>
          <w:rFonts w:eastAsia="DengXian"/>
        </w:rPr>
      </w:pPr>
      <w:r w:rsidRPr="00953C44">
        <w:rPr>
          <w:rFonts w:eastAsia="DengXian"/>
        </w:rPr>
        <w:t xml:space="preserve"> -</w:t>
      </w:r>
      <w:r w:rsidRPr="00953C44">
        <w:rPr>
          <w:rFonts w:eastAsia="DengXian"/>
        </w:rPr>
        <w:tab/>
        <w:t>Solution 33. In this solution the RAN and the UPF are provided with UL/DL traffic patterns that then are used to optimize the CDRX cycle duration. The UL/DL traffic patterns include, e.g</w:t>
      </w:r>
      <w:r w:rsidR="00917ADA">
        <w:rPr>
          <w:rFonts w:eastAsia="DengXian"/>
        </w:rPr>
        <w:t>.</w:t>
      </w:r>
      <w:r w:rsidRPr="00953C44">
        <w:rPr>
          <w:rFonts w:eastAsia="DengXian"/>
        </w:rPr>
        <w:t xml:space="preserve"> the periodicity and/or the frequency of the UL and DL bursts and traffic descriptions (to describe the type of traffic). Such information may be provided to the RAN either by the AF (via NEF/PCF and SMF) or by the UPF (via GTP-U header extension). The UPF may receive the information from the AF (via NEF/PCF and SMF) or can derive it based on statistical analysis (e.g</w:t>
      </w:r>
      <w:r w:rsidR="00917ADA">
        <w:rPr>
          <w:rFonts w:eastAsia="DengXian"/>
        </w:rPr>
        <w:t>.</w:t>
      </w:r>
      <w:r w:rsidRPr="00953C44">
        <w:rPr>
          <w:rFonts w:eastAsia="DengXian"/>
        </w:rPr>
        <w:t xml:space="preserve"> as described in Solution 12).</w:t>
      </w:r>
    </w:p>
    <w:p w14:paraId="04DF51B0" w14:textId="008D5478" w:rsidR="00134628" w:rsidRPr="00953C44" w:rsidRDefault="00134628" w:rsidP="00134628">
      <w:pPr>
        <w:pStyle w:val="B1"/>
        <w:rPr>
          <w:rFonts w:eastAsia="DengXian"/>
        </w:rPr>
      </w:pPr>
      <w:r w:rsidRPr="00953C44">
        <w:rPr>
          <w:rFonts w:eastAsia="DengXian"/>
        </w:rPr>
        <w:t>-</w:t>
      </w:r>
      <w:r w:rsidRPr="00953C44">
        <w:rPr>
          <w:rFonts w:eastAsia="DengXian"/>
        </w:rPr>
        <w:tab/>
        <w:t>Solution 34 has two parts.</w:t>
      </w:r>
    </w:p>
    <w:p w14:paraId="064D73D4" w14:textId="452C255A" w:rsidR="00134628" w:rsidRPr="00953C44" w:rsidRDefault="00134628" w:rsidP="00134628">
      <w:pPr>
        <w:pStyle w:val="B1"/>
        <w:rPr>
          <w:rFonts w:eastAsia="DengXian"/>
        </w:rPr>
      </w:pPr>
      <w:r>
        <w:rPr>
          <w:rFonts w:eastAsia="DengXian" w:hint="eastAsia"/>
          <w:lang w:eastAsia="zh-CN"/>
        </w:rPr>
        <w:tab/>
      </w:r>
      <w:r w:rsidRPr="00953C44">
        <w:rPr>
          <w:rFonts w:eastAsia="DengXian"/>
        </w:rPr>
        <w:t xml:space="preserve">The first part focuses on how to provide CN assistance information to the RAN to that it can optimize the CDRX cycle duration. The 3rd party application function provides session identifier, traffic patterns (frame rate, dynamic GOP, maximum frame size) and traffic profile (UE driven vs. server driven DL traffic) in a way similar to the External Parameter Provisioning of Rel-15. The UDM stores the XRM Communication Patterns and the SMF can retrieve the </w:t>
      </w:r>
      <w:r w:rsidR="00917ADA">
        <w:rPr>
          <w:rFonts w:eastAsia="DengXian"/>
        </w:rPr>
        <w:t>"</w:t>
      </w:r>
      <w:r w:rsidRPr="00953C44">
        <w:rPr>
          <w:rFonts w:eastAsia="DengXian"/>
        </w:rPr>
        <w:t>SMF associated</w:t>
      </w:r>
      <w:r w:rsidR="00917ADA">
        <w:rPr>
          <w:rFonts w:eastAsia="DengXian"/>
        </w:rPr>
        <w:t>"</w:t>
      </w:r>
      <w:r w:rsidRPr="00953C44">
        <w:rPr>
          <w:rFonts w:eastAsia="DengXian"/>
        </w:rPr>
        <w:t xml:space="preserve"> information and use it to derive the CN assisted RAN information.</w:t>
      </w:r>
    </w:p>
    <w:p w14:paraId="646149E8"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The second part focuses on how the UE may be configured with multiple CDRX configurations and that the UE may choose to move from one CDRX configuration to another or may choose to modify a CDRX configuration parameter based on the traffic pattern that is being used. This might be useful in situations where the UE is aware of a traffic pattern starting or beginning before it can be detected by the network.</w:t>
      </w:r>
    </w:p>
    <w:p w14:paraId="035D2479" w14:textId="6A68EC83" w:rsidR="00134628" w:rsidRPr="00953C44" w:rsidRDefault="00134628" w:rsidP="00134628">
      <w:pPr>
        <w:pStyle w:val="B1"/>
        <w:rPr>
          <w:rFonts w:eastAsia="DengXian"/>
        </w:rPr>
      </w:pPr>
      <w:r w:rsidRPr="00953C44">
        <w:rPr>
          <w:rFonts w:eastAsia="DengXian"/>
        </w:rPr>
        <w:t>-</w:t>
      </w:r>
      <w:r w:rsidRPr="00953C44">
        <w:rPr>
          <w:rFonts w:eastAsia="DengXian"/>
        </w:rPr>
        <w:tab/>
        <w:t>Solution 58 proposes to provide the Application Packet periodicities and jitter ranges on a per application flow manner to the RAN. Such information can be provided as part of the TSCAI (Time Sensitive Communication Assistance Information) in a semi-static way (over CP). In case of dynamic corrections of the periodicity values, corrections can be indicated in-band (i.e</w:t>
      </w:r>
      <w:r w:rsidR="00917ADA">
        <w:rPr>
          <w:rFonts w:eastAsia="DengXian"/>
        </w:rPr>
        <w:t>.</w:t>
      </w:r>
      <w:r w:rsidRPr="00953C44">
        <w:rPr>
          <w:rFonts w:eastAsia="DengXian"/>
        </w:rPr>
        <w:t xml:space="preserve"> via the AS-UPF-RAN in the PDU Set information – See Solution 8).</w:t>
      </w:r>
    </w:p>
    <w:p w14:paraId="274CEB9C" w14:textId="61FC83C6" w:rsidR="00134628" w:rsidRPr="00953C44" w:rsidRDefault="00134628" w:rsidP="00134628">
      <w:pPr>
        <w:pStyle w:val="B1"/>
        <w:rPr>
          <w:rFonts w:eastAsia="DengXian"/>
        </w:rPr>
      </w:pPr>
      <w:r w:rsidRPr="00953C44">
        <w:rPr>
          <w:rFonts w:eastAsia="DengXian"/>
        </w:rPr>
        <w:t>-</w:t>
      </w:r>
      <w:r w:rsidRPr="00953C44">
        <w:rPr>
          <w:rFonts w:eastAsia="DengXian"/>
        </w:rPr>
        <w:tab/>
        <w:t>Solution 59 categorizes the information to be sent to the RAN in essential (PDU Set boundaries, i.e</w:t>
      </w:r>
      <w:r w:rsidR="00917ADA">
        <w:rPr>
          <w:rFonts w:eastAsia="DengXian"/>
        </w:rPr>
        <w:t>.</w:t>
      </w:r>
      <w:r w:rsidRPr="00953C44">
        <w:rPr>
          <w:rFonts w:eastAsia="DengXian"/>
        </w:rPr>
        <w:t xml:space="preserve"> indication of first PDU of the PDU set, last PDU of the PDU set, sequence number of the PDU within the PDU Set), assistance information (traffic periodicity, jitter statistics, PDU set size as well as priorities, dependencies, and validity times of the PDU sets). The information is provided to the RAN at PDU session establishment/modification via GTP-U header and/or CP signaling (NGAP). In general, information provided to NG-RAN for the purpose of KI#4/5 is also leveraged for improved power savings.</w:t>
      </w:r>
    </w:p>
    <w:p w14:paraId="4CF7753F" w14:textId="77777777" w:rsidR="00134628" w:rsidRDefault="00134628" w:rsidP="00134628">
      <w:pPr>
        <w:pStyle w:val="B1"/>
        <w:rPr>
          <w:rFonts w:eastAsia="DengXian"/>
          <w:lang w:eastAsia="zh-CN"/>
        </w:rPr>
      </w:pPr>
      <w:r w:rsidRPr="00953C44">
        <w:rPr>
          <w:rFonts w:eastAsia="DengXian"/>
        </w:rPr>
        <w:t>-</w:t>
      </w:r>
      <w:r w:rsidRPr="00953C44">
        <w:rPr>
          <w:rFonts w:eastAsia="DengXian"/>
        </w:rPr>
        <w:tab/>
        <w:t>Finally, Solution 60 proposes to provide the RAN with the end of burst indication via in-band signaling over GTP-U header. Such information is sent by the UPF which can get it explicitly from the AS or can generate it locally based on other mechanisms.</w:t>
      </w:r>
    </w:p>
    <w:p w14:paraId="4C59C6DB" w14:textId="77777777" w:rsidR="001152F0" w:rsidRPr="001152F0" w:rsidRDefault="001152F0" w:rsidP="001152F0">
      <w:pPr>
        <w:pStyle w:val="Heading2"/>
        <w:rPr>
          <w:rFonts w:eastAsia="DengXian"/>
          <w:lang w:eastAsia="zh-CN"/>
        </w:rPr>
      </w:pPr>
      <w:bookmarkStart w:id="2090" w:name="_Toc117496832"/>
      <w:r>
        <w:rPr>
          <w:rFonts w:eastAsia="DengXian"/>
          <w:lang w:eastAsia="zh-CN"/>
        </w:rPr>
        <w:t>7.</w:t>
      </w:r>
      <w:r>
        <w:rPr>
          <w:rFonts w:eastAsia="DengXian" w:hint="eastAsia"/>
          <w:lang w:eastAsia="zh-CN"/>
        </w:rPr>
        <w:t>3</w:t>
      </w:r>
      <w:r w:rsidRPr="001152F0">
        <w:rPr>
          <w:rFonts w:eastAsia="DengXian"/>
          <w:lang w:eastAsia="zh-CN"/>
        </w:rPr>
        <w:tab/>
        <w:t>Overall Evaluation for K</w:t>
      </w:r>
      <w:r w:rsidR="00DC61EE">
        <w:rPr>
          <w:rFonts w:eastAsia="DengXian" w:hint="eastAsia"/>
          <w:lang w:eastAsia="zh-CN"/>
        </w:rPr>
        <w:t xml:space="preserve">ey </w:t>
      </w:r>
      <w:r w:rsidRPr="001152F0">
        <w:rPr>
          <w:rFonts w:eastAsia="DengXian"/>
          <w:lang w:eastAsia="zh-CN"/>
        </w:rPr>
        <w:t>I</w:t>
      </w:r>
      <w:r w:rsidR="00DC61EE">
        <w:rPr>
          <w:rFonts w:eastAsia="DengXian" w:hint="eastAsia"/>
          <w:lang w:eastAsia="zh-CN"/>
        </w:rPr>
        <w:t xml:space="preserve">ssue </w:t>
      </w:r>
      <w:r w:rsidRPr="001152F0">
        <w:rPr>
          <w:rFonts w:eastAsia="DengXian"/>
          <w:lang w:eastAsia="zh-CN"/>
        </w:rPr>
        <w:t>#9</w:t>
      </w:r>
      <w:bookmarkEnd w:id="2090"/>
    </w:p>
    <w:p w14:paraId="2B2E98A6" w14:textId="77777777" w:rsidR="001152F0" w:rsidRPr="001152F0" w:rsidRDefault="001152F0" w:rsidP="001152F0">
      <w:pPr>
        <w:rPr>
          <w:lang w:eastAsia="zh-CN"/>
        </w:rPr>
      </w:pPr>
      <w:r w:rsidRPr="001152F0">
        <w:rPr>
          <w:lang w:eastAsia="zh-CN"/>
        </w:rPr>
        <w:t>Solutions that are relevant to KI#9 are summarized and evaluated as the following:</w:t>
      </w:r>
    </w:p>
    <w:p w14:paraId="35A2F105" w14:textId="54D242C2" w:rsidR="001152F0" w:rsidRPr="001152F0" w:rsidRDefault="001152F0" w:rsidP="001152F0">
      <w:pPr>
        <w:rPr>
          <w:lang w:eastAsia="zh-CN"/>
        </w:rPr>
      </w:pPr>
      <w:r w:rsidRPr="001152F0">
        <w:rPr>
          <w:lang w:eastAsia="zh-CN"/>
        </w:rPr>
        <w:t>Sol#34: RAN provides UE with multiple CDRX configurations or adaptable CDRX configuration. Based on the UE</w:t>
      </w:r>
      <w:r w:rsidR="00917ADA">
        <w:rPr>
          <w:lang w:eastAsia="zh-CN"/>
        </w:rPr>
        <w:t>'</w:t>
      </w:r>
      <w:r w:rsidRPr="001152F0">
        <w:rPr>
          <w:lang w:eastAsia="zh-CN"/>
        </w:rPr>
        <w:t>s operating mode, e.g. high-power or low-power, UE may choose to move from one CDRX configuration to another, or may choose to modify the CDRX configuration parameter, then UE indicates to the RAN node which CDRX configuration is used. In this solution, with the status of power consumption at UE, CDRX parameters may change and thus may have impact at transmission latency, the QoS parameters (e.g. GFBR/MFBR/PDB/PER) are not changed. Trade-off of throughput/reliability and power consumption is not supported, for trade-off of latency and power consumption, as the PDB is not changed, the impact from CDRX could be minor. This solution requires multiple signalling handshakes between the UE and the network in order to (constantly) change the applied CDRX configuration, therefore causing additional UE power consumption and costing radio capacity. No evidence has been shown the solution provides gains over existing CDRX mechanism. CDRX is under full responsibility of RAN</w:t>
      </w:r>
      <w:r w:rsidR="0068182F">
        <w:rPr>
          <w:lang w:eastAsia="zh-CN"/>
        </w:rPr>
        <w:t> WG</w:t>
      </w:r>
      <w:r w:rsidRPr="001152F0">
        <w:rPr>
          <w:lang w:eastAsia="zh-CN"/>
        </w:rPr>
        <w:t>2.</w:t>
      </w:r>
    </w:p>
    <w:p w14:paraId="4705290E" w14:textId="630089AD" w:rsidR="001152F0" w:rsidRPr="001152F0" w:rsidRDefault="001152F0" w:rsidP="001152F0">
      <w:pPr>
        <w:rPr>
          <w:lang w:eastAsia="zh-CN"/>
        </w:rPr>
      </w:pPr>
      <w:r w:rsidRPr="001152F0">
        <w:rPr>
          <w:lang w:eastAsia="zh-CN"/>
        </w:rPr>
        <w:t>Sol#35: SMF provides conditional QoS profile(s) to RAN, each conditional QoS profile associates with an event, when the event is detected by RAN, the QoS parameters are changed accordingly. The event could be time based, UE</w:t>
      </w:r>
      <w:r w:rsidR="00917ADA">
        <w:rPr>
          <w:lang w:eastAsia="zh-CN"/>
        </w:rPr>
        <w:t>'</w:t>
      </w:r>
      <w:r w:rsidRPr="001152F0">
        <w:rPr>
          <w:lang w:eastAsia="zh-CN"/>
        </w:rPr>
        <w:t>s power consumption based or UE</w:t>
      </w:r>
      <w:r w:rsidR="00917ADA">
        <w:rPr>
          <w:lang w:eastAsia="zh-CN"/>
        </w:rPr>
        <w:t>'</w:t>
      </w:r>
      <w:r w:rsidRPr="001152F0">
        <w:rPr>
          <w:lang w:eastAsia="zh-CN"/>
        </w:rPr>
        <w:t>s memory status. If the event is time based, the assumption is AF foresees the relationship of UE</w:t>
      </w:r>
      <w:r w:rsidR="00917ADA">
        <w:rPr>
          <w:lang w:eastAsia="zh-CN"/>
        </w:rPr>
        <w:t>'</w:t>
      </w:r>
      <w:r w:rsidRPr="001152F0">
        <w:rPr>
          <w:lang w:eastAsia="zh-CN"/>
        </w:rPr>
        <w:t>s power consumption and the event, if the event is UE</w:t>
      </w:r>
      <w:r w:rsidR="00917ADA">
        <w:rPr>
          <w:lang w:eastAsia="zh-CN"/>
        </w:rPr>
        <w:t>'</w:t>
      </w:r>
      <w:r w:rsidRPr="001152F0">
        <w:rPr>
          <w:lang w:eastAsia="zh-CN"/>
        </w:rPr>
        <w:t>s power consumption based, the assumption is RAN can get UE</w:t>
      </w:r>
      <w:r w:rsidR="00917ADA">
        <w:rPr>
          <w:lang w:eastAsia="zh-CN"/>
        </w:rPr>
        <w:t>'</w:t>
      </w:r>
      <w:r w:rsidRPr="001152F0">
        <w:rPr>
          <w:lang w:eastAsia="zh-CN"/>
        </w:rPr>
        <w:t xml:space="preserve">s power consumption (e.g. device battery life) from UE. None of these metrics however are reliable indicators that </w:t>
      </w:r>
      <w:r w:rsidRPr="001152F0">
        <w:rPr>
          <w:lang w:eastAsia="zh-CN"/>
        </w:rPr>
        <w:lastRenderedPageBreak/>
        <w:t>can be used by the AF or the network. The solution does not provide any evidence that the above events are necessary nor any explanation as to what trade-off is actually achieved. It also incurs additional signalling from the UE to the RAN and related increase of signalling load and UE power consumption which is function of the event a) granularity b) frequency and c) hysteresis.</w:t>
      </w:r>
    </w:p>
    <w:p w14:paraId="2C04C891" w14:textId="77777777" w:rsidR="001152F0" w:rsidRPr="001152F0" w:rsidRDefault="001152F0" w:rsidP="001152F0">
      <w:pPr>
        <w:rPr>
          <w:lang w:eastAsia="zh-CN"/>
        </w:rPr>
      </w:pPr>
      <w:r w:rsidRPr="001152F0">
        <w:rPr>
          <w:lang w:eastAsia="zh-CN"/>
        </w:rPr>
        <w:t>Sol#61: PCF subscribes to SMF or AMF to get the UE battery level which may be a special value or the percentage of the battery life. With the UE battery level, PCF decides the corresponding QoS parameters. AMF or SMF obtains the UE battery level from UE within the NAS message. UE battery level is also can be reported to AF by the PCF, so that AF can take some action (e.g. change codec) to keep an aligned policy. The solution does not explain how policy adjustments are made depending on the reported battery level, with what granularity and based on what criteria and fails to explain how this in turn provides any benefit. Battery level and relative battery life of a device are not deterministic quantities that can be used reliably in the network for policy adjustment. The device alone knows what it should do to preserve battery life and this can change in time for the same UE and also between UEs even of the same make/model.</w:t>
      </w:r>
    </w:p>
    <w:p w14:paraId="4E8F2B48" w14:textId="2138DA07" w:rsidR="001152F0" w:rsidRPr="001152F0" w:rsidRDefault="001152F0" w:rsidP="001152F0">
      <w:pPr>
        <w:rPr>
          <w:lang w:eastAsia="zh-CN"/>
        </w:rPr>
      </w:pPr>
      <w:r w:rsidRPr="001152F0">
        <w:rPr>
          <w:lang w:eastAsia="zh-CN"/>
        </w:rPr>
        <w:t xml:space="preserve">Sol#74: Power mode info determined by UE implementation or user preference can be provided to PCF either via NAS signalling or via AF. Based on the receiving power mode info, PCF generates the PCC rule with corresponding QoS parameters. In addition, AF may also provide media codec information to PCF for PCC rule decision. Furthermore, PCF can also update the PCC rule with new QoS parameters, if the power mode is switched to a new one or the new media codec information is provided. The solution does not explain how a trade-off is achieved between QoE and power consumption, how policies are adjusted, with what granularity and importantly whether any gain is obtained at all, whilst it however requires additional signalling handshakes between the UE and the CN with the corresponding increase in power consumption and radio capacity usage. </w:t>
      </w:r>
      <w:r w:rsidR="00917ADA">
        <w:rPr>
          <w:lang w:eastAsia="zh-CN"/>
        </w:rPr>
        <w:t>"</w:t>
      </w:r>
      <w:r w:rsidRPr="001152F0">
        <w:rPr>
          <w:lang w:eastAsia="zh-CN"/>
        </w:rPr>
        <w:t>Power mode</w:t>
      </w:r>
      <w:r w:rsidR="00917ADA">
        <w:rPr>
          <w:lang w:eastAsia="zh-CN"/>
        </w:rPr>
        <w:t>"</w:t>
      </w:r>
      <w:r w:rsidRPr="001152F0">
        <w:rPr>
          <w:lang w:eastAsia="zh-CN"/>
        </w:rPr>
        <w:t xml:space="preserve"> is not a universally accepted definition but is instead very specific to a particular device (make and model). Low power mode in one device may have a very different meaning from low power mode in another device. Similar to battery level, low power mode is not a deterministic variable that can be used reliably by the network. </w:t>
      </w:r>
      <w:r w:rsidR="00917ADA">
        <w:rPr>
          <w:lang w:eastAsia="zh-CN"/>
        </w:rPr>
        <w:t>"</w:t>
      </w:r>
      <w:r w:rsidRPr="001152F0">
        <w:rPr>
          <w:lang w:eastAsia="zh-CN"/>
        </w:rPr>
        <w:t>Ultimate performance mode</w:t>
      </w:r>
      <w:r w:rsidR="00917ADA">
        <w:rPr>
          <w:lang w:eastAsia="zh-CN"/>
        </w:rPr>
        <w:t>"</w:t>
      </w:r>
      <w:r w:rsidRPr="001152F0">
        <w:rPr>
          <w:lang w:eastAsia="zh-CN"/>
        </w:rPr>
        <w:t xml:space="preserve"> is not a universal accepted definition notion, given performance can be associated to e.g. data rate, latency, reliability, power consumption and any combination thereof. In other words ultimate performance is indefinite and certainly does not necessarily imply highest power consumption.</w:t>
      </w:r>
    </w:p>
    <w:p w14:paraId="657C435E" w14:textId="77777777" w:rsidR="001152F0" w:rsidRPr="001152F0" w:rsidRDefault="001152F0" w:rsidP="001152F0">
      <w:pPr>
        <w:rPr>
          <w:rFonts w:eastAsia="DengXian"/>
          <w:lang w:eastAsia="zh-CN"/>
        </w:rPr>
      </w:pPr>
      <w:r w:rsidRPr="001152F0">
        <w:rPr>
          <w:lang w:eastAsia="zh-CN"/>
        </w:rPr>
        <w:t>Sol#75: AF provides multiple QoS requirements to 5GC, and such requirements can be mapped into a target QoS profile and multiple alternative QoS profiles. RAN is configured with the relationship between UE overheating status and QoS parameters, and thus RAN can select an appropriate alternative QoS profile considering the UE overheating status. Optionally, the Alternative QoS Parameter Sets is extended to include a UE overheating parameter applies to the management. RRC signalling is used to report UE overheating status to the RAN (reusing the UE Assistance Information with overheating assistance). This solution leverages the existing overheating assistance indication from a UE to allow the RAN to select QoS parameters depending on the indication from the UE and QNC settings. This solution relies on RAN configuration of the relationship between overheating status and QoS which may be challenging. This solution can be counterproductive if combined with other proposed solutions. It should be noted though that overheating assistance is already specified in RAN specifications and unlike other solutions, relies on a deterministic, reliable indication from the UE.</w:t>
      </w:r>
    </w:p>
    <w:p w14:paraId="6B3161A9" w14:textId="77777777" w:rsidR="001152F0" w:rsidRPr="001152F0" w:rsidRDefault="001152F0" w:rsidP="001152F0">
      <w:pPr>
        <w:rPr>
          <w:lang w:eastAsia="zh-CN"/>
        </w:rPr>
      </w:pPr>
      <w:r w:rsidRPr="001152F0">
        <w:rPr>
          <w:lang w:eastAsia="zh-CN"/>
        </w:rPr>
        <w:t>There are some key aspects for these solutions proposed for KI#9 which can be summarized as follows:</w:t>
      </w:r>
    </w:p>
    <w:p w14:paraId="607C7B8A" w14:textId="78A2A0FC" w:rsidR="001152F0" w:rsidRPr="001152F0" w:rsidRDefault="0068182F" w:rsidP="0068182F">
      <w:pPr>
        <w:pStyle w:val="B1"/>
      </w:pPr>
      <w:r>
        <w:t>-</w:t>
      </w:r>
      <w:r>
        <w:tab/>
      </w:r>
      <w:r w:rsidR="001152F0" w:rsidRPr="001152F0">
        <w:t xml:space="preserve">A number of device-internal factors may prompt a device to reduce its activity in order to save battery power. Reducing e.g. the QoS level (e.g. data rate) of a data stream could </w:t>
      </w:r>
      <w:r>
        <w:t>-</w:t>
      </w:r>
      <w:r w:rsidR="001152F0" w:rsidRPr="001152F0">
        <w:t xml:space="preserve"> but not necessarily </w:t>
      </w:r>
      <w:r w:rsidR="00917ADA">
        <w:t>"</w:t>
      </w:r>
      <w:r w:rsidR="001152F0" w:rsidRPr="001152F0">
        <w:t>will</w:t>
      </w:r>
      <w:r w:rsidR="00917ADA">
        <w:t>"</w:t>
      </w:r>
      <w:r w:rsidR="001152F0" w:rsidRPr="001152F0">
        <w:t xml:space="preserve"> </w:t>
      </w:r>
      <w:r>
        <w:t>-</w:t>
      </w:r>
      <w:r w:rsidR="001152F0" w:rsidRPr="001152F0">
        <w:t xml:space="preserve"> help reducing this activity hence battery consumption. These factors are of the device</w:t>
      </w:r>
      <w:r w:rsidR="00917ADA">
        <w:t>'</w:t>
      </w:r>
      <w:r w:rsidR="001152F0" w:rsidRPr="001152F0">
        <w:t>s internal states thus highly dependent on the device itself, its operation and characteristics. These can vary not only during the lifetime of the device but also across devices whether they be the same make/model or not. Unless a precise normalized representation of these factors can be properly specified, calibrated and tested, these cannot be exploited in a reliable manner by the network.</w:t>
      </w:r>
    </w:p>
    <w:p w14:paraId="229C53BF" w14:textId="77777777" w:rsidR="001152F0" w:rsidRPr="001152F0" w:rsidRDefault="001152F0" w:rsidP="001152F0">
      <w:pPr>
        <w:rPr>
          <w:lang w:eastAsia="zh-CN"/>
        </w:rPr>
      </w:pPr>
      <w:r w:rsidRPr="001152F0">
        <w:rPr>
          <w:lang w:eastAsia="zh-CN"/>
        </w:rPr>
        <w:t>Two main observations can also be made:</w:t>
      </w:r>
    </w:p>
    <w:p w14:paraId="62458E77" w14:textId="49D75CFD"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Except sol#34 (CDRX), all solutions advocate for allowing a QoS level reduction/increase, prompted by an indication from the UE</w:t>
      </w:r>
      <w:r w:rsidR="0068182F">
        <w:rPr>
          <w:rFonts w:eastAsia="DengXian"/>
          <w:lang w:eastAsia="zh-CN"/>
        </w:rPr>
        <w:t>.</w:t>
      </w:r>
    </w:p>
    <w:p w14:paraId="21776165" w14:textId="4F1F3988"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UE overheating assistance is already specified that is deterministic</w:t>
      </w:r>
      <w:r w:rsidR="0068182F">
        <w:rPr>
          <w:rFonts w:eastAsia="DengXian"/>
          <w:lang w:eastAsia="zh-CN"/>
        </w:rPr>
        <w:t>.</w:t>
      </w:r>
    </w:p>
    <w:p w14:paraId="7BE02453" w14:textId="77777777" w:rsidR="001152F0" w:rsidRPr="00953C44" w:rsidRDefault="001152F0" w:rsidP="001152F0">
      <w:pPr>
        <w:rPr>
          <w:lang w:eastAsia="zh-CN"/>
        </w:rPr>
      </w:pPr>
      <w:r w:rsidRPr="001152F0">
        <w:rPr>
          <w:lang w:eastAsia="zh-CN"/>
        </w:rPr>
        <w:t>It should also be observed that Notification Control (QNC) is already specified allowing NG-RAN to operate QNC whenever suitable for a given QoS profile.</w:t>
      </w:r>
    </w:p>
    <w:p w14:paraId="4FFC11AC" w14:textId="77777777" w:rsidR="00B5477F" w:rsidRPr="00BC49C2" w:rsidRDefault="00B5477F" w:rsidP="003228DA">
      <w:pPr>
        <w:pStyle w:val="Heading1"/>
      </w:pPr>
      <w:bookmarkStart w:id="2091" w:name="_Toc97526931"/>
      <w:bookmarkStart w:id="2092" w:name="_Toc101526315"/>
      <w:bookmarkStart w:id="2093" w:name="_Toc104883169"/>
      <w:bookmarkStart w:id="2094" w:name="_Toc113426406"/>
      <w:bookmarkStart w:id="2095" w:name="_Toc117496833"/>
      <w:r w:rsidRPr="00BC49C2">
        <w:lastRenderedPageBreak/>
        <w:t>8</w:t>
      </w:r>
      <w:r w:rsidRPr="00BC49C2">
        <w:tab/>
        <w:t>Conclusions</w:t>
      </w:r>
      <w:bookmarkEnd w:id="260"/>
      <w:bookmarkEnd w:id="261"/>
      <w:bookmarkEnd w:id="262"/>
      <w:bookmarkEnd w:id="263"/>
      <w:bookmarkEnd w:id="2086"/>
      <w:bookmarkEnd w:id="2087"/>
      <w:bookmarkEnd w:id="2091"/>
      <w:bookmarkEnd w:id="2092"/>
      <w:bookmarkEnd w:id="2093"/>
      <w:bookmarkEnd w:id="2094"/>
      <w:bookmarkEnd w:id="2095"/>
    </w:p>
    <w:p w14:paraId="143ED1BF" w14:textId="09CCD22A" w:rsidR="00FB6113" w:rsidRDefault="00FB6113" w:rsidP="00FB6113">
      <w:pPr>
        <w:pStyle w:val="Heading2"/>
        <w:rPr>
          <w:lang w:eastAsia="zh-CN"/>
        </w:rPr>
      </w:pPr>
      <w:bookmarkStart w:id="2096" w:name="_Toc113426407"/>
      <w:bookmarkStart w:id="2097" w:name="_Toc117496834"/>
      <w:r>
        <w:rPr>
          <w:lang w:eastAsia="zh-CN"/>
        </w:rPr>
        <w:t>8.</w:t>
      </w:r>
      <w:r w:rsidR="005D2452">
        <w:rPr>
          <w:rFonts w:eastAsia="DengXian" w:hint="eastAsia"/>
          <w:lang w:eastAsia="zh-CN"/>
        </w:rPr>
        <w:t>1</w:t>
      </w:r>
      <w:r>
        <w:rPr>
          <w:lang w:eastAsia="zh-CN"/>
        </w:rPr>
        <w:tab/>
        <w:t xml:space="preserve">Conclusions for Key </w:t>
      </w:r>
      <w:r w:rsidR="00DC61EE">
        <w:rPr>
          <w:rFonts w:eastAsia="DengXian" w:hint="eastAsia"/>
          <w:lang w:eastAsia="zh-CN"/>
        </w:rPr>
        <w:t>I</w:t>
      </w:r>
      <w:r>
        <w:rPr>
          <w:lang w:eastAsia="zh-CN"/>
        </w:rPr>
        <w:t>ssue#1</w:t>
      </w:r>
      <w:bookmarkEnd w:id="2097"/>
    </w:p>
    <w:p w14:paraId="49015332" w14:textId="77777777" w:rsidR="00FB6113" w:rsidRDefault="00FB6113" w:rsidP="00FB6113">
      <w:pPr>
        <w:rPr>
          <w:lang w:eastAsia="zh-CN"/>
        </w:rPr>
      </w:pPr>
      <w:r>
        <w:rPr>
          <w:lang w:eastAsia="zh-CN"/>
        </w:rPr>
        <w:t>The following aspects are concluded as principles for the normative work:</w:t>
      </w:r>
    </w:p>
    <w:p w14:paraId="52E17197" w14:textId="521B600B" w:rsidR="00FB6113" w:rsidRDefault="00FB6113" w:rsidP="00FB6113">
      <w:pPr>
        <w:rPr>
          <w:lang w:eastAsia="zh-CN"/>
        </w:rPr>
      </w:pPr>
      <w:r>
        <w:rPr>
          <w:lang w:eastAsia="zh-CN"/>
        </w:rPr>
        <w:t>For Key issue#1, single UE case</w:t>
      </w:r>
      <w:r w:rsidR="00917ADA">
        <w:rPr>
          <w:lang w:eastAsia="zh-CN"/>
        </w:rPr>
        <w:t>.</w:t>
      </w:r>
    </w:p>
    <w:p w14:paraId="2DCF9230" w14:textId="77777777" w:rsidR="00FB6113" w:rsidRDefault="00FB6113" w:rsidP="00FB6113">
      <w:pPr>
        <w:rPr>
          <w:lang w:eastAsia="zh-CN"/>
        </w:rPr>
      </w:pPr>
      <w:r>
        <w:rPr>
          <w:lang w:eastAsia="zh-CN"/>
        </w:rPr>
        <w:t>The following aspects are concluded as principles for the normative work:</w:t>
      </w:r>
    </w:p>
    <w:p w14:paraId="0F27F73C" w14:textId="77777777" w:rsidR="00FB6113" w:rsidRDefault="00FB6113" w:rsidP="00FB6113">
      <w:pPr>
        <w:pStyle w:val="B1"/>
      </w:pPr>
      <w:r>
        <w:t>-</w:t>
      </w:r>
      <w:r>
        <w:tab/>
        <w:t>Those data streams that are closely related and require strong application coordination are transmitted in a single PDU session by a single UE. However, those data streams that contribute to the immersive experience, but may still be valid stand-alone, may be transmitted over separate PDU sessions from multiple UEs. In order to ensure that the UE selects the correct DNN/S-NSSAI combination for the XRM traffic, the existing URSP Rule evaluation framework can be reused. A traffic descriptor (e.g. an FQDN) for the XRM session will be used during URSP rule.</w:t>
      </w:r>
    </w:p>
    <w:p w14:paraId="0B446A54" w14:textId="77777777" w:rsidR="00FB6113" w:rsidRDefault="00FB6113" w:rsidP="00FB6113">
      <w:pPr>
        <w:pStyle w:val="B1"/>
      </w:pPr>
      <w:r>
        <w:t>-</w:t>
      </w:r>
      <w:r>
        <w:tab/>
        <w:t>The procedure for AF session setup with required QoS, is reused for XRM applications (untrusted AFs) interacting with NEF. However, current Nnef_AFsessionWithQoS service shall be extended to allow the AF to provide information for multiple medias.</w:t>
      </w:r>
    </w:p>
    <w:p w14:paraId="5AAFCE76" w14:textId="77777777" w:rsidR="00FB6113" w:rsidRDefault="00FB6113" w:rsidP="00FB6113">
      <w:pPr>
        <w:pStyle w:val="B2"/>
      </w:pPr>
      <w:r>
        <w:rPr>
          <w:rFonts w:eastAsia="DengXian" w:hint="eastAsia"/>
          <w:lang w:eastAsia="zh-CN"/>
        </w:rPr>
        <w:t>-</w:t>
      </w:r>
      <w:r>
        <w:rPr>
          <w:rFonts w:eastAsia="DengXian" w:hint="eastAsia"/>
          <w:lang w:eastAsia="zh-CN"/>
        </w:rPr>
        <w:tab/>
      </w:r>
      <w:r>
        <w:t>Normative impact to AF and NEF/PCF: extend the existing Nnef_AFsessionWithQoS service to allow the AF to provide, at the same time, service requirements, alternative service requirements, a common ID and any additional requirements for multiple IP data flows associated to a multi-modal (XRM) application.</w:t>
      </w:r>
    </w:p>
    <w:p w14:paraId="25907CAE" w14:textId="403BF154" w:rsidR="00FB6113" w:rsidRDefault="00917ADA" w:rsidP="00FB6113">
      <w:pPr>
        <w:pStyle w:val="EditorsNote"/>
      </w:pPr>
      <w:r>
        <w:t>Editor's note</w:t>
      </w:r>
      <w:r w:rsidRPr="00BC212D">
        <w:rPr>
          <w:lang w:val="en-US"/>
        </w:rPr>
        <w:t>:</w:t>
      </w:r>
      <w:r>
        <w:rPr>
          <w:lang w:val="en-US"/>
        </w:rPr>
        <w:tab/>
      </w:r>
      <w:r w:rsidR="00FB6113">
        <w:t>Additional impacts are FFS.</w:t>
      </w:r>
    </w:p>
    <w:p w14:paraId="330BE3B2" w14:textId="392A92D5" w:rsidR="00FB6113" w:rsidRDefault="00917ADA" w:rsidP="00FB6113">
      <w:pPr>
        <w:pStyle w:val="EditorsNote"/>
      </w:pPr>
      <w:r>
        <w:t>Editor's note</w:t>
      </w:r>
      <w:r w:rsidRPr="00BC212D">
        <w:rPr>
          <w:lang w:val="en-US"/>
        </w:rPr>
        <w:t>:</w:t>
      </w:r>
      <w:r>
        <w:rPr>
          <w:lang w:val="en-US"/>
        </w:rPr>
        <w:tab/>
      </w:r>
      <w:r>
        <w:t xml:space="preserve">Whether </w:t>
      </w:r>
      <w:r w:rsidR="00FB6113">
        <w:t>the AF can provide maximum 5GS delay difference threshold to 5GS to guarantee the flows delay difference is FFS.</w:t>
      </w:r>
    </w:p>
    <w:p w14:paraId="6A2AFE40" w14:textId="77777777" w:rsidR="00FB6113" w:rsidRDefault="00FB6113" w:rsidP="00FB6113">
      <w:pPr>
        <w:pStyle w:val="B2"/>
      </w:pPr>
      <w:r>
        <w:t>-</w:t>
      </w:r>
      <w:r>
        <w:tab/>
        <w:t>PCF generates policies to support the following:</w:t>
      </w:r>
    </w:p>
    <w:p w14:paraId="0E68CE3F" w14:textId="77777777" w:rsidR="00FB6113" w:rsidRDefault="00FB6113" w:rsidP="00FB6113">
      <w:pPr>
        <w:pStyle w:val="B3"/>
      </w:pPr>
      <w:r>
        <w:t>-</w:t>
      </w:r>
      <w:r>
        <w:tab/>
        <w:t>PCF performs the flow authorization.</w:t>
      </w:r>
    </w:p>
    <w:p w14:paraId="65BCF710" w14:textId="6097E6FF" w:rsidR="00FB6113" w:rsidRDefault="00FB6113" w:rsidP="00FB6113">
      <w:pPr>
        <w:pStyle w:val="B3"/>
      </w:pPr>
      <w:r>
        <w:t>-</w:t>
      </w:r>
      <w:r>
        <w:tab/>
        <w:t>PCF provisions QoS information considering the requirements provided by the AF for all data flows associated to a multi-modal (XRM) application.</w:t>
      </w:r>
    </w:p>
    <w:p w14:paraId="1D5F1926" w14:textId="77777777" w:rsidR="00FB6113" w:rsidRDefault="00FB6113" w:rsidP="00FB6113">
      <w:pPr>
        <w:pStyle w:val="B3"/>
      </w:pPr>
      <w:r>
        <w:t>-</w:t>
      </w:r>
      <w:r>
        <w:tab/>
        <w:t>PCF enforces the policy for the use of Alternative QoS parameters.</w:t>
      </w:r>
    </w:p>
    <w:p w14:paraId="645495B4" w14:textId="24534AFD" w:rsidR="00FB6113" w:rsidRDefault="00FB6113" w:rsidP="00FB6113">
      <w:pPr>
        <w:pStyle w:val="B2"/>
      </w:pPr>
      <w:r>
        <w:t>-</w:t>
      </w:r>
      <w:r>
        <w:tab/>
        <w:t>These policies above are enforced only according to the AF provided explicit requirements.</w:t>
      </w:r>
    </w:p>
    <w:p w14:paraId="1BFFFE7F" w14:textId="7DF9362A" w:rsidR="00FB6113" w:rsidRDefault="00917ADA" w:rsidP="00FB6113">
      <w:pPr>
        <w:pStyle w:val="EditorsNote"/>
      </w:pPr>
      <w:r>
        <w:t>Editor's note</w:t>
      </w:r>
      <w:r w:rsidRPr="00BC212D">
        <w:rPr>
          <w:lang w:val="en-US"/>
        </w:rPr>
        <w:t>:</w:t>
      </w:r>
      <w:r>
        <w:rPr>
          <w:lang w:val="en-US"/>
        </w:rPr>
        <w:tab/>
      </w:r>
      <w:r w:rsidR="00FB6113">
        <w:t>The details on how the PCF enforces the flow admission, QoS fulfilment and alternative QoS profiles are FFS.</w:t>
      </w:r>
    </w:p>
    <w:p w14:paraId="46D31B63" w14:textId="0B480273" w:rsidR="00FB6113" w:rsidRDefault="00917ADA" w:rsidP="00FB6113">
      <w:pPr>
        <w:pStyle w:val="EditorsNote"/>
      </w:pPr>
      <w:r>
        <w:t>Editor's note</w:t>
      </w:r>
      <w:r w:rsidRPr="00BC212D">
        <w:rPr>
          <w:lang w:val="en-US"/>
        </w:rPr>
        <w:t>:</w:t>
      </w:r>
      <w:r>
        <w:rPr>
          <w:lang w:val="en-US"/>
        </w:rPr>
        <w:tab/>
      </w:r>
      <w:r w:rsidR="00FB6113">
        <w:t>Whether the PCF sends the policy information to SMF/NG-RAN, and Whether the NG-RAN should support the additional policies and how NG-RAN uses them is FFS.</w:t>
      </w:r>
    </w:p>
    <w:p w14:paraId="2BCE8938" w14:textId="77777777" w:rsidR="0037003D" w:rsidRPr="0037003D" w:rsidRDefault="0037003D" w:rsidP="0037003D">
      <w:pPr>
        <w:pStyle w:val="Heading2"/>
      </w:pPr>
      <w:bookmarkStart w:id="2098" w:name="_Toc117496835"/>
      <w:r w:rsidRPr="0037003D">
        <w:t>8.</w:t>
      </w:r>
      <w:r w:rsidRPr="0037003D">
        <w:rPr>
          <w:rFonts w:hint="eastAsia"/>
        </w:rPr>
        <w:t>2</w:t>
      </w:r>
      <w:r>
        <w:rPr>
          <w:rFonts w:eastAsia="DengXian" w:hint="eastAsia"/>
          <w:lang w:eastAsia="zh-CN"/>
        </w:rPr>
        <w:tab/>
      </w:r>
      <w:r w:rsidRPr="0037003D">
        <w:t>Conclusions for Key Issue#2</w:t>
      </w:r>
      <w:bookmarkEnd w:id="2098"/>
    </w:p>
    <w:p w14:paraId="2D730488" w14:textId="77777777" w:rsidR="0037003D" w:rsidRPr="0037003D" w:rsidRDefault="0037003D" w:rsidP="0037003D">
      <w:pPr>
        <w:rPr>
          <w:lang w:eastAsia="zh-CN"/>
        </w:rPr>
      </w:pPr>
      <w:r w:rsidRPr="0037003D">
        <w:rPr>
          <w:lang w:eastAsia="zh-CN"/>
        </w:rPr>
        <w:t>The following aspects are concluded as principles for the normative work:</w:t>
      </w:r>
    </w:p>
    <w:p w14:paraId="3081B16B" w14:textId="77777777" w:rsidR="0037003D" w:rsidRPr="0037003D" w:rsidRDefault="0037003D" w:rsidP="0037003D">
      <w:pPr>
        <w:pStyle w:val="B1"/>
        <w:rPr>
          <w:rFonts w:eastAsia="DengXian"/>
        </w:rPr>
      </w:pPr>
      <w:r w:rsidRPr="0037003D">
        <w:rPr>
          <w:rFonts w:eastAsia="DengXian"/>
        </w:rPr>
        <w:t>-</w:t>
      </w:r>
      <w:r w:rsidRPr="0037003D">
        <w:rPr>
          <w:rFonts w:eastAsia="DengXian"/>
        </w:rPr>
        <w:tab/>
        <w:t>For multi-modality flows transmitted by multiple UEs, the AF manages the flows in the following ways:</w:t>
      </w:r>
    </w:p>
    <w:p w14:paraId="7A8031CE" w14:textId="77777777" w:rsidR="0037003D" w:rsidRPr="0037003D" w:rsidRDefault="0037003D" w:rsidP="0037003D">
      <w:pPr>
        <w:pStyle w:val="B1"/>
        <w:rPr>
          <w:rFonts w:eastAsia="DengXian"/>
        </w:rPr>
      </w:pPr>
      <w:r w:rsidRPr="0037003D">
        <w:rPr>
          <w:rFonts w:eastAsia="DengXian"/>
        </w:rPr>
        <w:t>-</w:t>
      </w:r>
      <w:r w:rsidRPr="0037003D">
        <w:rPr>
          <w:rFonts w:eastAsia="DengXian"/>
        </w:rPr>
        <w:tab/>
        <w:t>The AF procedure is extended with QoS requirements for individual service flows and treatment requirements and policies according to the conclusions for Key Issue #1.</w:t>
      </w:r>
    </w:p>
    <w:p w14:paraId="2303A72C" w14:textId="77777777" w:rsidR="0037003D" w:rsidRPr="0037003D" w:rsidRDefault="0037003D" w:rsidP="0037003D">
      <w:pPr>
        <w:pStyle w:val="B1"/>
        <w:rPr>
          <w:rFonts w:eastAsia="DengXian"/>
        </w:rPr>
      </w:pPr>
      <w:r w:rsidRPr="0037003D">
        <w:rPr>
          <w:rFonts w:eastAsia="DengXian"/>
        </w:rPr>
        <w:t>-</w:t>
      </w:r>
      <w:r w:rsidRPr="0037003D">
        <w:rPr>
          <w:rFonts w:eastAsia="DengXian"/>
        </w:rPr>
        <w:tab/>
        <w:t xml:space="preserve">In case multiple UEs are involved, AF provides the information related to all UEs to NEF either using a single procedure or using multiple UE specific procedures. </w:t>
      </w:r>
    </w:p>
    <w:p w14:paraId="5E30F5DC" w14:textId="77777777" w:rsidR="0037003D" w:rsidRPr="0037003D" w:rsidRDefault="0037003D" w:rsidP="0037003D">
      <w:pPr>
        <w:pStyle w:val="B1"/>
        <w:rPr>
          <w:rFonts w:eastAsia="DengXian"/>
        </w:rPr>
      </w:pPr>
      <w:r w:rsidRPr="0037003D">
        <w:rPr>
          <w:rFonts w:eastAsia="DengXian"/>
        </w:rPr>
        <w:t>-</w:t>
      </w:r>
      <w:r w:rsidRPr="0037003D">
        <w:rPr>
          <w:rFonts w:eastAsia="DengXian"/>
        </w:rPr>
        <w:tab/>
        <w:t>In either case, the AF may indicate that specific service data flows belong to the same multimodal service by associating them with a common ID. PCF uses the individual service data flow QoS requirements and requirements and policies in the same way as concluded for Key Issue #1.</w:t>
      </w:r>
    </w:p>
    <w:p w14:paraId="1754DF94" w14:textId="7BCF9C1A" w:rsidR="0037003D" w:rsidRDefault="00917ADA" w:rsidP="0037003D">
      <w:pPr>
        <w:pStyle w:val="EditorsNote"/>
      </w:pPr>
      <w:r>
        <w:lastRenderedPageBreak/>
        <w:t>Editor's note</w:t>
      </w:r>
      <w:r w:rsidRPr="00BC212D">
        <w:rPr>
          <w:lang w:val="en-US"/>
        </w:rPr>
        <w:t>:</w:t>
      </w:r>
      <w:r>
        <w:rPr>
          <w:lang w:val="en-US"/>
        </w:rPr>
        <w:tab/>
      </w:r>
      <w:r w:rsidR="0037003D" w:rsidRPr="0037003D">
        <w:t>Whether multiple PCFs may be involved in the procedures for multiple UEs and how the coordination across PCFs works in that case is determined in the normative phase.</w:t>
      </w:r>
    </w:p>
    <w:p w14:paraId="2E11DE66" w14:textId="477DADE7" w:rsidR="00EB2AE4" w:rsidRPr="00B01001" w:rsidRDefault="00DC61EE" w:rsidP="00B01001">
      <w:pPr>
        <w:pStyle w:val="Heading2"/>
      </w:pPr>
      <w:bookmarkStart w:id="2099" w:name="_Toc117496836"/>
      <w:r>
        <w:t>8.</w:t>
      </w:r>
      <w:r w:rsidR="005D2452">
        <w:rPr>
          <w:rFonts w:eastAsia="DengXian" w:hint="eastAsia"/>
          <w:lang w:eastAsia="zh-CN"/>
        </w:rPr>
        <w:t>3</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 xml:space="preserve">Key </w:t>
      </w:r>
      <w:r>
        <w:rPr>
          <w:rFonts w:eastAsia="DengXian" w:hint="eastAsia"/>
          <w:lang w:eastAsia="zh-CN"/>
        </w:rPr>
        <w:t>I</w:t>
      </w:r>
      <w:r w:rsidR="003276D6" w:rsidRPr="00B01001">
        <w:rPr>
          <w:rFonts w:hint="eastAsia"/>
        </w:rPr>
        <w:t>ssue</w:t>
      </w:r>
      <w:r w:rsidR="00EB2AE4" w:rsidRPr="00B01001">
        <w:t>#3: 5GS information exposure for XR/media Enhancements</w:t>
      </w:r>
      <w:bookmarkEnd w:id="2096"/>
      <w:bookmarkEnd w:id="2099"/>
    </w:p>
    <w:p w14:paraId="7E8DBA47" w14:textId="77777777" w:rsidR="00EB2AE4" w:rsidRDefault="00EB2AE4" w:rsidP="00EB2AE4">
      <w:r>
        <w:t>The following bullet points summarize the principles for the way forward to support current congestion level information exposure:</w:t>
      </w:r>
    </w:p>
    <w:p w14:paraId="1E304416" w14:textId="4C756FCC" w:rsidR="00EB2AE4" w:rsidRDefault="00EB2AE4" w:rsidP="00EB2AE4">
      <w:pPr>
        <w:pStyle w:val="B1"/>
      </w:pPr>
      <w:r>
        <w:t>-</w:t>
      </w:r>
      <w:r>
        <w:tab/>
        <w:t>5G System may use ECN marking for the purpose of Low Latency, Low Loss and Scalable Throughput services L4S according to [37] and [</w:t>
      </w:r>
      <w:r w:rsidR="00C9087D">
        <w:rPr>
          <w:rFonts w:eastAsia="DengXian" w:hint="eastAsia"/>
          <w:lang w:eastAsia="zh-CN"/>
        </w:rPr>
        <w:t>62</w:t>
      </w:r>
      <w:r>
        <w:t>] for uplink and</w:t>
      </w:r>
      <w:r w:rsidR="005D2452">
        <w:rPr>
          <w:rFonts w:eastAsia="DengXian" w:hint="eastAsia"/>
          <w:lang w:eastAsia="zh-CN"/>
        </w:rPr>
        <w:t>/or</w:t>
      </w:r>
      <w:r>
        <w:t xml:space="preserve"> downlink QoS Flows via one of the following two methods.</w:t>
      </w:r>
      <w:r w:rsidR="005D2452" w:rsidRPr="005D2452">
        <w:t xml:space="preserve"> A QoS Flow level explicit indication may be provided to PSA UPF to enable the ECN marking for the purpose of L4S.</w:t>
      </w:r>
    </w:p>
    <w:p w14:paraId="3CB0B112" w14:textId="0EFEB94D" w:rsidR="00EB2AE4" w:rsidRDefault="00EB2AE4" w:rsidP="00EB2AE4">
      <w:pPr>
        <w:pStyle w:val="B2"/>
      </w:pPr>
      <w:r>
        <w:rPr>
          <w:rFonts w:eastAsia="DengXian" w:hint="eastAsia"/>
          <w:lang w:eastAsia="zh-CN"/>
        </w:rPr>
        <w:t>-</w:t>
      </w:r>
      <w:r>
        <w:rPr>
          <w:rFonts w:eastAsia="DengXian" w:hint="eastAsia"/>
          <w:lang w:eastAsia="zh-CN"/>
        </w:rPr>
        <w:tab/>
      </w:r>
      <w:r w:rsidR="005D2452" w:rsidRPr="005D2452">
        <w:rPr>
          <w:rFonts w:eastAsia="DengXian"/>
          <w:lang w:eastAsia="zh-CN"/>
        </w:rPr>
        <w:t>Method1:</w:t>
      </w:r>
      <w:r w:rsidR="005D2452">
        <w:rPr>
          <w:rFonts w:eastAsia="DengXian" w:hint="eastAsia"/>
          <w:lang w:eastAsia="zh-CN"/>
        </w:rPr>
        <w:t xml:space="preserve"> </w:t>
      </w:r>
      <w:r>
        <w:t>To support L4S, NG-RAN performs ECN marking according to [37] and [</w:t>
      </w:r>
      <w:r w:rsidR="00C9087D">
        <w:rPr>
          <w:rFonts w:eastAsia="DengXian" w:hint="eastAsia"/>
          <w:lang w:eastAsia="zh-CN"/>
        </w:rPr>
        <w:t>62</w:t>
      </w:r>
      <w:r>
        <w:t>] for uplink and downlink in IP layer of the received packets.</w:t>
      </w:r>
    </w:p>
    <w:p w14:paraId="6185D867" w14:textId="77777777" w:rsidR="00EB2AE4" w:rsidRDefault="00281712" w:rsidP="00EB2AE4">
      <w:pPr>
        <w:pStyle w:val="NO"/>
      </w:pPr>
      <w:r>
        <w:t>NOTE 1:</w:t>
      </w:r>
      <w:r>
        <w:tab/>
        <w:t>The criteria for RAN to determine (e.g. its congestion level) when to perform the marking is up to RAN implementation.</w:t>
      </w:r>
    </w:p>
    <w:p w14:paraId="66CBD197" w14:textId="3DB2F6F0" w:rsid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005D2452" w:rsidRPr="005D2452">
        <w:rPr>
          <w:rFonts w:eastAsia="DengXian"/>
          <w:lang w:eastAsia="zh-CN"/>
        </w:rPr>
        <w:t>Method2:</w:t>
      </w:r>
      <w:r w:rsidR="005D2452">
        <w:rPr>
          <w:rFonts w:eastAsia="DengXian" w:hint="eastAsia"/>
          <w:lang w:eastAsia="zh-CN"/>
        </w:rPr>
        <w:t xml:space="preserve"> </w:t>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xml:space="preserve">] for uplink and downlink </w:t>
      </w:r>
      <w:r w:rsidR="005D2452">
        <w:rPr>
          <w:rFonts w:eastAsia="DengXian"/>
          <w:lang w:val="en-US" w:eastAsia="zh-CN"/>
        </w:rPr>
        <w:t>IP layer of the received packets</w:t>
      </w:r>
      <w:r w:rsidRPr="00EB2AE4">
        <w:rPr>
          <w:rFonts w:eastAsia="DengXian"/>
          <w:lang w:eastAsia="zh-CN"/>
        </w:rPr>
        <w:t xml:space="preserve"> based on </w:t>
      </w:r>
      <w:r w:rsidR="005D2452" w:rsidRPr="00E71AF1">
        <w:rPr>
          <w:rFonts w:eastAsia="DengXian"/>
          <w:lang w:eastAsia="zh-CN"/>
        </w:rPr>
        <w:t xml:space="preserve">latest reported </w:t>
      </w:r>
      <w:r w:rsidRPr="00EB2AE4">
        <w:rPr>
          <w:rFonts w:eastAsia="DengXian"/>
          <w:lang w:eastAsia="zh-CN"/>
        </w:rPr>
        <w:t>congestion information from NG-RAN via GTP-U header</w:t>
      </w:r>
      <w:r w:rsidR="005D2452">
        <w:rPr>
          <w:rFonts w:eastAsia="DengXian" w:hint="eastAsia"/>
          <w:lang w:eastAsia="zh-CN"/>
        </w:rPr>
        <w:t>.</w:t>
      </w:r>
      <w:r w:rsidR="005D2452" w:rsidRPr="005D2452">
        <w:rPr>
          <w:rFonts w:eastAsia="DengXian"/>
          <w:lang w:eastAsia="zh-CN"/>
        </w:rPr>
        <w:t xml:space="preserve"> </w:t>
      </w:r>
      <w:r w:rsidR="005D2452" w:rsidRPr="00E71AF1">
        <w:rPr>
          <w:rFonts w:eastAsia="DengXian"/>
          <w:lang w:eastAsia="zh-CN"/>
        </w:rPr>
        <w:t>When no congestion/congestion ends, the PSA UPF stops ECN marking.</w:t>
      </w:r>
    </w:p>
    <w:p w14:paraId="34347675" w14:textId="77777777" w:rsidR="005D2452" w:rsidRDefault="005D2452" w:rsidP="005D2452">
      <w:pPr>
        <w:pStyle w:val="B2"/>
        <w:rPr>
          <w:rFonts w:eastAsia="DengXian"/>
          <w:lang w:eastAsia="zh-CN"/>
        </w:rPr>
      </w:pPr>
      <w:r>
        <w:rPr>
          <w:rFonts w:eastAsia="DengXian" w:hint="eastAsia"/>
          <w:lang w:eastAsia="zh-CN"/>
        </w:rPr>
        <w:tab/>
      </w:r>
      <w:r w:rsidRPr="005D2452">
        <w:rPr>
          <w:rFonts w:eastAsia="DengXian"/>
        </w:rPr>
        <w:t>In Method2, if there is no UL packet when report is needed (e.g. for DL congestion), NG-RAN may generate an UL Dummy GTP-U Packet for such a reporting.</w:t>
      </w:r>
    </w:p>
    <w:p w14:paraId="5BB12FDB" w14:textId="7E15C0F0" w:rsidR="005D2452" w:rsidRPr="005D2452" w:rsidRDefault="005D2452" w:rsidP="005D2452">
      <w:pPr>
        <w:pStyle w:val="NO"/>
        <w:rPr>
          <w:rFonts w:eastAsia="DengXian"/>
        </w:rPr>
      </w:pPr>
      <w:r w:rsidRPr="005D2452">
        <w:rPr>
          <w:rFonts w:eastAsia="DengXian"/>
        </w:rPr>
        <w:t>NOTE</w:t>
      </w:r>
      <w:r w:rsidR="00917ADA">
        <w:rPr>
          <w:rFonts w:eastAsia="DengXian"/>
        </w:rPr>
        <w:t> </w:t>
      </w:r>
      <w:r w:rsidRPr="005D2452">
        <w:rPr>
          <w:rFonts w:eastAsia="DengXian"/>
        </w:rPr>
        <w:t>2:</w:t>
      </w:r>
      <w:r w:rsidR="00917ADA">
        <w:rPr>
          <w:rFonts w:eastAsia="DengXian"/>
        </w:rPr>
        <w:tab/>
        <w:t>T</w:t>
      </w:r>
      <w:r w:rsidRPr="005D2452">
        <w:rPr>
          <w:rFonts w:eastAsia="DengXian"/>
        </w:rPr>
        <w:t>he specification of the mobility scenario for both methods is left to normative phase.</w:t>
      </w:r>
    </w:p>
    <w:p w14:paraId="3785DE18" w14:textId="3C94620B" w:rsidR="005D2452" w:rsidRPr="005D2452" w:rsidRDefault="00917ADA" w:rsidP="00917ADA">
      <w:pPr>
        <w:pStyle w:val="B2"/>
        <w:rPr>
          <w:rFonts w:eastAsia="DengXian"/>
        </w:rPr>
      </w:pPr>
      <w:r>
        <w:rPr>
          <w:rFonts w:eastAsia="DengXian"/>
        </w:rPr>
        <w:t>-</w:t>
      </w:r>
      <w:r>
        <w:rPr>
          <w:rFonts w:eastAsia="DengXian"/>
        </w:rPr>
        <w:tab/>
        <w:t>For both methods, ECN marking for L4S is per QoS flow. In order to map a packet flow that can be subject to ECN marking for L4S to a QoS flow with ECN marking for L4S support, the traffic detection is used at the UPF. For traffic detection, the packet filters can either reuse existing IP-5 tuples, or ECT(1).</w:t>
      </w:r>
    </w:p>
    <w:p w14:paraId="25A60A06" w14:textId="15B82D75" w:rsidR="00EB2AE4" w:rsidRDefault="00281712" w:rsidP="00EB2AE4">
      <w:pPr>
        <w:pStyle w:val="NO"/>
      </w:pPr>
      <w:r>
        <w:t>NOTE </w:t>
      </w:r>
      <w:r w:rsidR="005D2452">
        <w:rPr>
          <w:rFonts w:eastAsia="DengXian" w:hint="eastAsia"/>
          <w:lang w:eastAsia="zh-CN"/>
        </w:rPr>
        <w:t>3</w:t>
      </w:r>
      <w:r>
        <w:t>:</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11B4295E" w14:textId="3FCB6627" w:rsidR="005D2452" w:rsidRDefault="005D2452" w:rsidP="005D2452">
      <w:pPr>
        <w:pStyle w:val="NO"/>
        <w:rPr>
          <w:rFonts w:eastAsia="DengXian"/>
        </w:rPr>
      </w:pPr>
      <w:r w:rsidRPr="005D2452">
        <w:rPr>
          <w:rFonts w:eastAsia="DengXian"/>
        </w:rPr>
        <w:t>NOTE</w:t>
      </w:r>
      <w:r w:rsidR="00917ADA">
        <w:rPr>
          <w:rFonts w:eastAsia="DengXian"/>
        </w:rPr>
        <w:t> </w:t>
      </w:r>
      <w:r>
        <w:rPr>
          <w:rFonts w:eastAsia="DengXian" w:hint="eastAsia"/>
          <w:lang w:eastAsia="zh-CN"/>
        </w:rPr>
        <w:t>4</w:t>
      </w:r>
      <w:r w:rsidRPr="005D2452">
        <w:rPr>
          <w:rFonts w:eastAsia="DengXian"/>
        </w:rPr>
        <w:t>:</w:t>
      </w:r>
      <w:r w:rsidR="00917ADA">
        <w:rPr>
          <w:rFonts w:eastAsia="DengXian"/>
        </w:rPr>
        <w:tab/>
      </w:r>
      <w:r w:rsidRPr="005D2452">
        <w:rPr>
          <w:rFonts w:eastAsia="DengXian"/>
        </w:rPr>
        <w:t>Supports for L4S and for exposure of congestion information is pending RAN WG</w:t>
      </w:r>
      <w:r w:rsidR="00917ADA">
        <w:rPr>
          <w:rFonts w:eastAsia="DengXian"/>
        </w:rPr>
        <w:t>'</w:t>
      </w:r>
      <w:r w:rsidRPr="005D2452">
        <w:rPr>
          <w:rFonts w:eastAsia="DengXian"/>
        </w:rPr>
        <w:t>s feedback on the feasibility of RAN judgment and/or exposure of the corresponding info (e.g. per QoS flow congestion information).</w:t>
      </w:r>
    </w:p>
    <w:p w14:paraId="47A3A722" w14:textId="77777777" w:rsidR="00EB2AE4" w:rsidRDefault="00EB2AE4" w:rsidP="00EB2AE4">
      <w:pPr>
        <w:pStyle w:val="B1"/>
      </w:pPr>
      <w:r>
        <w:rPr>
          <w:rFonts w:eastAsia="DengXian" w:hint="eastAsia"/>
          <w:lang w:eastAsia="zh-CN"/>
        </w:rPr>
        <w:t>-</w:t>
      </w:r>
      <w:r>
        <w:rPr>
          <w:rFonts w:eastAsia="DengXian" w:hint="eastAsia"/>
          <w:lang w:eastAsia="zh-CN"/>
        </w:rPr>
        <w:tab/>
      </w:r>
      <w:r>
        <w:t>5G System also may support API based exposure of congestion level information towards AF as following:</w:t>
      </w:r>
    </w:p>
    <w:p w14:paraId="6C4F8EBA"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r w:rsidR="005D2452">
        <w:rPr>
          <w:rFonts w:eastAsia="DengXian" w:hint="eastAsia"/>
          <w:lang w:eastAsia="zh-CN"/>
        </w:rPr>
        <w:t xml:space="preserve"> by RAN</w:t>
      </w:r>
      <w:r>
        <w:t>:</w:t>
      </w:r>
    </w:p>
    <w:p w14:paraId="43236B6F" w14:textId="25EEF378" w:rsidR="00281712" w:rsidRDefault="00281712" w:rsidP="00EB2AE4">
      <w:pPr>
        <w:pStyle w:val="B3"/>
        <w:rPr>
          <w:rFonts w:eastAsia="DengXian"/>
          <w:lang w:eastAsia="zh-CN"/>
        </w:rPr>
      </w:pPr>
      <w:r>
        <w:t>-</w:t>
      </w:r>
      <w:r>
        <w:tab/>
        <w:t>QNC for GBR QoS Flow: data rate cannot be guaranteed</w:t>
      </w:r>
      <w:r w:rsidR="00917ADA">
        <w:t>.</w:t>
      </w:r>
    </w:p>
    <w:p w14:paraId="40DD5086" w14:textId="7EF41C5F" w:rsidR="005D2452" w:rsidRPr="005D2452" w:rsidRDefault="005D2452" w:rsidP="00EB2AE4">
      <w:pPr>
        <w:pStyle w:val="B3"/>
        <w:rPr>
          <w:rFonts w:eastAsia="DengXian"/>
          <w:lang w:eastAsia="zh-CN"/>
        </w:rPr>
      </w:pPr>
      <w:r w:rsidRPr="005D2452">
        <w:rPr>
          <w:rFonts w:eastAsia="DengXian"/>
          <w:lang w:eastAsia="zh-CN"/>
        </w:rPr>
        <w:t>-</w:t>
      </w:r>
      <w:r w:rsidR="00917ADA">
        <w:rPr>
          <w:rFonts w:eastAsia="DengXian"/>
          <w:lang w:eastAsia="zh-CN"/>
        </w:rPr>
        <w:tab/>
      </w:r>
      <w:r w:rsidRPr="005D2452">
        <w:rPr>
          <w:rFonts w:eastAsia="DengXian"/>
          <w:lang w:eastAsia="zh-CN"/>
        </w:rPr>
        <w:t>RAN provides the congestion information to PSA UPF enabling PSA UPF to perform API exposure towards the AF and ECN marking for L4S;</w:t>
      </w:r>
    </w:p>
    <w:p w14:paraId="0566FE4C" w14:textId="457CC2EC" w:rsidR="00281712" w:rsidRDefault="00281712" w:rsidP="00EB2AE4">
      <w:pPr>
        <w:pStyle w:val="B3"/>
      </w:pPr>
      <w:r>
        <w:t>-</w:t>
      </w:r>
      <w:r>
        <w:tab/>
        <w:t xml:space="preserve">AF uses Nnef_AFSessionWithQoS to subscribe the above exposure to NEF/PCF, same as local exposure mechanism defined in </w:t>
      </w:r>
      <w:r w:rsidR="00BC0293">
        <w:t>TS</w:t>
      </w:r>
      <w:r w:rsidR="00BC0293">
        <w:t> </w:t>
      </w:r>
      <w:r w:rsidR="00BC0293">
        <w:t>23.548</w:t>
      </w:r>
      <w:r w:rsidR="00BC0293">
        <w:t> </w:t>
      </w:r>
      <w:r w:rsidR="00BC0293">
        <w:t>[</w:t>
      </w:r>
      <w:r>
        <w:t>61].</w:t>
      </w:r>
    </w:p>
    <w:p w14:paraId="5B366660" w14:textId="7B2A2D4F" w:rsidR="00281712" w:rsidRDefault="00281712" w:rsidP="00EB2AE4">
      <w:pPr>
        <w:pStyle w:val="B3"/>
      </w:pPr>
      <w:r>
        <w:t>-</w:t>
      </w:r>
      <w:r>
        <w:tab/>
        <w:t xml:space="preserve">Exposure path of Network Exposure defined in clause 6.4 of </w:t>
      </w:r>
      <w:r w:rsidR="00BC0293">
        <w:t>TS</w:t>
      </w:r>
      <w:r w:rsidR="00BC0293">
        <w:t> </w:t>
      </w:r>
      <w:r w:rsidR="00BC0293">
        <w:t>23.548</w:t>
      </w:r>
      <w:r w:rsidR="00BC0293">
        <w:t> </w:t>
      </w:r>
      <w:r w:rsidR="00BC0293">
        <w:t>[</w:t>
      </w:r>
      <w:r>
        <w:t>61] is reused with extensions of GTP-U header and UPF/L-NEF services to exposure the above information.</w:t>
      </w:r>
    </w:p>
    <w:p w14:paraId="510256A0" w14:textId="77777777" w:rsidR="00281712" w:rsidRDefault="00281712" w:rsidP="00EB2AE4">
      <w:pPr>
        <w:pStyle w:val="B3"/>
      </w:pPr>
      <w:r>
        <w:t>-</w:t>
      </w:r>
      <w:r>
        <w:tab/>
        <w:t>Exposure path of RAN/UPF reporting congestion level information via SMF/PCF/NEF is also supported.</w:t>
      </w:r>
    </w:p>
    <w:p w14:paraId="61C22B96" w14:textId="77777777" w:rsidR="00EB2AE4" w:rsidRDefault="00EB2AE4" w:rsidP="00EB2AE4">
      <w:r>
        <w:t>The following bullet points summarize the principles for the way forward to support exposure for other network information:</w:t>
      </w:r>
    </w:p>
    <w:p w14:paraId="710F162C" w14:textId="16E21B07" w:rsidR="00281712" w:rsidRDefault="00281712" w:rsidP="00EB2AE4">
      <w:pPr>
        <w:pStyle w:val="B1"/>
      </w:pPr>
      <w:r>
        <w:t>-</w:t>
      </w:r>
      <w:r>
        <w:tab/>
        <w:t>Data rate, delay difference and round trip delay</w:t>
      </w:r>
      <w:r w:rsidR="005D2452">
        <w:rPr>
          <w:rFonts w:eastAsia="DengXian" w:hint="eastAsia"/>
          <w:lang w:eastAsia="zh-CN"/>
        </w:rPr>
        <w:t xml:space="preserve"> </w:t>
      </w:r>
      <w:r w:rsidR="00BC212D">
        <w:t xml:space="preserve">of QoS </w:t>
      </w:r>
      <w:r w:rsidR="00BC212D">
        <w:rPr>
          <w:rFonts w:eastAsia="DengXian" w:hint="eastAsia"/>
          <w:lang w:eastAsia="zh-CN"/>
        </w:rPr>
        <w:t>f</w:t>
      </w:r>
      <w:r w:rsidR="005D2452">
        <w:t>low</w:t>
      </w:r>
      <w:r>
        <w:t xml:space="preserve"> may be exposed to AF</w:t>
      </w:r>
      <w:r w:rsidR="00917ADA">
        <w:t>:</w:t>
      </w:r>
    </w:p>
    <w:p w14:paraId="0E156186" w14:textId="4FE2184F" w:rsidR="00917ADA" w:rsidRDefault="00917ADA" w:rsidP="005D2452">
      <w:pPr>
        <w:pStyle w:val="B2"/>
        <w:rPr>
          <w:rFonts w:eastAsia="DengXian"/>
          <w:lang w:eastAsia="zh-CN"/>
        </w:rPr>
      </w:pPr>
      <w:r>
        <w:rPr>
          <w:rFonts w:eastAsia="DengXian"/>
          <w:lang w:eastAsia="zh-CN"/>
        </w:rPr>
        <w:lastRenderedPageBreak/>
        <w:t>-</w:t>
      </w:r>
      <w:r>
        <w:rPr>
          <w:rFonts w:eastAsia="DengXian"/>
          <w:lang w:eastAsia="zh-CN"/>
        </w:rPr>
        <w:tab/>
        <w:t xml:space="preserve">Data rate may be measured and exposed by PSA UPF. Exposure path defined in clause 6.4 of </w:t>
      </w:r>
      <w:r w:rsidR="00BC0293">
        <w:rPr>
          <w:rFonts w:eastAsia="DengXian"/>
          <w:lang w:eastAsia="zh-CN"/>
        </w:rPr>
        <w:t>TS 23.548 [</w:t>
      </w:r>
      <w:r>
        <w:rPr>
          <w:rFonts w:eastAsia="DengXian"/>
          <w:lang w:eastAsia="zh-CN"/>
        </w:rPr>
        <w:t>61] is reused to expose the above information. Exposure path of UPF reporting via SMF/PCF/NEF is also supported.</w:t>
      </w:r>
    </w:p>
    <w:p w14:paraId="59C69106"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The RAN may support exposing the above data rate information via SMF/PCF/NEF.</w:t>
      </w:r>
    </w:p>
    <w:p w14:paraId="402D7738" w14:textId="7BA6D742"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AF may request to be notified when the delay difference between two QoS Flows exceeds a threshold. The delay measurement for individual QoS Flows is based on QoS monitoring in clause 5.33.3 of </w:t>
      </w:r>
      <w:r w:rsidR="00BC0293">
        <w:rPr>
          <w:rFonts w:eastAsia="DengXian"/>
          <w:lang w:eastAsia="zh-CN"/>
        </w:rPr>
        <w:t>TS 23.501 [</w:t>
      </w:r>
      <w:r>
        <w:rPr>
          <w:rFonts w:eastAsia="DengXian"/>
          <w:lang w:eastAsia="zh-CN"/>
        </w:rPr>
        <w:t>2].</w:t>
      </w:r>
    </w:p>
    <w:p w14:paraId="12DDACC3" w14:textId="52E0A78B"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Round trip delay for multiple QoS flows of the XR service (e.g. the UL and DL are separated into two flows) can be obtained and exposed by the PSA UPF via the exposure path defined in clause 6.4 of </w:t>
      </w:r>
      <w:r w:rsidR="00BC0293">
        <w:rPr>
          <w:rFonts w:eastAsia="DengXian"/>
          <w:lang w:eastAsia="zh-CN"/>
        </w:rPr>
        <w:t>TS 23.548 [</w:t>
      </w:r>
      <w:r>
        <w:rPr>
          <w:rFonts w:eastAsia="DengXian"/>
          <w:lang w:eastAsia="zh-CN"/>
        </w:rPr>
        <w:t>61] or via SMF/PCF/NEF.</w:t>
      </w:r>
    </w:p>
    <w:p w14:paraId="6EFDE848" w14:textId="4C025D76" w:rsidR="00EB2AE4" w:rsidRDefault="00917ADA" w:rsidP="00EB2AE4">
      <w:pPr>
        <w:pStyle w:val="EditorsNote"/>
      </w:pPr>
      <w:r>
        <w:t>Editor's note</w:t>
      </w:r>
      <w:r w:rsidR="00EB2AE4">
        <w:t>:</w:t>
      </w:r>
      <w:r w:rsidR="00281712">
        <w:tab/>
        <w:t>I</w:t>
      </w:r>
      <w:r w:rsidR="00EB2AE4">
        <w:t>t is FFS whether to expose the Normal data transmission interruption event to AF.</w:t>
      </w:r>
    </w:p>
    <w:p w14:paraId="2B4471D8" w14:textId="3BF314A6" w:rsidR="00BC212D" w:rsidRDefault="00917ADA" w:rsidP="00BC212D">
      <w:pPr>
        <w:pStyle w:val="B1"/>
        <w:rPr>
          <w:rFonts w:eastAsia="DengXian"/>
          <w:lang w:eastAsia="zh-CN"/>
        </w:rPr>
      </w:pPr>
      <w:r>
        <w:rPr>
          <w:rFonts w:eastAsia="DengXian"/>
          <w:lang w:eastAsia="zh-CN"/>
        </w:rPr>
        <w:t>-</w:t>
      </w:r>
      <w:r>
        <w:rPr>
          <w:rFonts w:eastAsia="DengXian"/>
          <w:lang w:eastAsia="zh-CN"/>
        </w:rPr>
        <w:tab/>
        <w:t xml:space="preserve">Estimated bandwidth for 5QI may be exposed by NWDAF (according to information described in clause 6.9.2 in </w:t>
      </w:r>
      <w:r w:rsidR="00BC0293">
        <w:rPr>
          <w:rFonts w:eastAsia="DengXian"/>
          <w:lang w:eastAsia="zh-CN"/>
        </w:rPr>
        <w:t>TS 23.288 </w:t>
      </w:r>
      <w:bookmarkStart w:id="2100" w:name="MCCTEMPBM_00000036"/>
      <w:r w:rsidR="00BC0293">
        <w:rPr>
          <w:rFonts w:eastAsia="DengXian"/>
          <w:lang w:eastAsia="zh-CN"/>
        </w:rPr>
        <w:t>[59</w:t>
      </w:r>
      <w:r>
        <w:rPr>
          <w:rFonts w:eastAsia="DengXian"/>
          <w:lang w:eastAsia="zh-CN"/>
        </w:rPr>
        <w:t>]</w:t>
      </w:r>
      <w:bookmarkEnd w:id="2100"/>
      <w:r>
        <w:rPr>
          <w:rFonts w:eastAsia="DengXian"/>
          <w:lang w:eastAsia="zh-CN"/>
        </w:rPr>
        <w:t>) to AF.</w:t>
      </w:r>
    </w:p>
    <w:p w14:paraId="7BD039B1" w14:textId="77777777" w:rsidR="00BC212D" w:rsidRPr="00BC212D" w:rsidRDefault="00BC212D" w:rsidP="00BC212D">
      <w:pPr>
        <w:pStyle w:val="Heading2"/>
        <w:rPr>
          <w:rFonts w:eastAsia="DengXian"/>
          <w:lang w:val="en-US"/>
        </w:rPr>
      </w:pPr>
      <w:bookmarkStart w:id="2101" w:name="_Toc117496837"/>
      <w:r>
        <w:rPr>
          <w:rFonts w:eastAsia="DengXian"/>
          <w:lang w:val="en-US"/>
        </w:rPr>
        <w:t>8.</w:t>
      </w:r>
      <w:r>
        <w:rPr>
          <w:rFonts w:eastAsia="DengXian" w:hint="eastAsia"/>
          <w:lang w:val="en-US" w:eastAsia="zh-CN"/>
        </w:rPr>
        <w:t>4</w:t>
      </w:r>
      <w:r>
        <w:rPr>
          <w:rFonts w:eastAsia="DengXian" w:hint="eastAsia"/>
          <w:lang w:val="en-US" w:eastAsia="zh-CN"/>
        </w:rPr>
        <w:tab/>
      </w:r>
      <w:r w:rsidRPr="00BC212D">
        <w:rPr>
          <w:rFonts w:eastAsia="DengXian"/>
          <w:lang w:val="en-US"/>
        </w:rPr>
        <w:t>Conclusions for KI#4 and KI#5</w:t>
      </w:r>
      <w:bookmarkEnd w:id="2101"/>
    </w:p>
    <w:p w14:paraId="7E422D6A" w14:textId="77777777" w:rsidR="00BC212D" w:rsidRPr="00BC212D" w:rsidRDefault="00BC212D" w:rsidP="00BC212D">
      <w:pPr>
        <w:rPr>
          <w:lang w:val="en-US" w:eastAsia="zh-CN"/>
        </w:rPr>
      </w:pPr>
      <w:r w:rsidRPr="00BC212D">
        <w:rPr>
          <w:lang w:val="en-US" w:eastAsia="zh-CN"/>
        </w:rPr>
        <w:t>The following aspects are concluded as principles for the normative work to support the following two key issues:</w:t>
      </w:r>
    </w:p>
    <w:p w14:paraId="4BD52DEC" w14:textId="6438F6F8"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#4: PDU Set integrated packet handling</w:t>
      </w:r>
      <w:r w:rsidR="00917ADA">
        <w:rPr>
          <w:rFonts w:eastAsia="DengXian"/>
          <w:lang w:val="en-US" w:eastAsia="zh-CN"/>
        </w:rPr>
        <w:t>.</w:t>
      </w:r>
    </w:p>
    <w:p w14:paraId="4C4F9EA9" w14:textId="50F0DAEA"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#5: Differentiated PDU Set Handling</w:t>
      </w:r>
      <w:r w:rsidR="00917ADA">
        <w:rPr>
          <w:rFonts w:eastAsia="DengXian"/>
          <w:lang w:val="en-US" w:eastAsia="zh-CN"/>
        </w:rPr>
        <w:t>.</w:t>
      </w:r>
    </w:p>
    <w:p w14:paraId="258690C3" w14:textId="6C6C9E10" w:rsidR="00BC212D" w:rsidRPr="00BC212D" w:rsidRDefault="00BC212D" w:rsidP="00BC212D">
      <w:pPr>
        <w:pStyle w:val="NO"/>
        <w:rPr>
          <w:rFonts w:eastAsia="DengXian"/>
          <w:lang w:val="en-US"/>
        </w:rPr>
      </w:pPr>
      <w:r w:rsidRPr="00BC212D">
        <w:rPr>
          <w:rFonts w:eastAsia="DengXian"/>
          <w:lang w:val="en-US"/>
        </w:rPr>
        <w:t>NOTE:</w:t>
      </w:r>
      <w:r w:rsidRPr="00BC212D">
        <w:rPr>
          <w:rFonts w:eastAsia="DengXian"/>
          <w:lang w:val="en-US"/>
        </w:rPr>
        <w:tab/>
        <w:t>Further PDU Set handling for Uplink will be studied and led by RAN</w:t>
      </w:r>
      <w:r w:rsidR="00917ADA">
        <w:rPr>
          <w:rFonts w:eastAsia="DengXian"/>
          <w:lang w:val="en-US"/>
        </w:rPr>
        <w:t> </w:t>
      </w:r>
      <w:r w:rsidRPr="00BC212D">
        <w:rPr>
          <w:rFonts w:eastAsia="DengXian"/>
          <w:lang w:val="en-US"/>
        </w:rPr>
        <w:t>WG</w:t>
      </w:r>
      <w:r w:rsidR="00917ADA">
        <w:rPr>
          <w:rFonts w:eastAsia="DengXian"/>
          <w:lang w:val="en-US"/>
        </w:rPr>
        <w:t>s</w:t>
      </w:r>
      <w:r w:rsidRPr="00BC212D">
        <w:rPr>
          <w:rFonts w:eastAsia="DengXian"/>
          <w:lang w:val="en-US"/>
        </w:rPr>
        <w:t>. SA</w:t>
      </w:r>
      <w:r w:rsidR="00917ADA">
        <w:rPr>
          <w:rFonts w:eastAsia="DengXian"/>
          <w:lang w:val="en-US"/>
        </w:rPr>
        <w:t> WG</w:t>
      </w:r>
      <w:r w:rsidRPr="00BC212D">
        <w:rPr>
          <w:rFonts w:eastAsia="DengXian"/>
          <w:lang w:val="en-US"/>
        </w:rPr>
        <w:t>2 can align with RAN</w:t>
      </w:r>
      <w:r w:rsidR="00917ADA">
        <w:rPr>
          <w:rFonts w:eastAsia="DengXian"/>
          <w:lang w:val="en-US"/>
        </w:rPr>
        <w:t>'</w:t>
      </w:r>
      <w:r w:rsidRPr="00BC212D">
        <w:rPr>
          <w:rFonts w:eastAsia="DengXian"/>
          <w:lang w:val="en-US"/>
        </w:rPr>
        <w:t>s progress and decision for Uplink, if any.</w:t>
      </w:r>
    </w:p>
    <w:p w14:paraId="366C5ABD" w14:textId="51F5E4BE" w:rsidR="00BC212D" w:rsidRPr="00BC212D" w:rsidRDefault="00917ADA" w:rsidP="00BC212D">
      <w:pPr>
        <w:pStyle w:val="EditorsNote"/>
        <w:rPr>
          <w:lang w:val="en-US"/>
        </w:rPr>
      </w:pPr>
      <w:r>
        <w:t>Editor's note</w:t>
      </w:r>
      <w:r w:rsidRPr="00BC212D">
        <w:rPr>
          <w:lang w:val="en-US"/>
        </w:rPr>
        <w:t>:</w:t>
      </w:r>
      <w:r>
        <w:rPr>
          <w:lang w:val="en-US"/>
        </w:rPr>
        <w:tab/>
      </w:r>
      <w:r w:rsidR="00BC212D" w:rsidRPr="00BC212D">
        <w:rPr>
          <w:lang w:val="en-US"/>
        </w:rPr>
        <w:t>Whether and how to address the charging offset issue of DL PDU set eligible dropping by the NG-RAN is FFS.</w:t>
      </w:r>
    </w:p>
    <w:p w14:paraId="75E1CC97" w14:textId="77777777" w:rsidR="00BC212D" w:rsidRPr="00BC212D" w:rsidRDefault="00BC212D" w:rsidP="00BC212D">
      <w:pPr>
        <w:pStyle w:val="Heading3"/>
        <w:rPr>
          <w:rFonts w:eastAsia="DengXian"/>
          <w:lang w:val="en-US" w:eastAsia="zh-CN"/>
        </w:rPr>
      </w:pPr>
      <w:bookmarkStart w:id="2102" w:name="_Toc117496838"/>
      <w:r w:rsidRPr="00BC212D">
        <w:rPr>
          <w:rFonts w:eastAsia="DengXian"/>
          <w:lang w:val="en-US" w:eastAsia="zh-CN"/>
        </w:rPr>
        <w:t>8.</w:t>
      </w:r>
      <w:r>
        <w:rPr>
          <w:rFonts w:eastAsia="DengXian" w:hint="eastAsia"/>
          <w:lang w:val="en-US" w:eastAsia="zh-CN"/>
        </w:rPr>
        <w:t>4</w:t>
      </w:r>
      <w:r w:rsidRPr="00BC212D">
        <w:rPr>
          <w:rFonts w:eastAsia="DengXian"/>
          <w:lang w:val="en-US" w:eastAsia="zh-CN"/>
        </w:rPr>
        <w:t>.1</w:t>
      </w:r>
      <w:r w:rsidRPr="00BC212D">
        <w:rPr>
          <w:rFonts w:eastAsia="DengXian"/>
          <w:lang w:val="en-US" w:eastAsia="zh-CN"/>
        </w:rPr>
        <w:tab/>
        <w:t>Control plane enhancements for supporting PDU Set in downlink</w:t>
      </w:r>
      <w:bookmarkEnd w:id="2102"/>
    </w:p>
    <w:p w14:paraId="7272A514" w14:textId="77777777" w:rsidR="00BC212D" w:rsidRPr="00BC212D" w:rsidRDefault="00BC212D" w:rsidP="00BC212D">
      <w:pPr>
        <w:pStyle w:val="Heading4"/>
        <w:rPr>
          <w:rFonts w:eastAsia="DengXian"/>
          <w:lang w:val="en-US" w:eastAsia="zh-CN"/>
        </w:rPr>
      </w:pPr>
      <w:bookmarkStart w:id="2103" w:name="_Toc117496839"/>
      <w:r w:rsidRPr="00BC212D">
        <w:rPr>
          <w:rFonts w:eastAsia="DengXian"/>
          <w:lang w:val="en-US" w:eastAsia="zh-CN"/>
        </w:rPr>
        <w:t>8.</w:t>
      </w:r>
      <w:r>
        <w:rPr>
          <w:rFonts w:eastAsia="DengXian" w:hint="eastAsia"/>
          <w:lang w:val="en-US" w:eastAsia="zh-CN"/>
        </w:rPr>
        <w:t>4</w:t>
      </w:r>
      <w:r w:rsidRPr="00BC212D">
        <w:rPr>
          <w:rFonts w:eastAsia="DengXian"/>
          <w:lang w:val="en-US" w:eastAsia="zh-CN"/>
        </w:rPr>
        <w:t>.1.1</w:t>
      </w:r>
      <w:r w:rsidRPr="00BC212D">
        <w:rPr>
          <w:rFonts w:eastAsia="DengXian"/>
          <w:lang w:val="en-US" w:eastAsia="zh-CN"/>
        </w:rPr>
        <w:tab/>
        <w:t>PDU Set QoS Parameters</w:t>
      </w:r>
      <w:bookmarkEnd w:id="2103"/>
    </w:p>
    <w:p w14:paraId="3333E395" w14:textId="77777777" w:rsidR="00BC212D" w:rsidRPr="00BC212D" w:rsidRDefault="00BC212D" w:rsidP="00BC212D">
      <w:pPr>
        <w:rPr>
          <w:lang w:val="en-US" w:eastAsia="zh-CN"/>
        </w:rPr>
      </w:pPr>
      <w:r w:rsidRPr="00BC212D">
        <w:rPr>
          <w:lang w:val="en-US" w:eastAsia="zh-CN"/>
        </w:rPr>
        <w:t>PDU Set QoS treatment is determined using dynamic or non-dynamic PCC.</w:t>
      </w:r>
    </w:p>
    <w:p w14:paraId="68AE9395" w14:textId="77777777" w:rsidR="00BC212D" w:rsidRPr="00BC212D" w:rsidRDefault="00BC212D" w:rsidP="00BC212D">
      <w:pPr>
        <w:rPr>
          <w:lang w:val="en-US" w:eastAsia="zh-CN"/>
        </w:rPr>
      </w:pPr>
      <w:r w:rsidRPr="00BC212D">
        <w:rPr>
          <w:lang w:val="en-US" w:eastAsia="zh-CN"/>
        </w:rPr>
        <w:t>The following PDU Set QoS parameters are defined to support PDU Set handling:</w:t>
      </w:r>
    </w:p>
    <w:p w14:paraId="0C60ADC6" w14:textId="1F259855" w:rsidR="00BC212D" w:rsidRPr="00BC212D" w:rsidRDefault="00BC212D" w:rsidP="00917ADA">
      <w:pPr>
        <w:pStyle w:val="B1"/>
        <w:rPr>
          <w:rFonts w:eastAsia="DengXian"/>
          <w:lang w:val="en-US"/>
        </w:rPr>
      </w:pPr>
      <w:r w:rsidRPr="00BC212D">
        <w:rPr>
          <w:rFonts w:eastAsia="DengXian"/>
          <w:lang w:val="en-US"/>
        </w:rPr>
        <w:t>-</w:t>
      </w:r>
      <w:r w:rsidR="00917ADA">
        <w:rPr>
          <w:rFonts w:eastAsia="DengXian"/>
          <w:lang w:val="en-US"/>
        </w:rPr>
        <w:tab/>
      </w:r>
      <w:r w:rsidRPr="00BC212D">
        <w:rPr>
          <w:rFonts w:eastAsia="DengXian"/>
          <w:lang w:val="en-US"/>
        </w:rPr>
        <w:t>PDU Set Error Rate: The PSER defines an upper bound for the ratio between the number of PDU Sets not successfully received and the total number of PDU Sets sent towards a recipient measured over a measurement window.</w:t>
      </w:r>
    </w:p>
    <w:p w14:paraId="73F734F5" w14:textId="1A2864D0" w:rsidR="00BC212D" w:rsidRPr="00BC212D" w:rsidRDefault="00917ADA" w:rsidP="00BC212D">
      <w:pPr>
        <w:pStyle w:val="EditorsNote"/>
        <w:rPr>
          <w:lang w:val="en-US"/>
        </w:rPr>
      </w:pPr>
      <w:r>
        <w:t>Editor's note</w:t>
      </w:r>
      <w:r w:rsidRPr="00BC212D">
        <w:rPr>
          <w:lang w:val="en-US"/>
        </w:rPr>
        <w:t>:</w:t>
      </w:r>
      <w:r>
        <w:rPr>
          <w:lang w:val="en-US"/>
        </w:rPr>
        <w:tab/>
      </w:r>
      <w:r w:rsidR="00BC212D" w:rsidRPr="00BC212D">
        <w:rPr>
          <w:lang w:val="en-US"/>
        </w:rPr>
        <w:t xml:space="preserve">the criteria for determining whether a PDU Set is successfully delivered or not are FFS </w:t>
      </w:r>
    </w:p>
    <w:p w14:paraId="6DB78566" w14:textId="0F5031BC" w:rsidR="00BC212D" w:rsidRPr="00BC212D" w:rsidRDefault="00BC212D" w:rsidP="00917ADA">
      <w:pPr>
        <w:pStyle w:val="B1"/>
        <w:rPr>
          <w:rFonts w:eastAsia="DengXian"/>
          <w:lang w:val="en-US"/>
        </w:rPr>
      </w:pPr>
      <w:r w:rsidRPr="00BC212D">
        <w:rPr>
          <w:rFonts w:eastAsia="DengXian"/>
          <w:lang w:val="en-US"/>
        </w:rPr>
        <w:t>-</w:t>
      </w:r>
      <w:r w:rsidR="00917ADA">
        <w:rPr>
          <w:rFonts w:eastAsia="DengXian"/>
          <w:lang w:val="en-US"/>
        </w:rPr>
        <w:tab/>
      </w:r>
      <w:r w:rsidRPr="00BC212D">
        <w:rPr>
          <w:rFonts w:eastAsia="DengXian"/>
          <w:lang w:val="en-US"/>
        </w:rPr>
        <w:t>PDU Set Delay Budget</w:t>
      </w:r>
      <w:r w:rsidR="00917ADA">
        <w:rPr>
          <w:rFonts w:eastAsia="DengXian"/>
          <w:lang w:val="en-US"/>
        </w:rPr>
        <w:t>.</w:t>
      </w:r>
    </w:p>
    <w:p w14:paraId="34859790" w14:textId="788E0B2B" w:rsidR="00BC212D" w:rsidRPr="00BC212D" w:rsidRDefault="00917ADA" w:rsidP="00BC212D">
      <w:pPr>
        <w:pStyle w:val="EditorsNote"/>
        <w:rPr>
          <w:lang w:val="en-US"/>
        </w:rPr>
      </w:pPr>
      <w:r>
        <w:t>Editor's note</w:t>
      </w:r>
      <w:r w:rsidRPr="00BC212D">
        <w:rPr>
          <w:lang w:val="en-US"/>
        </w:rPr>
        <w:t>:</w:t>
      </w:r>
      <w:r>
        <w:rPr>
          <w:lang w:val="en-US"/>
        </w:rPr>
        <w:tab/>
      </w:r>
      <w:r w:rsidR="00BC212D" w:rsidRPr="00BC212D">
        <w:rPr>
          <w:lang w:val="en-US"/>
        </w:rPr>
        <w:t>The definitions of PSER and PSDB are FFS. For PSDB, it needs further study the impact due to N6 jitter.</w:t>
      </w:r>
    </w:p>
    <w:p w14:paraId="04142C62" w14:textId="32E4E70B"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Whether all PDUs are needed for the usage of PDU Set by application layer (PDU Set Integrated Indication).</w:t>
      </w:r>
    </w:p>
    <w:p w14:paraId="14F76081" w14:textId="7AC33417" w:rsidR="00BC212D" w:rsidRPr="00BC212D" w:rsidRDefault="00917ADA" w:rsidP="00BC212D">
      <w:pPr>
        <w:pStyle w:val="EditorsNote"/>
        <w:rPr>
          <w:lang w:val="en-US"/>
        </w:rPr>
      </w:pPr>
      <w:r>
        <w:t>Editor's note</w:t>
      </w:r>
      <w:r w:rsidR="00BC212D" w:rsidRPr="00BC212D">
        <w:rPr>
          <w:lang w:val="en-US"/>
        </w:rPr>
        <w:t>:</w:t>
      </w:r>
      <w:r>
        <w:rPr>
          <w:lang w:val="en-US"/>
        </w:rPr>
        <w:tab/>
      </w:r>
      <w:r w:rsidR="00BC212D" w:rsidRPr="00BC212D">
        <w:rPr>
          <w:lang w:val="en-US"/>
        </w:rPr>
        <w:t xml:space="preserve">It is FFS </w:t>
      </w:r>
      <w:r>
        <w:rPr>
          <w:lang w:val="en-US"/>
        </w:rPr>
        <w:t>"</w:t>
      </w:r>
      <w:r w:rsidR="00BC212D" w:rsidRPr="00BC212D">
        <w:rPr>
          <w:lang w:val="en-US"/>
        </w:rPr>
        <w:t>Whether a PDU Set is still valid in case PSDB is exceeded</w:t>
      </w:r>
      <w:r>
        <w:rPr>
          <w:lang w:val="en-US"/>
        </w:rPr>
        <w:t>"</w:t>
      </w:r>
      <w:r w:rsidR="00BC212D" w:rsidRPr="00BC212D">
        <w:rPr>
          <w:lang w:val="en-US"/>
        </w:rPr>
        <w:t xml:space="preserve"> is needed. It should be discussed together with the definition of PSDB, specially about the boundary of PSDB.</w:t>
      </w:r>
    </w:p>
    <w:p w14:paraId="713DF17A" w14:textId="35BF5BC7" w:rsidR="00BC212D" w:rsidRPr="00BC212D" w:rsidRDefault="00BC212D" w:rsidP="00BC212D">
      <w:pPr>
        <w:rPr>
          <w:lang w:val="en-US" w:eastAsia="zh-CN"/>
        </w:rPr>
      </w:pPr>
      <w:r w:rsidRPr="00BC212D">
        <w:rPr>
          <w:lang w:val="en-US" w:eastAsia="zh-CN"/>
        </w:rPr>
        <w:t>If PDU Set based QoS handling is used, PCF determines the above PDU Set QoS Parameters based on information provided by AF (described in 8.</w:t>
      </w:r>
      <w:r w:rsidR="00B9248E">
        <w:rPr>
          <w:rFonts w:eastAsia="DengXian" w:hint="eastAsia"/>
          <w:lang w:val="en-US" w:eastAsia="zh-CN"/>
        </w:rPr>
        <w:t>4</w:t>
      </w:r>
      <w:r w:rsidRPr="00BC212D">
        <w:rPr>
          <w:lang w:val="en-US" w:eastAsia="zh-CN"/>
        </w:rPr>
        <w:t>.2) and/or local configuration. The PDU Set QoS parameters are sent to SMF as part of PCC rule, then SMF sends them to RAN.</w:t>
      </w:r>
    </w:p>
    <w:p w14:paraId="7065D37F" w14:textId="77777777" w:rsidR="00BC212D" w:rsidRPr="00BC212D" w:rsidRDefault="00BC212D" w:rsidP="00BC212D">
      <w:pPr>
        <w:pStyle w:val="Heading4"/>
        <w:rPr>
          <w:rFonts w:eastAsia="DengXian"/>
          <w:lang w:val="en-US" w:eastAsia="zh-CN"/>
        </w:rPr>
      </w:pPr>
      <w:bookmarkStart w:id="2104" w:name="_Toc117496840"/>
      <w:r>
        <w:rPr>
          <w:rFonts w:eastAsia="DengXian"/>
          <w:lang w:val="en-US" w:eastAsia="zh-CN"/>
        </w:rPr>
        <w:lastRenderedPageBreak/>
        <w:t>8.</w:t>
      </w:r>
      <w:r>
        <w:rPr>
          <w:rFonts w:eastAsia="DengXian" w:hint="eastAsia"/>
          <w:lang w:val="en-US" w:eastAsia="zh-CN"/>
        </w:rPr>
        <w:t>4</w:t>
      </w:r>
      <w:r w:rsidRPr="00BC212D">
        <w:rPr>
          <w:rFonts w:eastAsia="DengXian"/>
          <w:lang w:val="en-US" w:eastAsia="zh-CN"/>
        </w:rPr>
        <w:t>.1.2</w:t>
      </w:r>
      <w:r w:rsidRPr="00BC212D">
        <w:rPr>
          <w:rFonts w:eastAsia="DengXian"/>
          <w:lang w:val="en-US" w:eastAsia="zh-CN"/>
        </w:rPr>
        <w:tab/>
        <w:t>AF Information Provisioning</w:t>
      </w:r>
      <w:bookmarkEnd w:id="2104"/>
    </w:p>
    <w:p w14:paraId="0D6FAAD9" w14:textId="77777777" w:rsidR="00BC212D" w:rsidRPr="00BC212D" w:rsidRDefault="00BC212D" w:rsidP="00BC212D">
      <w:pPr>
        <w:rPr>
          <w:lang w:val="en-US" w:eastAsia="zh-CN"/>
        </w:rPr>
      </w:pPr>
      <w:r w:rsidRPr="00BC212D">
        <w:rPr>
          <w:lang w:val="en-US" w:eastAsia="zh-CN"/>
        </w:rPr>
        <w:t>PDU Set related assistance information provisioning by AF is supported for dynamic PCC. AF may provision one or more of the following PDU Set related assistance information to NEF/PCF during AF QoS request procedure:</w:t>
      </w:r>
    </w:p>
    <w:p w14:paraId="0FF9F61D" w14:textId="46A1F1B1"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QoS parameters listed in clause</w:t>
      </w:r>
      <w:r w:rsidR="00917ADA">
        <w:rPr>
          <w:rFonts w:eastAsia="DengXian"/>
          <w:lang w:val="en-US" w:eastAsia="zh-CN"/>
        </w:rPr>
        <w:t> </w:t>
      </w:r>
      <w:r w:rsidRPr="00BC212D">
        <w:rPr>
          <w:rFonts w:eastAsia="DengXian"/>
          <w:lang w:val="en-US" w:eastAsia="zh-CN"/>
        </w:rPr>
        <w:t>8.</w:t>
      </w:r>
      <w:r w:rsidR="0032792C">
        <w:rPr>
          <w:rFonts w:eastAsia="DengXian" w:hint="eastAsia"/>
          <w:lang w:val="en-US" w:eastAsia="zh-CN"/>
        </w:rPr>
        <w:t>4</w:t>
      </w:r>
      <w:r w:rsidRPr="00BC212D">
        <w:rPr>
          <w:rFonts w:eastAsia="DengXian"/>
          <w:lang w:val="en-US" w:eastAsia="zh-CN"/>
        </w:rPr>
        <w:t>.1.1.</w:t>
      </w:r>
    </w:p>
    <w:p w14:paraId="0363819E" w14:textId="0BD7F89E"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Burst periodicity</w:t>
      </w:r>
      <w:r w:rsidR="00917ADA">
        <w:rPr>
          <w:rFonts w:eastAsia="DengXian"/>
          <w:lang w:val="en-US" w:eastAsia="zh-CN"/>
        </w:rPr>
        <w:t>.</w:t>
      </w:r>
    </w:p>
    <w:p w14:paraId="1B703E07" w14:textId="77777777" w:rsidR="00BC212D" w:rsidRPr="00BC212D" w:rsidRDefault="00BC212D" w:rsidP="00BC212D">
      <w:pPr>
        <w:pStyle w:val="Heading3"/>
        <w:rPr>
          <w:rFonts w:eastAsia="DengXian"/>
          <w:lang w:val="en-US" w:eastAsia="zh-CN"/>
        </w:rPr>
      </w:pPr>
      <w:bookmarkStart w:id="2105" w:name="_Toc117496841"/>
      <w:r>
        <w:rPr>
          <w:rFonts w:eastAsia="DengXian"/>
          <w:lang w:val="en-US" w:eastAsia="zh-CN"/>
        </w:rPr>
        <w:t>8.</w:t>
      </w:r>
      <w:r>
        <w:rPr>
          <w:rFonts w:eastAsia="DengXian" w:hint="eastAsia"/>
          <w:lang w:val="en-US" w:eastAsia="zh-CN"/>
        </w:rPr>
        <w:t>4</w:t>
      </w:r>
      <w:r w:rsidRPr="00BC212D">
        <w:rPr>
          <w:rFonts w:eastAsia="DengXian"/>
          <w:lang w:val="en-US" w:eastAsia="zh-CN"/>
        </w:rPr>
        <w:t>.2</w:t>
      </w:r>
      <w:r w:rsidRPr="00BC212D">
        <w:rPr>
          <w:rFonts w:eastAsia="DengXian"/>
          <w:lang w:val="en-US" w:eastAsia="zh-CN"/>
        </w:rPr>
        <w:tab/>
        <w:t>User plane enhancements for supporting PDU Set in downlink</w:t>
      </w:r>
      <w:bookmarkEnd w:id="2105"/>
    </w:p>
    <w:p w14:paraId="3C084BCA" w14:textId="77777777" w:rsidR="00BC212D" w:rsidRPr="00BC212D" w:rsidRDefault="00BC212D" w:rsidP="00BC212D">
      <w:pPr>
        <w:pStyle w:val="Heading4"/>
        <w:rPr>
          <w:rFonts w:eastAsia="DengXian"/>
          <w:lang w:val="en-US" w:eastAsia="zh-CN"/>
        </w:rPr>
      </w:pPr>
      <w:bookmarkStart w:id="2106" w:name="_Toc117496842"/>
      <w:r>
        <w:rPr>
          <w:rFonts w:eastAsia="DengXian"/>
          <w:lang w:val="en-US" w:eastAsia="zh-CN"/>
        </w:rPr>
        <w:t>8.</w:t>
      </w:r>
      <w:r>
        <w:rPr>
          <w:rFonts w:eastAsia="DengXian" w:hint="eastAsia"/>
          <w:lang w:val="en-US" w:eastAsia="zh-CN"/>
        </w:rPr>
        <w:t>4</w:t>
      </w:r>
      <w:r w:rsidRPr="00BC212D">
        <w:rPr>
          <w:rFonts w:eastAsia="DengXian"/>
          <w:lang w:val="en-US" w:eastAsia="zh-CN"/>
        </w:rPr>
        <w:t>.2.1</w:t>
      </w:r>
      <w:r>
        <w:rPr>
          <w:rFonts w:eastAsia="DengXian" w:hint="eastAsia"/>
          <w:lang w:val="en-US" w:eastAsia="zh-CN"/>
        </w:rPr>
        <w:tab/>
      </w:r>
      <w:r w:rsidRPr="00BC212D">
        <w:rPr>
          <w:rFonts w:eastAsia="DengXian"/>
          <w:lang w:val="en-US" w:eastAsia="zh-CN"/>
        </w:rPr>
        <w:t>PDU Set Information</w:t>
      </w:r>
      <w:bookmarkEnd w:id="2106"/>
    </w:p>
    <w:p w14:paraId="25505588" w14:textId="77777777" w:rsidR="00BC212D" w:rsidRPr="00BC212D" w:rsidRDefault="00BC212D" w:rsidP="00BC212D">
      <w:pPr>
        <w:rPr>
          <w:lang w:val="en-US" w:eastAsia="zh-CN"/>
        </w:rPr>
      </w:pPr>
      <w:r w:rsidRPr="00BC212D">
        <w:rPr>
          <w:lang w:val="en-US" w:eastAsia="zh-CN"/>
        </w:rPr>
        <w:t>The following PDU Set related information may be identified by UPF to support PDU Set based handling:</w:t>
      </w:r>
    </w:p>
    <w:p w14:paraId="15EE1162" w14:textId="58773C69"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Identifier</w:t>
      </w:r>
      <w:r w:rsidR="00917ADA">
        <w:rPr>
          <w:rFonts w:eastAsia="DengXian"/>
          <w:lang w:val="en-US" w:eastAsia="zh-CN"/>
        </w:rPr>
        <w:t>.</w:t>
      </w:r>
    </w:p>
    <w:p w14:paraId="691DA14F" w14:textId="742A8450" w:rsidR="00BC212D" w:rsidRPr="00BC212D" w:rsidRDefault="00BC212D" w:rsidP="00BC212D">
      <w:pPr>
        <w:pStyle w:val="NO"/>
        <w:rPr>
          <w:rFonts w:eastAsia="DengXian"/>
          <w:lang w:val="en-US"/>
        </w:rPr>
      </w:pPr>
      <w:r w:rsidRPr="00BC212D">
        <w:rPr>
          <w:rFonts w:eastAsia="DengXian"/>
          <w:lang w:val="en-US"/>
        </w:rPr>
        <w:t>NOTE</w:t>
      </w:r>
      <w:r w:rsidR="00917ADA">
        <w:rPr>
          <w:rFonts w:eastAsia="DengXian"/>
          <w:lang w:val="en-US" w:eastAsia="zh-CN"/>
        </w:rPr>
        <w:t> </w:t>
      </w:r>
      <w:r w:rsidR="0032792C">
        <w:rPr>
          <w:rFonts w:eastAsia="DengXian" w:hint="eastAsia"/>
          <w:lang w:val="en-US" w:eastAsia="zh-CN"/>
        </w:rPr>
        <w:t>1</w:t>
      </w:r>
      <w:r w:rsidRPr="00BC212D">
        <w:rPr>
          <w:rFonts w:eastAsia="DengXian"/>
          <w:lang w:val="en-US"/>
        </w:rPr>
        <w:t>:</w:t>
      </w:r>
      <w:r w:rsidRPr="00BC212D">
        <w:rPr>
          <w:rFonts w:eastAsia="DengXian"/>
          <w:lang w:val="en-US"/>
        </w:rPr>
        <w:tab/>
        <w:t>Neighbor PDU Sets in sequence will use different PDU Set identifiers.</w:t>
      </w:r>
    </w:p>
    <w:p w14:paraId="30C24332" w14:textId="320A646D"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Optional, Start PDU and End PDU of the PDU Set</w:t>
      </w:r>
      <w:r w:rsidR="00917ADA">
        <w:rPr>
          <w:rFonts w:eastAsia="DengXian"/>
          <w:lang w:val="en-US" w:eastAsia="zh-CN"/>
        </w:rPr>
        <w:t>.</w:t>
      </w:r>
    </w:p>
    <w:p w14:paraId="2798936E" w14:textId="18DE148B"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SN within a PDU Set</w:t>
      </w:r>
      <w:r w:rsidR="00917ADA">
        <w:rPr>
          <w:rFonts w:eastAsia="DengXian"/>
          <w:lang w:val="en-US" w:eastAsia="zh-CN"/>
        </w:rPr>
        <w:t>.</w:t>
      </w:r>
    </w:p>
    <w:p w14:paraId="235CBAA1" w14:textId="0F900D6F"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Optional, PDU Set Size</w:t>
      </w:r>
      <w:r w:rsidR="00917ADA">
        <w:rPr>
          <w:rFonts w:eastAsia="DengXian"/>
          <w:lang w:val="en-US" w:eastAsia="zh-CN"/>
        </w:rPr>
        <w:t>.</w:t>
      </w:r>
    </w:p>
    <w:p w14:paraId="377079E5" w14:textId="0A50B564" w:rsidR="00BC212D" w:rsidRPr="00BC212D" w:rsidRDefault="00BC212D" w:rsidP="00BC212D">
      <w:pPr>
        <w:pStyle w:val="NO"/>
        <w:rPr>
          <w:rFonts w:eastAsia="DengXian"/>
          <w:lang w:val="en-US"/>
        </w:rPr>
      </w:pPr>
      <w:r w:rsidRPr="00BC212D">
        <w:rPr>
          <w:rFonts w:eastAsia="DengXian"/>
          <w:lang w:val="en-US"/>
        </w:rPr>
        <w:t>NOTE</w:t>
      </w:r>
      <w:r w:rsidR="00917ADA">
        <w:rPr>
          <w:rFonts w:eastAsia="DengXian"/>
          <w:lang w:val="en-US" w:eastAsia="zh-CN"/>
        </w:rPr>
        <w:t> </w:t>
      </w:r>
      <w:r w:rsidR="0032792C">
        <w:rPr>
          <w:rFonts w:eastAsia="DengXian" w:hint="eastAsia"/>
          <w:lang w:val="en-US" w:eastAsia="zh-CN"/>
        </w:rPr>
        <w:t>2</w:t>
      </w:r>
      <w:r w:rsidRPr="00BC212D">
        <w:rPr>
          <w:rFonts w:eastAsia="DengXian"/>
          <w:lang w:val="en-US"/>
        </w:rPr>
        <w:t>:</w:t>
      </w:r>
      <w:r w:rsidRPr="00BC212D">
        <w:rPr>
          <w:rFonts w:eastAsia="DengXian"/>
          <w:lang w:val="en-US"/>
        </w:rPr>
        <w:tab/>
        <w:t>Either PDU Set Size expressed in bytes or PDU Set Size expressed as number of PDUs, needs further determined.</w:t>
      </w:r>
    </w:p>
    <w:p w14:paraId="71012400" w14:textId="72A233B2" w:rsidR="00BC212D" w:rsidRPr="00BC212D" w:rsidRDefault="00BC212D" w:rsidP="00BC212D">
      <w:pPr>
        <w:pStyle w:val="NO"/>
        <w:rPr>
          <w:rFonts w:eastAsia="DengXian"/>
          <w:lang w:val="en-US"/>
        </w:rPr>
      </w:pPr>
      <w:r w:rsidRPr="00BC212D">
        <w:rPr>
          <w:rFonts w:eastAsia="DengXian"/>
          <w:lang w:val="en-US"/>
        </w:rPr>
        <w:t>NOTE</w:t>
      </w:r>
      <w:r w:rsidR="00917ADA">
        <w:rPr>
          <w:rFonts w:eastAsia="DengXian"/>
          <w:lang w:val="en-US" w:eastAsia="zh-CN"/>
        </w:rPr>
        <w:t> </w:t>
      </w:r>
      <w:r w:rsidR="0032792C">
        <w:rPr>
          <w:rFonts w:eastAsia="DengXian" w:hint="eastAsia"/>
          <w:lang w:val="en-US" w:eastAsia="zh-CN"/>
        </w:rPr>
        <w:t>3</w:t>
      </w:r>
      <w:r w:rsidRPr="00BC212D">
        <w:rPr>
          <w:rFonts w:eastAsia="DengXian"/>
          <w:lang w:val="en-US"/>
        </w:rPr>
        <w:t>:</w:t>
      </w:r>
      <w:r w:rsidRPr="00BC212D">
        <w:rPr>
          <w:rFonts w:eastAsia="DengXian"/>
          <w:lang w:val="en-US"/>
        </w:rPr>
        <w:tab/>
        <w:t>Either one among Start/End PDU of the PDU Set and Number of PDUs within a PDU Set needs to be supported.</w:t>
      </w:r>
    </w:p>
    <w:p w14:paraId="53CEFDB9" w14:textId="653C280B"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PDU Set Importance</w:t>
      </w:r>
      <w:r w:rsidR="00917ADA">
        <w:rPr>
          <w:rFonts w:eastAsia="DengXian"/>
          <w:lang w:val="en-US" w:eastAsia="zh-CN"/>
        </w:rPr>
        <w:t>.</w:t>
      </w:r>
    </w:p>
    <w:p w14:paraId="46E8876F" w14:textId="5BD78CAE" w:rsidR="00BC212D" w:rsidRPr="00BC212D" w:rsidRDefault="00917ADA" w:rsidP="00BC212D">
      <w:pPr>
        <w:pStyle w:val="EditorsNote"/>
        <w:rPr>
          <w:lang w:val="en-US"/>
        </w:rPr>
      </w:pPr>
      <w:r>
        <w:t>Editor's note</w:t>
      </w:r>
      <w:r w:rsidR="00BC212D" w:rsidRPr="00BC212D">
        <w:rPr>
          <w:lang w:val="en-US"/>
        </w:rPr>
        <w:t>:</w:t>
      </w:r>
      <w:r>
        <w:rPr>
          <w:lang w:val="en-US"/>
        </w:rPr>
        <w:tab/>
      </w:r>
      <w:r w:rsidR="00BC212D" w:rsidRPr="00BC212D">
        <w:rPr>
          <w:lang w:val="en-US"/>
        </w:rPr>
        <w:t>Which above PDU Set information parameters is optional is FFS.</w:t>
      </w:r>
    </w:p>
    <w:p w14:paraId="61A0965F" w14:textId="77777777" w:rsidR="00BC212D" w:rsidRPr="00BC212D" w:rsidRDefault="00BC212D" w:rsidP="00BC212D">
      <w:pPr>
        <w:pStyle w:val="Heading4"/>
        <w:rPr>
          <w:rFonts w:eastAsia="DengXian"/>
          <w:lang w:val="en-US" w:eastAsia="zh-CN"/>
        </w:rPr>
      </w:pPr>
      <w:bookmarkStart w:id="2107" w:name="_Toc117496843"/>
      <w:r>
        <w:rPr>
          <w:rFonts w:eastAsia="DengXian"/>
          <w:lang w:val="en-US" w:eastAsia="zh-CN"/>
        </w:rPr>
        <w:t>8.</w:t>
      </w:r>
      <w:r>
        <w:rPr>
          <w:rFonts w:eastAsia="DengXian" w:hint="eastAsia"/>
          <w:lang w:val="en-US" w:eastAsia="zh-CN"/>
        </w:rPr>
        <w:t>4</w:t>
      </w:r>
      <w:r w:rsidRPr="00BC212D">
        <w:rPr>
          <w:rFonts w:eastAsia="DengXian"/>
          <w:lang w:val="en-US" w:eastAsia="zh-CN"/>
        </w:rPr>
        <w:t>.2.2</w:t>
      </w:r>
      <w:r>
        <w:rPr>
          <w:rFonts w:eastAsia="DengXian" w:hint="eastAsia"/>
          <w:lang w:val="en-US" w:eastAsia="zh-CN"/>
        </w:rPr>
        <w:tab/>
      </w:r>
      <w:r w:rsidRPr="00BC212D">
        <w:rPr>
          <w:rFonts w:eastAsia="DengXian"/>
          <w:lang w:val="en-US" w:eastAsia="zh-CN"/>
        </w:rPr>
        <w:t>PDU Set Information identification on UPF and supported N6 protocols</w:t>
      </w:r>
      <w:bookmarkEnd w:id="2107"/>
    </w:p>
    <w:p w14:paraId="68B5ADAD" w14:textId="77777777" w:rsidR="00BC212D" w:rsidRPr="00BC212D" w:rsidRDefault="00BC212D" w:rsidP="00BC212D">
      <w:pPr>
        <w:rPr>
          <w:lang w:val="en-US" w:eastAsia="zh-CN"/>
        </w:rPr>
      </w:pPr>
      <w:r w:rsidRPr="00BC212D">
        <w:rPr>
          <w:lang w:val="en-US" w:eastAsia="zh-CN"/>
        </w:rPr>
        <w:t>The detection and marking of the DL PDU Sets sent to the NG-RAN shall be done by the PSA UPF.</w:t>
      </w:r>
    </w:p>
    <w:p w14:paraId="1CD4A6A8" w14:textId="77777777" w:rsidR="00BC212D" w:rsidRPr="00BC212D" w:rsidRDefault="00BC212D" w:rsidP="00BC212D">
      <w:pPr>
        <w:rPr>
          <w:lang w:val="en-US" w:eastAsia="zh-CN"/>
        </w:rPr>
      </w:pPr>
      <w:r w:rsidRPr="00BC212D">
        <w:rPr>
          <w:lang w:val="en-US" w:eastAsia="zh-CN"/>
        </w:rPr>
        <w:t>PSA UPF may identify the PDU Set based on instruction from SMF and packet header of N6 protocols:</w:t>
      </w:r>
    </w:p>
    <w:p w14:paraId="250A4896" w14:textId="2E2E3B18"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by matching RTP/SRTP header and payload (RFC 3550/3711/6184/7798/draft-ietf-avtcore-rtp-vvc/draft-ietf-avtext-framemarking are supported).</w:t>
      </w:r>
    </w:p>
    <w:p w14:paraId="168F55E5" w14:textId="41522B32" w:rsidR="00BC212D" w:rsidRPr="00BC212D" w:rsidRDefault="00917ADA" w:rsidP="00BC212D">
      <w:pPr>
        <w:pStyle w:val="EditorsNote"/>
        <w:rPr>
          <w:lang w:val="en-US"/>
        </w:rPr>
      </w:pPr>
      <w:r>
        <w:t>Editor's note</w:t>
      </w:r>
      <w:r w:rsidRPr="00BC212D">
        <w:rPr>
          <w:lang w:val="en-US"/>
        </w:rPr>
        <w:t>:</w:t>
      </w:r>
      <w:r>
        <w:rPr>
          <w:lang w:val="en-US"/>
        </w:rPr>
        <w:tab/>
      </w:r>
      <w:r w:rsidR="00BC212D" w:rsidRPr="00BC212D">
        <w:rPr>
          <w:lang w:val="en-US"/>
        </w:rPr>
        <w:t>Whether support PDU Set identification information in new RTP is pending to SA</w:t>
      </w:r>
      <w:r>
        <w:rPr>
          <w:lang w:val="en-US"/>
        </w:rPr>
        <w:t> WG</w:t>
      </w:r>
      <w:r w:rsidR="00BC212D" w:rsidRPr="00BC212D">
        <w:rPr>
          <w:lang w:val="en-US"/>
        </w:rPr>
        <w:t>4 5G_RTP WI.</w:t>
      </w:r>
    </w:p>
    <w:p w14:paraId="13DEFCE6" w14:textId="36E485A1" w:rsidR="00BC212D" w:rsidRPr="00BC212D" w:rsidRDefault="00BC212D" w:rsidP="00BC212D">
      <w:pPr>
        <w:pStyle w:val="NO"/>
        <w:rPr>
          <w:rFonts w:eastAsia="DengXian"/>
          <w:lang w:val="en-US"/>
        </w:rPr>
      </w:pPr>
      <w:r w:rsidRPr="00BC212D">
        <w:rPr>
          <w:rFonts w:eastAsia="DengXian"/>
          <w:lang w:val="en-US"/>
        </w:rPr>
        <w:t>NOTE:</w:t>
      </w:r>
      <w:r w:rsidR="00917ADA">
        <w:rPr>
          <w:rFonts w:eastAsia="DengXian"/>
          <w:lang w:val="en-US"/>
        </w:rPr>
        <w:tab/>
      </w:r>
      <w:r w:rsidRPr="00BC212D">
        <w:rPr>
          <w:rFonts w:eastAsia="DengXian"/>
          <w:lang w:val="en-US"/>
        </w:rPr>
        <w:t>In above cases, it is assumed that the RTP/SRTP header and/or payload necessary for the identification of PDU Set Information is not encrypted.</w:t>
      </w:r>
    </w:p>
    <w:p w14:paraId="6C98BAB3" w14:textId="78FF9983" w:rsidR="00BC212D" w:rsidRPr="00BC212D" w:rsidRDefault="00917ADA" w:rsidP="00917ADA">
      <w:pPr>
        <w:pStyle w:val="B1"/>
        <w:rPr>
          <w:rFonts w:eastAsia="DengXian"/>
          <w:lang w:val="en-US"/>
        </w:rPr>
      </w:pPr>
      <w:r>
        <w:rPr>
          <w:rFonts w:eastAsia="DengXian"/>
          <w:lang w:val="en-US"/>
        </w:rPr>
        <w:t>-</w:t>
      </w:r>
      <w:r>
        <w:rPr>
          <w:rFonts w:eastAsia="DengXian"/>
          <w:lang w:val="en-US"/>
        </w:rPr>
        <w:tab/>
        <w:t>by UPF implementation, e.g. PDU Set detection based on traffic characteristics. IP header parameters DSCP/TOS, IP port, IPv6 flow label may be used to detect PDU set, however detailed mechanisms in UPF for PDU Set information identification will not be standardized.</w:t>
      </w:r>
    </w:p>
    <w:p w14:paraId="3A3F593E" w14:textId="2AAFBA9C" w:rsidR="00BC212D" w:rsidRPr="00BC212D" w:rsidRDefault="00917ADA" w:rsidP="00BC212D">
      <w:pPr>
        <w:pStyle w:val="EditorsNote"/>
        <w:rPr>
          <w:lang w:val="en-US"/>
        </w:rPr>
      </w:pPr>
      <w:r>
        <w:t>Editor's note</w:t>
      </w:r>
      <w:r w:rsidR="00BC212D" w:rsidRPr="00BC212D">
        <w:rPr>
          <w:lang w:val="en-US"/>
        </w:rPr>
        <w:t>:</w:t>
      </w:r>
      <w:r>
        <w:rPr>
          <w:lang w:val="en-US"/>
        </w:rPr>
        <w:tab/>
      </w:r>
      <w:r w:rsidR="00BC212D" w:rsidRPr="00BC212D">
        <w:rPr>
          <w:lang w:val="en-US"/>
        </w:rPr>
        <w:t>Other N6 protocols, i.e. HTTP/MASQUE, GTP-U, IP/TCP/UDP/QUIC options, carrying PDU Set information are FFS. (Potential SoH)</w:t>
      </w:r>
      <w:r>
        <w:rPr>
          <w:lang w:val="en-US"/>
        </w:rPr>
        <w:t>.</w:t>
      </w:r>
    </w:p>
    <w:p w14:paraId="2B4F6EE0" w14:textId="77777777" w:rsidR="00BC212D" w:rsidRPr="00BC212D" w:rsidRDefault="00BC212D" w:rsidP="00BC212D">
      <w:pPr>
        <w:pStyle w:val="Heading4"/>
        <w:rPr>
          <w:rFonts w:eastAsia="DengXian"/>
          <w:lang w:val="en-US" w:eastAsia="zh-CN"/>
        </w:rPr>
      </w:pPr>
      <w:bookmarkStart w:id="2108" w:name="_Toc117496844"/>
      <w:r>
        <w:rPr>
          <w:rFonts w:eastAsia="DengXian"/>
          <w:lang w:val="en-US" w:eastAsia="zh-CN"/>
        </w:rPr>
        <w:t>8.</w:t>
      </w:r>
      <w:r>
        <w:rPr>
          <w:rFonts w:eastAsia="DengXian" w:hint="eastAsia"/>
          <w:lang w:val="en-US" w:eastAsia="zh-CN"/>
        </w:rPr>
        <w:t>4</w:t>
      </w:r>
      <w:r>
        <w:rPr>
          <w:rFonts w:eastAsia="DengXian"/>
          <w:lang w:val="en-US" w:eastAsia="zh-CN"/>
        </w:rPr>
        <w:t>.2.3</w:t>
      </w:r>
      <w:r>
        <w:rPr>
          <w:rFonts w:eastAsia="DengXian" w:hint="eastAsia"/>
          <w:lang w:val="en-US" w:eastAsia="zh-CN"/>
        </w:rPr>
        <w:tab/>
      </w:r>
      <w:r w:rsidRPr="00BC212D">
        <w:rPr>
          <w:rFonts w:eastAsia="DengXian"/>
          <w:lang w:val="en-US" w:eastAsia="zh-CN"/>
        </w:rPr>
        <w:t>Delivering PDU Set Information to RAN</w:t>
      </w:r>
      <w:bookmarkEnd w:id="2108"/>
    </w:p>
    <w:p w14:paraId="215D4891" w14:textId="6CFA72EC" w:rsidR="00BC212D" w:rsidRPr="00BC212D" w:rsidRDefault="00BC212D" w:rsidP="00BC212D">
      <w:pPr>
        <w:rPr>
          <w:lang w:val="en-US" w:eastAsia="zh-CN"/>
        </w:rPr>
      </w:pPr>
      <w:r w:rsidRPr="00BC212D">
        <w:rPr>
          <w:lang w:val="en-US" w:eastAsia="zh-CN"/>
        </w:rPr>
        <w:t xml:space="preserve">PDU Set Information (listed in </w:t>
      </w:r>
      <w:r w:rsidR="00917ADA">
        <w:rPr>
          <w:lang w:val="en-US" w:eastAsia="zh-CN"/>
        </w:rPr>
        <w:t>clause </w:t>
      </w:r>
      <w:r w:rsidRPr="00BC212D">
        <w:rPr>
          <w:lang w:val="en-US" w:eastAsia="zh-CN"/>
        </w:rPr>
        <w:t>8.</w:t>
      </w:r>
      <w:r w:rsidR="00B9248E">
        <w:rPr>
          <w:rFonts w:eastAsia="DengXian" w:hint="eastAsia"/>
          <w:lang w:val="en-US" w:eastAsia="zh-CN"/>
        </w:rPr>
        <w:t>4</w:t>
      </w:r>
      <w:r w:rsidRPr="00BC212D">
        <w:rPr>
          <w:lang w:val="en-US" w:eastAsia="zh-CN"/>
        </w:rPr>
        <w:t>.2.1) are informed by UPF to RAN via GTP-U header of user plane packet.</w:t>
      </w:r>
    </w:p>
    <w:p w14:paraId="12B59734" w14:textId="2FCBB4FE" w:rsidR="00BC212D" w:rsidRPr="00BC212D" w:rsidRDefault="00917ADA" w:rsidP="00BC212D">
      <w:pPr>
        <w:pStyle w:val="EditorsNote"/>
        <w:rPr>
          <w:lang w:val="en-US"/>
        </w:rPr>
      </w:pPr>
      <w:r>
        <w:t>Editor's note</w:t>
      </w:r>
      <w:r w:rsidR="00BC212D" w:rsidRPr="00BC212D">
        <w:rPr>
          <w:lang w:val="en-US"/>
        </w:rPr>
        <w:t>:</w:t>
      </w:r>
      <w:r>
        <w:rPr>
          <w:lang w:val="en-US"/>
        </w:rPr>
        <w:tab/>
      </w:r>
      <w:r w:rsidR="00BC212D" w:rsidRPr="00BC212D">
        <w:rPr>
          <w:lang w:val="en-US"/>
        </w:rPr>
        <w:t>Whether PDU Set importance is used for mapping different QoS Flows, sub-QoS Flows, or included in GTP-U header is FFS. (Potential SoH)</w:t>
      </w:r>
      <w:r>
        <w:rPr>
          <w:lang w:val="en-US"/>
        </w:rPr>
        <w:t>.</w:t>
      </w:r>
    </w:p>
    <w:p w14:paraId="5B766607" w14:textId="77777777" w:rsidR="00BC212D" w:rsidRPr="00BC212D" w:rsidRDefault="00BC212D" w:rsidP="00BC212D">
      <w:pPr>
        <w:pStyle w:val="Heading3"/>
        <w:rPr>
          <w:rFonts w:eastAsia="DengXian"/>
          <w:lang w:val="en-US" w:eastAsia="zh-CN"/>
        </w:rPr>
      </w:pPr>
      <w:bookmarkStart w:id="2109" w:name="_Toc117496845"/>
      <w:r>
        <w:rPr>
          <w:rFonts w:eastAsia="DengXian"/>
          <w:lang w:val="en-US" w:eastAsia="zh-CN"/>
        </w:rPr>
        <w:lastRenderedPageBreak/>
        <w:t>8.</w:t>
      </w:r>
      <w:r>
        <w:rPr>
          <w:rFonts w:eastAsia="DengXian" w:hint="eastAsia"/>
          <w:lang w:val="en-US" w:eastAsia="zh-CN"/>
        </w:rPr>
        <w:t>4</w:t>
      </w:r>
      <w:r w:rsidRPr="00BC212D">
        <w:rPr>
          <w:rFonts w:eastAsia="DengXian"/>
          <w:lang w:val="en-US" w:eastAsia="zh-CN"/>
        </w:rPr>
        <w:t>.3</w:t>
      </w:r>
      <w:r>
        <w:rPr>
          <w:rFonts w:eastAsia="DengXian" w:hint="eastAsia"/>
          <w:lang w:val="en-US" w:eastAsia="zh-CN"/>
        </w:rPr>
        <w:tab/>
      </w:r>
      <w:r w:rsidRPr="00BC212D">
        <w:rPr>
          <w:rFonts w:eastAsia="DengXian"/>
          <w:lang w:val="en-US" w:eastAsia="zh-CN"/>
        </w:rPr>
        <w:t>PDU Set based QoS handling</w:t>
      </w:r>
      <w:bookmarkEnd w:id="2109"/>
    </w:p>
    <w:p w14:paraId="683506F6" w14:textId="188C42E0" w:rsidR="00BC212D" w:rsidRDefault="00BC212D" w:rsidP="00BC212D">
      <w:pPr>
        <w:rPr>
          <w:rFonts w:eastAsia="DengXian"/>
          <w:lang w:val="en-US" w:eastAsia="zh-CN"/>
        </w:rPr>
      </w:pPr>
      <w:r w:rsidRPr="00BC212D">
        <w:rPr>
          <w:lang w:val="en-US" w:eastAsia="zh-CN"/>
        </w:rPr>
        <w:t>RAN performs PDU Set based QoS handling based on received PDU Set QoS Parameters via control plane, and PDU Set Information received via user plane. The details of RAN behaviours are defined in RAN</w:t>
      </w:r>
      <w:r w:rsidR="00917ADA">
        <w:rPr>
          <w:lang w:val="en-US" w:eastAsia="zh-CN"/>
        </w:rPr>
        <w:t> </w:t>
      </w:r>
      <w:r w:rsidRPr="00BC212D">
        <w:rPr>
          <w:lang w:val="en-US" w:eastAsia="zh-CN"/>
        </w:rPr>
        <w:t>WG</w:t>
      </w:r>
      <w:r w:rsidR="00917ADA">
        <w:rPr>
          <w:lang w:val="en-US" w:eastAsia="zh-CN"/>
        </w:rPr>
        <w:t>s</w:t>
      </w:r>
      <w:r w:rsidRPr="00BC212D">
        <w:rPr>
          <w:lang w:val="en-US" w:eastAsia="zh-CN"/>
        </w:rPr>
        <w:t>.</w:t>
      </w:r>
    </w:p>
    <w:p w14:paraId="55590533" w14:textId="5A459804" w:rsidR="00B22B34" w:rsidRDefault="00B22B34" w:rsidP="00B22B34">
      <w:pPr>
        <w:pStyle w:val="Heading2"/>
        <w:rPr>
          <w:rFonts w:eastAsia="DengXian"/>
          <w:lang w:val="en-US" w:eastAsia="zh-CN"/>
        </w:rPr>
      </w:pPr>
      <w:bookmarkStart w:id="2110" w:name="_Toc117496846"/>
      <w:r>
        <w:rPr>
          <w:rFonts w:eastAsia="DengXian" w:hint="eastAsia"/>
          <w:lang w:val="en-US" w:eastAsia="zh-CN"/>
        </w:rPr>
        <w:t>8.5</w:t>
      </w:r>
      <w:r w:rsidR="00DC61EE">
        <w:rPr>
          <w:rFonts w:eastAsia="DengXian" w:hint="eastAsia"/>
          <w:lang w:val="en-US" w:eastAsia="zh-CN"/>
        </w:rPr>
        <w:tab/>
      </w:r>
      <w:r>
        <w:rPr>
          <w:rFonts w:eastAsia="DengXian" w:hint="eastAsia"/>
          <w:lang w:val="en-US" w:eastAsia="zh-CN"/>
        </w:rPr>
        <w:t>Void</w:t>
      </w:r>
      <w:bookmarkEnd w:id="2110"/>
    </w:p>
    <w:p w14:paraId="3AE5BEA0" w14:textId="77777777" w:rsidR="00917ADA" w:rsidRPr="00917ADA" w:rsidRDefault="00917ADA" w:rsidP="00917ADA">
      <w:pPr>
        <w:rPr>
          <w:lang w:val="en-US" w:eastAsia="zh-CN"/>
        </w:rPr>
      </w:pPr>
    </w:p>
    <w:p w14:paraId="53295CB4" w14:textId="04FB13A8" w:rsidR="00FB6988" w:rsidRPr="00B01001" w:rsidRDefault="00B22B34" w:rsidP="00B01001">
      <w:pPr>
        <w:pStyle w:val="Heading2"/>
      </w:pPr>
      <w:bookmarkStart w:id="2111" w:name="_Toc113426408"/>
      <w:bookmarkStart w:id="2112" w:name="_Toc97526932"/>
      <w:bookmarkStart w:id="2113" w:name="_Toc117496847"/>
      <w:r w:rsidRPr="00B01001">
        <w:t>8.</w:t>
      </w:r>
      <w:r>
        <w:rPr>
          <w:rFonts w:eastAsia="DengXian" w:hint="eastAsia"/>
          <w:lang w:eastAsia="zh-CN"/>
        </w:rPr>
        <w:t>6</w:t>
      </w:r>
      <w:r w:rsidR="00FB6988" w:rsidRPr="00B01001">
        <w:tab/>
        <w:t>Conclusions for K</w:t>
      </w:r>
      <w:r w:rsidR="00B01001">
        <w:rPr>
          <w:rFonts w:eastAsia="DengXian" w:hint="eastAsia"/>
          <w:lang w:eastAsia="zh-CN"/>
        </w:rPr>
        <w:t xml:space="preserve">ey </w:t>
      </w:r>
      <w:r w:rsidR="00DC61EE">
        <w:rPr>
          <w:rFonts w:eastAsia="DengXian" w:hint="eastAsia"/>
          <w:lang w:eastAsia="zh-CN"/>
        </w:rPr>
        <w:t>I</w:t>
      </w:r>
      <w:r w:rsidR="00B01001">
        <w:rPr>
          <w:rFonts w:eastAsia="DengXian" w:hint="eastAsia"/>
          <w:lang w:eastAsia="zh-CN"/>
        </w:rPr>
        <w:t>ssue</w:t>
      </w:r>
      <w:r w:rsidR="00FB6988" w:rsidRPr="00B01001">
        <w:t>#6</w:t>
      </w:r>
      <w:r w:rsidR="006238DF" w:rsidRPr="00B01001">
        <w:rPr>
          <w:rFonts w:hint="eastAsia"/>
        </w:rPr>
        <w:t>:</w:t>
      </w:r>
      <w:r w:rsidR="006238DF" w:rsidRPr="00B01001">
        <w:t xml:space="preserve"> Uplink-downlink transmission coordination to meet Round-Trip latency requirements</w:t>
      </w:r>
      <w:bookmarkEnd w:id="2111"/>
      <w:bookmarkEnd w:id="2113"/>
    </w:p>
    <w:p w14:paraId="74D643CC" w14:textId="77777777" w:rsidR="00FB6988" w:rsidRDefault="00FB6988" w:rsidP="00FB6988">
      <w:pPr>
        <w:rPr>
          <w:lang w:eastAsia="ja-JP"/>
        </w:rPr>
      </w:pPr>
      <w:r>
        <w:rPr>
          <w:lang w:eastAsia="ja-JP"/>
        </w:rPr>
        <w:t>The following aspects are concluded as principles for the normative work:</w:t>
      </w:r>
    </w:p>
    <w:p w14:paraId="5AF3E437" w14:textId="6DE1F272" w:rsidR="00281712" w:rsidRDefault="00281712" w:rsidP="00FB6988">
      <w:pPr>
        <w:pStyle w:val="B1"/>
      </w:pPr>
      <w:r>
        <w:t>-</w:t>
      </w:r>
      <w:r>
        <w:tab/>
        <w:t xml:space="preserve">The RT latency can be preconfigured in PCF. Alternatively, the RT latency requirement can be provided by the AF. The RT latency requirement from the AF can be a requested 5GS delay (as defined in clause 6.1.3.22 of </w:t>
      </w:r>
      <w:r w:rsidR="00BC0293">
        <w:t>TS</w:t>
      </w:r>
      <w:r w:rsidR="00BC0293">
        <w:t> </w:t>
      </w:r>
      <w:r w:rsidR="00BC0293">
        <w:t>23.503</w:t>
      </w:r>
      <w:r w:rsidR="00BC0293">
        <w:t> </w:t>
      </w:r>
      <w:bookmarkStart w:id="2114" w:name="MCCTEMPBM_00000035"/>
      <w:r w:rsidR="00BC0293">
        <w:t>[</w:t>
      </w:r>
      <w:r>
        <w:t xml:space="preserve">4]) </w:t>
      </w:r>
      <w:bookmarkEnd w:id="2114"/>
      <w:r>
        <w:t>together with a requested RT latency indication. The requested RT latency indication indicates the service data flow needs to meet that the RT delay overhead doesn</w:t>
      </w:r>
      <w:r w:rsidR="00917ADA">
        <w:t>'</w:t>
      </w:r>
      <w:r>
        <w:t>t exceed the doubling of the 5GS delay. The AF provides the RT latency requirement to the PCF during AF session with required QoS procedure.</w:t>
      </w:r>
    </w:p>
    <w:p w14:paraId="5986FC9A" w14:textId="77777777" w:rsidR="00281712" w:rsidRDefault="00281712" w:rsidP="00FB6988">
      <w:pPr>
        <w:pStyle w:val="B1"/>
        <w:rPr>
          <w:rFonts w:eastAsia="DengXian"/>
          <w:lang w:eastAsia="zh-CN"/>
        </w:rPr>
      </w:pPr>
      <w:r>
        <w:t>-</w:t>
      </w:r>
      <w:r>
        <w:tab/>
        <w:t>Based on RT latency requirement, the 5GS shall split the RT latency into an UL PDB and a DL PDB. The UL PDB and DL PDB can be unequal but their sum shall not exceed the RT latency.</w:t>
      </w:r>
    </w:p>
    <w:p w14:paraId="2A958BFE" w14:textId="088C154C" w:rsidR="00B22B34" w:rsidRPr="00B22B34" w:rsidRDefault="00B22B34" w:rsidP="00FB6988">
      <w:pPr>
        <w:pStyle w:val="B1"/>
        <w:rPr>
          <w:rFonts w:eastAsia="DengXian"/>
          <w:lang w:eastAsia="zh-CN"/>
        </w:rPr>
      </w:pPr>
      <w:r>
        <w:rPr>
          <w:rFonts w:eastAsia="DengXian" w:hint="eastAsia"/>
          <w:lang w:eastAsia="zh-CN"/>
        </w:rPr>
        <w:tab/>
      </w:r>
      <w:r w:rsidRPr="00B22B34">
        <w:rPr>
          <w:rFonts w:eastAsia="DengXian"/>
          <w:lang w:eastAsia="zh-CN"/>
        </w:rPr>
        <w:t>The RT latency can be tracked by monitoring the UL delay for UL QoS flow and DL delay for DL QoS Flow respectively (i.e</w:t>
      </w:r>
      <w:r w:rsidR="00917ADA">
        <w:rPr>
          <w:rFonts w:eastAsia="DengXian"/>
          <w:lang w:eastAsia="zh-CN"/>
        </w:rPr>
        <w:t>.</w:t>
      </w:r>
      <w:r w:rsidRPr="00B22B34">
        <w:rPr>
          <w:rFonts w:eastAsia="DengXian"/>
          <w:lang w:eastAsia="zh-CN"/>
        </w:rPr>
        <w:t xml:space="preserve"> by leveraging existing Release-17 QoS monitoring methods).</w:t>
      </w:r>
    </w:p>
    <w:p w14:paraId="16E81420" w14:textId="699631AD"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r w:rsidR="00B22B34" w:rsidRPr="00B22B34">
        <w:t xml:space="preserve"> The two PCC rules shall also have associated QoS monitoring policies to enable RT latency tracking. This enables the UL/DL PDB to be tracked independently. Based on the QoS monitoring result, the PCF can adjust the UL PDB and the DL PDB to better fit the new situation.</w:t>
      </w:r>
    </w:p>
    <w:p w14:paraId="6058C5CC" w14:textId="77777777" w:rsidR="00FB6988" w:rsidRDefault="00FB6988" w:rsidP="00FB6988">
      <w:pPr>
        <w:pStyle w:val="B1"/>
      </w:pPr>
      <w:r>
        <w:t>-</w:t>
      </w:r>
      <w:r>
        <w:tab/>
        <w:t>Different 5QIs shall apply to different QoS Flows as defined in current QoS model.</w:t>
      </w:r>
    </w:p>
    <w:p w14:paraId="17DCD25B" w14:textId="26CF7C6C" w:rsidR="001E769A" w:rsidRDefault="001E769A" w:rsidP="001E769A">
      <w:pPr>
        <w:pStyle w:val="Heading2"/>
      </w:pPr>
      <w:bookmarkStart w:id="2115" w:name="_Toc113426409"/>
      <w:bookmarkStart w:id="2116" w:name="_Toc117496848"/>
      <w:r>
        <w:t>8.</w:t>
      </w:r>
      <w:r w:rsidR="00F62DEB">
        <w:rPr>
          <w:rFonts w:eastAsia="DengXian" w:hint="eastAsia"/>
          <w:lang w:eastAsia="zh-CN"/>
        </w:rPr>
        <w:t>7</w:t>
      </w:r>
      <w:r>
        <w:tab/>
      </w:r>
      <w:r w:rsidR="00C63FD2">
        <w:rPr>
          <w:rFonts w:eastAsia="DengXian" w:hint="eastAsia"/>
          <w:lang w:eastAsia="zh-CN"/>
        </w:rPr>
        <w:t>C</w:t>
      </w:r>
      <w:r>
        <w:t>onclusion for Key Issue #7: policy enhancements to minimize jitter</w:t>
      </w:r>
      <w:bookmarkEnd w:id="2115"/>
      <w:bookmarkEnd w:id="2116"/>
    </w:p>
    <w:p w14:paraId="0D7EA269" w14:textId="50BD1B8E"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r w:rsidR="00917ADA">
        <w:t>.</w:t>
      </w:r>
    </w:p>
    <w:p w14:paraId="4E295635"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22DD14B5" w14:textId="77777777" w:rsidR="00F62DEB" w:rsidRDefault="001E769A" w:rsidP="0037003D">
      <w:pPr>
        <w:pStyle w:val="NO"/>
        <w:rPr>
          <w:rFonts w:eastAsia="DengXian"/>
          <w:lang w:eastAsia="zh-CN"/>
        </w:rPr>
      </w:pPr>
      <w:r>
        <w:t>NOTE:</w:t>
      </w:r>
      <w:r w:rsidR="00281712">
        <w:tab/>
      </w:r>
      <w:r>
        <w:t>No standard impacts on RAN/UPF identified.</w:t>
      </w:r>
      <w:bookmarkStart w:id="2117" w:name="_Toc101526316"/>
      <w:bookmarkStart w:id="2118" w:name="_Toc104883170"/>
    </w:p>
    <w:p w14:paraId="16703B59" w14:textId="77777777" w:rsidR="00F62DEB" w:rsidRDefault="00F62DEB" w:rsidP="00F62DEB">
      <w:pPr>
        <w:pStyle w:val="Heading2"/>
      </w:pPr>
      <w:bookmarkStart w:id="2119" w:name="_Toc117496849"/>
      <w:r>
        <w:t>8.</w:t>
      </w:r>
      <w:r>
        <w:rPr>
          <w:rFonts w:eastAsia="DengXian" w:hint="eastAsia"/>
          <w:lang w:eastAsia="zh-CN"/>
        </w:rPr>
        <w:t>8</w:t>
      </w:r>
      <w:r>
        <w:tab/>
        <w:t>Interim Conclusion for Key Issue #8</w:t>
      </w:r>
      <w:bookmarkEnd w:id="2119"/>
    </w:p>
    <w:p w14:paraId="6AA185C5" w14:textId="363C96E3" w:rsidR="00F62DEB" w:rsidRDefault="00F62DEB" w:rsidP="00F62DEB">
      <w:r>
        <w:t>The following information, to be provided to the NG-RAN at PDU Session Establishment/Modification via an NGAP Message, is taken as baseline for normative work:</w:t>
      </w:r>
    </w:p>
    <w:p w14:paraId="5195B87F" w14:textId="6790A6B4" w:rsidR="00F62DEB" w:rsidRDefault="00F62DEB" w:rsidP="00F62DEB">
      <w:pPr>
        <w:pStyle w:val="B1"/>
      </w:pPr>
      <w:r>
        <w:t>-</w:t>
      </w:r>
      <w:r>
        <w:tab/>
        <w:t>Periodicity for UL and DL traffic of the QoS Flow. In addition to integer periodicity values, non-integer values associated to, e.g</w:t>
      </w:r>
      <w:r w:rsidR="00917ADA">
        <w:t>.</w:t>
      </w:r>
      <w:r>
        <w:t xml:space="preserve"> 45FPS, 60 FPS, 90FPS, 120FPS, shall be supported. Such information shall be exchanged by re-using/extending the TSCAI/TSCAC definitions in</w:t>
      </w:r>
      <w:r w:rsidR="00917ADA">
        <w:t xml:space="preserve"> clause</w:t>
      </w:r>
      <w:r w:rsidR="00917ADA">
        <w:t> </w:t>
      </w:r>
      <w:r w:rsidR="00917ADA">
        <w:t>5.27.2.1</w:t>
      </w:r>
      <w:r>
        <w:t xml:space="preserve"> </w:t>
      </w:r>
      <w:r w:rsidR="00917ADA">
        <w:t xml:space="preserve">of </w:t>
      </w:r>
      <w:r w:rsidR="00BC0293">
        <w:t>TS</w:t>
      </w:r>
      <w:r w:rsidR="00BC0293">
        <w:t> </w:t>
      </w:r>
      <w:r w:rsidR="00BC0293">
        <w:t>23.501</w:t>
      </w:r>
      <w:r w:rsidR="00BC0293">
        <w:t> [</w:t>
      </w:r>
      <w:r w:rsidR="00917ADA">
        <w:t>2]</w:t>
      </w:r>
      <w:r>
        <w:t>.</w:t>
      </w:r>
    </w:p>
    <w:p w14:paraId="77D3C97C" w14:textId="75A35599" w:rsidR="00EC6EF4" w:rsidRDefault="00917ADA" w:rsidP="00F62DEB">
      <w:pPr>
        <w:pStyle w:val="EditorsNote"/>
        <w:rPr>
          <w:lang w:eastAsia="zh-CN"/>
        </w:rPr>
      </w:pPr>
      <w:r>
        <w:t>Editor's note</w:t>
      </w:r>
      <w:r w:rsidR="00F62DEB">
        <w:t>:</w:t>
      </w:r>
      <w:r w:rsidR="00F62DEB">
        <w:tab/>
        <w:t>If the PDU sets with the Periodicity (e.g</w:t>
      </w:r>
      <w:r>
        <w:t>.</w:t>
      </w:r>
      <w:r w:rsidR="00F62DEB">
        <w:t xml:space="preserve"> 45FPS, 60 FPS, 90FPS, 120FPS) are mapped into different QoS Flows, it is FFS whether the same Periodicity still exists and whether the same Periodicity can be used for the UL and DL traffic of each QoS Flow.</w:t>
      </w:r>
    </w:p>
    <w:p w14:paraId="12E582BA" w14:textId="40D493F3" w:rsidR="00F62DEB" w:rsidRDefault="00F62DEB" w:rsidP="00EC6EF4">
      <w:pPr>
        <w:pStyle w:val="NO"/>
      </w:pPr>
      <w:r>
        <w:t>NOTE</w:t>
      </w:r>
      <w:r w:rsidR="00917ADA">
        <w:t> </w:t>
      </w:r>
      <w:r>
        <w:t xml:space="preserve">1: </w:t>
      </w:r>
      <w:r>
        <w:tab/>
        <w:t>The above information can be provided to the 5GC by the AF via an NEF API. The 5GC can further derive, or be configured, with such information.</w:t>
      </w:r>
    </w:p>
    <w:p w14:paraId="09D4C39C" w14:textId="3ED739C7" w:rsidR="00F62DEB" w:rsidRDefault="00917ADA" w:rsidP="00F62DEB">
      <w:pPr>
        <w:pStyle w:val="EditorsNote"/>
      </w:pPr>
      <w:r>
        <w:lastRenderedPageBreak/>
        <w:t>Editor's note</w:t>
      </w:r>
      <w:r w:rsidR="00F62DEB">
        <w:t>:</w:t>
      </w:r>
      <w:r w:rsidR="00F62DEB">
        <w:tab/>
        <w:t>How 5GC derives the above information is FFS.</w:t>
      </w:r>
    </w:p>
    <w:p w14:paraId="4260E754" w14:textId="77777777" w:rsidR="00F62DEB" w:rsidRDefault="00F62DEB" w:rsidP="00F62DEB">
      <w:pPr>
        <w:pStyle w:val="B1"/>
      </w:pPr>
      <w:r>
        <w:t>-</w:t>
      </w:r>
      <w:r>
        <w:tab/>
        <w:t>Traffic jitter information associated with each periodicity.</w:t>
      </w:r>
    </w:p>
    <w:p w14:paraId="1A974913" w14:textId="117EAEC9" w:rsidR="00F62DEB" w:rsidRDefault="00917ADA" w:rsidP="00F62DEB">
      <w:pPr>
        <w:pStyle w:val="EditorsNote"/>
      </w:pPr>
      <w:r>
        <w:t>Editor's note</w:t>
      </w:r>
      <w:r w:rsidR="00F62DEB">
        <w:t>:</w:t>
      </w:r>
      <w:r w:rsidR="00F62DEB">
        <w:tab/>
        <w:t>How 5GC derives the above information is FFS.</w:t>
      </w:r>
    </w:p>
    <w:p w14:paraId="38DB2349" w14:textId="77777777" w:rsidR="00F62DEB" w:rsidRDefault="00F62DEB" w:rsidP="00F62DEB">
      <w:r>
        <w:t xml:space="preserve">The AF may provide assistant information to 5GC and assist the UPF to detect the end of Data Burst: </w:t>
      </w:r>
    </w:p>
    <w:p w14:paraId="49E58900" w14:textId="1E0A39DE" w:rsidR="00F62DEB" w:rsidRDefault="00F62DEB" w:rsidP="00F62DEB">
      <w:pPr>
        <w:pStyle w:val="NO"/>
      </w:pPr>
      <w:r>
        <w:t>NOTE</w:t>
      </w:r>
      <w:r w:rsidR="00917ADA">
        <w:t> </w:t>
      </w:r>
      <w:r w:rsidR="00EC6EF4">
        <w:rPr>
          <w:rFonts w:eastAsia="DengXian" w:hint="eastAsia"/>
          <w:lang w:eastAsia="zh-CN"/>
        </w:rPr>
        <w:t>2</w:t>
      </w:r>
      <w:r>
        <w:t>:</w:t>
      </w:r>
      <w:r w:rsidR="00917ADA">
        <w:tab/>
      </w:r>
      <w:r>
        <w:t>Whether this assistant information based on indication of only one media unit within each data burst or based on RTP extension header or both can be discussed in normative work.</w:t>
      </w:r>
    </w:p>
    <w:p w14:paraId="05C5AAE8" w14:textId="77777777" w:rsidR="00F62DEB" w:rsidRDefault="00F62DEB" w:rsidP="00F62DEB">
      <w:r>
        <w:t>The following information for DL traffic, to be provided to the NG-RAN with in-band signaling via GTP-U header, is taken as baseline for normative work:</w:t>
      </w:r>
    </w:p>
    <w:p w14:paraId="0B3A3AF6" w14:textId="77777777" w:rsidR="00F62DEB" w:rsidRDefault="00F62DEB" w:rsidP="00F62DEB">
      <w:pPr>
        <w:pStyle w:val="B1"/>
      </w:pPr>
      <w:r>
        <w:t>-</w:t>
      </w:r>
      <w:r>
        <w:tab/>
        <w:t>Optional, End of Data Burst indication in the header of the last PDU of the Data Burst.</w:t>
      </w:r>
    </w:p>
    <w:p w14:paraId="36CAB449" w14:textId="77777777" w:rsidR="00917ADA" w:rsidRDefault="00F62DEB" w:rsidP="00917ADA">
      <w:pPr>
        <w:pStyle w:val="NO"/>
      </w:pPr>
      <w:r>
        <w:t>NOTE</w:t>
      </w:r>
      <w:r w:rsidR="00917ADA">
        <w:t> </w:t>
      </w:r>
      <w:r w:rsidR="00EC6EF4">
        <w:rPr>
          <w:rFonts w:eastAsia="DengXian" w:hint="eastAsia"/>
          <w:lang w:eastAsia="zh-CN"/>
        </w:rPr>
        <w:t>3</w:t>
      </w:r>
      <w:r>
        <w:t>:</w:t>
      </w:r>
      <w:r>
        <w:tab/>
        <w:t xml:space="preserve">It is assumed that the PDU with the End of data burst indication is received by the NG-RAN after all </w:t>
      </w:r>
      <w:r w:rsidR="00917ADA">
        <w:t>other PDUs of the Data Burst.</w:t>
      </w:r>
    </w:p>
    <w:p w14:paraId="39D08B69" w14:textId="7635DEF9" w:rsidR="00917ADA" w:rsidRDefault="00917ADA" w:rsidP="00917ADA">
      <w:r>
        <w:t>The UPF detects the end of a Data Burst the and marks the End of Data Burst indication over GTP-U based on information provided by the AS in the PDU (e.g. "End" in the RTP extended header when only one media unit (e.g. NAL Unit) within each data burst).</w:t>
      </w:r>
    </w:p>
    <w:p w14:paraId="731AEFA1" w14:textId="77777777" w:rsidR="00C707F9" w:rsidRDefault="00C707F9" w:rsidP="00C707F9">
      <w:pPr>
        <w:pStyle w:val="Heading2"/>
      </w:pPr>
      <w:bookmarkStart w:id="2120" w:name="_Toc117496850"/>
      <w:r>
        <w:t>8.</w:t>
      </w:r>
      <w:r>
        <w:rPr>
          <w:rFonts w:eastAsia="DengXian" w:hint="eastAsia"/>
          <w:lang w:eastAsia="zh-CN"/>
        </w:rPr>
        <w:t>9</w:t>
      </w:r>
      <w:r>
        <w:tab/>
        <w:t>Conclusions for Key Issue #9: Trade-off of QoE and Power Saving Requirements</w:t>
      </w:r>
      <w:bookmarkEnd w:id="2120"/>
    </w:p>
    <w:p w14:paraId="6B67F9FB" w14:textId="77777777" w:rsidR="00C707F9" w:rsidRDefault="00C707F9" w:rsidP="00C707F9">
      <w:r>
        <w:t>For Key Issue #9, the following aspects are concluded as principles for the normative work.</w:t>
      </w:r>
    </w:p>
    <w:p w14:paraId="11EA4531" w14:textId="77777777" w:rsidR="00917ADA" w:rsidRDefault="00C707F9" w:rsidP="00C707F9">
      <w:pPr>
        <w:pStyle w:val="B1"/>
      </w:pPr>
      <w:r>
        <w:rPr>
          <w:rFonts w:eastAsia="DengXian" w:hint="eastAsia"/>
          <w:lang w:eastAsia="zh-CN"/>
        </w:rPr>
        <w:t>-</w:t>
      </w:r>
      <w:r>
        <w:rPr>
          <w:rFonts w:eastAsia="DengXian" w:hint="eastAsia"/>
          <w:lang w:eastAsia="zh-CN"/>
        </w:rPr>
        <w:tab/>
      </w:r>
      <w:r>
        <w:t>The PCF get the media codec information from the AF, and generate or update the PCC rules considering the application information (i.e. media codec information).</w:t>
      </w:r>
    </w:p>
    <w:p w14:paraId="1C6F6F3D" w14:textId="77777777" w:rsidR="00917ADA" w:rsidRDefault="00917ADA">
      <w:pPr>
        <w:spacing w:after="0"/>
        <w:rPr>
          <w:rFonts w:ascii="Arial" w:eastAsiaTheme="minorEastAsia" w:hAnsi="Arial"/>
          <w:sz w:val="36"/>
          <w:lang w:eastAsia="ja-JP"/>
        </w:rPr>
      </w:pPr>
      <w:bookmarkStart w:id="2121" w:name="_Toc113426410"/>
      <w:r>
        <w:rPr>
          <w:lang w:eastAsia="ja-JP"/>
        </w:rPr>
        <w:br w:type="page"/>
      </w:r>
    </w:p>
    <w:p w14:paraId="5E892E9B" w14:textId="2ECA280E" w:rsidR="00AF0818" w:rsidRPr="00BC49C2" w:rsidRDefault="00B528B4" w:rsidP="00E64B47">
      <w:pPr>
        <w:pStyle w:val="Heading9"/>
        <w:rPr>
          <w:lang w:eastAsia="ja-JP"/>
        </w:rPr>
      </w:pPr>
      <w:bookmarkStart w:id="2122" w:name="_Toc117496851"/>
      <w:r w:rsidRPr="00BC49C2">
        <w:rPr>
          <w:lang w:eastAsia="ja-JP"/>
        </w:rPr>
        <w:lastRenderedPageBreak/>
        <w:t xml:space="preserve">Annex </w:t>
      </w:r>
      <w:r w:rsidRPr="00BC49C2">
        <w:rPr>
          <w:lang w:eastAsia="zh-CN"/>
        </w:rPr>
        <w:t>A</w:t>
      </w:r>
      <w:r w:rsidRPr="00BC49C2">
        <w:rPr>
          <w:lang w:eastAsia="ja-JP"/>
        </w:rPr>
        <w:t>:</w:t>
      </w:r>
      <w:r w:rsidRPr="00BC49C2">
        <w:br/>
      </w:r>
      <w:bookmarkStart w:id="2123" w:name="_Toc97526935"/>
      <w:bookmarkStart w:id="2124" w:name="_Toc101526319"/>
      <w:bookmarkEnd w:id="2112"/>
      <w:bookmarkEnd w:id="2117"/>
      <w:r w:rsidR="00080512" w:rsidRPr="00BC49C2">
        <w:rPr>
          <w:lang w:eastAsia="ja-JP"/>
        </w:rPr>
        <w:t>Change history</w:t>
      </w:r>
      <w:bookmarkEnd w:id="2118"/>
      <w:bookmarkEnd w:id="2121"/>
      <w:bookmarkEnd w:id="2122"/>
      <w:bookmarkEnd w:id="2123"/>
      <w:bookmarkEnd w:id="21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2837DE4B" w14:textId="77777777" w:rsidTr="00F50CB8">
        <w:trPr>
          <w:cantSplit/>
        </w:trPr>
        <w:tc>
          <w:tcPr>
            <w:tcW w:w="9639" w:type="dxa"/>
            <w:gridSpan w:val="8"/>
            <w:tcBorders>
              <w:bottom w:val="nil"/>
            </w:tcBorders>
            <w:shd w:val="solid" w:color="FFFFFF" w:fill="auto"/>
          </w:tcPr>
          <w:p w14:paraId="4FCDE0DA" w14:textId="77777777" w:rsidR="003C3971" w:rsidRPr="00BC49C2" w:rsidRDefault="003C3971" w:rsidP="00855E4B">
            <w:pPr>
              <w:pStyle w:val="TAL"/>
              <w:rPr>
                <w:sz w:val="16"/>
              </w:rPr>
            </w:pPr>
            <w:bookmarkStart w:id="2125" w:name="historyclause"/>
            <w:bookmarkEnd w:id="2125"/>
            <w:r w:rsidRPr="00BC49C2">
              <w:t>Change history</w:t>
            </w:r>
          </w:p>
        </w:tc>
      </w:tr>
      <w:tr w:rsidR="00A06228" w:rsidRPr="00BC49C2" w14:paraId="204C1E8B" w14:textId="77777777" w:rsidTr="00A06228">
        <w:tc>
          <w:tcPr>
            <w:tcW w:w="800" w:type="dxa"/>
            <w:shd w:val="pct10" w:color="auto" w:fill="FFFFFF"/>
          </w:tcPr>
          <w:p w14:paraId="0257A796" w14:textId="77777777" w:rsidR="003C3971" w:rsidRPr="00BC49C2" w:rsidRDefault="003C3971" w:rsidP="00855E4B">
            <w:pPr>
              <w:pStyle w:val="TAL"/>
            </w:pPr>
            <w:r w:rsidRPr="00BC49C2">
              <w:t>Date</w:t>
            </w:r>
          </w:p>
        </w:tc>
        <w:tc>
          <w:tcPr>
            <w:tcW w:w="901" w:type="dxa"/>
            <w:shd w:val="pct10" w:color="auto" w:fill="FFFFFF"/>
          </w:tcPr>
          <w:p w14:paraId="77C4CBC7" w14:textId="77777777" w:rsidR="003C3971" w:rsidRPr="00BC49C2" w:rsidRDefault="00DF2B1F" w:rsidP="00855E4B">
            <w:pPr>
              <w:pStyle w:val="TAL"/>
            </w:pPr>
            <w:r w:rsidRPr="00BC49C2">
              <w:t>Meeting</w:t>
            </w:r>
          </w:p>
        </w:tc>
        <w:tc>
          <w:tcPr>
            <w:tcW w:w="1134" w:type="dxa"/>
            <w:shd w:val="pct10" w:color="auto" w:fill="FFFFFF"/>
          </w:tcPr>
          <w:p w14:paraId="53CA8A87" w14:textId="77777777" w:rsidR="003C3971" w:rsidRPr="00BC49C2" w:rsidRDefault="003C3971" w:rsidP="00855E4B">
            <w:pPr>
              <w:pStyle w:val="TAL"/>
            </w:pPr>
            <w:r w:rsidRPr="00BC49C2">
              <w:t>TDoc</w:t>
            </w:r>
          </w:p>
        </w:tc>
        <w:tc>
          <w:tcPr>
            <w:tcW w:w="567" w:type="dxa"/>
            <w:shd w:val="pct10" w:color="auto" w:fill="FFFFFF"/>
          </w:tcPr>
          <w:p w14:paraId="1C3149EB" w14:textId="77777777" w:rsidR="003C3971" w:rsidRPr="00BC49C2" w:rsidRDefault="003C3971" w:rsidP="00855E4B">
            <w:pPr>
              <w:pStyle w:val="TAL"/>
            </w:pPr>
            <w:r w:rsidRPr="00BC49C2">
              <w:t>CR</w:t>
            </w:r>
          </w:p>
        </w:tc>
        <w:tc>
          <w:tcPr>
            <w:tcW w:w="426" w:type="dxa"/>
            <w:shd w:val="pct10" w:color="auto" w:fill="FFFFFF"/>
          </w:tcPr>
          <w:p w14:paraId="29ED6CED" w14:textId="77777777" w:rsidR="003C3971" w:rsidRPr="00BC49C2" w:rsidRDefault="003C3971" w:rsidP="00855E4B">
            <w:pPr>
              <w:pStyle w:val="TAL"/>
            </w:pPr>
            <w:r w:rsidRPr="00BC49C2">
              <w:t>Rev</w:t>
            </w:r>
          </w:p>
        </w:tc>
        <w:tc>
          <w:tcPr>
            <w:tcW w:w="425" w:type="dxa"/>
            <w:shd w:val="pct10" w:color="auto" w:fill="FFFFFF"/>
          </w:tcPr>
          <w:p w14:paraId="14788E8D" w14:textId="77777777" w:rsidR="003C3971" w:rsidRPr="00BC49C2" w:rsidRDefault="003C3971" w:rsidP="00855E4B">
            <w:pPr>
              <w:pStyle w:val="TAL"/>
            </w:pPr>
            <w:r w:rsidRPr="00BC49C2">
              <w:t>Cat</w:t>
            </w:r>
          </w:p>
        </w:tc>
        <w:tc>
          <w:tcPr>
            <w:tcW w:w="4678" w:type="dxa"/>
            <w:shd w:val="pct10" w:color="auto" w:fill="FFFFFF"/>
          </w:tcPr>
          <w:p w14:paraId="70017184" w14:textId="77777777" w:rsidR="003C3971" w:rsidRPr="00BC49C2" w:rsidRDefault="003C3971" w:rsidP="00855E4B">
            <w:pPr>
              <w:pStyle w:val="TAL"/>
            </w:pPr>
            <w:r w:rsidRPr="00BC49C2">
              <w:t>Subject/Comment</w:t>
            </w:r>
          </w:p>
        </w:tc>
        <w:tc>
          <w:tcPr>
            <w:tcW w:w="708" w:type="dxa"/>
            <w:shd w:val="pct10" w:color="auto" w:fill="FFFFFF"/>
          </w:tcPr>
          <w:p w14:paraId="026CBAEF" w14:textId="77777777" w:rsidR="003C3971" w:rsidRPr="00BC49C2" w:rsidRDefault="003C3971" w:rsidP="00855E4B">
            <w:pPr>
              <w:pStyle w:val="TAL"/>
            </w:pPr>
            <w:r w:rsidRPr="00BC49C2">
              <w:t>New vers</w:t>
            </w:r>
            <w:r w:rsidR="00DF2B1F" w:rsidRPr="00BC49C2">
              <w:t>ion</w:t>
            </w:r>
          </w:p>
        </w:tc>
      </w:tr>
      <w:tr w:rsidR="002803E6" w:rsidRPr="002803E6" w14:paraId="60D30BD5" w14:textId="77777777" w:rsidTr="00A06228">
        <w:tc>
          <w:tcPr>
            <w:tcW w:w="800" w:type="dxa"/>
            <w:shd w:val="solid" w:color="FFFFFF" w:fill="auto"/>
          </w:tcPr>
          <w:p w14:paraId="233C8B6C" w14:textId="77777777"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14:paraId="64BD7F4E" w14:textId="77777777"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14:paraId="54C9C1B4" w14:textId="77777777"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14:paraId="5B190595" w14:textId="77777777" w:rsidR="00F50CB8" w:rsidRPr="002803E6" w:rsidRDefault="00F50CB8" w:rsidP="00855E4B">
            <w:pPr>
              <w:pStyle w:val="TAL"/>
              <w:rPr>
                <w:color w:val="0000FF"/>
              </w:rPr>
            </w:pPr>
            <w:r w:rsidRPr="002803E6">
              <w:rPr>
                <w:color w:val="0000FF"/>
              </w:rPr>
              <w:t>-</w:t>
            </w:r>
          </w:p>
        </w:tc>
        <w:tc>
          <w:tcPr>
            <w:tcW w:w="426" w:type="dxa"/>
            <w:shd w:val="solid" w:color="FFFFFF" w:fill="auto"/>
          </w:tcPr>
          <w:p w14:paraId="69F8143F" w14:textId="77777777"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14:paraId="6D2D9D09" w14:textId="77777777"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14:paraId="09EE4E8B" w14:textId="77777777"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14:paraId="1647F01B" w14:textId="77777777"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14:paraId="1132D474" w14:textId="77777777" w:rsidTr="00A06228">
        <w:tc>
          <w:tcPr>
            <w:tcW w:w="800" w:type="dxa"/>
            <w:shd w:val="solid" w:color="FFFFFF" w:fill="auto"/>
          </w:tcPr>
          <w:p w14:paraId="1B79C3EC"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295DEA89"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12FB4D48" w14:textId="77777777" w:rsidR="00281712" w:rsidRPr="00BC49C2" w:rsidRDefault="00281712" w:rsidP="00281712">
            <w:pPr>
              <w:pStyle w:val="TAC"/>
              <w:rPr>
                <w:sz w:val="16"/>
                <w:szCs w:val="16"/>
              </w:rPr>
            </w:pPr>
            <w:r>
              <w:rPr>
                <w:sz w:val="16"/>
                <w:szCs w:val="16"/>
              </w:rPr>
              <w:t>-</w:t>
            </w:r>
          </w:p>
        </w:tc>
        <w:tc>
          <w:tcPr>
            <w:tcW w:w="567" w:type="dxa"/>
            <w:shd w:val="solid" w:color="FFFFFF" w:fill="auto"/>
          </w:tcPr>
          <w:p w14:paraId="4DD08FE2" w14:textId="77777777" w:rsidR="00281712" w:rsidRPr="00BC49C2" w:rsidRDefault="00281712" w:rsidP="00281712">
            <w:pPr>
              <w:pStyle w:val="TAL"/>
              <w:rPr>
                <w:sz w:val="16"/>
                <w:szCs w:val="16"/>
              </w:rPr>
            </w:pPr>
            <w:r w:rsidRPr="00BC49C2">
              <w:t>-</w:t>
            </w:r>
          </w:p>
        </w:tc>
        <w:tc>
          <w:tcPr>
            <w:tcW w:w="426" w:type="dxa"/>
            <w:shd w:val="solid" w:color="FFFFFF" w:fill="auto"/>
          </w:tcPr>
          <w:p w14:paraId="552CAAF1" w14:textId="77777777"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2DA6B139" w14:textId="77777777"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6EE9B118"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163BDA4F" w14:textId="77777777" w:rsidR="00281712" w:rsidRPr="00BC49C2" w:rsidRDefault="00281712" w:rsidP="00281712">
            <w:pPr>
              <w:pStyle w:val="TAC"/>
              <w:rPr>
                <w:sz w:val="16"/>
                <w:szCs w:val="16"/>
              </w:rPr>
            </w:pPr>
            <w:r w:rsidRPr="00BC49C2">
              <w:rPr>
                <w:sz w:val="16"/>
                <w:szCs w:val="16"/>
              </w:rPr>
              <w:t>0.1.0</w:t>
            </w:r>
          </w:p>
        </w:tc>
      </w:tr>
      <w:tr w:rsidR="00281712" w:rsidRPr="00BC49C2" w14:paraId="543764C4" w14:textId="77777777" w:rsidTr="00A06228">
        <w:tc>
          <w:tcPr>
            <w:tcW w:w="800" w:type="dxa"/>
            <w:shd w:val="solid" w:color="FFFFFF" w:fill="auto"/>
          </w:tcPr>
          <w:p w14:paraId="660D321E"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234889C8"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30DA922D"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C269DFE"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0087E45B"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78502AAE"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36825B2F"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41F0F6C3"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00B72A5D" w14:textId="77777777" w:rsidTr="00A06228">
        <w:tc>
          <w:tcPr>
            <w:tcW w:w="800" w:type="dxa"/>
            <w:shd w:val="solid" w:color="FFFFFF" w:fill="auto"/>
          </w:tcPr>
          <w:p w14:paraId="6C218971"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5DA2B6E0"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464E8EE9"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ECD4AD3"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34BC53C0"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37E5B116"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01C765A6"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2126" w:name="S2-2204212"/>
            <w:r w:rsidRPr="00BC49C2">
              <w:rPr>
                <w:rFonts w:cs="Arial"/>
                <w:sz w:val="16"/>
                <w:szCs w:val="16"/>
              </w:rPr>
              <w:t xml:space="preserve"> </w:t>
            </w:r>
            <w:hyperlink r:id="rId249" w:tgtFrame="_blank" w:history="1">
              <w:r w:rsidRPr="00BC49C2">
                <w:rPr>
                  <w:rFonts w:cs="Arial"/>
                  <w:sz w:val="16"/>
                  <w:szCs w:val="16"/>
                </w:rPr>
                <w:t>S2-2204212</w:t>
              </w:r>
            </w:hyperlink>
            <w:bookmarkEnd w:id="2126"/>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2127" w:name="S2-2203905"/>
            <w:r w:rsidRPr="00BC49C2">
              <w:rPr>
                <w:rFonts w:cs="Arial"/>
                <w:sz w:val="16"/>
                <w:szCs w:val="16"/>
              </w:rPr>
              <w:t xml:space="preserve"> S2-2203905</w:t>
            </w:r>
            <w:bookmarkEnd w:id="2127"/>
            <w:r w:rsidRPr="00BC49C2">
              <w:rPr>
                <w:rFonts w:cs="Arial"/>
                <w:sz w:val="16"/>
                <w:szCs w:val="16"/>
              </w:rPr>
              <w:t>; S2-2205267; S2-2205269; S2-2205270;</w:t>
            </w:r>
            <w:bookmarkStart w:id="2128" w:name="S2-2204214"/>
            <w:r w:rsidRPr="00BC49C2">
              <w:rPr>
                <w:rFonts w:cs="Arial"/>
                <w:sz w:val="16"/>
                <w:szCs w:val="16"/>
              </w:rPr>
              <w:t xml:space="preserve"> S2-2204214</w:t>
            </w:r>
            <w:bookmarkEnd w:id="2128"/>
            <w:r w:rsidRPr="00BC49C2">
              <w:rPr>
                <w:rFonts w:cs="Arial"/>
                <w:sz w:val="16"/>
                <w:szCs w:val="16"/>
              </w:rPr>
              <w:t>; S2-2205271;</w:t>
            </w:r>
            <w:bookmarkStart w:id="2129" w:name="S2-2204217"/>
            <w:r w:rsidRPr="00BC49C2">
              <w:rPr>
                <w:rFonts w:cs="Arial"/>
                <w:sz w:val="16"/>
                <w:szCs w:val="16"/>
              </w:rPr>
              <w:t xml:space="preserve"> S2-2204217</w:t>
            </w:r>
            <w:bookmarkEnd w:id="2129"/>
            <w:r w:rsidRPr="00BC49C2">
              <w:rPr>
                <w:rFonts w:cs="Arial"/>
                <w:sz w:val="16"/>
                <w:szCs w:val="16"/>
              </w:rPr>
              <w:t>; S2-2205272; S2-2205273; S2-2205274; S2-2204388; S2-2205275; S2-2205276; S2-2205277;</w:t>
            </w:r>
            <w:bookmarkStart w:id="2130" w:name="S2-2204612"/>
            <w:r w:rsidRPr="00BC49C2">
              <w:rPr>
                <w:rFonts w:cs="Arial"/>
                <w:sz w:val="16"/>
                <w:szCs w:val="16"/>
              </w:rPr>
              <w:t xml:space="preserve"> S2-2204612</w:t>
            </w:r>
            <w:bookmarkEnd w:id="2130"/>
            <w:r w:rsidRPr="00BC49C2">
              <w:rPr>
                <w:rFonts w:cs="Arial"/>
                <w:sz w:val="16"/>
                <w:szCs w:val="16"/>
              </w:rPr>
              <w:t>; S2-2205278;</w:t>
            </w:r>
            <w:bookmarkStart w:id="2131" w:name="S2-2204699"/>
            <w:r w:rsidRPr="00BC49C2">
              <w:rPr>
                <w:rFonts w:cs="Arial"/>
                <w:sz w:val="16"/>
                <w:szCs w:val="16"/>
              </w:rPr>
              <w:t xml:space="preserve"> S2-2204699</w:t>
            </w:r>
            <w:bookmarkEnd w:id="2131"/>
            <w:r w:rsidRPr="00BC49C2">
              <w:rPr>
                <w:rFonts w:cs="Arial"/>
                <w:sz w:val="16"/>
                <w:szCs w:val="16"/>
              </w:rPr>
              <w:t>; S2-2205386; S2-2205279;</w:t>
            </w:r>
            <w:bookmarkStart w:id="2132" w:name="S2-2204347"/>
            <w:r w:rsidRPr="00BC49C2">
              <w:rPr>
                <w:rFonts w:cs="Arial"/>
                <w:sz w:val="16"/>
                <w:szCs w:val="16"/>
              </w:rPr>
              <w:t xml:space="preserve"> S2-2204347</w:t>
            </w:r>
            <w:bookmarkEnd w:id="2132"/>
            <w:r w:rsidRPr="00BC49C2">
              <w:rPr>
                <w:rFonts w:cs="Arial"/>
                <w:sz w:val="16"/>
                <w:szCs w:val="16"/>
              </w:rPr>
              <w:t>; S2-2205280; S2-2205281;</w:t>
            </w:r>
            <w:bookmarkStart w:id="2133" w:name="S2-2203900"/>
            <w:r w:rsidRPr="00BC49C2">
              <w:rPr>
                <w:rFonts w:cs="Arial"/>
                <w:sz w:val="16"/>
                <w:szCs w:val="16"/>
              </w:rPr>
              <w:t xml:space="preserve"> S2-2203900</w:t>
            </w:r>
            <w:bookmarkEnd w:id="2133"/>
            <w:r w:rsidRPr="00BC49C2">
              <w:rPr>
                <w:rFonts w:cs="Arial"/>
                <w:sz w:val="16"/>
                <w:szCs w:val="16"/>
              </w:rPr>
              <w:t>; S2-2205282; S2-2205283; S2-2205284; S2-2205285; S2-2205383;</w:t>
            </w:r>
          </w:p>
        </w:tc>
        <w:tc>
          <w:tcPr>
            <w:tcW w:w="708" w:type="dxa"/>
            <w:shd w:val="solid" w:color="FFFFFF" w:fill="auto"/>
          </w:tcPr>
          <w:p w14:paraId="59933DD0"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79C73EDF" w14:textId="77777777" w:rsidTr="00A06228">
        <w:tc>
          <w:tcPr>
            <w:tcW w:w="800" w:type="dxa"/>
            <w:shd w:val="solid" w:color="FFFFFF" w:fill="auto"/>
          </w:tcPr>
          <w:p w14:paraId="0DE0D514"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055B28F3"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153EB89A"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223C9E43"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0A9035EA"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59710B5D"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0CDDD91"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54B9DFB0"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14:paraId="71D4F15B" w14:textId="77777777" w:rsidTr="00A06228">
        <w:tc>
          <w:tcPr>
            <w:tcW w:w="800" w:type="dxa"/>
            <w:shd w:val="solid" w:color="FFFFFF" w:fill="auto"/>
          </w:tcPr>
          <w:p w14:paraId="6BC3EC57"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564EC535"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26F068FC" w14:textId="77777777"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14:paraId="6FF84025" w14:textId="77777777" w:rsidR="002803E6" w:rsidRPr="007A2691" w:rsidRDefault="007A2691" w:rsidP="00281712">
            <w:pPr>
              <w:pStyle w:val="TAC"/>
              <w:rPr>
                <w:color w:val="0000FF"/>
              </w:rPr>
            </w:pPr>
            <w:r w:rsidRPr="007A2691">
              <w:rPr>
                <w:color w:val="0000FF"/>
              </w:rPr>
              <w:t>-</w:t>
            </w:r>
          </w:p>
        </w:tc>
        <w:tc>
          <w:tcPr>
            <w:tcW w:w="426" w:type="dxa"/>
            <w:shd w:val="solid" w:color="FFFFFF" w:fill="auto"/>
          </w:tcPr>
          <w:p w14:paraId="21C1B8EA" w14:textId="77777777"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14:paraId="1FDFAB06" w14:textId="77777777"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14:paraId="62B0B9A1" w14:textId="77777777"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14:paraId="30CE3506" w14:textId="77777777" w:rsidR="002803E6" w:rsidRPr="007A2691" w:rsidRDefault="007A2691" w:rsidP="00281712">
            <w:pPr>
              <w:pStyle w:val="TAC"/>
              <w:rPr>
                <w:rFonts w:eastAsia="DengXian"/>
                <w:color w:val="0000FF"/>
                <w:sz w:val="16"/>
                <w:szCs w:val="16"/>
                <w:lang w:eastAsia="zh-CN"/>
              </w:rPr>
            </w:pPr>
            <w:r w:rsidRPr="007A2691">
              <w:rPr>
                <w:rFonts w:eastAsia="DengXian"/>
                <w:color w:val="0000FF"/>
                <w:sz w:val="16"/>
                <w:szCs w:val="16"/>
                <w:lang w:eastAsia="zh-CN"/>
              </w:rPr>
              <w:t>1.0.0</w:t>
            </w:r>
          </w:p>
        </w:tc>
      </w:tr>
      <w:tr w:rsidR="00537D1E" w:rsidRPr="00BC49C2" w14:paraId="2C4F89AE" w14:textId="77777777" w:rsidTr="005D2452">
        <w:tc>
          <w:tcPr>
            <w:tcW w:w="800" w:type="dxa"/>
            <w:shd w:val="solid" w:color="FFFFFF" w:fill="auto"/>
          </w:tcPr>
          <w:p w14:paraId="113C2985" w14:textId="77777777" w:rsidR="00537D1E" w:rsidRPr="00BC49C2" w:rsidRDefault="00537D1E" w:rsidP="005D2452">
            <w:pPr>
              <w:pStyle w:val="TAC"/>
              <w:rPr>
                <w:sz w:val="16"/>
                <w:szCs w:val="16"/>
                <w:lang w:eastAsia="zh-CN"/>
              </w:rPr>
            </w:pPr>
            <w:r w:rsidRPr="00BC49C2">
              <w:rPr>
                <w:sz w:val="16"/>
                <w:szCs w:val="16"/>
                <w:lang w:eastAsia="zh-CN"/>
              </w:rPr>
              <w:t>2022-0</w:t>
            </w:r>
            <w:r>
              <w:rPr>
                <w:rFonts w:eastAsia="DengXian"/>
                <w:sz w:val="16"/>
                <w:szCs w:val="16"/>
                <w:lang w:eastAsia="zh-CN"/>
              </w:rPr>
              <w:t>9</w:t>
            </w:r>
          </w:p>
        </w:tc>
        <w:tc>
          <w:tcPr>
            <w:tcW w:w="901" w:type="dxa"/>
            <w:shd w:val="solid" w:color="FFFFFF" w:fill="auto"/>
          </w:tcPr>
          <w:p w14:paraId="4C1197BA" w14:textId="77777777" w:rsidR="00537D1E" w:rsidRPr="00BC49C2" w:rsidRDefault="00537D1E" w:rsidP="005D245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59F68E30" w14:textId="77777777" w:rsidR="00537D1E" w:rsidRPr="00BC49C2" w:rsidRDefault="00537D1E" w:rsidP="005D2452">
            <w:pPr>
              <w:pStyle w:val="TAC"/>
              <w:rPr>
                <w:sz w:val="16"/>
                <w:szCs w:val="16"/>
                <w:lang w:eastAsia="zh-CN"/>
              </w:rPr>
            </w:pPr>
            <w:r>
              <w:rPr>
                <w:sz w:val="16"/>
                <w:szCs w:val="16"/>
              </w:rPr>
              <w:t>-</w:t>
            </w:r>
          </w:p>
        </w:tc>
        <w:tc>
          <w:tcPr>
            <w:tcW w:w="567" w:type="dxa"/>
            <w:shd w:val="solid" w:color="FFFFFF" w:fill="auto"/>
          </w:tcPr>
          <w:p w14:paraId="62B9BC8C" w14:textId="77777777" w:rsidR="00537D1E" w:rsidRPr="00BC49C2" w:rsidRDefault="00537D1E" w:rsidP="005D2452">
            <w:pPr>
              <w:pStyle w:val="TAC"/>
              <w:rPr>
                <w:sz w:val="16"/>
                <w:szCs w:val="16"/>
                <w:lang w:eastAsia="zh-CN"/>
              </w:rPr>
            </w:pPr>
            <w:r w:rsidRPr="00BC49C2">
              <w:t>-</w:t>
            </w:r>
          </w:p>
        </w:tc>
        <w:tc>
          <w:tcPr>
            <w:tcW w:w="426" w:type="dxa"/>
            <w:shd w:val="solid" w:color="FFFFFF" w:fill="auto"/>
          </w:tcPr>
          <w:p w14:paraId="0A834365" w14:textId="77777777" w:rsidR="00537D1E" w:rsidRPr="00BC49C2" w:rsidRDefault="00537D1E" w:rsidP="005D2452">
            <w:pPr>
              <w:pStyle w:val="TAC"/>
              <w:rPr>
                <w:sz w:val="16"/>
                <w:szCs w:val="16"/>
                <w:lang w:eastAsia="zh-CN"/>
              </w:rPr>
            </w:pPr>
            <w:r w:rsidRPr="00BC49C2">
              <w:rPr>
                <w:sz w:val="16"/>
                <w:szCs w:val="16"/>
              </w:rPr>
              <w:t>-</w:t>
            </w:r>
          </w:p>
        </w:tc>
        <w:tc>
          <w:tcPr>
            <w:tcW w:w="425" w:type="dxa"/>
            <w:shd w:val="solid" w:color="FFFFFF" w:fill="auto"/>
          </w:tcPr>
          <w:p w14:paraId="68BD28D2" w14:textId="77777777" w:rsidR="00537D1E" w:rsidRPr="00BC49C2" w:rsidRDefault="00537D1E" w:rsidP="005D2452">
            <w:pPr>
              <w:pStyle w:val="TAC"/>
              <w:rPr>
                <w:sz w:val="16"/>
                <w:szCs w:val="16"/>
                <w:lang w:eastAsia="zh-CN"/>
              </w:rPr>
            </w:pPr>
            <w:r w:rsidRPr="00BC49C2">
              <w:rPr>
                <w:sz w:val="16"/>
                <w:szCs w:val="16"/>
              </w:rPr>
              <w:t>-</w:t>
            </w:r>
          </w:p>
        </w:tc>
        <w:tc>
          <w:tcPr>
            <w:tcW w:w="4678" w:type="dxa"/>
            <w:shd w:val="solid" w:color="FFFFFF" w:fill="auto"/>
          </w:tcPr>
          <w:p w14:paraId="3BD3E3CB" w14:textId="77777777" w:rsidR="00537D1E" w:rsidRPr="00A0588B" w:rsidRDefault="00537D1E" w:rsidP="005D2452">
            <w:pPr>
              <w:pStyle w:val="TAC"/>
              <w:jc w:val="left"/>
              <w:rPr>
                <w:rFonts w:eastAsia="DengXian" w:cs="Arial"/>
                <w:sz w:val="16"/>
                <w:szCs w:val="16"/>
                <w:lang w:eastAsia="zh-CN"/>
              </w:rPr>
            </w:pPr>
            <w:r>
              <w:rPr>
                <w:rFonts w:eastAsia="DengXian" w:cs="Arial"/>
                <w:sz w:val="16"/>
                <w:szCs w:val="16"/>
                <w:lang w:eastAsia="zh-CN"/>
              </w:rPr>
              <w:t>Correct the implementation error for S2-2207780 and S2-2207796</w:t>
            </w:r>
          </w:p>
        </w:tc>
        <w:tc>
          <w:tcPr>
            <w:tcW w:w="708" w:type="dxa"/>
            <w:shd w:val="solid" w:color="FFFFFF" w:fill="auto"/>
          </w:tcPr>
          <w:p w14:paraId="4AD6C4FA" w14:textId="77777777" w:rsidR="00537D1E" w:rsidRPr="00BC49C2" w:rsidRDefault="00537D1E" w:rsidP="005D2452">
            <w:pPr>
              <w:pStyle w:val="TAC"/>
              <w:rPr>
                <w:rFonts w:eastAsia="DengXian"/>
                <w:sz w:val="16"/>
                <w:szCs w:val="16"/>
                <w:lang w:eastAsia="zh-CN"/>
              </w:rPr>
            </w:pPr>
            <w:r>
              <w:rPr>
                <w:rFonts w:eastAsia="DengXian" w:hint="eastAsia"/>
                <w:sz w:val="16"/>
                <w:szCs w:val="16"/>
                <w:lang w:eastAsia="zh-CN"/>
              </w:rPr>
              <w:t>0.4.</w:t>
            </w:r>
            <w:r>
              <w:rPr>
                <w:rFonts w:eastAsia="DengXian"/>
                <w:sz w:val="16"/>
                <w:szCs w:val="16"/>
                <w:lang w:eastAsia="zh-CN"/>
              </w:rPr>
              <w:t>1</w:t>
            </w:r>
          </w:p>
        </w:tc>
      </w:tr>
      <w:tr w:rsidR="00537D1E" w:rsidRPr="007A2691" w14:paraId="16830AD9" w14:textId="77777777" w:rsidTr="005D2452">
        <w:tc>
          <w:tcPr>
            <w:tcW w:w="800" w:type="dxa"/>
            <w:shd w:val="solid" w:color="FFFFFF" w:fill="auto"/>
          </w:tcPr>
          <w:p w14:paraId="0261B068"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78B9313D"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73A2D87C" w14:textId="77777777" w:rsidR="00537D1E" w:rsidRPr="007A2691" w:rsidRDefault="00537D1E" w:rsidP="005D2452">
            <w:pPr>
              <w:pStyle w:val="TAC"/>
              <w:rPr>
                <w:color w:val="0000FF"/>
                <w:sz w:val="16"/>
                <w:szCs w:val="16"/>
              </w:rPr>
            </w:pPr>
            <w:r w:rsidRPr="007A2691">
              <w:rPr>
                <w:color w:val="0000FF"/>
                <w:sz w:val="16"/>
                <w:szCs w:val="16"/>
              </w:rPr>
              <w:t>SP-220</w:t>
            </w:r>
            <w:r>
              <w:rPr>
                <w:color w:val="0000FF"/>
                <w:sz w:val="16"/>
                <w:szCs w:val="16"/>
              </w:rPr>
              <w:t>949</w:t>
            </w:r>
          </w:p>
        </w:tc>
        <w:tc>
          <w:tcPr>
            <w:tcW w:w="567" w:type="dxa"/>
            <w:shd w:val="solid" w:color="FFFFFF" w:fill="auto"/>
          </w:tcPr>
          <w:p w14:paraId="49581065" w14:textId="77777777" w:rsidR="00537D1E" w:rsidRPr="007A2691" w:rsidRDefault="00537D1E" w:rsidP="005D2452">
            <w:pPr>
              <w:pStyle w:val="TAC"/>
              <w:rPr>
                <w:color w:val="0000FF"/>
              </w:rPr>
            </w:pPr>
            <w:r w:rsidRPr="007A2691">
              <w:rPr>
                <w:color w:val="0000FF"/>
              </w:rPr>
              <w:t>-</w:t>
            </w:r>
          </w:p>
        </w:tc>
        <w:tc>
          <w:tcPr>
            <w:tcW w:w="426" w:type="dxa"/>
            <w:shd w:val="solid" w:color="FFFFFF" w:fill="auto"/>
          </w:tcPr>
          <w:p w14:paraId="5279DC90" w14:textId="77777777" w:rsidR="00537D1E" w:rsidRPr="007A2691" w:rsidRDefault="00537D1E" w:rsidP="005D2452">
            <w:pPr>
              <w:pStyle w:val="TAC"/>
              <w:rPr>
                <w:color w:val="0000FF"/>
                <w:sz w:val="16"/>
                <w:szCs w:val="16"/>
              </w:rPr>
            </w:pPr>
            <w:r w:rsidRPr="007A2691">
              <w:rPr>
                <w:color w:val="0000FF"/>
                <w:sz w:val="16"/>
                <w:szCs w:val="16"/>
              </w:rPr>
              <w:t>-</w:t>
            </w:r>
          </w:p>
        </w:tc>
        <w:tc>
          <w:tcPr>
            <w:tcW w:w="425" w:type="dxa"/>
            <w:shd w:val="solid" w:color="FFFFFF" w:fill="auto"/>
          </w:tcPr>
          <w:p w14:paraId="280F7367" w14:textId="77777777" w:rsidR="00537D1E" w:rsidRPr="007A2691" w:rsidRDefault="00537D1E" w:rsidP="005D2452">
            <w:pPr>
              <w:pStyle w:val="TAC"/>
              <w:rPr>
                <w:color w:val="0000FF"/>
                <w:sz w:val="16"/>
                <w:szCs w:val="16"/>
              </w:rPr>
            </w:pPr>
            <w:r w:rsidRPr="007A2691">
              <w:rPr>
                <w:color w:val="0000FF"/>
                <w:sz w:val="16"/>
                <w:szCs w:val="16"/>
              </w:rPr>
              <w:t>-</w:t>
            </w:r>
          </w:p>
        </w:tc>
        <w:tc>
          <w:tcPr>
            <w:tcW w:w="4678" w:type="dxa"/>
            <w:shd w:val="solid" w:color="FFFFFF" w:fill="auto"/>
          </w:tcPr>
          <w:p w14:paraId="73CB1041" w14:textId="77777777" w:rsidR="00537D1E" w:rsidRPr="007A2691" w:rsidRDefault="00537D1E" w:rsidP="005D2452">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from v0.4.1</w:t>
            </w:r>
            <w:r w:rsidRPr="007A2691">
              <w:rPr>
                <w:rFonts w:cs="Arial"/>
                <w:color w:val="0000FF"/>
                <w:sz w:val="16"/>
                <w:szCs w:val="16"/>
              </w:rPr>
              <w:t xml:space="preserve"> for presentation to TSG SA for information</w:t>
            </w:r>
          </w:p>
        </w:tc>
        <w:tc>
          <w:tcPr>
            <w:tcW w:w="708" w:type="dxa"/>
            <w:shd w:val="solid" w:color="FFFFFF" w:fill="auto"/>
          </w:tcPr>
          <w:p w14:paraId="503B85A6" w14:textId="77777777" w:rsidR="00537D1E" w:rsidRPr="007A2691" w:rsidRDefault="00537D1E" w:rsidP="005D2452">
            <w:pPr>
              <w:pStyle w:val="TAC"/>
              <w:rPr>
                <w:rFonts w:eastAsia="DengXian"/>
                <w:color w:val="0000FF"/>
                <w:sz w:val="16"/>
                <w:szCs w:val="16"/>
                <w:lang w:eastAsia="zh-CN"/>
              </w:rPr>
            </w:pPr>
            <w:r w:rsidRPr="007A2691">
              <w:rPr>
                <w:rFonts w:eastAsia="DengXian"/>
                <w:color w:val="0000FF"/>
                <w:sz w:val="16"/>
                <w:szCs w:val="16"/>
                <w:lang w:eastAsia="zh-CN"/>
              </w:rPr>
              <w:t>1.</w:t>
            </w:r>
            <w:r>
              <w:rPr>
                <w:rFonts w:eastAsia="DengXian"/>
                <w:color w:val="0000FF"/>
                <w:sz w:val="16"/>
                <w:szCs w:val="16"/>
                <w:lang w:eastAsia="zh-CN"/>
              </w:rPr>
              <w:t>1</w:t>
            </w:r>
            <w:r w:rsidRPr="007A2691">
              <w:rPr>
                <w:rFonts w:eastAsia="DengXian"/>
                <w:color w:val="0000FF"/>
                <w:sz w:val="16"/>
                <w:szCs w:val="16"/>
                <w:lang w:eastAsia="zh-CN"/>
              </w:rPr>
              <w:t>.0</w:t>
            </w:r>
          </w:p>
        </w:tc>
      </w:tr>
      <w:tr w:rsidR="00917ADA" w:rsidRPr="00917ADA" w14:paraId="7EA08BE9" w14:textId="77777777" w:rsidTr="005D2452">
        <w:tc>
          <w:tcPr>
            <w:tcW w:w="800" w:type="dxa"/>
            <w:shd w:val="solid" w:color="FFFFFF" w:fill="auto"/>
          </w:tcPr>
          <w:p w14:paraId="3C43DCA2"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2022-10</w:t>
            </w:r>
          </w:p>
        </w:tc>
        <w:tc>
          <w:tcPr>
            <w:tcW w:w="901" w:type="dxa"/>
            <w:shd w:val="solid" w:color="FFFFFF" w:fill="auto"/>
          </w:tcPr>
          <w:p w14:paraId="1273F65D"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SA2#153E</w:t>
            </w:r>
          </w:p>
        </w:tc>
        <w:tc>
          <w:tcPr>
            <w:tcW w:w="1134" w:type="dxa"/>
            <w:shd w:val="solid" w:color="FFFFFF" w:fill="auto"/>
          </w:tcPr>
          <w:p w14:paraId="05BF1A84"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567" w:type="dxa"/>
            <w:shd w:val="solid" w:color="FFFFFF" w:fill="auto"/>
          </w:tcPr>
          <w:p w14:paraId="0F68ED6F" w14:textId="77777777" w:rsidR="00EF5BE2" w:rsidRPr="00917ADA" w:rsidRDefault="00EF5BE2" w:rsidP="005D2452">
            <w:pPr>
              <w:pStyle w:val="TAC"/>
              <w:rPr>
                <w:rFonts w:eastAsia="DengXian"/>
                <w:lang w:eastAsia="zh-CN"/>
              </w:rPr>
            </w:pPr>
            <w:r w:rsidRPr="00917ADA">
              <w:rPr>
                <w:rFonts w:eastAsia="DengXian" w:hint="eastAsia"/>
                <w:lang w:eastAsia="zh-CN"/>
              </w:rPr>
              <w:t>-</w:t>
            </w:r>
          </w:p>
        </w:tc>
        <w:tc>
          <w:tcPr>
            <w:tcW w:w="426" w:type="dxa"/>
            <w:shd w:val="solid" w:color="FFFFFF" w:fill="auto"/>
          </w:tcPr>
          <w:p w14:paraId="476966A2"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25" w:type="dxa"/>
            <w:shd w:val="solid" w:color="FFFFFF" w:fill="auto"/>
          </w:tcPr>
          <w:p w14:paraId="31932E3E"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678" w:type="dxa"/>
            <w:shd w:val="solid" w:color="FFFFFF" w:fill="auto"/>
          </w:tcPr>
          <w:p w14:paraId="7661CEBF" w14:textId="77777777" w:rsidR="00EF5BE2" w:rsidRPr="00917ADA" w:rsidRDefault="00EF5BE2" w:rsidP="005D2452">
            <w:pPr>
              <w:pStyle w:val="TAC"/>
              <w:jc w:val="left"/>
              <w:rPr>
                <w:rFonts w:eastAsia="DengXian" w:cs="Arial"/>
                <w:sz w:val="16"/>
                <w:szCs w:val="16"/>
                <w:lang w:eastAsia="zh-CN"/>
              </w:rPr>
            </w:pPr>
            <w:r w:rsidRPr="00917ADA">
              <w:rPr>
                <w:rFonts w:cs="Arial"/>
                <w:sz w:val="16"/>
                <w:szCs w:val="16"/>
              </w:rPr>
              <w:t>Documents approved p-CR including</w:t>
            </w:r>
            <w:r w:rsidRPr="00917ADA">
              <w:rPr>
                <w:rFonts w:eastAsia="DengXian" w:cs="Arial" w:hint="eastAsia"/>
                <w:sz w:val="16"/>
                <w:szCs w:val="16"/>
                <w:lang w:eastAsia="zh-CN"/>
              </w:rPr>
              <w:t>:</w:t>
            </w:r>
            <w:r w:rsidRPr="00917ADA">
              <w:rPr>
                <w:rFonts w:cs="Arial"/>
                <w:sz w:val="16"/>
                <w:szCs w:val="16"/>
              </w:rPr>
              <w:t xml:space="preserve"> </w:t>
            </w:r>
            <w:hyperlink r:id="rId253" w:history="1">
              <w:r w:rsidRPr="00917ADA">
                <w:rPr>
                  <w:rStyle w:val="Hyperlink"/>
                  <w:rFonts w:cs="Arial"/>
                  <w:color w:val="auto"/>
                  <w:sz w:val="16"/>
                  <w:szCs w:val="16"/>
                </w:rPr>
                <w:t>S2-2209907</w:t>
              </w:r>
            </w:hyperlink>
            <w:r w:rsidRPr="00917ADA">
              <w:rPr>
                <w:rFonts w:eastAsia="DengXian" w:cs="Arial" w:hint="eastAsia"/>
                <w:sz w:val="16"/>
                <w:szCs w:val="16"/>
                <w:lang w:eastAsia="zh-CN"/>
              </w:rPr>
              <w:t>;</w:t>
            </w:r>
            <w:r w:rsidRPr="00917ADA">
              <w:rPr>
                <w:rFonts w:cs="Arial"/>
                <w:sz w:val="16"/>
                <w:szCs w:val="16"/>
              </w:rPr>
              <w:t xml:space="preserve"> S2-2209907</w:t>
            </w:r>
            <w:r w:rsidRPr="00917ADA">
              <w:rPr>
                <w:rFonts w:eastAsia="DengXian" w:cs="Arial" w:hint="eastAsia"/>
                <w:sz w:val="16"/>
                <w:szCs w:val="16"/>
                <w:lang w:eastAsia="zh-CN"/>
              </w:rPr>
              <w:t>8;</w:t>
            </w:r>
            <w:r w:rsidRPr="00917ADA">
              <w:rPr>
                <w:rFonts w:cs="Arial"/>
                <w:sz w:val="16"/>
                <w:szCs w:val="16"/>
              </w:rPr>
              <w:t xml:space="preserve"> S2-22099</w:t>
            </w:r>
            <w:r w:rsidRPr="00917ADA">
              <w:rPr>
                <w:rFonts w:eastAsia="DengXian" w:cs="Arial" w:hint="eastAsia"/>
                <w:sz w:val="16"/>
                <w:szCs w:val="16"/>
                <w:lang w:eastAsia="zh-CN"/>
              </w:rPr>
              <w:t>77;</w:t>
            </w:r>
            <w:r w:rsidRPr="00917ADA">
              <w:rPr>
                <w:rFonts w:cs="Arial"/>
                <w:sz w:val="16"/>
                <w:szCs w:val="16"/>
              </w:rPr>
              <w:t xml:space="preserve"> S2-2209978; S2-22099</w:t>
            </w:r>
            <w:r w:rsidRPr="00917ADA">
              <w:rPr>
                <w:rFonts w:eastAsia="DengXian" w:cs="Arial" w:hint="eastAsia"/>
                <w:sz w:val="16"/>
                <w:szCs w:val="16"/>
                <w:lang w:eastAsia="zh-CN"/>
              </w:rPr>
              <w:t>38;</w:t>
            </w:r>
            <w:r w:rsidRPr="00917ADA">
              <w:rPr>
                <w:rFonts w:cs="Arial"/>
                <w:sz w:val="16"/>
                <w:szCs w:val="16"/>
              </w:rPr>
              <w:t xml:space="preserve"> S2-220990</w:t>
            </w:r>
            <w:r w:rsidRPr="00917ADA">
              <w:rPr>
                <w:rFonts w:eastAsia="DengXian" w:cs="Arial" w:hint="eastAsia"/>
                <w:sz w:val="16"/>
                <w:szCs w:val="16"/>
                <w:lang w:eastAsia="zh-CN"/>
              </w:rPr>
              <w:t>9;</w:t>
            </w:r>
            <w:r w:rsidRPr="00917ADA">
              <w:rPr>
                <w:rFonts w:cs="Arial"/>
                <w:sz w:val="16"/>
                <w:szCs w:val="16"/>
              </w:rPr>
              <w:t xml:space="preserve"> S2-22099</w:t>
            </w:r>
            <w:r w:rsidRPr="00917ADA">
              <w:rPr>
                <w:rFonts w:eastAsia="DengXian" w:cs="Arial" w:hint="eastAsia"/>
                <w:sz w:val="16"/>
                <w:szCs w:val="16"/>
                <w:lang w:eastAsia="zh-CN"/>
              </w:rPr>
              <w:t>39;</w:t>
            </w:r>
            <w:r w:rsidRPr="00917ADA">
              <w:rPr>
                <w:rFonts w:cs="Arial"/>
                <w:sz w:val="16"/>
                <w:szCs w:val="16"/>
              </w:rPr>
              <w:t xml:space="preserve"> S2-22099</w:t>
            </w:r>
            <w:r w:rsidRPr="00917ADA">
              <w:rPr>
                <w:rFonts w:eastAsia="DengXian" w:cs="Arial" w:hint="eastAsia"/>
                <w:sz w:val="16"/>
                <w:szCs w:val="16"/>
                <w:lang w:eastAsia="zh-CN"/>
              </w:rPr>
              <w:t xml:space="preserve">40; </w:t>
            </w:r>
          </w:p>
        </w:tc>
        <w:tc>
          <w:tcPr>
            <w:tcW w:w="708" w:type="dxa"/>
            <w:shd w:val="solid" w:color="FFFFFF" w:fill="auto"/>
          </w:tcPr>
          <w:p w14:paraId="21456781" w14:textId="77777777" w:rsidR="00EF5BE2" w:rsidRPr="00917ADA" w:rsidRDefault="00A6681A" w:rsidP="005D2452">
            <w:pPr>
              <w:pStyle w:val="TAC"/>
              <w:rPr>
                <w:rFonts w:eastAsia="DengXian"/>
                <w:sz w:val="16"/>
                <w:szCs w:val="16"/>
                <w:lang w:eastAsia="zh-CN"/>
              </w:rPr>
            </w:pPr>
            <w:r w:rsidRPr="00917ADA">
              <w:rPr>
                <w:rFonts w:eastAsia="DengXian" w:hint="eastAsia"/>
                <w:sz w:val="16"/>
                <w:szCs w:val="16"/>
                <w:lang w:eastAsia="zh-CN"/>
              </w:rPr>
              <w:t>1.2.0</w:t>
            </w:r>
          </w:p>
        </w:tc>
      </w:tr>
    </w:tbl>
    <w:p w14:paraId="702477DB" w14:textId="77777777" w:rsidR="00080512" w:rsidRPr="00BC49C2" w:rsidRDefault="00080512"/>
    <w:sectPr w:rsidR="00080512" w:rsidRPr="00BC49C2" w:rsidSect="002E7309">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82E966" w14:textId="77777777" w:rsidR="001075BD" w:rsidRDefault="001075BD">
      <w:r>
        <w:separator/>
      </w:r>
    </w:p>
  </w:endnote>
  <w:endnote w:type="continuationSeparator" w:id="0">
    <w:p w14:paraId="67B77412" w14:textId="77777777" w:rsidR="001075BD" w:rsidRDefault="001075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2BDC8" w14:textId="77777777" w:rsidR="005D2452" w:rsidRPr="0068182F" w:rsidRDefault="005D2452" w:rsidP="0068182F">
    <w:pPr>
      <w:pStyle w:val="Footer"/>
      <w:rPr>
        <w:rFonts w:cs="Arial"/>
        <w:sz w:val="20"/>
      </w:rPr>
    </w:pPr>
    <w:r w:rsidRPr="0068182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BCA27D" w14:textId="77777777" w:rsidR="001075BD" w:rsidRDefault="001075BD">
      <w:r>
        <w:separator/>
      </w:r>
    </w:p>
  </w:footnote>
  <w:footnote w:type="continuationSeparator" w:id="0">
    <w:p w14:paraId="1DED63C2" w14:textId="77777777" w:rsidR="001075BD" w:rsidRDefault="001075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D66B2" w14:textId="2305E69B" w:rsidR="005D2452" w:rsidRDefault="00C45CE4">
    <w:pPr>
      <w:framePr w:h="284" w:hRule="exact" w:wrap="around" w:vAnchor="text" w:hAnchor="margin" w:xAlign="right" w:y="1"/>
      <w:rPr>
        <w:rFonts w:ascii="Arial" w:hAnsi="Arial" w:cs="Arial"/>
        <w:b/>
        <w:sz w:val="18"/>
        <w:szCs w:val="18"/>
      </w:rPr>
    </w:pPr>
    <w:r w:rsidRPr="0068182F">
      <w:rPr>
        <w:rFonts w:ascii="Arial" w:hAnsi="Arial" w:cs="Arial"/>
        <w:b/>
        <w:szCs w:val="18"/>
      </w:rPr>
      <w:fldChar w:fldCharType="begin"/>
    </w:r>
    <w:r w:rsidR="005D2452" w:rsidRPr="0068182F">
      <w:rPr>
        <w:rFonts w:ascii="Arial" w:hAnsi="Arial" w:cs="Arial"/>
        <w:b/>
        <w:szCs w:val="18"/>
      </w:rPr>
      <w:instrText xml:space="preserve"> STYLEREF ZA </w:instrText>
    </w:r>
    <w:r w:rsidRPr="0068182F">
      <w:rPr>
        <w:rFonts w:ascii="Arial" w:hAnsi="Arial" w:cs="Arial"/>
        <w:b/>
        <w:szCs w:val="18"/>
      </w:rPr>
      <w:fldChar w:fldCharType="separate"/>
    </w:r>
    <w:r w:rsidR="00BC0293">
      <w:rPr>
        <w:rFonts w:ascii="Arial" w:hAnsi="Arial" w:cs="Arial"/>
        <w:b/>
        <w:noProof/>
        <w:szCs w:val="18"/>
      </w:rPr>
      <w:t>3GPP TR 23.700-60 V1.2.0 (2022-10)</w:t>
    </w:r>
    <w:r w:rsidRPr="0068182F">
      <w:rPr>
        <w:rFonts w:ascii="Arial" w:hAnsi="Arial" w:cs="Arial"/>
        <w:b/>
        <w:szCs w:val="18"/>
      </w:rPr>
      <w:fldChar w:fldCharType="end"/>
    </w:r>
  </w:p>
  <w:p w14:paraId="7A79B385" w14:textId="77777777" w:rsidR="005D2452" w:rsidRDefault="00C45CE4">
    <w:pPr>
      <w:framePr w:h="284" w:hRule="exact" w:wrap="around" w:vAnchor="text" w:hAnchor="margin" w:xAlign="center" w:y="7"/>
      <w:rPr>
        <w:rFonts w:ascii="Arial" w:hAnsi="Arial" w:cs="Arial"/>
        <w:b/>
        <w:sz w:val="18"/>
        <w:szCs w:val="18"/>
      </w:rPr>
    </w:pPr>
    <w:r w:rsidRPr="0068182F">
      <w:rPr>
        <w:rFonts w:ascii="Arial" w:hAnsi="Arial" w:cs="Arial"/>
        <w:b/>
        <w:szCs w:val="18"/>
      </w:rPr>
      <w:fldChar w:fldCharType="begin"/>
    </w:r>
    <w:r w:rsidR="005D2452" w:rsidRPr="0068182F">
      <w:rPr>
        <w:rFonts w:ascii="Arial" w:hAnsi="Arial" w:cs="Arial"/>
        <w:b/>
        <w:szCs w:val="18"/>
      </w:rPr>
      <w:instrText xml:space="preserve"> PAGE </w:instrText>
    </w:r>
    <w:r w:rsidRPr="0068182F">
      <w:rPr>
        <w:rFonts w:ascii="Arial" w:hAnsi="Arial" w:cs="Arial"/>
        <w:b/>
        <w:szCs w:val="18"/>
      </w:rPr>
      <w:fldChar w:fldCharType="separate"/>
    </w:r>
    <w:r w:rsidR="00EC6EF4" w:rsidRPr="0068182F">
      <w:rPr>
        <w:rFonts w:ascii="Arial" w:hAnsi="Arial" w:cs="Arial"/>
        <w:b/>
        <w:noProof/>
        <w:szCs w:val="18"/>
      </w:rPr>
      <w:t>274</w:t>
    </w:r>
    <w:r w:rsidRPr="0068182F">
      <w:rPr>
        <w:rFonts w:ascii="Arial" w:hAnsi="Arial" w:cs="Arial"/>
        <w:b/>
        <w:szCs w:val="18"/>
      </w:rPr>
      <w:fldChar w:fldCharType="end"/>
    </w:r>
  </w:p>
  <w:p w14:paraId="29E8F4FF" w14:textId="45E3257F" w:rsidR="005D2452" w:rsidRDefault="00C45CE4">
    <w:pPr>
      <w:framePr w:h="284" w:hRule="exact" w:wrap="around" w:vAnchor="text" w:hAnchor="margin" w:y="7"/>
      <w:rPr>
        <w:rFonts w:ascii="Arial" w:hAnsi="Arial" w:cs="Arial"/>
        <w:b/>
        <w:sz w:val="18"/>
        <w:szCs w:val="18"/>
      </w:rPr>
    </w:pPr>
    <w:r w:rsidRPr="0068182F">
      <w:rPr>
        <w:rFonts w:ascii="Arial" w:hAnsi="Arial" w:cs="Arial"/>
        <w:b/>
        <w:szCs w:val="18"/>
      </w:rPr>
      <w:fldChar w:fldCharType="begin"/>
    </w:r>
    <w:r w:rsidR="005D2452" w:rsidRPr="0068182F">
      <w:rPr>
        <w:rFonts w:ascii="Arial" w:hAnsi="Arial" w:cs="Arial"/>
        <w:b/>
        <w:szCs w:val="18"/>
      </w:rPr>
      <w:instrText xml:space="preserve"> STYLEREF ZGSM </w:instrText>
    </w:r>
    <w:r w:rsidRPr="0068182F">
      <w:rPr>
        <w:rFonts w:ascii="Arial" w:hAnsi="Arial" w:cs="Arial"/>
        <w:b/>
        <w:szCs w:val="18"/>
      </w:rPr>
      <w:fldChar w:fldCharType="separate"/>
    </w:r>
    <w:r w:rsidR="00BC0293">
      <w:rPr>
        <w:rFonts w:ascii="Arial" w:hAnsi="Arial" w:cs="Arial"/>
        <w:b/>
        <w:noProof/>
        <w:szCs w:val="18"/>
      </w:rPr>
      <w:t>Release 18</w:t>
    </w:r>
    <w:r w:rsidRPr="0068182F">
      <w:rPr>
        <w:rFonts w:ascii="Arial" w:hAnsi="Arial" w:cs="Arial"/>
        <w:b/>
        <w:szCs w:val="18"/>
      </w:rPr>
      <w:fldChar w:fldCharType="end"/>
    </w:r>
  </w:p>
  <w:p w14:paraId="690BA1E4" w14:textId="77777777" w:rsidR="005D2452" w:rsidRDefault="005D2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65298508">
    <w:abstractNumId w:val="9"/>
  </w:num>
  <w:num w:numId="2" w16cid:durableId="1910460434">
    <w:abstractNumId w:val="7"/>
  </w:num>
  <w:num w:numId="3" w16cid:durableId="1320382145">
    <w:abstractNumId w:val="6"/>
  </w:num>
  <w:num w:numId="4" w16cid:durableId="1956596548">
    <w:abstractNumId w:val="5"/>
  </w:num>
  <w:num w:numId="5" w16cid:durableId="1595893158">
    <w:abstractNumId w:val="4"/>
  </w:num>
  <w:num w:numId="6" w16cid:durableId="678043903">
    <w:abstractNumId w:val="8"/>
  </w:num>
  <w:num w:numId="7" w16cid:durableId="1673295188">
    <w:abstractNumId w:val="3"/>
  </w:num>
  <w:num w:numId="8" w16cid:durableId="439687038">
    <w:abstractNumId w:val="2"/>
  </w:num>
  <w:num w:numId="9" w16cid:durableId="1956911106">
    <w:abstractNumId w:val="1"/>
  </w:num>
  <w:num w:numId="10" w16cid:durableId="395859873">
    <w:abstractNumId w:val="0"/>
  </w:num>
  <w:num w:numId="11" w16cid:durableId="1809319397">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075BD"/>
    <w:rsid w:val="00110120"/>
    <w:rsid w:val="00113F7A"/>
    <w:rsid w:val="001152F0"/>
    <w:rsid w:val="00116142"/>
    <w:rsid w:val="001167E5"/>
    <w:rsid w:val="00116F83"/>
    <w:rsid w:val="0012106E"/>
    <w:rsid w:val="001211BC"/>
    <w:rsid w:val="00122DC6"/>
    <w:rsid w:val="00123B9F"/>
    <w:rsid w:val="0012420F"/>
    <w:rsid w:val="00124D46"/>
    <w:rsid w:val="00127B3F"/>
    <w:rsid w:val="00133525"/>
    <w:rsid w:val="00133D17"/>
    <w:rsid w:val="00134628"/>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929"/>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2792C"/>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003D"/>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075FA"/>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3C5"/>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452"/>
    <w:rsid w:val="005D25A5"/>
    <w:rsid w:val="005D2E01"/>
    <w:rsid w:val="005D36E5"/>
    <w:rsid w:val="005D3D4B"/>
    <w:rsid w:val="005D6BD4"/>
    <w:rsid w:val="005D7526"/>
    <w:rsid w:val="005E1DDE"/>
    <w:rsid w:val="005E4BB2"/>
    <w:rsid w:val="005E4E84"/>
    <w:rsid w:val="005E77C2"/>
    <w:rsid w:val="005F00B4"/>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B12"/>
    <w:rsid w:val="00675F7F"/>
    <w:rsid w:val="00677814"/>
    <w:rsid w:val="0068182F"/>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E49"/>
    <w:rsid w:val="00761FCF"/>
    <w:rsid w:val="00762EDF"/>
    <w:rsid w:val="00763150"/>
    <w:rsid w:val="00764865"/>
    <w:rsid w:val="00764DAE"/>
    <w:rsid w:val="00765E07"/>
    <w:rsid w:val="00765EA3"/>
    <w:rsid w:val="007679A6"/>
    <w:rsid w:val="007711C7"/>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382"/>
    <w:rsid w:val="00873F4A"/>
    <w:rsid w:val="0087545B"/>
    <w:rsid w:val="008768CA"/>
    <w:rsid w:val="0087721B"/>
    <w:rsid w:val="008813F8"/>
    <w:rsid w:val="0088157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ADA"/>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3C44"/>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681A"/>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B34"/>
    <w:rsid w:val="00B22C75"/>
    <w:rsid w:val="00B24AEA"/>
    <w:rsid w:val="00B30448"/>
    <w:rsid w:val="00B31A84"/>
    <w:rsid w:val="00B34318"/>
    <w:rsid w:val="00B40922"/>
    <w:rsid w:val="00B40F0E"/>
    <w:rsid w:val="00B44867"/>
    <w:rsid w:val="00B4589B"/>
    <w:rsid w:val="00B528B4"/>
    <w:rsid w:val="00B53335"/>
    <w:rsid w:val="00B53A76"/>
    <w:rsid w:val="00B5477F"/>
    <w:rsid w:val="00B606B7"/>
    <w:rsid w:val="00B61A1D"/>
    <w:rsid w:val="00B61FCE"/>
    <w:rsid w:val="00B65A69"/>
    <w:rsid w:val="00B6669D"/>
    <w:rsid w:val="00B7181F"/>
    <w:rsid w:val="00B768E8"/>
    <w:rsid w:val="00B77D40"/>
    <w:rsid w:val="00B836DC"/>
    <w:rsid w:val="00B84A25"/>
    <w:rsid w:val="00B875C5"/>
    <w:rsid w:val="00B91BA6"/>
    <w:rsid w:val="00B9248E"/>
    <w:rsid w:val="00B93086"/>
    <w:rsid w:val="00B95317"/>
    <w:rsid w:val="00BA19ED"/>
    <w:rsid w:val="00BA1AC9"/>
    <w:rsid w:val="00BA2AE1"/>
    <w:rsid w:val="00BA325E"/>
    <w:rsid w:val="00BA47A6"/>
    <w:rsid w:val="00BA4B8D"/>
    <w:rsid w:val="00BA629A"/>
    <w:rsid w:val="00BA631B"/>
    <w:rsid w:val="00BA65C6"/>
    <w:rsid w:val="00BB0572"/>
    <w:rsid w:val="00BC0293"/>
    <w:rsid w:val="00BC07DD"/>
    <w:rsid w:val="00BC0E8C"/>
    <w:rsid w:val="00BC0F7D"/>
    <w:rsid w:val="00BC170F"/>
    <w:rsid w:val="00BC212D"/>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5CE4"/>
    <w:rsid w:val="00C47C93"/>
    <w:rsid w:val="00C5024C"/>
    <w:rsid w:val="00C519B3"/>
    <w:rsid w:val="00C530C2"/>
    <w:rsid w:val="00C551FF"/>
    <w:rsid w:val="00C610A2"/>
    <w:rsid w:val="00C63FD2"/>
    <w:rsid w:val="00C66E7E"/>
    <w:rsid w:val="00C707F9"/>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05DE"/>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1C8B"/>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C61EE"/>
    <w:rsid w:val="00DD0D5D"/>
    <w:rsid w:val="00DD0D89"/>
    <w:rsid w:val="00DD10C3"/>
    <w:rsid w:val="00DD3ABC"/>
    <w:rsid w:val="00DD456A"/>
    <w:rsid w:val="00DD4C17"/>
    <w:rsid w:val="00DD74A5"/>
    <w:rsid w:val="00DD7E30"/>
    <w:rsid w:val="00DE5B4D"/>
    <w:rsid w:val="00DE66CC"/>
    <w:rsid w:val="00DF08D8"/>
    <w:rsid w:val="00DF2836"/>
    <w:rsid w:val="00DF2B1F"/>
    <w:rsid w:val="00DF2D79"/>
    <w:rsid w:val="00DF524F"/>
    <w:rsid w:val="00DF62CD"/>
    <w:rsid w:val="00E01267"/>
    <w:rsid w:val="00E023C9"/>
    <w:rsid w:val="00E06F16"/>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51B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6EF4"/>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5BE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2DEB"/>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11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ACAE70"/>
  <w15:docId w15:val="{3ACDEEB9-890B-4EFA-A020-7EF75FF2E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8182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68182F"/>
    <w:pPr>
      <w:ind w:left="1418" w:hanging="1418"/>
    </w:pPr>
  </w:style>
  <w:style w:type="paragraph" w:styleId="TOC8">
    <w:name w:val="toc 8"/>
    <w:basedOn w:val="TOC1"/>
    <w:uiPriority w:val="39"/>
    <w:rsid w:val="0068182F"/>
    <w:pPr>
      <w:spacing w:before="180"/>
      <w:ind w:left="2693" w:hanging="2693"/>
    </w:pPr>
    <w:rPr>
      <w:b/>
    </w:rPr>
  </w:style>
  <w:style w:type="paragraph" w:styleId="TOC1">
    <w:name w:val="toc 1"/>
    <w:uiPriority w:val="39"/>
    <w:rsid w:val="0068182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8182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68182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8182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8182F"/>
    <w:pPr>
      <w:ind w:left="1701" w:hanging="1701"/>
    </w:pPr>
  </w:style>
  <w:style w:type="paragraph" w:styleId="TOC4">
    <w:name w:val="toc 4"/>
    <w:basedOn w:val="TOC3"/>
    <w:uiPriority w:val="39"/>
    <w:rsid w:val="0068182F"/>
    <w:pPr>
      <w:ind w:left="1418" w:hanging="1418"/>
    </w:pPr>
  </w:style>
  <w:style w:type="paragraph" w:styleId="TOC3">
    <w:name w:val="toc 3"/>
    <w:basedOn w:val="TOC2"/>
    <w:uiPriority w:val="39"/>
    <w:rsid w:val="0068182F"/>
    <w:pPr>
      <w:ind w:left="1134" w:hanging="1134"/>
    </w:pPr>
  </w:style>
  <w:style w:type="paragraph" w:styleId="TOC2">
    <w:name w:val="toc 2"/>
    <w:basedOn w:val="TOC1"/>
    <w:uiPriority w:val="39"/>
    <w:rsid w:val="0068182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8182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68182F"/>
    <w:pPr>
      <w:keepNext/>
      <w:spacing w:after="0"/>
    </w:pPr>
    <w:rPr>
      <w:rFonts w:ascii="Arial" w:hAnsi="Arial"/>
      <w:sz w:val="18"/>
    </w:rPr>
  </w:style>
  <w:style w:type="paragraph" w:customStyle="1" w:styleId="NO">
    <w:name w:val="NO"/>
    <w:basedOn w:val="Normal"/>
    <w:link w:val="NOZchn"/>
    <w:rsid w:val="0068182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6818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8182F"/>
    <w:pPr>
      <w:jc w:val="right"/>
    </w:pPr>
  </w:style>
  <w:style w:type="paragraph" w:customStyle="1" w:styleId="TAL">
    <w:name w:val="TAL"/>
    <w:basedOn w:val="Normal"/>
    <w:link w:val="TALChar"/>
    <w:rsid w:val="0068182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68182F"/>
    <w:rPr>
      <w:b/>
    </w:rPr>
  </w:style>
  <w:style w:type="paragraph" w:customStyle="1" w:styleId="TAC">
    <w:name w:val="TAC"/>
    <w:basedOn w:val="TAL"/>
    <w:link w:val="TACChar"/>
    <w:rsid w:val="0068182F"/>
    <w:pPr>
      <w:jc w:val="center"/>
    </w:pPr>
  </w:style>
  <w:style w:type="paragraph" w:customStyle="1" w:styleId="LD">
    <w:name w:val="LD"/>
    <w:rsid w:val="0068182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8182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68182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68182F"/>
    <w:pPr>
      <w:spacing w:after="0"/>
    </w:pPr>
  </w:style>
  <w:style w:type="paragraph" w:customStyle="1" w:styleId="EW">
    <w:name w:val="EW"/>
    <w:basedOn w:val="EX"/>
    <w:rsid w:val="0068182F"/>
    <w:pPr>
      <w:spacing w:after="0"/>
    </w:pPr>
  </w:style>
  <w:style w:type="paragraph" w:customStyle="1" w:styleId="B1">
    <w:name w:val="B1"/>
    <w:basedOn w:val="List"/>
    <w:link w:val="B1Char"/>
    <w:rsid w:val="0068182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68182F"/>
    <w:pPr>
      <w:ind w:left="1985" w:hanging="1985"/>
    </w:pPr>
  </w:style>
  <w:style w:type="paragraph" w:styleId="TOC7">
    <w:name w:val="toc 7"/>
    <w:basedOn w:val="TOC6"/>
    <w:next w:val="Normal"/>
    <w:uiPriority w:val="39"/>
    <w:rsid w:val="0068182F"/>
    <w:pPr>
      <w:ind w:left="2268" w:hanging="2268"/>
    </w:pPr>
  </w:style>
  <w:style w:type="paragraph" w:customStyle="1" w:styleId="EditorsNote">
    <w:name w:val="Editor's Note"/>
    <w:basedOn w:val="NO"/>
    <w:link w:val="EditorsNoteChar"/>
    <w:rsid w:val="0068182F"/>
    <w:pPr>
      <w:ind w:left="1559" w:hanging="1276"/>
    </w:pPr>
    <w:rPr>
      <w:color w:val="FF0000"/>
    </w:rPr>
  </w:style>
  <w:style w:type="paragraph" w:customStyle="1" w:styleId="TH">
    <w:name w:val="TH"/>
    <w:basedOn w:val="Normal"/>
    <w:link w:val="THChar"/>
    <w:rsid w:val="0068182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6818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818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818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818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8182F"/>
    <w:pPr>
      <w:ind w:left="851" w:hanging="851"/>
    </w:pPr>
  </w:style>
  <w:style w:type="paragraph" w:customStyle="1" w:styleId="ZH">
    <w:name w:val="ZH"/>
    <w:rsid w:val="0068182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8182F"/>
    <w:pPr>
      <w:keepNext w:val="0"/>
      <w:spacing w:before="0" w:after="240"/>
    </w:pPr>
  </w:style>
  <w:style w:type="paragraph" w:customStyle="1" w:styleId="ZG">
    <w:name w:val="ZG"/>
    <w:rsid w:val="0068182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8182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68182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68182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68182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68182F"/>
    <w:pPr>
      <w:framePr w:hRule="auto" w:wrap="notBeside" w:y="852"/>
    </w:pPr>
    <w:rPr>
      <w:i w:val="0"/>
      <w:sz w:val="40"/>
    </w:rPr>
  </w:style>
  <w:style w:type="paragraph" w:customStyle="1" w:styleId="ZV">
    <w:name w:val="ZV"/>
    <w:basedOn w:val="ZU"/>
    <w:rsid w:val="0068182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customStyle="1" w:styleId="UnresolvedMention3">
    <w:name w:val="Unresolved Mention3"/>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1.bin"/><Relationship Id="rId138" Type="http://schemas.openxmlformats.org/officeDocument/2006/relationships/package" Target="embeddings/Microsoft_Visio_Drawing40.vsdx"/><Relationship Id="rId159" Type="http://schemas.openxmlformats.org/officeDocument/2006/relationships/image" Target="media/image73.emf"/><Relationship Id="rId170" Type="http://schemas.openxmlformats.org/officeDocument/2006/relationships/oleObject" Target="embeddings/oleObject23.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2.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Microsoft_Visio_2003-2010_Drawing.vsd"/><Relationship Id="rId128" Type="http://schemas.openxmlformats.org/officeDocument/2006/relationships/package" Target="embeddings/Microsoft_Visio_Drawing3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vsdx"/><Relationship Id="rId181" Type="http://schemas.openxmlformats.org/officeDocument/2006/relationships/image" Target="media/image84.emf"/><Relationship Id="rId216" Type="http://schemas.openxmlformats.org/officeDocument/2006/relationships/oleObject" Target="embeddings/oleObject30.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vsdx"/><Relationship Id="rId118" Type="http://schemas.openxmlformats.org/officeDocument/2006/relationships/package" Target="embeddings/Microsoft_Visio_Drawing3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18.bin"/><Relationship Id="rId171" Type="http://schemas.openxmlformats.org/officeDocument/2006/relationships/image" Target="media/image79.emf"/><Relationship Id="rId192" Type="http://schemas.openxmlformats.org/officeDocument/2006/relationships/package" Target="embeddings/Microsoft_Visio_Drawing59.vsdx"/><Relationship Id="rId206" Type="http://schemas.openxmlformats.org/officeDocument/2006/relationships/package" Target="embeddings/Microsoft_Visio_Drawing65.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vsdx"/><Relationship Id="rId108" Type="http://schemas.openxmlformats.org/officeDocument/2006/relationships/package" Target="embeddings/Microsoft_Visio_Drawing26.vsdx"/><Relationship Id="rId129" Type="http://schemas.openxmlformats.org/officeDocument/2006/relationships/image" Target="media/image58.emf"/><Relationship Id="rId54" Type="http://schemas.openxmlformats.org/officeDocument/2006/relationships/package" Target="embeddings/Microsoft_Word_Document13.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3.bin"/><Relationship Id="rId140" Type="http://schemas.openxmlformats.org/officeDocument/2006/relationships/package" Target="embeddings/Microsoft_Visio_Drawing41.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1.bin"/><Relationship Id="rId182" Type="http://schemas.openxmlformats.org/officeDocument/2006/relationships/package" Target="embeddings/Microsoft_Visio_Drawing54.vsdx"/><Relationship Id="rId187" Type="http://schemas.openxmlformats.org/officeDocument/2006/relationships/package" Target="embeddings/Microsoft_Visio_Drawing56.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8.bin"/><Relationship Id="rId233" Type="http://schemas.openxmlformats.org/officeDocument/2006/relationships/image" Target="media/image109.emf"/><Relationship Id="rId238" Type="http://schemas.openxmlformats.org/officeDocument/2006/relationships/oleObject" Target="embeddings/oleObject35.bin"/><Relationship Id="rId254"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vsdx"/><Relationship Id="rId114" Type="http://schemas.openxmlformats.org/officeDocument/2006/relationships/package" Target="embeddings/Microsoft_Visio_Drawing29.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vsdx"/><Relationship Id="rId130" Type="http://schemas.openxmlformats.org/officeDocument/2006/relationships/oleObject" Target="embeddings/Microsoft_Visio_2003-2010_Drawing1.vsd"/><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vsdx"/><Relationship Id="rId177" Type="http://schemas.openxmlformats.org/officeDocument/2006/relationships/image" Target="media/image82.emf"/><Relationship Id="rId198" Type="http://schemas.openxmlformats.org/officeDocument/2006/relationships/package" Target="embeddings/Microsoft_Visio_Drawing62.vsdx"/><Relationship Id="rId172" Type="http://schemas.openxmlformats.org/officeDocument/2006/relationships/package" Target="embeddings/Microsoft_Visio_Drawing50.vsdx"/><Relationship Id="rId193" Type="http://schemas.openxmlformats.org/officeDocument/2006/relationships/image" Target="media/image89.emf"/><Relationship Id="rId202" Type="http://schemas.openxmlformats.org/officeDocument/2006/relationships/oleObject" Target="embeddings/oleObject26.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8.bin"/><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package" Target="embeddings/Microsoft_Visio_Drawing32.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Word_Document43.docx"/><Relationship Id="rId167" Type="http://schemas.openxmlformats.org/officeDocument/2006/relationships/image" Target="media/image77.emf"/><Relationship Id="rId188" Type="http://schemas.openxmlformats.org/officeDocument/2006/relationships/package" Target="embeddings/Microsoft_Visio_Drawing5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vsdx"/><Relationship Id="rId162" Type="http://schemas.openxmlformats.org/officeDocument/2006/relationships/oleObject" Target="embeddings/oleObject19.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1.bin"/><Relationship Id="rId234" Type="http://schemas.openxmlformats.org/officeDocument/2006/relationships/oleObject" Target="embeddings/oleObject33.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hyperlink" Target="file:///C:\&#24037;&#20316;\SA2%23151emeeting\Docs\S2-2205256.zip" TargetMode="External"/><Relationship Id="rId255" Type="http://schemas.openxmlformats.org/officeDocument/2006/relationships/footer" Target="footer1.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vsdx"/><Relationship Id="rId87" Type="http://schemas.openxmlformats.org/officeDocument/2006/relationships/image" Target="media/image37.emf"/><Relationship Id="rId110" Type="http://schemas.openxmlformats.org/officeDocument/2006/relationships/package" Target="embeddings/Microsoft_Visio_Drawing2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39.docx"/><Relationship Id="rId157" Type="http://schemas.openxmlformats.org/officeDocument/2006/relationships/image" Target="media/image72.emf"/><Relationship Id="rId178" Type="http://schemas.openxmlformats.org/officeDocument/2006/relationships/package" Target="embeddings/Microsoft_Visio_Drawing52.vsdx"/><Relationship Id="rId61" Type="http://schemas.openxmlformats.org/officeDocument/2006/relationships/image" Target="media/image24.emf"/><Relationship Id="rId82" Type="http://schemas.openxmlformats.org/officeDocument/2006/relationships/oleObject" Target="embeddings/oleObject10.bin"/><Relationship Id="rId152" Type="http://schemas.openxmlformats.org/officeDocument/2006/relationships/package" Target="embeddings/Microsoft_Word_Document45.docx"/><Relationship Id="rId173" Type="http://schemas.openxmlformats.org/officeDocument/2006/relationships/image" Target="media/image80.emf"/><Relationship Id="rId194" Type="http://schemas.openxmlformats.org/officeDocument/2006/relationships/package" Target="embeddings/Microsoft_Word_Document60.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vsdx"/><Relationship Id="rId229" Type="http://schemas.openxmlformats.org/officeDocument/2006/relationships/image" Target="media/image107.emf"/><Relationship Id="rId19" Type="http://schemas.openxmlformats.org/officeDocument/2006/relationships/package" Target="embeddings/Microsoft_Word_Document.docx"/><Relationship Id="rId224" Type="http://schemas.openxmlformats.org/officeDocument/2006/relationships/package" Target="embeddings/Microsoft_Visio_Drawing68.vsdx"/><Relationship Id="rId240" Type="http://schemas.openxmlformats.org/officeDocument/2006/relationships/package" Target="embeddings/Microsoft_Visio_Drawing72.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4.bin"/><Relationship Id="rId105" Type="http://schemas.openxmlformats.org/officeDocument/2006/relationships/image" Target="media/image46.emf"/><Relationship Id="rId126" Type="http://schemas.openxmlformats.org/officeDocument/2006/relationships/package" Target="embeddings/Microsoft_Word_Document35.docx"/><Relationship Id="rId147" Type="http://schemas.openxmlformats.org/officeDocument/2006/relationships/image" Target="media/image67.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Word_Document19.docx"/><Relationship Id="rId93" Type="http://schemas.openxmlformats.org/officeDocument/2006/relationships/image" Target="media/image40.emf"/><Relationship Id="rId98" Type="http://schemas.openxmlformats.org/officeDocument/2006/relationships/package" Target="embeddings/Microsoft_Word_Document25.docx"/><Relationship Id="rId121" Type="http://schemas.openxmlformats.org/officeDocument/2006/relationships/image" Target="media/image54.emf"/><Relationship Id="rId142" Type="http://schemas.openxmlformats.org/officeDocument/2006/relationships/oleObject" Target="embeddings/Microsoft_Visio_2003-2010_Drawing2.vsd"/><Relationship Id="rId163" Type="http://schemas.openxmlformats.org/officeDocument/2006/relationships/image" Target="media/image75.emf"/><Relationship Id="rId184" Type="http://schemas.openxmlformats.org/officeDocument/2006/relationships/oleObject" Target="embeddings/oleObject25.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29.bin"/><Relationship Id="rId230" Type="http://schemas.openxmlformats.org/officeDocument/2006/relationships/package" Target="embeddings/Microsoft_Visio_Drawing70.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fontTable" Target="fontTable.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vsdx"/><Relationship Id="rId137" Type="http://schemas.openxmlformats.org/officeDocument/2006/relationships/image" Target="media/image62.emf"/><Relationship Id="rId158" Type="http://schemas.openxmlformats.org/officeDocument/2006/relationships/package" Target="embeddings/Microsoft_Visio_Drawing48.vsdx"/><Relationship Id="rId20" Type="http://schemas.openxmlformats.org/officeDocument/2006/relationships/image" Target="media/image4.emf"/><Relationship Id="rId41" Type="http://schemas.openxmlformats.org/officeDocument/2006/relationships/package" Target="embeddings/Microsoft_Visio_Drawing9.vsdx"/><Relationship Id="rId62" Type="http://schemas.openxmlformats.org/officeDocument/2006/relationships/package" Target="embeddings/Microsoft_Visio_Drawing15.vsdx"/><Relationship Id="rId83" Type="http://schemas.openxmlformats.org/officeDocument/2006/relationships/image" Target="media/image35.emf"/><Relationship Id="rId88" Type="http://schemas.openxmlformats.org/officeDocument/2006/relationships/package" Target="embeddings/Microsoft_Visio_Drawing22.vsdx"/><Relationship Id="rId111" Type="http://schemas.openxmlformats.org/officeDocument/2006/relationships/image" Target="media/image49.emf"/><Relationship Id="rId132" Type="http://schemas.openxmlformats.org/officeDocument/2006/relationships/package" Target="embeddings/Microsoft_Visio_Drawing37.vsdx"/><Relationship Id="rId153" Type="http://schemas.openxmlformats.org/officeDocument/2006/relationships/image" Target="media/image70.emf"/><Relationship Id="rId174" Type="http://schemas.openxmlformats.org/officeDocument/2006/relationships/oleObject" Target="embeddings/oleObject24.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vsdx"/><Relationship Id="rId204" Type="http://schemas.openxmlformats.org/officeDocument/2006/relationships/package" Target="embeddings/Microsoft_Visio_Drawing64.vsdx"/><Relationship Id="rId220" Type="http://schemas.openxmlformats.org/officeDocument/2006/relationships/oleObject" Target="embeddings/Microsoft_Word_97_-_2003_Document.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vsdx"/><Relationship Id="rId52" Type="http://schemas.openxmlformats.org/officeDocument/2006/relationships/package" Target="embeddings/Microsoft_Visio_Drawing12.vsdx"/><Relationship Id="rId73" Type="http://schemas.openxmlformats.org/officeDocument/2006/relationships/image" Target="media/image30.emf"/><Relationship Id="rId78" Type="http://schemas.openxmlformats.org/officeDocument/2006/relationships/oleObject" Target="embeddings/oleObject9.bin"/><Relationship Id="rId94" Type="http://schemas.openxmlformats.org/officeDocument/2006/relationships/package" Target="embeddings/Microsoft_Visio_Drawing24.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vsdx"/><Relationship Id="rId143" Type="http://schemas.openxmlformats.org/officeDocument/2006/relationships/image" Target="media/image65.emf"/><Relationship Id="rId148" Type="http://schemas.openxmlformats.org/officeDocument/2006/relationships/package" Target="embeddings/Microsoft_Word_Document44.docx"/><Relationship Id="rId164" Type="http://schemas.openxmlformats.org/officeDocument/2006/relationships/oleObject" Target="embeddings/oleObject2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vsdx"/><Relationship Id="rId210" Type="http://schemas.openxmlformats.org/officeDocument/2006/relationships/oleObject" Target="embeddings/oleObject27.bin"/><Relationship Id="rId215" Type="http://schemas.openxmlformats.org/officeDocument/2006/relationships/image" Target="media/image100.wmf"/><Relationship Id="rId236" Type="http://schemas.openxmlformats.org/officeDocument/2006/relationships/oleObject" Target="embeddings/oleObject34.bin"/><Relationship Id="rId257" Type="http://schemas.openxmlformats.org/officeDocument/2006/relationships/theme" Target="theme/theme1.xml"/><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vsdx"/><Relationship Id="rId89" Type="http://schemas.openxmlformats.org/officeDocument/2006/relationships/image" Target="media/image38.emf"/><Relationship Id="rId112" Type="http://schemas.openxmlformats.org/officeDocument/2006/relationships/package" Target="embeddings/Microsoft_Visio_Drawing28.vsdx"/><Relationship Id="rId133" Type="http://schemas.openxmlformats.org/officeDocument/2006/relationships/image" Target="media/image60.emf"/><Relationship Id="rId154" Type="http://schemas.openxmlformats.org/officeDocument/2006/relationships/package" Target="embeddings/Microsoft_Word_Document46.docx"/><Relationship Id="rId175" Type="http://schemas.openxmlformats.org/officeDocument/2006/relationships/image" Target="media/image81.emf"/><Relationship Id="rId196" Type="http://schemas.openxmlformats.org/officeDocument/2006/relationships/package" Target="embeddings/Microsoft_Visio_Drawing61.vsdx"/><Relationship Id="rId200" Type="http://schemas.openxmlformats.org/officeDocument/2006/relationships/package" Target="embeddings/Microsoft_Visio_Drawing63.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vsdx"/><Relationship Id="rId37" Type="http://schemas.openxmlformats.org/officeDocument/2006/relationships/package" Target="embeddings/Microsoft_Visio_Drawing7.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5.bin"/><Relationship Id="rId123" Type="http://schemas.openxmlformats.org/officeDocument/2006/relationships/image" Target="media/image55.emf"/><Relationship Id="rId144" Type="http://schemas.openxmlformats.org/officeDocument/2006/relationships/package" Target="embeddings/Microsoft_Visio_Drawing42.vsdx"/><Relationship Id="rId90" Type="http://schemas.openxmlformats.org/officeDocument/2006/relationships/oleObject" Target="embeddings/oleObject12.bin"/><Relationship Id="rId165" Type="http://schemas.openxmlformats.org/officeDocument/2006/relationships/image" Target="media/image76.emf"/><Relationship Id="rId186" Type="http://schemas.openxmlformats.org/officeDocument/2006/relationships/package" Target="embeddings/Microsoft_Visio_Drawing55.vsdx"/><Relationship Id="rId211" Type="http://schemas.openxmlformats.org/officeDocument/2006/relationships/image" Target="media/image98.emf"/><Relationship Id="rId232" Type="http://schemas.openxmlformats.org/officeDocument/2006/relationships/package" Target="embeddings/Microsoft_Word_Document71.docx"/><Relationship Id="rId253" Type="http://schemas.openxmlformats.org/officeDocument/2006/relationships/hyperlink" Target="file:///C:\&#24037;&#20316;\SA2%23153\&#20250;&#35758;&#26399;&#38388;\Docs\S2-2209907.zip" TargetMode="External"/><Relationship Id="rId27" Type="http://schemas.openxmlformats.org/officeDocument/2006/relationships/package" Target="embeddings/Microsoft_Visio_Drawing2.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vsdx"/><Relationship Id="rId80" Type="http://schemas.openxmlformats.org/officeDocument/2006/relationships/package" Target="embeddings/Microsoft_Visio_Drawing20.vsdx"/><Relationship Id="rId155" Type="http://schemas.openxmlformats.org/officeDocument/2006/relationships/image" Target="media/image71.emf"/><Relationship Id="rId176" Type="http://schemas.openxmlformats.org/officeDocument/2006/relationships/package" Target="embeddings/Microsoft_Visio_Drawing51.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E0AFF-F68A-40BE-B538-5B481980A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265</Pages>
  <Words>113602</Words>
  <Characters>571419</Characters>
  <Application>Microsoft Office Word</Application>
  <DocSecurity>0</DocSecurity>
  <Lines>10581</Lines>
  <Paragraphs>6650</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678371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MCC Corrections</cp:lastModifiedBy>
  <cp:revision>2</cp:revision>
  <cp:lastPrinted>2019-02-25T14:05:00Z</cp:lastPrinted>
  <dcterms:created xsi:type="dcterms:W3CDTF">2022-10-24T09:32:00Z</dcterms:created>
  <dcterms:modified xsi:type="dcterms:W3CDTF">2022-10-24T09:32:00Z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