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2B8B19BB"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E7F54">
              <w:t>17</w:t>
            </w:r>
            <w:r w:rsidR="0079778D" w:rsidRPr="00E832D5">
              <w:t>.</w:t>
            </w:r>
            <w:r w:rsidR="00AD07AC">
              <w:t>3</w:t>
            </w:r>
            <w:r w:rsidR="0079778D" w:rsidRPr="00E832D5">
              <w:t>.0</w:t>
            </w:r>
            <w:r w:rsidRPr="00E832D5">
              <w:t xml:space="preserve"> </w:t>
            </w:r>
            <w:r w:rsidRPr="00E832D5">
              <w:rPr>
                <w:sz w:val="32"/>
              </w:rPr>
              <w:t>(</w:t>
            </w:r>
            <w:bookmarkStart w:id="3" w:name="issueDate"/>
            <w:r w:rsidR="0079778D" w:rsidRPr="00E832D5">
              <w:rPr>
                <w:sz w:val="32"/>
              </w:rPr>
              <w:t>202</w:t>
            </w:r>
            <w:r w:rsidR="00237AC2">
              <w:rPr>
                <w:sz w:val="32"/>
              </w:rPr>
              <w:t>3</w:t>
            </w:r>
            <w:r w:rsidRPr="00E832D5">
              <w:rPr>
                <w:sz w:val="32"/>
              </w:rPr>
              <w:t>-</w:t>
            </w:r>
            <w:bookmarkEnd w:id="3"/>
            <w:r w:rsidR="0099305A">
              <w:rPr>
                <w:rFonts w:hint="eastAsia"/>
                <w:sz w:val="32"/>
                <w:lang w:eastAsia="zh-CN"/>
              </w:rPr>
              <w:t>0</w:t>
            </w:r>
            <w:r w:rsidR="00AD07AC">
              <w:rPr>
                <w:sz w:val="32"/>
                <w:lang w:eastAsia="zh-CN"/>
              </w:rPr>
              <w:t>9</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77630595"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237AC2">
              <w:rPr>
                <w:noProof/>
                <w:sz w:val="18"/>
              </w:rPr>
              <w:t>3</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36E06563" w14:textId="61F9C5F8" w:rsidR="00AD07AC" w:rsidRDefault="008159C9">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AD07AC">
        <w:rPr>
          <w:noProof/>
        </w:rPr>
        <w:t>Foreword</w:t>
      </w:r>
      <w:r w:rsidR="00AD07AC">
        <w:rPr>
          <w:noProof/>
        </w:rPr>
        <w:tab/>
      </w:r>
      <w:r w:rsidR="00AD07AC">
        <w:rPr>
          <w:noProof/>
        </w:rPr>
        <w:fldChar w:fldCharType="begin" w:fldLock="1"/>
      </w:r>
      <w:r w:rsidR="00AD07AC">
        <w:rPr>
          <w:noProof/>
        </w:rPr>
        <w:instrText xml:space="preserve"> PAGEREF _Toc146090800 \h </w:instrText>
      </w:r>
      <w:r w:rsidR="00AD07AC">
        <w:rPr>
          <w:noProof/>
        </w:rPr>
      </w:r>
      <w:r w:rsidR="00AD07AC">
        <w:rPr>
          <w:noProof/>
        </w:rPr>
        <w:fldChar w:fldCharType="separate"/>
      </w:r>
      <w:r w:rsidR="00AD07AC">
        <w:rPr>
          <w:noProof/>
        </w:rPr>
        <w:t>5</w:t>
      </w:r>
      <w:r w:rsidR="00AD07AC">
        <w:rPr>
          <w:noProof/>
        </w:rPr>
        <w:fldChar w:fldCharType="end"/>
      </w:r>
    </w:p>
    <w:p w14:paraId="599E611A" w14:textId="3F5CFB20" w:rsidR="00AD07AC" w:rsidRDefault="00AD07A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_Toc146090801 \h </w:instrText>
      </w:r>
      <w:r>
        <w:rPr>
          <w:noProof/>
        </w:rPr>
      </w:r>
      <w:r>
        <w:rPr>
          <w:noProof/>
        </w:rPr>
        <w:fldChar w:fldCharType="separate"/>
      </w:r>
      <w:r>
        <w:rPr>
          <w:noProof/>
        </w:rPr>
        <w:t>7</w:t>
      </w:r>
      <w:r>
        <w:rPr>
          <w:noProof/>
        </w:rPr>
        <w:fldChar w:fldCharType="end"/>
      </w:r>
    </w:p>
    <w:p w14:paraId="2C000FFE" w14:textId="675E8E4E" w:rsidR="00AD07AC" w:rsidRDefault="00AD07A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_Toc146090802 \h </w:instrText>
      </w:r>
      <w:r>
        <w:rPr>
          <w:noProof/>
        </w:rPr>
      </w:r>
      <w:r>
        <w:rPr>
          <w:noProof/>
        </w:rPr>
        <w:fldChar w:fldCharType="separate"/>
      </w:r>
      <w:r>
        <w:rPr>
          <w:noProof/>
        </w:rPr>
        <w:t>7</w:t>
      </w:r>
      <w:r>
        <w:rPr>
          <w:noProof/>
        </w:rPr>
        <w:fldChar w:fldCharType="end"/>
      </w:r>
    </w:p>
    <w:p w14:paraId="19724C2E" w14:textId="2F900C9C" w:rsidR="00AD07AC" w:rsidRDefault="00AD07A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_Toc146090803 \h </w:instrText>
      </w:r>
      <w:r>
        <w:rPr>
          <w:noProof/>
        </w:rPr>
      </w:r>
      <w:r>
        <w:rPr>
          <w:noProof/>
        </w:rPr>
        <w:fldChar w:fldCharType="separate"/>
      </w:r>
      <w:r>
        <w:rPr>
          <w:noProof/>
        </w:rPr>
        <w:t>7</w:t>
      </w:r>
      <w:r>
        <w:rPr>
          <w:noProof/>
        </w:rPr>
        <w:fldChar w:fldCharType="end"/>
      </w:r>
    </w:p>
    <w:p w14:paraId="50E1506F" w14:textId="56C10CA3"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_Toc146090804 \h </w:instrText>
      </w:r>
      <w:r>
        <w:rPr>
          <w:noProof/>
        </w:rPr>
      </w:r>
      <w:r>
        <w:rPr>
          <w:noProof/>
        </w:rPr>
        <w:fldChar w:fldCharType="separate"/>
      </w:r>
      <w:r>
        <w:rPr>
          <w:noProof/>
        </w:rPr>
        <w:t>7</w:t>
      </w:r>
      <w:r>
        <w:rPr>
          <w:noProof/>
        </w:rPr>
        <w:fldChar w:fldCharType="end"/>
      </w:r>
    </w:p>
    <w:p w14:paraId="6ED7965A" w14:textId="678F413F"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_Toc146090805 \h </w:instrText>
      </w:r>
      <w:r>
        <w:rPr>
          <w:noProof/>
        </w:rPr>
      </w:r>
      <w:r>
        <w:rPr>
          <w:noProof/>
        </w:rPr>
        <w:fldChar w:fldCharType="separate"/>
      </w:r>
      <w:r>
        <w:rPr>
          <w:noProof/>
        </w:rPr>
        <w:t>8</w:t>
      </w:r>
      <w:r>
        <w:rPr>
          <w:noProof/>
        </w:rPr>
        <w:fldChar w:fldCharType="end"/>
      </w:r>
    </w:p>
    <w:p w14:paraId="5FAFE757" w14:textId="5D73A4D5" w:rsidR="00AD07AC" w:rsidRDefault="00AD07A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_Toc146090806 \h </w:instrText>
      </w:r>
      <w:r>
        <w:rPr>
          <w:noProof/>
        </w:rPr>
      </w:r>
      <w:r>
        <w:rPr>
          <w:noProof/>
        </w:rPr>
        <w:fldChar w:fldCharType="separate"/>
      </w:r>
      <w:r>
        <w:rPr>
          <w:noProof/>
        </w:rPr>
        <w:t>8</w:t>
      </w:r>
      <w:r>
        <w:rPr>
          <w:noProof/>
        </w:rPr>
        <w:fldChar w:fldCharType="end"/>
      </w:r>
    </w:p>
    <w:p w14:paraId="7A4ADD21" w14:textId="6B5F54C3"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_Toc146090807 \h </w:instrText>
      </w:r>
      <w:r>
        <w:rPr>
          <w:noProof/>
        </w:rPr>
      </w:r>
      <w:r>
        <w:rPr>
          <w:noProof/>
        </w:rPr>
        <w:fldChar w:fldCharType="separate"/>
      </w:r>
      <w:r>
        <w:rPr>
          <w:noProof/>
        </w:rPr>
        <w:t>8</w:t>
      </w:r>
      <w:r>
        <w:rPr>
          <w:noProof/>
        </w:rPr>
        <w:fldChar w:fldCharType="end"/>
      </w:r>
    </w:p>
    <w:p w14:paraId="251223BD" w14:textId="3A47CAEE"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_Toc146090808 \h </w:instrText>
      </w:r>
      <w:r>
        <w:rPr>
          <w:noProof/>
        </w:rPr>
      </w:r>
      <w:r>
        <w:rPr>
          <w:noProof/>
        </w:rPr>
        <w:fldChar w:fldCharType="separate"/>
      </w:r>
      <w:r>
        <w:rPr>
          <w:noProof/>
        </w:rPr>
        <w:t>10</w:t>
      </w:r>
      <w:r>
        <w:rPr>
          <w:noProof/>
        </w:rPr>
        <w:fldChar w:fldCharType="end"/>
      </w:r>
    </w:p>
    <w:p w14:paraId="43F1E11A" w14:textId="3935931C"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_Toc146090809 \h </w:instrText>
      </w:r>
      <w:r>
        <w:rPr>
          <w:noProof/>
        </w:rPr>
      </w:r>
      <w:r>
        <w:rPr>
          <w:noProof/>
        </w:rPr>
        <w:fldChar w:fldCharType="separate"/>
      </w:r>
      <w:r>
        <w:rPr>
          <w:noProof/>
        </w:rPr>
        <w:t>10</w:t>
      </w:r>
      <w:r>
        <w:rPr>
          <w:noProof/>
        </w:rPr>
        <w:fldChar w:fldCharType="end"/>
      </w:r>
    </w:p>
    <w:p w14:paraId="31557B50" w14:textId="12238218" w:rsidR="00AD07AC" w:rsidRDefault="00AD07A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_Toc146090810 \h </w:instrText>
      </w:r>
      <w:r>
        <w:rPr>
          <w:noProof/>
        </w:rPr>
      </w:r>
      <w:r>
        <w:rPr>
          <w:noProof/>
        </w:rPr>
        <w:fldChar w:fldCharType="separate"/>
      </w:r>
      <w:r>
        <w:rPr>
          <w:noProof/>
        </w:rPr>
        <w:t>11</w:t>
      </w:r>
      <w:r>
        <w:rPr>
          <w:noProof/>
        </w:rPr>
        <w:fldChar w:fldCharType="end"/>
      </w:r>
    </w:p>
    <w:p w14:paraId="37686FE0" w14:textId="2571EB89"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_Toc146090811 \h </w:instrText>
      </w:r>
      <w:r>
        <w:rPr>
          <w:noProof/>
        </w:rPr>
      </w:r>
      <w:r>
        <w:rPr>
          <w:noProof/>
        </w:rPr>
        <w:fldChar w:fldCharType="separate"/>
      </w:r>
      <w:r>
        <w:rPr>
          <w:noProof/>
        </w:rPr>
        <w:t>11</w:t>
      </w:r>
      <w:r>
        <w:rPr>
          <w:noProof/>
        </w:rPr>
        <w:fldChar w:fldCharType="end"/>
      </w:r>
    </w:p>
    <w:p w14:paraId="3C98A69D" w14:textId="2F087237"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_Toc146090812 \h </w:instrText>
      </w:r>
      <w:r>
        <w:rPr>
          <w:noProof/>
        </w:rPr>
      </w:r>
      <w:r>
        <w:rPr>
          <w:noProof/>
        </w:rPr>
        <w:fldChar w:fldCharType="separate"/>
      </w:r>
      <w:r>
        <w:rPr>
          <w:noProof/>
        </w:rPr>
        <w:t>11</w:t>
      </w:r>
      <w:r>
        <w:rPr>
          <w:noProof/>
        </w:rPr>
        <w:fldChar w:fldCharType="end"/>
      </w:r>
    </w:p>
    <w:p w14:paraId="473C9E64" w14:textId="58AEAA27"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_Toc146090813 \h </w:instrText>
      </w:r>
      <w:r>
        <w:rPr>
          <w:noProof/>
        </w:rPr>
      </w:r>
      <w:r>
        <w:rPr>
          <w:noProof/>
        </w:rPr>
        <w:fldChar w:fldCharType="separate"/>
      </w:r>
      <w:r>
        <w:rPr>
          <w:noProof/>
        </w:rPr>
        <w:t>12</w:t>
      </w:r>
      <w:r>
        <w:rPr>
          <w:noProof/>
        </w:rPr>
        <w:fldChar w:fldCharType="end"/>
      </w:r>
    </w:p>
    <w:p w14:paraId="7B95357F" w14:textId="11FC7151"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_Toc146090814 \h </w:instrText>
      </w:r>
      <w:r>
        <w:rPr>
          <w:noProof/>
        </w:rPr>
      </w:r>
      <w:r>
        <w:rPr>
          <w:noProof/>
        </w:rPr>
        <w:fldChar w:fldCharType="separate"/>
      </w:r>
      <w:r>
        <w:rPr>
          <w:noProof/>
        </w:rPr>
        <w:t>14</w:t>
      </w:r>
      <w:r>
        <w:rPr>
          <w:noProof/>
        </w:rPr>
        <w:fldChar w:fldCharType="end"/>
      </w:r>
    </w:p>
    <w:p w14:paraId="26323ACE" w14:textId="3DF80382"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_Toc146090815 \h </w:instrText>
      </w:r>
      <w:r>
        <w:rPr>
          <w:noProof/>
        </w:rPr>
      </w:r>
      <w:r>
        <w:rPr>
          <w:noProof/>
        </w:rPr>
        <w:fldChar w:fldCharType="separate"/>
      </w:r>
      <w:r>
        <w:rPr>
          <w:noProof/>
        </w:rPr>
        <w:t>16</w:t>
      </w:r>
      <w:r>
        <w:rPr>
          <w:noProof/>
        </w:rPr>
        <w:fldChar w:fldCharType="end"/>
      </w:r>
    </w:p>
    <w:p w14:paraId="7006B970" w14:textId="7023D050"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_Toc146090816 \h </w:instrText>
      </w:r>
      <w:r>
        <w:rPr>
          <w:noProof/>
        </w:rPr>
      </w:r>
      <w:r>
        <w:rPr>
          <w:noProof/>
        </w:rPr>
        <w:fldChar w:fldCharType="separate"/>
      </w:r>
      <w:r>
        <w:rPr>
          <w:noProof/>
        </w:rPr>
        <w:t>18</w:t>
      </w:r>
      <w:r>
        <w:rPr>
          <w:noProof/>
        </w:rPr>
        <w:fldChar w:fldCharType="end"/>
      </w:r>
    </w:p>
    <w:p w14:paraId="4D04FE44" w14:textId="26009F6C"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_Toc146090817 \h </w:instrText>
      </w:r>
      <w:r>
        <w:rPr>
          <w:noProof/>
        </w:rPr>
      </w:r>
      <w:r>
        <w:rPr>
          <w:noProof/>
        </w:rPr>
        <w:fldChar w:fldCharType="separate"/>
      </w:r>
      <w:r>
        <w:rPr>
          <w:noProof/>
        </w:rPr>
        <w:t>20</w:t>
      </w:r>
      <w:r>
        <w:rPr>
          <w:noProof/>
        </w:rPr>
        <w:fldChar w:fldCharType="end"/>
      </w:r>
    </w:p>
    <w:p w14:paraId="539B44DA" w14:textId="6591C7E0"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5.1.7</w:t>
      </w:r>
      <w:r>
        <w:rPr>
          <w:rFonts w:asciiTheme="minorHAnsi" w:eastAsiaTheme="minorEastAsia" w:hAnsiTheme="minorHAnsi" w:cstheme="minorBidi"/>
          <w:noProof/>
          <w:kern w:val="2"/>
          <w:sz w:val="22"/>
          <w:szCs w:val="22"/>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_Toc146090818 \h </w:instrText>
      </w:r>
      <w:r>
        <w:rPr>
          <w:noProof/>
        </w:rPr>
      </w:r>
      <w:r>
        <w:rPr>
          <w:noProof/>
        </w:rPr>
        <w:fldChar w:fldCharType="separate"/>
      </w:r>
      <w:r>
        <w:rPr>
          <w:noProof/>
        </w:rPr>
        <w:t>21</w:t>
      </w:r>
      <w:r>
        <w:rPr>
          <w:noProof/>
        </w:rPr>
        <w:fldChar w:fldCharType="end"/>
      </w:r>
    </w:p>
    <w:p w14:paraId="06AD4A59" w14:textId="7F065FC2"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_Toc146090819 \h </w:instrText>
      </w:r>
      <w:r>
        <w:rPr>
          <w:noProof/>
        </w:rPr>
      </w:r>
      <w:r>
        <w:rPr>
          <w:noProof/>
        </w:rPr>
        <w:fldChar w:fldCharType="separate"/>
      </w:r>
      <w:r>
        <w:rPr>
          <w:noProof/>
        </w:rPr>
        <w:t>21</w:t>
      </w:r>
      <w:r>
        <w:rPr>
          <w:noProof/>
        </w:rPr>
        <w:fldChar w:fldCharType="end"/>
      </w:r>
    </w:p>
    <w:p w14:paraId="4109E211" w14:textId="06C5D05A"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rFonts w:asciiTheme="minorHAnsi" w:eastAsiaTheme="minorEastAsia" w:hAnsiTheme="minorHAnsi" w:cstheme="minorBidi"/>
          <w:noProof/>
          <w:kern w:val="2"/>
          <w:sz w:val="22"/>
          <w:szCs w:val="22"/>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_Toc146090820 \h </w:instrText>
      </w:r>
      <w:r>
        <w:rPr>
          <w:noProof/>
        </w:rPr>
      </w:r>
      <w:r>
        <w:rPr>
          <w:noProof/>
        </w:rPr>
        <w:fldChar w:fldCharType="separate"/>
      </w:r>
      <w:r>
        <w:rPr>
          <w:noProof/>
        </w:rPr>
        <w:t>22</w:t>
      </w:r>
      <w:r>
        <w:rPr>
          <w:noProof/>
        </w:rPr>
        <w:fldChar w:fldCharType="end"/>
      </w:r>
    </w:p>
    <w:p w14:paraId="333286AF" w14:textId="31172EF3"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_Toc146090821 \h </w:instrText>
      </w:r>
      <w:r>
        <w:rPr>
          <w:noProof/>
        </w:rPr>
      </w:r>
      <w:r>
        <w:rPr>
          <w:noProof/>
        </w:rPr>
        <w:fldChar w:fldCharType="separate"/>
      </w:r>
      <w:r>
        <w:rPr>
          <w:noProof/>
        </w:rPr>
        <w:t>22</w:t>
      </w:r>
      <w:r>
        <w:rPr>
          <w:noProof/>
        </w:rPr>
        <w:fldChar w:fldCharType="end"/>
      </w:r>
    </w:p>
    <w:p w14:paraId="3465BF9E" w14:textId="637B1106"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_Toc146090822 \h </w:instrText>
      </w:r>
      <w:r>
        <w:rPr>
          <w:noProof/>
        </w:rPr>
      </w:r>
      <w:r>
        <w:rPr>
          <w:noProof/>
        </w:rPr>
        <w:fldChar w:fldCharType="separate"/>
      </w:r>
      <w:r>
        <w:rPr>
          <w:noProof/>
        </w:rPr>
        <w:t>23</w:t>
      </w:r>
      <w:r>
        <w:rPr>
          <w:noProof/>
        </w:rPr>
        <w:fldChar w:fldCharType="end"/>
      </w:r>
    </w:p>
    <w:p w14:paraId="3E74D449" w14:textId="540348CE"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_Toc146090823 \h </w:instrText>
      </w:r>
      <w:r>
        <w:rPr>
          <w:noProof/>
        </w:rPr>
      </w:r>
      <w:r>
        <w:rPr>
          <w:noProof/>
        </w:rPr>
        <w:fldChar w:fldCharType="separate"/>
      </w:r>
      <w:r>
        <w:rPr>
          <w:noProof/>
        </w:rPr>
        <w:t>24</w:t>
      </w:r>
      <w:r>
        <w:rPr>
          <w:noProof/>
        </w:rPr>
        <w:fldChar w:fldCharType="end"/>
      </w:r>
    </w:p>
    <w:p w14:paraId="2300BDBA" w14:textId="45E77F17"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5.1.7.3</w:t>
      </w:r>
      <w:r>
        <w:rPr>
          <w:rFonts w:asciiTheme="minorHAnsi" w:eastAsiaTheme="minorEastAsia" w:hAnsiTheme="minorHAnsi" w:cstheme="minorBidi"/>
          <w:noProof/>
          <w:kern w:val="2"/>
          <w:sz w:val="22"/>
          <w:szCs w:val="22"/>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_Toc146090824 \h </w:instrText>
      </w:r>
      <w:r>
        <w:rPr>
          <w:noProof/>
        </w:rPr>
      </w:r>
      <w:r>
        <w:rPr>
          <w:noProof/>
        </w:rPr>
        <w:fldChar w:fldCharType="separate"/>
      </w:r>
      <w:r>
        <w:rPr>
          <w:noProof/>
        </w:rPr>
        <w:t>25</w:t>
      </w:r>
      <w:r>
        <w:rPr>
          <w:noProof/>
        </w:rPr>
        <w:fldChar w:fldCharType="end"/>
      </w:r>
    </w:p>
    <w:p w14:paraId="6E7B4DCD" w14:textId="09B62EF9"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_Toc146090825 \h </w:instrText>
      </w:r>
      <w:r>
        <w:rPr>
          <w:noProof/>
        </w:rPr>
      </w:r>
      <w:r>
        <w:rPr>
          <w:noProof/>
        </w:rPr>
        <w:fldChar w:fldCharType="separate"/>
      </w:r>
      <w:r>
        <w:rPr>
          <w:noProof/>
        </w:rPr>
        <w:t>25</w:t>
      </w:r>
      <w:r>
        <w:rPr>
          <w:noProof/>
        </w:rPr>
        <w:fldChar w:fldCharType="end"/>
      </w:r>
    </w:p>
    <w:p w14:paraId="0B64AB62" w14:textId="4576609E"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5.1.7.3.2</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_Toc146090826 \h </w:instrText>
      </w:r>
      <w:r>
        <w:rPr>
          <w:noProof/>
        </w:rPr>
      </w:r>
      <w:r>
        <w:rPr>
          <w:noProof/>
        </w:rPr>
        <w:fldChar w:fldCharType="separate"/>
      </w:r>
      <w:r>
        <w:rPr>
          <w:noProof/>
        </w:rPr>
        <w:t>26</w:t>
      </w:r>
      <w:r>
        <w:rPr>
          <w:noProof/>
        </w:rPr>
        <w:fldChar w:fldCharType="end"/>
      </w:r>
    </w:p>
    <w:p w14:paraId="300F9676" w14:textId="119A4431"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5.1.7.3.3</w:t>
      </w:r>
      <w:r>
        <w:rPr>
          <w:rFonts w:asciiTheme="minorHAnsi" w:eastAsiaTheme="minorEastAsia" w:hAnsiTheme="minorHAnsi" w:cstheme="minorBidi"/>
          <w:noProof/>
          <w:kern w:val="2"/>
          <w:sz w:val="22"/>
          <w:szCs w:val="22"/>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_Toc146090827 \h </w:instrText>
      </w:r>
      <w:r>
        <w:rPr>
          <w:noProof/>
        </w:rPr>
      </w:r>
      <w:r>
        <w:rPr>
          <w:noProof/>
        </w:rPr>
        <w:fldChar w:fldCharType="separate"/>
      </w:r>
      <w:r>
        <w:rPr>
          <w:noProof/>
        </w:rPr>
        <w:t>27</w:t>
      </w:r>
      <w:r>
        <w:rPr>
          <w:noProof/>
        </w:rPr>
        <w:fldChar w:fldCharType="end"/>
      </w:r>
    </w:p>
    <w:p w14:paraId="610BE7C2" w14:textId="6351EEB1"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5.1.7.3.4</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_Toc146090828 \h </w:instrText>
      </w:r>
      <w:r>
        <w:rPr>
          <w:noProof/>
        </w:rPr>
      </w:r>
      <w:r>
        <w:rPr>
          <w:noProof/>
        </w:rPr>
        <w:fldChar w:fldCharType="separate"/>
      </w:r>
      <w:r>
        <w:rPr>
          <w:noProof/>
        </w:rPr>
        <w:t>28</w:t>
      </w:r>
      <w:r>
        <w:rPr>
          <w:noProof/>
        </w:rPr>
        <w:fldChar w:fldCharType="end"/>
      </w:r>
    </w:p>
    <w:p w14:paraId="20C6F4D7" w14:textId="50697E6A" w:rsidR="00AD07AC" w:rsidRDefault="00AD07AC">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5.1.7.3.5</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_Toc146090829 \h </w:instrText>
      </w:r>
      <w:r>
        <w:rPr>
          <w:noProof/>
        </w:rPr>
      </w:r>
      <w:r>
        <w:rPr>
          <w:noProof/>
        </w:rPr>
        <w:fldChar w:fldCharType="separate"/>
      </w:r>
      <w:r>
        <w:rPr>
          <w:noProof/>
        </w:rPr>
        <w:t>29</w:t>
      </w:r>
      <w:r>
        <w:rPr>
          <w:noProof/>
        </w:rPr>
        <w:fldChar w:fldCharType="end"/>
      </w:r>
    </w:p>
    <w:p w14:paraId="0BAB9D26" w14:textId="4A82150B"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sidRPr="006C70D4">
        <w:rPr>
          <w:noProof/>
          <w:lang w:eastAsia="zh-CN"/>
        </w:rPr>
        <w:t>5.1.7.4</w:t>
      </w:r>
      <w:r>
        <w:rPr>
          <w:rFonts w:asciiTheme="minorHAnsi" w:eastAsiaTheme="minorEastAsia" w:hAnsiTheme="minorHAnsi" w:cstheme="minorBidi"/>
          <w:noProof/>
          <w:kern w:val="2"/>
          <w:sz w:val="22"/>
          <w:szCs w:val="22"/>
          <w:lang w:eastAsia="en-GB"/>
          <w14:ligatures w14:val="standardContextual"/>
        </w:rPr>
        <w:tab/>
      </w:r>
      <w:r>
        <w:rPr>
          <w:noProof/>
        </w:rPr>
        <w:t xml:space="preserve">GPSI-to-Subscription-Network resolution </w:t>
      </w:r>
      <w:r w:rsidRPr="006C70D4">
        <w:rPr>
          <w:noProof/>
          <w:lang w:eastAsia="zh-CN"/>
        </w:rPr>
        <w:t>using NRF</w:t>
      </w:r>
      <w:r>
        <w:rPr>
          <w:noProof/>
        </w:rPr>
        <w:tab/>
      </w:r>
      <w:r>
        <w:rPr>
          <w:noProof/>
        </w:rPr>
        <w:fldChar w:fldCharType="begin" w:fldLock="1"/>
      </w:r>
      <w:r>
        <w:rPr>
          <w:noProof/>
        </w:rPr>
        <w:instrText xml:space="preserve"> PAGEREF _Toc146090830 \h </w:instrText>
      </w:r>
      <w:r>
        <w:rPr>
          <w:noProof/>
        </w:rPr>
      </w:r>
      <w:r>
        <w:rPr>
          <w:noProof/>
        </w:rPr>
        <w:fldChar w:fldCharType="separate"/>
      </w:r>
      <w:r>
        <w:rPr>
          <w:noProof/>
        </w:rPr>
        <w:t>31</w:t>
      </w:r>
      <w:r>
        <w:rPr>
          <w:noProof/>
        </w:rPr>
        <w:fldChar w:fldCharType="end"/>
      </w:r>
    </w:p>
    <w:p w14:paraId="51B86164" w14:textId="1FBA0E55"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_Toc146090831 \h </w:instrText>
      </w:r>
      <w:r>
        <w:rPr>
          <w:noProof/>
        </w:rPr>
      </w:r>
      <w:r>
        <w:rPr>
          <w:noProof/>
        </w:rPr>
        <w:fldChar w:fldCharType="separate"/>
      </w:r>
      <w:r>
        <w:rPr>
          <w:noProof/>
        </w:rPr>
        <w:t>33</w:t>
      </w:r>
      <w:r>
        <w:rPr>
          <w:noProof/>
        </w:rPr>
        <w:fldChar w:fldCharType="end"/>
      </w:r>
    </w:p>
    <w:p w14:paraId="297D2813" w14:textId="519B04E9"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_Toc146090832 \h </w:instrText>
      </w:r>
      <w:r>
        <w:rPr>
          <w:noProof/>
        </w:rPr>
      </w:r>
      <w:r>
        <w:rPr>
          <w:noProof/>
        </w:rPr>
        <w:fldChar w:fldCharType="separate"/>
      </w:r>
      <w:r>
        <w:rPr>
          <w:noProof/>
        </w:rPr>
        <w:t>34</w:t>
      </w:r>
      <w:r>
        <w:rPr>
          <w:noProof/>
        </w:rPr>
        <w:fldChar w:fldCharType="end"/>
      </w:r>
    </w:p>
    <w:p w14:paraId="41772636" w14:textId="7C4192D9"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_Toc146090833 \h </w:instrText>
      </w:r>
      <w:r>
        <w:rPr>
          <w:noProof/>
        </w:rPr>
      </w:r>
      <w:r>
        <w:rPr>
          <w:noProof/>
        </w:rPr>
        <w:fldChar w:fldCharType="separate"/>
      </w:r>
      <w:r>
        <w:rPr>
          <w:noProof/>
        </w:rPr>
        <w:t>35</w:t>
      </w:r>
      <w:r>
        <w:rPr>
          <w:noProof/>
        </w:rPr>
        <w:fldChar w:fldCharType="end"/>
      </w:r>
    </w:p>
    <w:p w14:paraId="1301C022" w14:textId="27D39619"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_Toc146090834 \h </w:instrText>
      </w:r>
      <w:r>
        <w:rPr>
          <w:noProof/>
        </w:rPr>
      </w:r>
      <w:r>
        <w:rPr>
          <w:noProof/>
        </w:rPr>
        <w:fldChar w:fldCharType="separate"/>
      </w:r>
      <w:r>
        <w:rPr>
          <w:noProof/>
        </w:rPr>
        <w:t>35</w:t>
      </w:r>
      <w:r>
        <w:rPr>
          <w:noProof/>
        </w:rPr>
        <w:fldChar w:fldCharType="end"/>
      </w:r>
    </w:p>
    <w:p w14:paraId="45349C03" w14:textId="432EC96B"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_Toc146090835 \h </w:instrText>
      </w:r>
      <w:r>
        <w:rPr>
          <w:noProof/>
        </w:rPr>
      </w:r>
      <w:r>
        <w:rPr>
          <w:noProof/>
        </w:rPr>
        <w:fldChar w:fldCharType="separate"/>
      </w:r>
      <w:r>
        <w:rPr>
          <w:noProof/>
        </w:rPr>
        <w:t>36</w:t>
      </w:r>
      <w:r>
        <w:rPr>
          <w:noProof/>
        </w:rPr>
        <w:fldChar w:fldCharType="end"/>
      </w:r>
    </w:p>
    <w:p w14:paraId="0E51F9C2" w14:textId="03AF397C"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_Toc146090836 \h </w:instrText>
      </w:r>
      <w:r>
        <w:rPr>
          <w:noProof/>
        </w:rPr>
      </w:r>
      <w:r>
        <w:rPr>
          <w:noProof/>
        </w:rPr>
        <w:fldChar w:fldCharType="separate"/>
      </w:r>
      <w:r>
        <w:rPr>
          <w:noProof/>
        </w:rPr>
        <w:t>36</w:t>
      </w:r>
      <w:r>
        <w:rPr>
          <w:noProof/>
        </w:rPr>
        <w:fldChar w:fldCharType="end"/>
      </w:r>
    </w:p>
    <w:p w14:paraId="79E732B5" w14:textId="620FC11B"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5.2.4</w:t>
      </w:r>
      <w:r>
        <w:rPr>
          <w:rFonts w:asciiTheme="minorHAnsi" w:eastAsiaTheme="minorEastAsia" w:hAnsiTheme="minorHAnsi" w:cstheme="minorBidi"/>
          <w:noProof/>
          <w:kern w:val="2"/>
          <w:sz w:val="22"/>
          <w:szCs w:val="22"/>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_Toc146090837 \h </w:instrText>
      </w:r>
      <w:r>
        <w:rPr>
          <w:noProof/>
        </w:rPr>
      </w:r>
      <w:r>
        <w:rPr>
          <w:noProof/>
        </w:rPr>
        <w:fldChar w:fldCharType="separate"/>
      </w:r>
      <w:r>
        <w:rPr>
          <w:noProof/>
        </w:rPr>
        <w:t>38</w:t>
      </w:r>
      <w:r>
        <w:rPr>
          <w:noProof/>
        </w:rPr>
        <w:fldChar w:fldCharType="end"/>
      </w:r>
    </w:p>
    <w:p w14:paraId="3591428A" w14:textId="44EAE133" w:rsidR="00AD07AC" w:rsidRDefault="00AD07AC">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_Toc146090838 \h </w:instrText>
      </w:r>
      <w:r>
        <w:rPr>
          <w:noProof/>
        </w:rPr>
      </w:r>
      <w:r>
        <w:rPr>
          <w:noProof/>
        </w:rPr>
        <w:fldChar w:fldCharType="separate"/>
      </w:r>
      <w:r>
        <w:rPr>
          <w:noProof/>
        </w:rPr>
        <w:t>39</w:t>
      </w:r>
      <w:r>
        <w:rPr>
          <w:noProof/>
        </w:rPr>
        <w:fldChar w:fldCharType="end"/>
      </w:r>
    </w:p>
    <w:p w14:paraId="20B27A7B" w14:textId="77EE2490"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_Toc146090839 \h </w:instrText>
      </w:r>
      <w:r>
        <w:rPr>
          <w:noProof/>
        </w:rPr>
      </w:r>
      <w:r>
        <w:rPr>
          <w:noProof/>
        </w:rPr>
        <w:fldChar w:fldCharType="separate"/>
      </w:r>
      <w:r>
        <w:rPr>
          <w:noProof/>
        </w:rPr>
        <w:t>39</w:t>
      </w:r>
      <w:r>
        <w:rPr>
          <w:noProof/>
        </w:rPr>
        <w:fldChar w:fldCharType="end"/>
      </w:r>
    </w:p>
    <w:p w14:paraId="7A118C0F" w14:textId="164AA022"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_Toc146090840 \h </w:instrText>
      </w:r>
      <w:r>
        <w:rPr>
          <w:noProof/>
        </w:rPr>
      </w:r>
      <w:r>
        <w:rPr>
          <w:noProof/>
        </w:rPr>
        <w:fldChar w:fldCharType="separate"/>
      </w:r>
      <w:r>
        <w:rPr>
          <w:noProof/>
        </w:rPr>
        <w:t>39</w:t>
      </w:r>
      <w:r>
        <w:rPr>
          <w:noProof/>
        </w:rPr>
        <w:fldChar w:fldCharType="end"/>
      </w:r>
    </w:p>
    <w:p w14:paraId="0E371151" w14:textId="6851EFD4"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_Toc146090841 \h </w:instrText>
      </w:r>
      <w:r>
        <w:rPr>
          <w:noProof/>
        </w:rPr>
      </w:r>
      <w:r>
        <w:rPr>
          <w:noProof/>
        </w:rPr>
        <w:fldChar w:fldCharType="separate"/>
      </w:r>
      <w:r>
        <w:rPr>
          <w:noProof/>
        </w:rPr>
        <w:t>39</w:t>
      </w:r>
      <w:r>
        <w:rPr>
          <w:noProof/>
        </w:rPr>
        <w:fldChar w:fldCharType="end"/>
      </w:r>
    </w:p>
    <w:p w14:paraId="719FF942" w14:textId="72400F49"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Nudm_</w:t>
      </w:r>
      <w:r w:rsidRPr="006C70D4">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_Toc146090842 \h </w:instrText>
      </w:r>
      <w:r>
        <w:rPr>
          <w:noProof/>
        </w:rPr>
      </w:r>
      <w:r>
        <w:rPr>
          <w:noProof/>
        </w:rPr>
        <w:fldChar w:fldCharType="separate"/>
      </w:r>
      <w:r>
        <w:rPr>
          <w:noProof/>
        </w:rPr>
        <w:t>39</w:t>
      </w:r>
      <w:r>
        <w:rPr>
          <w:noProof/>
        </w:rPr>
        <w:fldChar w:fldCharType="end"/>
      </w:r>
    </w:p>
    <w:p w14:paraId="212A58F5" w14:textId="35340137"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_Toc146090843 \h </w:instrText>
      </w:r>
      <w:r>
        <w:rPr>
          <w:noProof/>
        </w:rPr>
      </w:r>
      <w:r>
        <w:rPr>
          <w:noProof/>
        </w:rPr>
        <w:fldChar w:fldCharType="separate"/>
      </w:r>
      <w:r>
        <w:rPr>
          <w:noProof/>
        </w:rPr>
        <w:t>39</w:t>
      </w:r>
      <w:r>
        <w:rPr>
          <w:noProof/>
        </w:rPr>
        <w:fldChar w:fldCharType="end"/>
      </w:r>
    </w:p>
    <w:p w14:paraId="70A36BC5" w14:textId="79C0BAD1"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Nudm_</w:t>
      </w:r>
      <w:r w:rsidRPr="006C70D4">
        <w:rPr>
          <w:noProof/>
          <w:lang w:val="de-DE"/>
        </w:rPr>
        <w:t>ReportSMDeliveryStatus</w:t>
      </w:r>
      <w:r w:rsidRPr="006C70D4">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_Toc146090844 \h </w:instrText>
      </w:r>
      <w:r>
        <w:rPr>
          <w:noProof/>
        </w:rPr>
      </w:r>
      <w:r>
        <w:rPr>
          <w:noProof/>
        </w:rPr>
        <w:fldChar w:fldCharType="separate"/>
      </w:r>
      <w:r>
        <w:rPr>
          <w:noProof/>
        </w:rPr>
        <w:t>39</w:t>
      </w:r>
      <w:r>
        <w:rPr>
          <w:noProof/>
        </w:rPr>
        <w:fldChar w:fldCharType="end"/>
      </w:r>
    </w:p>
    <w:p w14:paraId="486A4A52" w14:textId="6B1B4BDF"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_Toc146090845 \h </w:instrText>
      </w:r>
      <w:r>
        <w:rPr>
          <w:noProof/>
        </w:rPr>
      </w:r>
      <w:r>
        <w:rPr>
          <w:noProof/>
        </w:rPr>
        <w:fldChar w:fldCharType="separate"/>
      </w:r>
      <w:r>
        <w:rPr>
          <w:noProof/>
        </w:rPr>
        <w:t>39</w:t>
      </w:r>
      <w:r>
        <w:rPr>
          <w:noProof/>
        </w:rPr>
        <w:fldChar w:fldCharType="end"/>
      </w:r>
    </w:p>
    <w:p w14:paraId="30B1F90B" w14:textId="4690B4A2"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Nudm_</w:t>
      </w:r>
      <w:r w:rsidRPr="006C70D4">
        <w:rPr>
          <w:iCs/>
          <w:noProof/>
          <w:lang w:eastAsia="zh-CN"/>
        </w:rPr>
        <w:t>UECM</w:t>
      </w:r>
      <w:r>
        <w:rPr>
          <w:noProof/>
        </w:rPr>
        <w:t xml:space="preserve"> service</w:t>
      </w:r>
      <w:r>
        <w:rPr>
          <w:noProof/>
        </w:rPr>
        <w:tab/>
      </w:r>
      <w:r>
        <w:rPr>
          <w:noProof/>
        </w:rPr>
        <w:fldChar w:fldCharType="begin" w:fldLock="1"/>
      </w:r>
      <w:r>
        <w:rPr>
          <w:noProof/>
        </w:rPr>
        <w:instrText xml:space="preserve"> PAGEREF _Toc146090846 \h </w:instrText>
      </w:r>
      <w:r>
        <w:rPr>
          <w:noProof/>
        </w:rPr>
      </w:r>
      <w:r>
        <w:rPr>
          <w:noProof/>
        </w:rPr>
        <w:fldChar w:fldCharType="separate"/>
      </w:r>
      <w:r>
        <w:rPr>
          <w:noProof/>
        </w:rPr>
        <w:t>39</w:t>
      </w:r>
      <w:r>
        <w:rPr>
          <w:noProof/>
        </w:rPr>
        <w:fldChar w:fldCharType="end"/>
      </w:r>
    </w:p>
    <w:p w14:paraId="36ABD8E3" w14:textId="21AE99B2"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_Toc146090847 \h </w:instrText>
      </w:r>
      <w:r>
        <w:rPr>
          <w:noProof/>
        </w:rPr>
      </w:r>
      <w:r>
        <w:rPr>
          <w:noProof/>
        </w:rPr>
        <w:fldChar w:fldCharType="separate"/>
      </w:r>
      <w:r>
        <w:rPr>
          <w:noProof/>
        </w:rPr>
        <w:t>40</w:t>
      </w:r>
      <w:r>
        <w:rPr>
          <w:noProof/>
        </w:rPr>
        <w:fldChar w:fldCharType="end"/>
      </w:r>
    </w:p>
    <w:p w14:paraId="79AC57A6" w14:textId="3F2B7153"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_Toc146090848 \h </w:instrText>
      </w:r>
      <w:r>
        <w:rPr>
          <w:noProof/>
        </w:rPr>
      </w:r>
      <w:r>
        <w:rPr>
          <w:noProof/>
        </w:rPr>
        <w:fldChar w:fldCharType="separate"/>
      </w:r>
      <w:r>
        <w:rPr>
          <w:noProof/>
        </w:rPr>
        <w:t>40</w:t>
      </w:r>
      <w:r>
        <w:rPr>
          <w:noProof/>
        </w:rPr>
        <w:fldChar w:fldCharType="end"/>
      </w:r>
    </w:p>
    <w:p w14:paraId="63AB7DAE" w14:textId="710E1F1E"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_Toc146090849 \h </w:instrText>
      </w:r>
      <w:r>
        <w:rPr>
          <w:noProof/>
        </w:rPr>
      </w:r>
      <w:r>
        <w:rPr>
          <w:noProof/>
        </w:rPr>
        <w:fldChar w:fldCharType="separate"/>
      </w:r>
      <w:r>
        <w:rPr>
          <w:noProof/>
        </w:rPr>
        <w:t>40</w:t>
      </w:r>
      <w:r>
        <w:rPr>
          <w:noProof/>
        </w:rPr>
        <w:fldChar w:fldCharType="end"/>
      </w:r>
    </w:p>
    <w:p w14:paraId="45015826" w14:textId="5B95E872"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_Toc146090850 \h </w:instrText>
      </w:r>
      <w:r>
        <w:rPr>
          <w:noProof/>
        </w:rPr>
      </w:r>
      <w:r>
        <w:rPr>
          <w:noProof/>
        </w:rPr>
        <w:fldChar w:fldCharType="separate"/>
      </w:r>
      <w:r>
        <w:rPr>
          <w:noProof/>
        </w:rPr>
        <w:t>40</w:t>
      </w:r>
      <w:r>
        <w:rPr>
          <w:noProof/>
        </w:rPr>
        <w:fldChar w:fldCharType="end"/>
      </w:r>
    </w:p>
    <w:p w14:paraId="5F9F7EC6" w14:textId="7419BB01"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_Toc146090851 \h </w:instrText>
      </w:r>
      <w:r>
        <w:rPr>
          <w:noProof/>
        </w:rPr>
      </w:r>
      <w:r>
        <w:rPr>
          <w:noProof/>
        </w:rPr>
        <w:fldChar w:fldCharType="separate"/>
      </w:r>
      <w:r>
        <w:rPr>
          <w:noProof/>
        </w:rPr>
        <w:t>40</w:t>
      </w:r>
      <w:r>
        <w:rPr>
          <w:noProof/>
        </w:rPr>
        <w:fldChar w:fldCharType="end"/>
      </w:r>
    </w:p>
    <w:p w14:paraId="04CF4B06" w14:textId="38406EE2"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_Toc146090852 \h </w:instrText>
      </w:r>
      <w:r>
        <w:rPr>
          <w:noProof/>
        </w:rPr>
      </w:r>
      <w:r>
        <w:rPr>
          <w:noProof/>
        </w:rPr>
        <w:fldChar w:fldCharType="separate"/>
      </w:r>
      <w:r>
        <w:rPr>
          <w:noProof/>
        </w:rPr>
        <w:t>40</w:t>
      </w:r>
      <w:r>
        <w:rPr>
          <w:noProof/>
        </w:rPr>
        <w:fldChar w:fldCharType="end"/>
      </w:r>
    </w:p>
    <w:p w14:paraId="1F7DD789" w14:textId="445BF72F"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_Toc146090853 \h </w:instrText>
      </w:r>
      <w:r>
        <w:rPr>
          <w:noProof/>
        </w:rPr>
      </w:r>
      <w:r>
        <w:rPr>
          <w:noProof/>
        </w:rPr>
        <w:fldChar w:fldCharType="separate"/>
      </w:r>
      <w:r>
        <w:rPr>
          <w:noProof/>
        </w:rPr>
        <w:t>40</w:t>
      </w:r>
      <w:r>
        <w:rPr>
          <w:noProof/>
        </w:rPr>
        <w:fldChar w:fldCharType="end"/>
      </w:r>
    </w:p>
    <w:p w14:paraId="39C258A5" w14:textId="0409E808"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_Toc146090854 \h </w:instrText>
      </w:r>
      <w:r>
        <w:rPr>
          <w:noProof/>
        </w:rPr>
      </w:r>
      <w:r>
        <w:rPr>
          <w:noProof/>
        </w:rPr>
        <w:fldChar w:fldCharType="separate"/>
      </w:r>
      <w:r>
        <w:rPr>
          <w:noProof/>
        </w:rPr>
        <w:t>40</w:t>
      </w:r>
      <w:r>
        <w:rPr>
          <w:noProof/>
        </w:rPr>
        <w:fldChar w:fldCharType="end"/>
      </w:r>
    </w:p>
    <w:p w14:paraId="6FCF7C6B" w14:textId="641AA0E3"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_Toc146090855 \h </w:instrText>
      </w:r>
      <w:r>
        <w:rPr>
          <w:noProof/>
        </w:rPr>
      </w:r>
      <w:r>
        <w:rPr>
          <w:noProof/>
        </w:rPr>
        <w:fldChar w:fldCharType="separate"/>
      </w:r>
      <w:r>
        <w:rPr>
          <w:noProof/>
        </w:rPr>
        <w:t>40</w:t>
      </w:r>
      <w:r>
        <w:rPr>
          <w:noProof/>
        </w:rPr>
        <w:fldChar w:fldCharType="end"/>
      </w:r>
    </w:p>
    <w:p w14:paraId="05E503D8" w14:textId="0B91747A"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_Toc146090856 \h </w:instrText>
      </w:r>
      <w:r>
        <w:rPr>
          <w:noProof/>
        </w:rPr>
      </w:r>
      <w:r>
        <w:rPr>
          <w:noProof/>
        </w:rPr>
        <w:fldChar w:fldCharType="separate"/>
      </w:r>
      <w:r>
        <w:rPr>
          <w:noProof/>
        </w:rPr>
        <w:t>40</w:t>
      </w:r>
      <w:r>
        <w:rPr>
          <w:noProof/>
        </w:rPr>
        <w:fldChar w:fldCharType="end"/>
      </w:r>
    </w:p>
    <w:p w14:paraId="3DD12965" w14:textId="2ADC9A2B"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_Toc146090857 \h </w:instrText>
      </w:r>
      <w:r>
        <w:rPr>
          <w:noProof/>
        </w:rPr>
      </w:r>
      <w:r>
        <w:rPr>
          <w:noProof/>
        </w:rPr>
        <w:fldChar w:fldCharType="separate"/>
      </w:r>
      <w:r>
        <w:rPr>
          <w:noProof/>
        </w:rPr>
        <w:t>41</w:t>
      </w:r>
      <w:r>
        <w:rPr>
          <w:noProof/>
        </w:rPr>
        <w:fldChar w:fldCharType="end"/>
      </w:r>
    </w:p>
    <w:p w14:paraId="1C2DDCD0" w14:textId="5BEDDA28"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_Toc146090858 \h </w:instrText>
      </w:r>
      <w:r>
        <w:rPr>
          <w:noProof/>
        </w:rPr>
      </w:r>
      <w:r>
        <w:rPr>
          <w:noProof/>
        </w:rPr>
        <w:fldChar w:fldCharType="separate"/>
      </w:r>
      <w:r>
        <w:rPr>
          <w:noProof/>
        </w:rPr>
        <w:t>41</w:t>
      </w:r>
      <w:r>
        <w:rPr>
          <w:noProof/>
        </w:rPr>
        <w:fldChar w:fldCharType="end"/>
      </w:r>
    </w:p>
    <w:p w14:paraId="267CD83A" w14:textId="28EE6A93"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_Toc146090859 \h </w:instrText>
      </w:r>
      <w:r>
        <w:rPr>
          <w:noProof/>
        </w:rPr>
      </w:r>
      <w:r>
        <w:rPr>
          <w:noProof/>
        </w:rPr>
        <w:fldChar w:fldCharType="separate"/>
      </w:r>
      <w:r>
        <w:rPr>
          <w:noProof/>
        </w:rPr>
        <w:t>41</w:t>
      </w:r>
      <w:r>
        <w:rPr>
          <w:noProof/>
        </w:rPr>
        <w:fldChar w:fldCharType="end"/>
      </w:r>
    </w:p>
    <w:p w14:paraId="1E7FF98C" w14:textId="293A100D"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_Toc146090860 \h </w:instrText>
      </w:r>
      <w:r>
        <w:rPr>
          <w:noProof/>
        </w:rPr>
      </w:r>
      <w:r>
        <w:rPr>
          <w:noProof/>
        </w:rPr>
        <w:fldChar w:fldCharType="separate"/>
      </w:r>
      <w:r>
        <w:rPr>
          <w:noProof/>
        </w:rPr>
        <w:t>41</w:t>
      </w:r>
      <w:r>
        <w:rPr>
          <w:noProof/>
        </w:rPr>
        <w:fldChar w:fldCharType="end"/>
      </w:r>
    </w:p>
    <w:p w14:paraId="2E95267C" w14:textId="77B28C5F"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_Toc146090861 \h </w:instrText>
      </w:r>
      <w:r>
        <w:rPr>
          <w:noProof/>
        </w:rPr>
      </w:r>
      <w:r>
        <w:rPr>
          <w:noProof/>
        </w:rPr>
        <w:fldChar w:fldCharType="separate"/>
      </w:r>
      <w:r>
        <w:rPr>
          <w:noProof/>
        </w:rPr>
        <w:t>41</w:t>
      </w:r>
      <w:r>
        <w:rPr>
          <w:noProof/>
        </w:rPr>
        <w:fldChar w:fldCharType="end"/>
      </w:r>
    </w:p>
    <w:p w14:paraId="2AF2267C" w14:textId="1CE1BEA3"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_Toc146090862 \h </w:instrText>
      </w:r>
      <w:r>
        <w:rPr>
          <w:noProof/>
        </w:rPr>
      </w:r>
      <w:r>
        <w:rPr>
          <w:noProof/>
        </w:rPr>
        <w:fldChar w:fldCharType="separate"/>
      </w:r>
      <w:r>
        <w:rPr>
          <w:noProof/>
        </w:rPr>
        <w:t>41</w:t>
      </w:r>
      <w:r>
        <w:rPr>
          <w:noProof/>
        </w:rPr>
        <w:fldChar w:fldCharType="end"/>
      </w:r>
    </w:p>
    <w:p w14:paraId="26BB28CF" w14:textId="25BBE9EB"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_Toc146090863 \h </w:instrText>
      </w:r>
      <w:r>
        <w:rPr>
          <w:noProof/>
        </w:rPr>
      </w:r>
      <w:r>
        <w:rPr>
          <w:noProof/>
        </w:rPr>
        <w:fldChar w:fldCharType="separate"/>
      </w:r>
      <w:r>
        <w:rPr>
          <w:noProof/>
        </w:rPr>
        <w:t>42</w:t>
      </w:r>
      <w:r>
        <w:rPr>
          <w:noProof/>
        </w:rPr>
        <w:fldChar w:fldCharType="end"/>
      </w:r>
    </w:p>
    <w:p w14:paraId="751944CB" w14:textId="598A5989"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_Toc146090864 \h </w:instrText>
      </w:r>
      <w:r>
        <w:rPr>
          <w:noProof/>
        </w:rPr>
      </w:r>
      <w:r>
        <w:rPr>
          <w:noProof/>
        </w:rPr>
        <w:fldChar w:fldCharType="separate"/>
      </w:r>
      <w:r>
        <w:rPr>
          <w:noProof/>
        </w:rPr>
        <w:t>42</w:t>
      </w:r>
      <w:r>
        <w:rPr>
          <w:noProof/>
        </w:rPr>
        <w:fldChar w:fldCharType="end"/>
      </w:r>
    </w:p>
    <w:p w14:paraId="65711768" w14:textId="20491BA6"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_Toc146090865 \h </w:instrText>
      </w:r>
      <w:r>
        <w:rPr>
          <w:noProof/>
        </w:rPr>
      </w:r>
      <w:r>
        <w:rPr>
          <w:noProof/>
        </w:rPr>
        <w:fldChar w:fldCharType="separate"/>
      </w:r>
      <w:r>
        <w:rPr>
          <w:noProof/>
        </w:rPr>
        <w:t>42</w:t>
      </w:r>
      <w:r>
        <w:rPr>
          <w:noProof/>
        </w:rPr>
        <w:fldChar w:fldCharType="end"/>
      </w:r>
    </w:p>
    <w:p w14:paraId="3E9BCDC5" w14:textId="2782EA46"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_Toc146090866 \h </w:instrText>
      </w:r>
      <w:r>
        <w:rPr>
          <w:noProof/>
        </w:rPr>
      </w:r>
      <w:r>
        <w:rPr>
          <w:noProof/>
        </w:rPr>
        <w:fldChar w:fldCharType="separate"/>
      </w:r>
      <w:r>
        <w:rPr>
          <w:noProof/>
        </w:rPr>
        <w:t>42</w:t>
      </w:r>
      <w:r>
        <w:rPr>
          <w:noProof/>
        </w:rPr>
        <w:fldChar w:fldCharType="end"/>
      </w:r>
    </w:p>
    <w:p w14:paraId="7A31C200" w14:textId="56CFA7C8"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_Toc146090867 \h </w:instrText>
      </w:r>
      <w:r>
        <w:rPr>
          <w:noProof/>
        </w:rPr>
      </w:r>
      <w:r>
        <w:rPr>
          <w:noProof/>
        </w:rPr>
        <w:fldChar w:fldCharType="separate"/>
      </w:r>
      <w:r>
        <w:rPr>
          <w:noProof/>
        </w:rPr>
        <w:t>42</w:t>
      </w:r>
      <w:r>
        <w:rPr>
          <w:noProof/>
        </w:rPr>
        <w:fldChar w:fldCharType="end"/>
      </w:r>
    </w:p>
    <w:p w14:paraId="61EC661F" w14:textId="7E84015E"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_Toc146090868 \h </w:instrText>
      </w:r>
      <w:r>
        <w:rPr>
          <w:noProof/>
        </w:rPr>
      </w:r>
      <w:r>
        <w:rPr>
          <w:noProof/>
        </w:rPr>
        <w:fldChar w:fldCharType="separate"/>
      </w:r>
      <w:r>
        <w:rPr>
          <w:noProof/>
        </w:rPr>
        <w:t>42</w:t>
      </w:r>
      <w:r>
        <w:rPr>
          <w:noProof/>
        </w:rPr>
        <w:fldChar w:fldCharType="end"/>
      </w:r>
    </w:p>
    <w:p w14:paraId="4516914C" w14:textId="4A25AE92"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_Toc146090869 \h </w:instrText>
      </w:r>
      <w:r>
        <w:rPr>
          <w:noProof/>
        </w:rPr>
      </w:r>
      <w:r>
        <w:rPr>
          <w:noProof/>
        </w:rPr>
        <w:fldChar w:fldCharType="separate"/>
      </w:r>
      <w:r>
        <w:rPr>
          <w:noProof/>
        </w:rPr>
        <w:t>42</w:t>
      </w:r>
      <w:r>
        <w:rPr>
          <w:noProof/>
        </w:rPr>
        <w:fldChar w:fldCharType="end"/>
      </w:r>
    </w:p>
    <w:p w14:paraId="0DD0E8E1" w14:textId="712E6137"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_Toc146090870 \h </w:instrText>
      </w:r>
      <w:r>
        <w:rPr>
          <w:noProof/>
        </w:rPr>
      </w:r>
      <w:r>
        <w:rPr>
          <w:noProof/>
        </w:rPr>
        <w:fldChar w:fldCharType="separate"/>
      </w:r>
      <w:r>
        <w:rPr>
          <w:noProof/>
        </w:rPr>
        <w:t>42</w:t>
      </w:r>
      <w:r>
        <w:rPr>
          <w:noProof/>
        </w:rPr>
        <w:fldChar w:fldCharType="end"/>
      </w:r>
    </w:p>
    <w:p w14:paraId="2282B22B" w14:textId="50777152"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6.7.2</w:t>
      </w:r>
      <w:r>
        <w:rPr>
          <w:rFonts w:asciiTheme="minorHAnsi" w:eastAsiaTheme="minorEastAsia" w:hAnsiTheme="minorHAnsi" w:cstheme="minorBidi"/>
          <w:noProof/>
          <w:kern w:val="2"/>
          <w:sz w:val="22"/>
          <w:szCs w:val="22"/>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_Toc146090871 \h </w:instrText>
      </w:r>
      <w:r>
        <w:rPr>
          <w:noProof/>
        </w:rPr>
      </w:r>
      <w:r>
        <w:rPr>
          <w:noProof/>
        </w:rPr>
        <w:fldChar w:fldCharType="separate"/>
      </w:r>
      <w:r>
        <w:rPr>
          <w:noProof/>
        </w:rPr>
        <w:t>43</w:t>
      </w:r>
      <w:r>
        <w:rPr>
          <w:noProof/>
        </w:rPr>
        <w:fldChar w:fldCharType="end"/>
      </w:r>
    </w:p>
    <w:p w14:paraId="0AF9D877" w14:textId="4992DBB4"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_Toc146090872 \h </w:instrText>
      </w:r>
      <w:r>
        <w:rPr>
          <w:noProof/>
        </w:rPr>
      </w:r>
      <w:r>
        <w:rPr>
          <w:noProof/>
        </w:rPr>
        <w:fldChar w:fldCharType="separate"/>
      </w:r>
      <w:r>
        <w:rPr>
          <w:noProof/>
        </w:rPr>
        <w:t>43</w:t>
      </w:r>
      <w:r>
        <w:rPr>
          <w:noProof/>
        </w:rPr>
        <w:fldChar w:fldCharType="end"/>
      </w:r>
    </w:p>
    <w:p w14:paraId="2DF21397" w14:textId="65BE182C"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_Toc146090873 \h </w:instrText>
      </w:r>
      <w:r>
        <w:rPr>
          <w:noProof/>
        </w:rPr>
      </w:r>
      <w:r>
        <w:rPr>
          <w:noProof/>
        </w:rPr>
        <w:fldChar w:fldCharType="separate"/>
      </w:r>
      <w:r>
        <w:rPr>
          <w:noProof/>
        </w:rPr>
        <w:t>43</w:t>
      </w:r>
      <w:r>
        <w:rPr>
          <w:noProof/>
        </w:rPr>
        <w:fldChar w:fldCharType="end"/>
      </w:r>
    </w:p>
    <w:p w14:paraId="3AE650D6" w14:textId="3D70B16E" w:rsidR="00AD07AC" w:rsidRDefault="00AD07AC">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_Toc146090874 \h </w:instrText>
      </w:r>
      <w:r>
        <w:rPr>
          <w:noProof/>
        </w:rPr>
      </w:r>
      <w:r>
        <w:rPr>
          <w:noProof/>
        </w:rPr>
        <w:fldChar w:fldCharType="separate"/>
      </w:r>
      <w:r>
        <w:rPr>
          <w:noProof/>
        </w:rPr>
        <w:t>43</w:t>
      </w:r>
      <w:r>
        <w:rPr>
          <w:noProof/>
        </w:rPr>
        <w:fldChar w:fldCharType="end"/>
      </w:r>
    </w:p>
    <w:p w14:paraId="30B7F86F" w14:textId="45E6500F"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_Toc146090875 \h </w:instrText>
      </w:r>
      <w:r>
        <w:rPr>
          <w:noProof/>
        </w:rPr>
      </w:r>
      <w:r>
        <w:rPr>
          <w:noProof/>
        </w:rPr>
        <w:fldChar w:fldCharType="separate"/>
      </w:r>
      <w:r>
        <w:rPr>
          <w:noProof/>
        </w:rPr>
        <w:t>43</w:t>
      </w:r>
      <w:r>
        <w:rPr>
          <w:noProof/>
        </w:rPr>
        <w:fldChar w:fldCharType="end"/>
      </w:r>
    </w:p>
    <w:p w14:paraId="1CC29A3C" w14:textId="2193E104" w:rsidR="00AD07AC" w:rsidRDefault="00AD07A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_Toc146090876 \h </w:instrText>
      </w:r>
      <w:r>
        <w:rPr>
          <w:noProof/>
        </w:rPr>
      </w:r>
      <w:r>
        <w:rPr>
          <w:noProof/>
        </w:rPr>
        <w:fldChar w:fldCharType="separate"/>
      </w:r>
      <w:r>
        <w:rPr>
          <w:noProof/>
        </w:rPr>
        <w:t>43</w:t>
      </w:r>
      <w:r>
        <w:rPr>
          <w:noProof/>
        </w:rPr>
        <w:fldChar w:fldCharType="end"/>
      </w:r>
    </w:p>
    <w:p w14:paraId="70A3B674" w14:textId="3C38ACF0"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_Toc146090877 \h </w:instrText>
      </w:r>
      <w:r>
        <w:rPr>
          <w:noProof/>
        </w:rPr>
      </w:r>
      <w:r>
        <w:rPr>
          <w:noProof/>
        </w:rPr>
        <w:fldChar w:fldCharType="separate"/>
      </w:r>
      <w:r>
        <w:rPr>
          <w:noProof/>
        </w:rPr>
        <w:t>43</w:t>
      </w:r>
      <w:r>
        <w:rPr>
          <w:noProof/>
        </w:rPr>
        <w:fldChar w:fldCharType="end"/>
      </w:r>
    </w:p>
    <w:p w14:paraId="539B64FE" w14:textId="76759C42" w:rsidR="00AD07AC" w:rsidRDefault="00AD07AC">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_Toc146090878 \h </w:instrText>
      </w:r>
      <w:r>
        <w:rPr>
          <w:noProof/>
        </w:rPr>
      </w:r>
      <w:r>
        <w:rPr>
          <w:noProof/>
        </w:rPr>
        <w:fldChar w:fldCharType="separate"/>
      </w:r>
      <w:r>
        <w:rPr>
          <w:noProof/>
        </w:rPr>
        <w:t>43</w:t>
      </w:r>
      <w:r>
        <w:rPr>
          <w:noProof/>
        </w:rPr>
        <w:fldChar w:fldCharType="end"/>
      </w:r>
    </w:p>
    <w:p w14:paraId="0B7E50FF" w14:textId="4E828B43" w:rsidR="00AD07AC" w:rsidRDefault="00AD07AC" w:rsidP="00AD07AC">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_Toc146090879 \h </w:instrText>
      </w:r>
      <w:r>
        <w:rPr>
          <w:noProof/>
        </w:rPr>
      </w:r>
      <w:r>
        <w:rPr>
          <w:noProof/>
        </w:rPr>
        <w:fldChar w:fldCharType="separate"/>
      </w:r>
      <w:r>
        <w:rPr>
          <w:noProof/>
        </w:rPr>
        <w:t>44</w:t>
      </w:r>
      <w:r>
        <w:rPr>
          <w:noProof/>
        </w:rPr>
        <w:fldChar w:fldCharType="end"/>
      </w:r>
    </w:p>
    <w:p w14:paraId="0B9E3498" w14:textId="07F60F9F"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46090800"/>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0" w:name="introduction"/>
      <w:bookmarkEnd w:id="20"/>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46090801"/>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46090802"/>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46090803"/>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46090804"/>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46090805"/>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46090806"/>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54D97943" w14:textId="77777777" w:rsidR="00AD6A9F" w:rsidRPr="00B3056F" w:rsidRDefault="00AD6A9F" w:rsidP="00AD6A9F">
      <w:pPr>
        <w:pStyle w:val="Heading2"/>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510696585"/>
      <w:bookmarkStart w:id="71" w:name="_Toc35971377"/>
      <w:bookmarkStart w:id="72" w:name="_Toc85448381"/>
      <w:bookmarkStart w:id="73" w:name="_Toc93933352"/>
      <w:bookmarkStart w:id="74" w:name="_Toc100835038"/>
      <w:bookmarkStart w:id="75" w:name="_Toc101342884"/>
      <w:bookmarkStart w:id="76" w:name="_Toc146090807"/>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6"/>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20.35pt" o:ole="">
            <v:imagedata r:id="rId11" o:title=""/>
          </v:shape>
          <o:OLEObject Type="Embed" ProgID="Visio.Drawing.15" ShapeID="_x0000_i1025" DrawAspect="Content" ObjectID="_1756703651" r:id="rId12"/>
        </w:object>
      </w:r>
    </w:p>
    <w:p w14:paraId="1A8AE193" w14:textId="77777777" w:rsidR="00AD6A9F" w:rsidRPr="009E0DE1" w:rsidRDefault="00AD6A9F" w:rsidP="00AD6A9F">
      <w:pPr>
        <w:pStyle w:val="TF"/>
        <w:rPr>
          <w:lang w:eastAsia="zh-CN"/>
        </w:rPr>
      </w:pPr>
      <w:r w:rsidRPr="009E0DE1">
        <w:t xml:space="preserve">Figure 4.1-1: Non-roaming System Architecture for </w:t>
      </w:r>
      <w:r>
        <w:rPr>
          <w:rFonts w:hint="eastAsia"/>
          <w:lang w:eastAsia="zh-CN"/>
        </w:rP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6" type="#_x0000_t75" style="width:481.95pt;height:440.6pt" o:ole="">
            <v:imagedata r:id="rId13" o:title=""/>
          </v:shape>
          <o:OLEObject Type="Embed" ProgID="Visio.Drawing.15" ShapeID="_x0000_i1026" DrawAspect="Content" ObjectID="_1756703652" r:id="rId14"/>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027" type="#_x0000_t75" style="width:411.6pt;height:97.8pt" o:ole="">
            <v:imagedata r:id="rId15" o:title=""/>
          </v:shape>
          <o:OLEObject Type="Embed" ProgID="Visio.Drawing.15" ShapeID="_x0000_i1027" DrawAspect="Content" ObjectID="_1756703653" r:id="rId16"/>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8" type="#_x0000_t75" style="width:4in;height:87.05pt" o:ole="">
            <v:imagedata r:id="rId17" o:title=""/>
          </v:shape>
          <o:OLEObject Type="Embed" ProgID="Visio.Drawing.15" ShapeID="_x0000_i1028" DrawAspect="Content" ObjectID="_1756703654" r:id="rId18"/>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29" type="#_x0000_t75" style="width:278.35pt;height:128.95pt" o:ole="">
            <v:imagedata r:id="rId19" o:title=""/>
          </v:shape>
          <o:OLEObject Type="Embed" ProgID="Visio.Drawing.15" ShapeID="_x0000_i1029" DrawAspect="Content" ObjectID="_1756703655" r:id="rId20"/>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7" w:name="_Toc85448379"/>
      <w:bookmarkStart w:id="78" w:name="_Toc93933350"/>
      <w:bookmarkStart w:id="79" w:name="_Toc100835036"/>
      <w:bookmarkStart w:id="80" w:name="_Toc101342882"/>
      <w:bookmarkStart w:id="81" w:name="_Toc146090808"/>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7"/>
      <w:bookmarkEnd w:id="78"/>
      <w:bookmarkEnd w:id="79"/>
      <w:bookmarkEnd w:id="80"/>
      <w:bookmarkEnd w:id="81"/>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2" w:name="_Toc85448380"/>
      <w:bookmarkStart w:id="83" w:name="_Toc93933351"/>
      <w:bookmarkStart w:id="84" w:name="_Toc100835037"/>
      <w:bookmarkStart w:id="85" w:name="_Toc101342883"/>
      <w:bookmarkStart w:id="86" w:name="_Toc146090809"/>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2"/>
      <w:bookmarkEnd w:id="83"/>
      <w:bookmarkEnd w:id="84"/>
      <w:bookmarkEnd w:id="85"/>
      <w:bookmarkEnd w:id="86"/>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7" w:name="_Toc146090810"/>
      <w:r>
        <w:t>5</w:t>
      </w:r>
      <w:r w:rsidRPr="004D3578">
        <w:tab/>
      </w:r>
      <w:bookmarkEnd w:id="70"/>
      <w:bookmarkEnd w:id="71"/>
      <w:r>
        <w:rPr>
          <w:rFonts w:hint="eastAsia"/>
          <w:lang w:eastAsia="zh-CN"/>
        </w:rPr>
        <w:t>Procedures for SBI-based SMS</w:t>
      </w:r>
      <w:bookmarkEnd w:id="72"/>
      <w:bookmarkEnd w:id="73"/>
      <w:bookmarkEnd w:id="74"/>
      <w:bookmarkEnd w:id="75"/>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46090811"/>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46090812"/>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46090813"/>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0" type="#_x0000_t75" style="width:477.65pt;height:419.1pt" o:ole="">
            <v:imagedata r:id="rId21" o:title=""/>
          </v:shape>
          <o:OLEObject Type="Embed" ProgID="Visio.Drawing.15" ShapeID="_x0000_i1030" DrawAspect="Content" ObjectID="_1756703656" r:id="rId22"/>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46090814"/>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31" type="#_x0000_t75" style="width:483.05pt;height:448.65pt" o:ole="">
            <v:imagedata r:id="rId23" o:title=""/>
          </v:shape>
          <o:OLEObject Type="Embed" ProgID="Visio.Drawing.15" ShapeID="_x0000_i1031" DrawAspect="Content" ObjectID="_1756703657" r:id="rId24"/>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0" w:name="_Toc85448386"/>
      <w:bookmarkStart w:id="111" w:name="_Toc93933357"/>
      <w:bookmarkStart w:id="112" w:name="_Toc100835043"/>
      <w:bookmarkStart w:id="113" w:name="_Toc101342889"/>
      <w:bookmarkStart w:id="114" w:name="_Toc146090815"/>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2" type="#_x0000_t75" style="width:481.45pt;height:463.15pt" o:ole="">
            <v:imagedata r:id="rId25" o:title=""/>
          </v:shape>
          <o:OLEObject Type="Embed" ProgID="Visio.Drawing.15" ShapeID="_x0000_i1032" DrawAspect="Content" ObjectID="_1756703658" r:id="rId26"/>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5" w:name="_Toc93933358"/>
      <w:bookmarkStart w:id="116" w:name="_Toc100835044"/>
      <w:bookmarkStart w:id="117" w:name="_Toc101342890"/>
      <w:bookmarkStart w:id="118" w:name="_Toc146090816"/>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3" type="#_x0000_t75" style="width:504.55pt;height:506.7pt" o:ole="">
            <v:imagedata r:id="rId27" o:title=""/>
          </v:shape>
          <o:OLEObject Type="Embed" ProgID="Visio.Drawing.15" ShapeID="_x0000_i1033" DrawAspect="Content" ObjectID="_1756703659" r:id="rId28"/>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19" w:name="_Toc100835045"/>
      <w:bookmarkStart w:id="120" w:name="_Toc101342891"/>
      <w:bookmarkStart w:id="121" w:name="_Toc89674647"/>
      <w:bookmarkStart w:id="122" w:name="_Toc93933359"/>
      <w:bookmarkStart w:id="123" w:name="_Toc146090817"/>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3"/>
    </w:p>
    <w:p w14:paraId="0E53E827" w14:textId="7E9FF49E" w:rsidR="00154941" w:rsidRDefault="00080473" w:rsidP="00154941">
      <w:pPr>
        <w:pStyle w:val="TH"/>
      </w:pPr>
      <w:r>
        <w:object w:dxaOrig="11211" w:dyaOrig="12221" w14:anchorId="15CA03AF">
          <v:shape id="_x0000_i1034" type="#_x0000_t75" style="width:481.45pt;height:524.95pt" o:ole="">
            <v:imagedata r:id="rId29" o:title=""/>
          </v:shape>
          <o:OLEObject Type="Embed" ProgID="Visio.Drawing.15" ShapeID="_x0000_i1034" DrawAspect="Content" ObjectID="_1756703660" r:id="rId30"/>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4" w:name="_Toc100835046"/>
      <w:bookmarkStart w:id="125" w:name="_Toc101342892"/>
      <w:bookmarkStart w:id="126" w:name="_Toc146090818"/>
      <w:r>
        <w:rPr>
          <w:rFonts w:hint="eastAsia"/>
          <w:lang w:eastAsia="zh-CN"/>
        </w:rPr>
        <w:t>5</w:t>
      </w:r>
      <w:r>
        <w:rPr>
          <w:lang w:eastAsia="zh-CN"/>
        </w:rPr>
        <w:t>.1.</w:t>
      </w:r>
      <w:r w:rsidR="00154941">
        <w:rPr>
          <w:lang w:eastAsia="zh-CN"/>
        </w:rPr>
        <w:t>7</w:t>
      </w:r>
      <w:r>
        <w:rPr>
          <w:lang w:eastAsia="zh-CN"/>
        </w:rPr>
        <w:tab/>
      </w:r>
      <w:bookmarkEnd w:id="121"/>
      <w:r>
        <w:rPr>
          <w:lang w:eastAsia="zh-CN"/>
        </w:rPr>
        <w:t>GPSI</w:t>
      </w:r>
      <w:r>
        <w:t>-to-Subscription-Network resolution procedure</w:t>
      </w:r>
      <w:bookmarkEnd w:id="122"/>
      <w:bookmarkEnd w:id="124"/>
      <w:bookmarkEnd w:id="125"/>
      <w:bookmarkEnd w:id="126"/>
    </w:p>
    <w:p w14:paraId="5E8CF05F" w14:textId="0ACB06BD" w:rsidR="00DB5755" w:rsidRPr="00072A81" w:rsidRDefault="00DB5755" w:rsidP="008159C9">
      <w:pPr>
        <w:pStyle w:val="Heading4"/>
        <w:rPr>
          <w:lang w:eastAsia="zh-CN"/>
        </w:rPr>
      </w:pPr>
      <w:bookmarkStart w:id="127" w:name="_Toc93933360"/>
      <w:bookmarkStart w:id="128" w:name="_Toc100835047"/>
      <w:bookmarkStart w:id="129" w:name="_Toc101342893"/>
      <w:bookmarkStart w:id="130" w:name="_Toc146090819"/>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lastRenderedPageBreak/>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1" w:name="_Toc93933361"/>
      <w:bookmarkStart w:id="132" w:name="_Toc100835048"/>
      <w:bookmarkStart w:id="133" w:name="_Toc101342894"/>
      <w:bookmarkStart w:id="134" w:name="_Toc146090820"/>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E96269">
      <w:pPr>
        <w:pStyle w:val="Heading5"/>
      </w:pPr>
      <w:bookmarkStart w:id="135" w:name="_Toc100835049"/>
      <w:bookmarkStart w:id="136" w:name="_Toc101342895"/>
      <w:bookmarkStart w:id="137" w:name="_Toc146090821"/>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58AB4BA0" w:rsidR="00DB5755" w:rsidRDefault="000B67F3" w:rsidP="003E05BB">
      <w:pPr>
        <w:pStyle w:val="TH"/>
      </w:pPr>
      <w:r>
        <w:object w:dxaOrig="5250" w:dyaOrig="4620" w14:anchorId="4731B2F5">
          <v:shape id="_x0000_i1035" type="#_x0000_t75" style="width:262.2pt;height:231.05pt" o:ole="">
            <v:imagedata r:id="rId31" o:title=""/>
          </v:shape>
          <o:OLEObject Type="Embed" ProgID="Visio.Drawing.15" ShapeID="_x0000_i1035" DrawAspect="Content" ObjectID="_1756703661" r:id="rId32"/>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38" w:name="_Toc100835050"/>
      <w:bookmarkStart w:id="139" w:name="_Toc101342896"/>
      <w:bookmarkStart w:id="140" w:name="_Toc98509340"/>
      <w:bookmarkStart w:id="141" w:name="_Toc20150380"/>
      <w:bookmarkStart w:id="142" w:name="_Toc25168627"/>
      <w:bookmarkStart w:id="143" w:name="_Toc27593046"/>
      <w:bookmarkStart w:id="144" w:name="_Toc34147917"/>
      <w:bookmarkStart w:id="145" w:name="_Toc36463301"/>
      <w:bookmarkStart w:id="146" w:name="_Toc43215141"/>
      <w:bookmarkStart w:id="147" w:name="_Toc45032389"/>
      <w:bookmarkStart w:id="148" w:name="_Toc49849878"/>
      <w:bookmarkStart w:id="149" w:name="_Toc51873392"/>
      <w:bookmarkStart w:id="150" w:name="_Toc56517520"/>
      <w:bookmarkStart w:id="151" w:name="_Toc58594421"/>
      <w:bookmarkStart w:id="152" w:name="_Toc67685931"/>
      <w:bookmarkStart w:id="153" w:name="_Toc74993752"/>
      <w:bookmarkStart w:id="154" w:name="_Toc82716340"/>
      <w:bookmarkStart w:id="155" w:name="_Toc88818627"/>
      <w:bookmarkStart w:id="156" w:name="_Toc90650549"/>
      <w:bookmarkStart w:id="157"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58" w:name="_Toc146090822"/>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38"/>
      <w:bookmarkEnd w:id="139"/>
      <w:bookmarkEnd w:id="158"/>
    </w:p>
    <w:p w14:paraId="41E7FAF2" w14:textId="249A9190" w:rsidR="000B67F3" w:rsidRDefault="000B67F3" w:rsidP="000B67F3">
      <w:pPr>
        <w:rPr>
          <w:lang w:eastAsia="zh-CN"/>
        </w:rPr>
      </w:pPr>
      <w:bookmarkStart w:id="159" w:name="_Hlk99437657"/>
      <w:bookmarkStart w:id="160" w:name="_Toc100835051"/>
      <w:bookmarkStart w:id="161" w:name="_Toc101342897"/>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59"/>
    </w:p>
    <w:p w14:paraId="7B92FF8F" w14:textId="58419411" w:rsidR="000B67F3" w:rsidRDefault="00AD07AC" w:rsidP="000B67F3">
      <w:pPr>
        <w:pStyle w:val="TH"/>
      </w:pPr>
      <w:r>
        <w:object w:dxaOrig="10875" w:dyaOrig="9210" w14:anchorId="43EC3888">
          <v:shape id="_x0000_i1053" type="#_x0000_t75" style="width:481.95pt;height:407.8pt" o:ole="">
            <v:imagedata r:id="rId33" o:title=""/>
          </v:shape>
          <o:OLEObject Type="Embed" ProgID="Visio.Drawing.15" ShapeID="_x0000_i1053" DrawAspect="Content" ObjectID="_1756703662" r:id="rId34"/>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51D80C5F" w14:textId="7CF3B8EB" w:rsidR="00AD07AC" w:rsidRDefault="000B67F3" w:rsidP="00AD07AC">
      <w:pPr>
        <w:pStyle w:val="NO"/>
      </w:pPr>
      <w:bookmarkStart w:id="162" w:name="_Hlk100176603"/>
      <w:r w:rsidRPr="008F7DEE">
        <w:t>NOTE:</w:t>
      </w:r>
      <w:bookmarkStart w:id="163" w:name="_Hlk100176489"/>
      <w:r w:rsidR="00AD07AC">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4" w:name="_Hlk100176475"/>
      <w:r>
        <w:t>In this case the SMS-GMSC determines the target PLMN ID from the recipient's GPSI Prefix (e.g. CC+NDC) based on local configuration.</w:t>
      </w:r>
      <w:bookmarkEnd w:id="162"/>
      <w:bookmarkEnd w:id="163"/>
      <w:bookmarkEnd w:id="164"/>
    </w:p>
    <w:p w14:paraId="73FC59FF" w14:textId="2C6FA34A"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lastRenderedPageBreak/>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5" w:name="_Toc146090823"/>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0"/>
      <w:bookmarkEnd w:id="161"/>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6705A2E4" w:rsidR="00AD7CB4" w:rsidRDefault="00AD07AC" w:rsidP="00AD7CB4">
      <w:pPr>
        <w:pStyle w:val="TH"/>
      </w:pPr>
      <w:r>
        <w:object w:dxaOrig="10290" w:dyaOrig="8011" w14:anchorId="69F7EB2A">
          <v:shape id="_x0000_i1055" type="#_x0000_t75" style="width:481.45pt;height:375.05pt" o:ole="">
            <v:imagedata r:id="rId35" o:title=""/>
          </v:shape>
          <o:OLEObject Type="Embed" ProgID="Visio.Drawing.15" ShapeID="_x0000_i1055" DrawAspect="Content" ObjectID="_1756703663" r:id="rId36"/>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3FF8EF74" w14:textId="0004975E" w:rsidR="00AD07AC" w:rsidRPr="00527ABA" w:rsidRDefault="00AD07AC" w:rsidP="00AD07AC">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4C0714AC" w14:textId="5BBE4B7D" w:rsidR="00AD07AC" w:rsidRDefault="00AD07AC" w:rsidP="00AD07AC">
      <w:pPr>
        <w:pStyle w:val="B1"/>
      </w:pPr>
      <w:r>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p>
    <w:p w14:paraId="46B0FB07" w14:textId="35500F36" w:rsidR="00AD07AC" w:rsidRDefault="00AD07AC" w:rsidP="00AD07AC">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E9B0EA4" w14:textId="11848600" w:rsidR="00AD07AC" w:rsidRDefault="00AD07AC" w:rsidP="00AD07AC">
      <w:pPr>
        <w:pStyle w:val="B1"/>
      </w:pPr>
      <w:r>
        <w:t>5.</w:t>
      </w:r>
      <w:r>
        <w:tab/>
        <w:t>MNPF checks the portability status of the recipient GPSI and responds back with the target PLMN ID.</w:t>
      </w:r>
    </w:p>
    <w:p w14:paraId="6D8D6DE9" w14:textId="091E983A" w:rsidR="00AD07AC" w:rsidRPr="008F7DEE" w:rsidRDefault="00AD07AC" w:rsidP="00AD07AC">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65BE76A8" w14:textId="4EEE22EB" w:rsidR="00AD07AC" w:rsidRDefault="00AD07AC" w:rsidP="00AD07AC">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7" w:name="_Toc100835052"/>
      <w:bookmarkStart w:id="168" w:name="_Toc101342898"/>
      <w:bookmarkStart w:id="169" w:name="_Toc146090824"/>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E96269">
      <w:pPr>
        <w:pStyle w:val="Heading5"/>
      </w:pPr>
      <w:bookmarkStart w:id="170" w:name="_Toc100835053"/>
      <w:bookmarkStart w:id="171" w:name="_Toc101342899"/>
      <w:bookmarkStart w:id="172" w:name="_Toc146090825"/>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4DAA9F99" w14:textId="52018CE3" w:rsidR="000B67F3" w:rsidRDefault="000B67F3" w:rsidP="000B67F3">
      <w:pPr>
        <w:pStyle w:val="B1"/>
        <w:ind w:left="0" w:firstLine="0"/>
      </w:pPr>
      <w:bookmarkStart w:id="173" w:name="_Toc100835055"/>
      <w:bookmarkStart w:id="174"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77777777"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5CD1A272" w14:textId="037D7E50" w:rsidR="000B67F3" w:rsidRPr="00B26E7B" w:rsidRDefault="000B67F3" w:rsidP="000B67F3">
      <w:pPr>
        <w:pStyle w:val="Heading5"/>
      </w:pPr>
      <w:bookmarkStart w:id="175" w:name="_Toc100835054"/>
      <w:bookmarkStart w:id="176" w:name="_Toc101342900"/>
      <w:bookmarkStart w:id="177" w:name="_Toc146090826"/>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5"/>
      <w:bookmarkEnd w:id="176"/>
      <w:r>
        <w:t>MNPF</w:t>
      </w:r>
      <w:bookmarkEnd w:id="177"/>
    </w:p>
    <w:p w14:paraId="7151CA39" w14:textId="6F4BD3AD" w:rsidR="000B67F3" w:rsidRDefault="000B67F3" w:rsidP="000B67F3">
      <w:pPr>
        <w:pStyle w:val="TH"/>
      </w:pPr>
      <w:r>
        <w:object w:dxaOrig="8580" w:dyaOrig="7710" w14:anchorId="611DBEF4">
          <v:shape id="_x0000_i1038" type="#_x0000_t75" style="width:429.3pt;height:385.8pt" o:ole="">
            <v:imagedata r:id="rId37" o:title=""/>
          </v:shape>
          <o:OLEObject Type="Embed" ProgID="Visio.Drawing.15" ShapeID="_x0000_i1038" DrawAspect="Content" ObjectID="_1756703664" r:id="rId38"/>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32799FEA"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 xml:space="preserve">GPSI's subscription network. </w:t>
      </w:r>
    </w:p>
    <w:p w14:paraId="518AB82B" w14:textId="3F647401"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 xml:space="preserve">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 </w:t>
      </w:r>
    </w:p>
    <w:p w14:paraId="51C818F8" w14:textId="18948335"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r w:rsidRPr="007B6A46">
        <w:t xml:space="preserve"> </w:t>
      </w:r>
    </w:p>
    <w:p w14:paraId="0472C9A6" w14:textId="5B752E0D" w:rsidR="000B67F3" w:rsidRDefault="000B67F3" w:rsidP="000B67F3">
      <w:pPr>
        <w:pStyle w:val="B1"/>
      </w:pPr>
      <w:r>
        <w:t>6.</w:t>
      </w:r>
      <w:r>
        <w:tab/>
        <w:t>MNPF checks the portability status of the recipient GPSI and responds back with the target PLMN ID.</w:t>
      </w:r>
      <w:r w:rsidRPr="007F2A19">
        <w:t xml:space="preserve"> </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78" w:name="_Toc146090827"/>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3"/>
      <w:bookmarkEnd w:id="174"/>
      <w:bookmarkEnd w:id="178"/>
    </w:p>
    <w:p w14:paraId="2E56052B" w14:textId="51A29B0D" w:rsidR="004A3F8B" w:rsidRPr="004A3F8B" w:rsidRDefault="000B67F3" w:rsidP="00CD3B96">
      <w:pPr>
        <w:pStyle w:val="TH"/>
      </w:pPr>
      <w:r>
        <w:object w:dxaOrig="8866" w:dyaOrig="6360" w14:anchorId="3B5F49E5">
          <v:shape id="_x0000_i1039" type="#_x0000_t75" style="width:443.8pt;height:318.1pt" o:ole="">
            <v:imagedata r:id="rId39" o:title=""/>
          </v:shape>
          <o:OLEObject Type="Embed" ProgID="Visio.Drawing.15" ShapeID="_x0000_i1039" DrawAspect="Content" ObjectID="_1756703665" r:id="rId40"/>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79" w:name="_Toc100835056"/>
      <w:bookmarkStart w:id="180"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1" w:name="_Toc100835058"/>
      <w:bookmarkStart w:id="182" w:name="_Toc101342904"/>
      <w:bookmarkStart w:id="183" w:name="_Toc146090828"/>
      <w:bookmarkEnd w:id="179"/>
      <w:bookmarkEnd w:id="18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3"/>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0" type="#_x0000_t75" style="width:481.95pt;height:392.25pt" o:ole="">
            <v:imagedata r:id="rId41" o:title=""/>
          </v:shape>
          <o:OLEObject Type="Embed" ProgID="Visio.Drawing.15" ShapeID="_x0000_i1040" DrawAspect="Content" ObjectID="_1756703666" r:id="rId42"/>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77777777"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107B88D1"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4" w:name="_Hlk99119881"/>
      <w:r>
        <w:t>Nmnpf_NPStatus_Get</w:t>
      </w:r>
      <w:bookmarkEnd w:id="184"/>
      <w:r>
        <w:t xml:space="preserve"> (GPSI) to the MNPF.</w:t>
      </w:r>
      <w:r w:rsidRPr="007B6A46">
        <w:t xml:space="preserve"> </w:t>
      </w:r>
    </w:p>
    <w:p w14:paraId="0DDD10E6" w14:textId="07B3565C" w:rsidR="000B67F3" w:rsidRDefault="000B67F3" w:rsidP="000B67F3">
      <w:pPr>
        <w:pStyle w:val="B1"/>
      </w:pPr>
      <w:r>
        <w:t>6.</w:t>
      </w:r>
      <w:r>
        <w:tab/>
        <w:t>MNPF checks the portability status of the recipient GPSI and responds back with the target PLMN ID.</w:t>
      </w:r>
      <w:r w:rsidRPr="007F2A19">
        <w:t xml:space="preserve"> </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5" w:name="_Toc100835057"/>
      <w:bookmarkStart w:id="186" w:name="_Toc101342903"/>
      <w:bookmarkStart w:id="187" w:name="_Toc19777613"/>
      <w:bookmarkStart w:id="188" w:name="_Toc27740910"/>
      <w:bookmarkStart w:id="189" w:name="_Toc36054289"/>
      <w:bookmarkStart w:id="190" w:name="_Toc44874165"/>
      <w:bookmarkStart w:id="191" w:name="_Toc51863143"/>
      <w:bookmarkStart w:id="192" w:name="_Toc57980572"/>
      <w:bookmarkStart w:id="193" w:name="_Toc82549951"/>
      <w:bookmarkStart w:id="194" w:name="_Toc146090829"/>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5"/>
      <w:bookmarkEnd w:id="186"/>
      <w:bookmarkEnd w:id="194"/>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1" type="#_x0000_t75" style="width:481.95pt;height:392.25pt" o:ole="">
            <v:imagedata r:id="rId43" o:title=""/>
          </v:shape>
          <o:OLEObject Type="Embed" ProgID="Visio.Drawing.15" ShapeID="_x0000_i1041" DrawAspect="Content" ObjectID="_1756703667" r:id="rId44"/>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17AEFE06"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r w:rsidRPr="007B6A46">
        <w:t xml:space="preserve"> </w:t>
      </w:r>
    </w:p>
    <w:p w14:paraId="7F3666C4" w14:textId="4DA2D0A7" w:rsidR="000B67F3" w:rsidRDefault="000B67F3" w:rsidP="000B67F3">
      <w:pPr>
        <w:pStyle w:val="B1"/>
      </w:pPr>
      <w:r>
        <w:t>6.</w:t>
      </w:r>
      <w:r>
        <w:tab/>
        <w:t>MNPF checks the portability status of the recipient GPSI and responds back with the target PLMN ID.</w:t>
      </w:r>
      <w:r w:rsidRPr="007F2A19">
        <w:t xml:space="preserve"> </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5" w:name="_Hlk100177106"/>
      <w:r w:rsidRPr="007B6A46">
        <w:t xml:space="preserve">steps between SCP and </w:t>
      </w:r>
      <w:r>
        <w:t>MNPF</w:t>
      </w:r>
      <w:r w:rsidRPr="007B6A46">
        <w:t xml:space="preserve"> can be skipped</w:t>
      </w:r>
      <w:bookmarkEnd w:id="195"/>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7777777"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0A332FA6"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87"/>
      <w:bookmarkEnd w:id="188"/>
      <w:bookmarkEnd w:id="189"/>
      <w:bookmarkEnd w:id="190"/>
      <w:bookmarkEnd w:id="191"/>
      <w:bookmarkEnd w:id="192"/>
      <w:bookmarkEnd w:id="193"/>
    </w:p>
    <w:p w14:paraId="4272167B" w14:textId="6AF416CF" w:rsidR="00E87A9D" w:rsidRDefault="00E87A9D" w:rsidP="008159C9">
      <w:pPr>
        <w:pStyle w:val="Heading4"/>
        <w:rPr>
          <w:rFonts w:eastAsia="DengXian"/>
          <w:lang w:eastAsia="zh-CN"/>
        </w:rPr>
      </w:pPr>
      <w:bookmarkStart w:id="196" w:name="_Toc146090830"/>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1"/>
      <w:bookmarkEnd w:id="182"/>
      <w:bookmarkEnd w:id="196"/>
    </w:p>
    <w:p w14:paraId="6B316BDC" w14:textId="77777777" w:rsidR="00AD6A9F" w:rsidRDefault="00AD6A9F" w:rsidP="00AD6A9F">
      <w:bookmarkStart w:id="197" w:name="_Toc93933362"/>
      <w:bookmarkStart w:id="198" w:name="_Toc100835059"/>
      <w:bookmarkStart w:id="199"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4A12CB2D" w:rsidR="00AD6A9F" w:rsidRDefault="00AD07AC" w:rsidP="00AD6A9F">
      <w:pPr>
        <w:pStyle w:val="TH"/>
      </w:pPr>
      <w:r>
        <w:object w:dxaOrig="10381" w:dyaOrig="8521" w14:anchorId="03E568E1">
          <v:shape id="_x0000_i1061" type="#_x0000_t75" style="width:481.45pt;height:395.45pt" o:ole="">
            <v:imagedata r:id="rId45" o:title=""/>
          </v:shape>
          <o:OLEObject Type="Embed" ProgID="Visio.Drawing.15" ShapeID="_x0000_i1061" DrawAspect="Content" ObjectID="_1756703668" r:id="rId46"/>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616CB484" w14:textId="56E76ED1" w:rsidR="00AD07AC" w:rsidRDefault="00AD07AC" w:rsidP="00AD07AC">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25614C8" w14:textId="74AF15F1" w:rsidR="00AD07AC" w:rsidRDefault="00AD07AC" w:rsidP="00AD07AC">
      <w:pPr>
        <w:pStyle w:val="B1"/>
      </w:pPr>
      <w:r>
        <w:lastRenderedPageBreak/>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5B67F48D" w14:textId="77777777" w:rsidR="00AD07AC" w:rsidRDefault="00AD07AC" w:rsidP="00AD07AC">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3E1DB265" w14:textId="77777777" w:rsidR="00AD07AC" w:rsidRDefault="00AD07AC" w:rsidP="00AD07AC">
      <w:pPr>
        <w:pStyle w:val="B1"/>
      </w:pPr>
      <w:r>
        <w:t>3.</w:t>
      </w:r>
      <w:r>
        <w:tab/>
        <w:t>The MNPF provides in the response the target PLMN information corresponding to the GPSI of the SMS recipient and the procedure continues in step 4.</w:t>
      </w:r>
    </w:p>
    <w:p w14:paraId="1451991F" w14:textId="77777777" w:rsidR="00AD07AC" w:rsidRDefault="00AD07AC" w:rsidP="00AD07AC">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96BF83B" w14:textId="77777777" w:rsidR="00AD07AC" w:rsidRPr="009F662F" w:rsidRDefault="00AD07AC" w:rsidP="00AD07AC">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5E1EAB3A" w14:textId="79A6CE49" w:rsidR="00AD07AC" w:rsidRDefault="00AD07AC" w:rsidP="00AD07AC">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99BA7F6" w14:textId="77777777" w:rsidR="00AD07AC" w:rsidRPr="009F662F" w:rsidRDefault="00AD07AC" w:rsidP="00AD07AC">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438764AE" w14:textId="6B93C5AF" w:rsidR="00AD07AC" w:rsidRDefault="00AD07AC" w:rsidP="00AD07AC">
      <w:pPr>
        <w:pStyle w:val="B1"/>
      </w:pPr>
      <w:r>
        <w:t>4.</w:t>
      </w:r>
      <w:r>
        <w:tab/>
        <w:t>Based on the response from the MNPF, the NRF in the originating PLMN determines the target PLMN where to search for UDM instances.</w:t>
      </w:r>
    </w:p>
    <w:p w14:paraId="3C2E38A9" w14:textId="77777777" w:rsidR="00AD07AC" w:rsidRDefault="00AD07AC" w:rsidP="00AD07AC">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4406FE1" w14:textId="60295776" w:rsidR="00AD07AC" w:rsidRDefault="00AD07AC" w:rsidP="00AD07AC">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4710E554" w14:textId="45CA3E0E" w:rsidR="00AD07AC" w:rsidRDefault="00AD07AC" w:rsidP="00AD07AC">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6E3A9224" w14:textId="19CC1C29" w:rsidR="00AD07AC" w:rsidRDefault="00AD07AC" w:rsidP="00AD07AC">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58056BFC" w14:textId="419ABB2B" w:rsidR="00AD07AC" w:rsidRDefault="00AD07AC" w:rsidP="00AD07AC">
      <w:pPr>
        <w:pStyle w:val="B1"/>
      </w:pPr>
      <w:r>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630C7497" w14:textId="64341C6B" w:rsidR="00AD07AC" w:rsidRDefault="00AD07AC" w:rsidP="00AD07AC">
      <w:pPr>
        <w:pStyle w:val="B1"/>
        <w:ind w:hanging="1"/>
      </w:pPr>
      <w:r>
        <w:t xml:space="preserve">The NRF in the number range holder network may perform a query to the MNPF using SBI if NP is required and NP information has not been retrieved previously (e.g., if originating and number range holder PLMNs belong to </w:t>
      </w:r>
      <w:r>
        <w:lastRenderedPageBreak/>
        <w:t>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581D1204" w14:textId="1E2CD6FB" w:rsidR="00AD07AC" w:rsidRDefault="00AD07AC" w:rsidP="00AD07AC">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6E490C46" w14:textId="77777777" w:rsidR="00AD07AC" w:rsidRDefault="00AD07AC" w:rsidP="00AD07AC">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0368DE0F" w14:textId="4FB00B21" w:rsidR="00AD07AC" w:rsidRDefault="00AD07AC" w:rsidP="00AD07AC">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5FF22E5C" w14:textId="2E30797D" w:rsidR="00AD07AC" w:rsidRDefault="00AD07AC" w:rsidP="00AD07AC">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68E95B82" w14:textId="77777777" w:rsidR="00AD07AC" w:rsidRDefault="00AD07AC" w:rsidP="00AD07AC">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5B686D21" w14:textId="77777777" w:rsidR="00AD07AC" w:rsidRPr="00E87A9D" w:rsidRDefault="00AD07AC" w:rsidP="00AD07AC">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0" w:name="_Toc146090831"/>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61CBE56E" w:rsidR="005948C2" w:rsidRDefault="00237AC2" w:rsidP="005948C2">
      <w:pPr>
        <w:pStyle w:val="TH"/>
        <w:rPr>
          <w:lang w:eastAsia="zh-CN"/>
        </w:rPr>
      </w:pPr>
      <w:r>
        <w:object w:dxaOrig="12197" w:dyaOrig="5632" w14:anchorId="2FAED91C">
          <v:shape id="_x0000_i1043" type="#_x0000_t75" style="width:481.95pt;height:223pt" o:ole="">
            <v:imagedata r:id="rId47" o:title=""/>
          </v:shape>
          <o:OLEObject Type="Embed" ProgID="Visio.Drawing.15" ShapeID="_x0000_i1043" DrawAspect="Content" ObjectID="_1756703669" r:id="rId48"/>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1" w:name="_Toc100835060"/>
      <w:bookmarkStart w:id="202"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3" w:name="_Toc146090832"/>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44" type="#_x0000_t75" style="width:481.95pt;height:472.3pt" o:ole="">
            <v:imagedata r:id="rId49" o:title=""/>
          </v:shape>
          <o:OLEObject Type="Embed" ProgID="Visio.Drawing.15" ShapeID="_x0000_i1044" DrawAspect="Content" ObjectID="_1756703670" r:id="rId50"/>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46090833"/>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Heading3"/>
        <w:rPr>
          <w:lang w:eastAsia="zh-CN"/>
        </w:rPr>
      </w:pPr>
      <w:bookmarkStart w:id="211" w:name="_Toc85448388"/>
      <w:bookmarkStart w:id="212" w:name="_Toc93933365"/>
      <w:bookmarkStart w:id="213" w:name="_Toc100835062"/>
      <w:bookmarkStart w:id="214" w:name="_Toc101342908"/>
      <w:bookmarkStart w:id="215" w:name="_Toc146090834"/>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6" w:name="_Toc85448389"/>
      <w:bookmarkStart w:id="217" w:name="_Toc93933366"/>
      <w:bookmarkStart w:id="218" w:name="_Toc100835063"/>
      <w:bookmarkStart w:id="219" w:name="_Toc101342909"/>
      <w:bookmarkStart w:id="220" w:name="_Toc146090835"/>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45" type="#_x0000_t75" style="width:482.5pt;height:198.25pt" o:ole="">
            <v:imagedata r:id="rId51" o:title=""/>
          </v:shape>
          <o:OLEObject Type="Embed" ProgID="Visio.Drawing.15" ShapeID="_x0000_i1045" DrawAspect="Content" ObjectID="_1756703671" r:id="rId52"/>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1" w:name="_Toc93933367"/>
      <w:bookmarkStart w:id="222" w:name="_Toc100835064"/>
      <w:bookmarkStart w:id="223" w:name="_Toc101342910"/>
      <w:bookmarkStart w:id="224" w:name="_Toc146090836"/>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6" type="#_x0000_t75" style="width:481.95pt;height:198.25pt" o:ole="">
            <v:imagedata r:id="rId53" o:title=""/>
          </v:shape>
          <o:OLEObject Type="Embed" ProgID="Visio.Drawing.15" ShapeID="_x0000_i1046" DrawAspect="Content" ObjectID="_1756703672" r:id="rId54"/>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5" w:name="_Toc146090837"/>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7" type="#_x0000_t75" style="width:481.45pt;height:246.65pt" o:ole="">
            <v:imagedata r:id="rId55" o:title=""/>
          </v:shape>
          <o:OLEObject Type="Embed" ProgID="Visio.Drawing.15" ShapeID="_x0000_i1047" DrawAspect="Content" ObjectID="_1756703673" r:id="rId56"/>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46090838"/>
      <w:r>
        <w:lastRenderedPageBreak/>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Heading2"/>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46090839"/>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0" w:name="_Toc85448392"/>
      <w:bookmarkStart w:id="241" w:name="_Toc93933370"/>
      <w:bookmarkStart w:id="242" w:name="_Toc100835067"/>
      <w:bookmarkStart w:id="243" w:name="_Toc101342913"/>
      <w:bookmarkStart w:id="244" w:name="_Toc146090840"/>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Heading3"/>
      </w:pPr>
      <w:bookmarkStart w:id="245" w:name="_Toc100835068"/>
      <w:bookmarkStart w:id="246" w:name="_Toc101342914"/>
      <w:bookmarkStart w:id="247" w:name="_Toc85448393"/>
      <w:bookmarkStart w:id="248" w:name="_Toc93933371"/>
      <w:bookmarkStart w:id="249" w:name="_Toc146090841"/>
      <w:r>
        <w:rPr>
          <w:rFonts w:hint="eastAsia"/>
          <w:lang w:eastAsia="zh-CN"/>
        </w:rPr>
        <w:t>6</w:t>
      </w:r>
      <w:r>
        <w:t>.</w:t>
      </w:r>
      <w:r>
        <w:rPr>
          <w:lang w:eastAsia="zh-CN"/>
        </w:rPr>
        <w:t>2</w:t>
      </w:r>
      <w:r>
        <w:t>.1</w:t>
      </w:r>
      <w:r>
        <w:tab/>
        <w:t>General</w:t>
      </w:r>
      <w:bookmarkEnd w:id="245"/>
      <w:bookmarkEnd w:id="246"/>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0" w:name="_Toc100835069"/>
      <w:bookmarkStart w:id="251"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77777777" w:rsidR="00E0084A" w:rsidRDefault="00E0084A" w:rsidP="00E0084A">
      <w:pPr>
        <w:pStyle w:val="Heading3"/>
        <w:rPr>
          <w:lang w:eastAsia="zh-CN"/>
        </w:rPr>
      </w:pPr>
      <w:bookmarkStart w:id="252" w:name="_Toc146090842"/>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Heading4"/>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46090843"/>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3" w:name="_Toc100835071"/>
      <w:bookmarkStart w:id="264" w:name="_Toc101342917"/>
      <w:bookmarkStart w:id="265" w:name="_Toc146090844"/>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7"/>
    <w:bookmarkEnd w:id="248"/>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6" w:name="_Toc100835072"/>
      <w:bookmarkStart w:id="267" w:name="_Toc101342918"/>
      <w:bookmarkStart w:id="268" w:name="_Toc146090845"/>
      <w:r>
        <w:rPr>
          <w:rFonts w:hint="eastAsia"/>
          <w:lang w:eastAsia="zh-CN"/>
        </w:rPr>
        <w:t>6</w:t>
      </w:r>
      <w:r>
        <w:t>.</w:t>
      </w:r>
      <w:r>
        <w:rPr>
          <w:lang w:eastAsia="zh-CN"/>
        </w:rPr>
        <w:t>2</w:t>
      </w:r>
      <w:r>
        <w:t>.3</w:t>
      </w:r>
      <w:r>
        <w:tab/>
      </w:r>
      <w:r w:rsidRPr="0038087D">
        <w:t>Nudm_EventExposure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69" w:name="_Toc100835073"/>
      <w:bookmarkStart w:id="270" w:name="_Toc101342919"/>
      <w:bookmarkStart w:id="271" w:name="_Toc146090846"/>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2" w:name="_Toc100835074"/>
      <w:bookmarkStart w:id="273" w:name="_Toc101342920"/>
      <w:bookmarkStart w:id="274" w:name="_Toc85448394"/>
      <w:bookmarkStart w:id="275" w:name="_Toc93933372"/>
      <w:bookmarkStart w:id="276" w:name="_Toc146090847"/>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6"/>
      <w:r>
        <w:rPr>
          <w:lang w:eastAsia="zh-CN"/>
        </w:rPr>
        <w:t xml:space="preserve"> </w:t>
      </w:r>
    </w:p>
    <w:p w14:paraId="73C9F6F6" w14:textId="77777777" w:rsidR="00D1744D" w:rsidRDefault="00D1744D" w:rsidP="00D1744D">
      <w:pPr>
        <w:pStyle w:val="Heading3"/>
        <w:rPr>
          <w:lang w:eastAsia="zh-CN"/>
        </w:rPr>
      </w:pPr>
      <w:bookmarkStart w:id="277" w:name="_Toc100835075"/>
      <w:bookmarkStart w:id="278" w:name="_Toc101342921"/>
      <w:bookmarkStart w:id="279" w:name="_Toc146090848"/>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Heading3"/>
        <w:rPr>
          <w:lang w:eastAsia="zh-CN"/>
        </w:rPr>
      </w:pPr>
      <w:bookmarkStart w:id="281" w:name="_Toc101342922"/>
      <w:bookmarkStart w:id="282" w:name="_Toc146090849"/>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0"/>
      <w:bookmarkEnd w:id="281"/>
      <w:bookmarkEnd w:id="282"/>
    </w:p>
    <w:p w14:paraId="5E55F13F" w14:textId="77777777" w:rsidR="00D1744D" w:rsidRDefault="00D1744D" w:rsidP="00D1744D">
      <w:pPr>
        <w:pStyle w:val="Heading4"/>
      </w:pPr>
      <w:bookmarkStart w:id="283" w:name="_Toc100835077"/>
      <w:bookmarkStart w:id="284" w:name="_Toc101342923"/>
      <w:bookmarkStart w:id="285" w:name="_Toc146090850"/>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6" w:name="_Toc100835078"/>
      <w:bookmarkStart w:id="287" w:name="_Toc101342924"/>
      <w:bookmarkStart w:id="288" w:name="_Toc146090851"/>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6"/>
      <w:bookmarkEnd w:id="287"/>
      <w:bookmarkEnd w:id="288"/>
    </w:p>
    <w:bookmarkEnd w:id="274"/>
    <w:bookmarkEnd w:id="275"/>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89" w:name="_Toc100835079"/>
      <w:bookmarkStart w:id="290" w:name="_Toc101342925"/>
      <w:bookmarkStart w:id="291" w:name="_Toc85448397"/>
      <w:bookmarkStart w:id="292" w:name="_Toc93933375"/>
      <w:bookmarkStart w:id="293" w:name="_Toc146090852"/>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3"/>
    </w:p>
    <w:p w14:paraId="0A3ECD34" w14:textId="77777777" w:rsidR="00D1744D" w:rsidRDefault="00D1744D" w:rsidP="00D1744D">
      <w:pPr>
        <w:pStyle w:val="Heading3"/>
        <w:rPr>
          <w:lang w:eastAsia="zh-CN"/>
        </w:rPr>
      </w:pPr>
      <w:bookmarkStart w:id="294" w:name="_Toc100835080"/>
      <w:bookmarkStart w:id="295" w:name="_Toc101342926"/>
      <w:bookmarkStart w:id="296" w:name="_Toc146090853"/>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7" w:name="_Toc100835081"/>
      <w:bookmarkStart w:id="298" w:name="_Toc101342927"/>
      <w:bookmarkStart w:id="299" w:name="_Toc146090854"/>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7"/>
      <w:bookmarkEnd w:id="298"/>
      <w:bookmarkEnd w:id="299"/>
    </w:p>
    <w:p w14:paraId="1E915B76" w14:textId="77777777" w:rsidR="00D1744D" w:rsidRDefault="00D1744D" w:rsidP="00D1744D">
      <w:pPr>
        <w:pStyle w:val="Heading4"/>
      </w:pPr>
      <w:bookmarkStart w:id="300" w:name="_Toc100835082"/>
      <w:bookmarkStart w:id="301" w:name="_Toc101342928"/>
      <w:bookmarkStart w:id="302" w:name="_Toc146090855"/>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3" w:name="_Toc100835083"/>
      <w:bookmarkStart w:id="304" w:name="_Toc101342929"/>
      <w:bookmarkStart w:id="305" w:name="_Toc146090856"/>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3"/>
      <w:bookmarkEnd w:id="304"/>
      <w:bookmarkEnd w:id="305"/>
    </w:p>
    <w:bookmarkEnd w:id="291"/>
    <w:bookmarkEnd w:id="292"/>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6" w:name="_Toc100835084"/>
      <w:bookmarkStart w:id="307" w:name="_Toc101342930"/>
      <w:bookmarkStart w:id="308" w:name="_Toc93933378"/>
      <w:bookmarkStart w:id="309" w:name="_Toc146090857"/>
      <w:r>
        <w:t>6.5</w:t>
      </w:r>
      <w:r>
        <w:tab/>
        <w:t>IP-SM-GW</w:t>
      </w:r>
      <w:r w:rsidRPr="00140E21">
        <w:t xml:space="preserve"> </w:t>
      </w:r>
      <w:r w:rsidRPr="00140E21">
        <w:rPr>
          <w:lang w:eastAsia="zh-CN"/>
        </w:rPr>
        <w:t>service</w:t>
      </w:r>
      <w:r>
        <w:rPr>
          <w:lang w:eastAsia="zh-CN"/>
        </w:rPr>
        <w:t>s for SBI-based SMS</w:t>
      </w:r>
      <w:bookmarkEnd w:id="306"/>
      <w:bookmarkEnd w:id="307"/>
      <w:bookmarkEnd w:id="309"/>
      <w:r w:rsidRPr="00140E21">
        <w:t xml:space="preserve"> </w:t>
      </w:r>
    </w:p>
    <w:p w14:paraId="4FC9C031" w14:textId="77777777" w:rsidR="00B932E0" w:rsidRDefault="00B932E0" w:rsidP="00B932E0">
      <w:pPr>
        <w:pStyle w:val="Heading3"/>
        <w:rPr>
          <w:lang w:eastAsia="zh-CN"/>
        </w:rPr>
      </w:pPr>
      <w:bookmarkStart w:id="310" w:name="_Toc100835085"/>
      <w:bookmarkStart w:id="311" w:name="_Toc101342931"/>
      <w:bookmarkStart w:id="312" w:name="_Toc146090858"/>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3" w:name="_Toc100835086"/>
      <w:bookmarkStart w:id="314" w:name="_Toc101342932"/>
      <w:bookmarkStart w:id="315" w:name="_Toc146090859"/>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3"/>
      <w:bookmarkEnd w:id="314"/>
      <w:bookmarkEnd w:id="315"/>
    </w:p>
    <w:p w14:paraId="47ED5EA2" w14:textId="77777777" w:rsidR="00B932E0" w:rsidRPr="00957262" w:rsidRDefault="00B932E0" w:rsidP="00B932E0">
      <w:pPr>
        <w:pStyle w:val="Heading4"/>
        <w:rPr>
          <w:lang w:eastAsia="zh-CN"/>
        </w:rPr>
      </w:pPr>
      <w:bookmarkStart w:id="316" w:name="_Toc100835087"/>
      <w:bookmarkStart w:id="317" w:name="_Toc101342933"/>
      <w:bookmarkStart w:id="318" w:name="_Toc146090860"/>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19" w:name="_Toc100835088"/>
      <w:bookmarkStart w:id="320" w:name="_Toc101342934"/>
      <w:bookmarkStart w:id="321" w:name="_Toc146090861"/>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19"/>
      <w:bookmarkEnd w:id="320"/>
      <w:bookmarkEnd w:id="321"/>
    </w:p>
    <w:bookmarkEnd w:id="308"/>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2" w:name="_Toc100835089"/>
      <w:bookmarkStart w:id="323" w:name="_Toc101342935"/>
      <w:bookmarkStart w:id="324" w:name="_Toc93933381"/>
      <w:bookmarkStart w:id="325" w:name="_Toc146090862"/>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2"/>
      <w:bookmarkEnd w:id="323"/>
      <w:bookmarkEnd w:id="325"/>
    </w:p>
    <w:bookmarkEnd w:id="324"/>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6" w:name="_Toc100835090"/>
      <w:bookmarkStart w:id="327" w:name="_Toc101342936"/>
      <w:bookmarkStart w:id="328" w:name="_Toc93933382"/>
      <w:bookmarkStart w:id="329" w:name="_Toc146090863"/>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9"/>
      <w:r w:rsidRPr="00140E21">
        <w:t xml:space="preserve"> </w:t>
      </w:r>
    </w:p>
    <w:p w14:paraId="5099CA83" w14:textId="77777777" w:rsidR="00B932E0" w:rsidRDefault="00B932E0" w:rsidP="00B932E0">
      <w:pPr>
        <w:pStyle w:val="Heading3"/>
        <w:rPr>
          <w:lang w:eastAsia="zh-CN"/>
        </w:rPr>
      </w:pPr>
      <w:bookmarkStart w:id="330" w:name="_Toc100835091"/>
      <w:bookmarkStart w:id="331" w:name="_Toc101342937"/>
      <w:bookmarkStart w:id="332" w:name="_Toc146090864"/>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3" w:name="_Toc100835092"/>
      <w:bookmarkStart w:id="334" w:name="_Toc101342938"/>
      <w:bookmarkStart w:id="335" w:name="_Toc146090865"/>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3"/>
      <w:bookmarkEnd w:id="334"/>
      <w:bookmarkEnd w:id="335"/>
    </w:p>
    <w:p w14:paraId="538F3E85" w14:textId="77777777" w:rsidR="00B932E0" w:rsidRDefault="00B932E0" w:rsidP="00B932E0">
      <w:pPr>
        <w:pStyle w:val="Heading4"/>
      </w:pPr>
      <w:bookmarkStart w:id="336" w:name="_Toc100835093"/>
      <w:bookmarkStart w:id="337" w:name="_Toc101342939"/>
      <w:bookmarkStart w:id="338" w:name="_Toc146090866"/>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39" w:name="_Toc100835094"/>
      <w:bookmarkStart w:id="340" w:name="_Toc101342940"/>
      <w:bookmarkStart w:id="341" w:name="_Toc146090867"/>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39"/>
      <w:bookmarkEnd w:id="340"/>
      <w:bookmarkEnd w:id="341"/>
    </w:p>
    <w:bookmarkEnd w:id="328"/>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2" w:name="_Toc100835095"/>
      <w:bookmarkStart w:id="343" w:name="_Toc101342941"/>
      <w:bookmarkStart w:id="344" w:name="_Toc93933385"/>
      <w:bookmarkStart w:id="345" w:name="_Toc146090868"/>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2"/>
      <w:bookmarkEnd w:id="343"/>
      <w:bookmarkEnd w:id="345"/>
    </w:p>
    <w:bookmarkEnd w:id="344"/>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596882A8" w:rsidR="00AD6A9F" w:rsidRDefault="00AD6A9F" w:rsidP="00AD6A9F">
      <w:pPr>
        <w:pStyle w:val="Heading2"/>
      </w:pPr>
      <w:bookmarkStart w:id="346" w:name="_Toc100835096"/>
      <w:bookmarkStart w:id="347" w:name="_Toc101342942"/>
      <w:bookmarkStart w:id="348" w:name="_Toc89674666"/>
      <w:bookmarkStart w:id="349" w:name="_Toc93933386"/>
      <w:bookmarkStart w:id="350" w:name="_Toc100835101"/>
      <w:bookmarkStart w:id="351" w:name="_Toc101342947"/>
      <w:bookmarkStart w:id="352" w:name="_Toc93933983"/>
      <w:bookmarkStart w:id="353" w:name="_Toc146090869"/>
      <w:r>
        <w:t>6.7</w:t>
      </w:r>
      <w:r>
        <w:tab/>
        <w:t>MNPF</w:t>
      </w:r>
      <w:r w:rsidRPr="00140E21">
        <w:t xml:space="preserve"> </w:t>
      </w:r>
      <w:r w:rsidRPr="00140E21">
        <w:rPr>
          <w:lang w:eastAsia="zh-CN"/>
        </w:rPr>
        <w:t>service</w:t>
      </w:r>
      <w:r>
        <w:rPr>
          <w:lang w:eastAsia="zh-CN"/>
        </w:rPr>
        <w:t>s for SBI-based SMS</w:t>
      </w:r>
      <w:bookmarkEnd w:id="346"/>
      <w:bookmarkEnd w:id="347"/>
      <w:bookmarkEnd w:id="353"/>
      <w:r w:rsidRPr="00140E21">
        <w:t xml:space="preserve"> </w:t>
      </w:r>
    </w:p>
    <w:p w14:paraId="6F76638C" w14:textId="77777777" w:rsidR="00AD6A9F" w:rsidRDefault="00AD6A9F" w:rsidP="00AD6A9F">
      <w:pPr>
        <w:pStyle w:val="Heading3"/>
        <w:rPr>
          <w:lang w:eastAsia="zh-CN"/>
        </w:rPr>
      </w:pPr>
      <w:bookmarkStart w:id="354" w:name="_Toc100835097"/>
      <w:bookmarkStart w:id="355" w:name="_Toc101342943"/>
      <w:bookmarkStart w:id="356" w:name="_Toc146090870"/>
      <w:r>
        <w:rPr>
          <w:rFonts w:hint="eastAsia"/>
          <w:lang w:eastAsia="zh-CN"/>
        </w:rPr>
        <w:t>6</w:t>
      </w:r>
      <w:r>
        <w:rPr>
          <w:lang w:eastAsia="zh-CN"/>
        </w:rPr>
        <w:t>.7.1</w:t>
      </w:r>
      <w:r>
        <w:rPr>
          <w:lang w:eastAsia="zh-CN"/>
        </w:rPr>
        <w:tab/>
        <w:t>General</w:t>
      </w:r>
      <w:bookmarkEnd w:id="354"/>
      <w:bookmarkEnd w:id="355"/>
      <w:bookmarkEnd w:id="356"/>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57" w:name="_Toc100835098"/>
    </w:p>
    <w:p w14:paraId="067805D9" w14:textId="1E74301B" w:rsidR="00AD6A9F" w:rsidRDefault="00AD6A9F" w:rsidP="00AD6A9F">
      <w:pPr>
        <w:pStyle w:val="Heading3"/>
        <w:rPr>
          <w:lang w:eastAsia="zh-CN"/>
        </w:rPr>
      </w:pPr>
      <w:bookmarkStart w:id="358" w:name="_Toc101342944"/>
      <w:bookmarkStart w:id="359" w:name="_Toc146090871"/>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7"/>
      <w:bookmarkEnd w:id="358"/>
      <w:bookmarkEnd w:id="359"/>
    </w:p>
    <w:p w14:paraId="4584FA8C" w14:textId="77777777" w:rsidR="00AD6A9F" w:rsidRDefault="00AD6A9F" w:rsidP="00AD6A9F">
      <w:pPr>
        <w:pStyle w:val="Heading4"/>
      </w:pPr>
      <w:bookmarkStart w:id="360" w:name="_Toc100835099"/>
      <w:bookmarkStart w:id="361" w:name="_Toc101342945"/>
      <w:bookmarkStart w:id="362" w:name="_Toc146090872"/>
      <w:r>
        <w:rPr>
          <w:rFonts w:hint="eastAsia"/>
        </w:rPr>
        <w:t>6</w:t>
      </w:r>
      <w:r>
        <w:t>.</w:t>
      </w:r>
      <w:r>
        <w:rPr>
          <w:rFonts w:hint="eastAsia"/>
        </w:rPr>
        <w:t>7</w:t>
      </w:r>
      <w:r>
        <w:t>.2.1</w:t>
      </w:r>
      <w:r>
        <w:tab/>
        <w:t>General</w:t>
      </w:r>
      <w:bookmarkEnd w:id="360"/>
      <w:bookmarkEnd w:id="361"/>
      <w:bookmarkEnd w:id="362"/>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3" w:name="_Toc100835100"/>
      <w:bookmarkStart w:id="364" w:name="_Toc101342946"/>
      <w:bookmarkStart w:id="365" w:name="_Toc146090873"/>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3"/>
      <w:bookmarkEnd w:id="364"/>
      <w:bookmarkEnd w:id="365"/>
    </w:p>
    <w:bookmarkEnd w:id="348"/>
    <w:bookmarkEnd w:id="349"/>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6" w:name="_Toc146090874"/>
      <w:r>
        <w:t>6.8</w:t>
      </w:r>
      <w:r>
        <w:tab/>
        <w:t>NEF</w:t>
      </w:r>
      <w:r w:rsidRPr="00140E21">
        <w:t xml:space="preserve"> </w:t>
      </w:r>
      <w:r w:rsidRPr="00140E21">
        <w:rPr>
          <w:lang w:eastAsia="zh-CN"/>
        </w:rPr>
        <w:t>service</w:t>
      </w:r>
      <w:r>
        <w:rPr>
          <w:lang w:eastAsia="zh-CN"/>
        </w:rPr>
        <w:t>s for SBI-based SMS</w:t>
      </w:r>
      <w:bookmarkEnd w:id="350"/>
      <w:bookmarkEnd w:id="351"/>
      <w:bookmarkEnd w:id="366"/>
      <w:r w:rsidRPr="00140E21">
        <w:t xml:space="preserve"> </w:t>
      </w:r>
    </w:p>
    <w:p w14:paraId="4D33E0E9" w14:textId="77777777" w:rsidR="00B932E0" w:rsidRDefault="00B932E0" w:rsidP="00B932E0">
      <w:pPr>
        <w:pStyle w:val="Heading3"/>
        <w:rPr>
          <w:lang w:eastAsia="zh-CN"/>
        </w:rPr>
      </w:pPr>
      <w:bookmarkStart w:id="367" w:name="_Toc100835102"/>
      <w:bookmarkStart w:id="368" w:name="_Toc101342948"/>
      <w:bookmarkStart w:id="369" w:name="_Toc146090875"/>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Heading3"/>
        <w:rPr>
          <w:lang w:eastAsia="zh-CN"/>
        </w:rPr>
      </w:pPr>
      <w:bookmarkStart w:id="371" w:name="_Toc101342949"/>
      <w:bookmarkStart w:id="372" w:name="_Toc146090876"/>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0"/>
      <w:bookmarkEnd w:id="371"/>
      <w:bookmarkEnd w:id="372"/>
    </w:p>
    <w:p w14:paraId="5737AACD" w14:textId="77777777" w:rsidR="00B932E0" w:rsidRDefault="00B932E0" w:rsidP="00B932E0">
      <w:pPr>
        <w:pStyle w:val="Heading4"/>
      </w:pPr>
      <w:bookmarkStart w:id="373" w:name="_Toc100835104"/>
      <w:bookmarkStart w:id="374" w:name="_Toc101342950"/>
      <w:bookmarkStart w:id="375" w:name="_Toc146090877"/>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6" w:name="_Toc100835105"/>
      <w:bookmarkStart w:id="377" w:name="_Toc101342951"/>
      <w:bookmarkStart w:id="378" w:name="_Toc146090878"/>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6"/>
      <w:bookmarkEnd w:id="377"/>
      <w:bookmarkEnd w:id="378"/>
    </w:p>
    <w:bookmarkEnd w:id="352"/>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79" w:name="_Toc85448400"/>
      <w:bookmarkStart w:id="380" w:name="_Toc93933391"/>
      <w:bookmarkStart w:id="381" w:name="_Toc100835106"/>
      <w:bookmarkStart w:id="382" w:name="_Toc101342952"/>
      <w:bookmarkStart w:id="383" w:name="_Toc146090879"/>
      <w:r w:rsidRPr="004D3578">
        <w:lastRenderedPageBreak/>
        <w:t xml:space="preserve">Annex </w:t>
      </w:r>
      <w:r w:rsidR="007F572F">
        <w:t>A</w:t>
      </w:r>
      <w:r w:rsidRPr="004D3578">
        <w:t xml:space="preserve"> (informative):</w:t>
      </w:r>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4" w:name="historyclause"/>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AD07AC" w:rsidRPr="00E832D5" w14:paraId="19B6C1EC" w14:textId="77777777" w:rsidTr="008159C9">
        <w:tc>
          <w:tcPr>
            <w:tcW w:w="800" w:type="dxa"/>
            <w:shd w:val="solid" w:color="FFFFFF" w:fill="auto"/>
          </w:tcPr>
          <w:p w14:paraId="48E4EECF" w14:textId="72155573" w:rsidR="00AD07AC" w:rsidRDefault="00AD07AC" w:rsidP="00E95558">
            <w:pPr>
              <w:pStyle w:val="TAC"/>
              <w:rPr>
                <w:sz w:val="16"/>
                <w:szCs w:val="16"/>
                <w:lang w:eastAsia="zh-CN"/>
              </w:rPr>
            </w:pPr>
            <w:r>
              <w:rPr>
                <w:sz w:val="16"/>
                <w:szCs w:val="16"/>
                <w:lang w:eastAsia="zh-CN"/>
              </w:rPr>
              <w:t>2023-09</w:t>
            </w:r>
          </w:p>
        </w:tc>
        <w:tc>
          <w:tcPr>
            <w:tcW w:w="995" w:type="dxa"/>
            <w:shd w:val="solid" w:color="FFFFFF" w:fill="auto"/>
          </w:tcPr>
          <w:p w14:paraId="11AA5202" w14:textId="14EA6053" w:rsidR="00AD07AC" w:rsidRDefault="00AD07AC" w:rsidP="00E95558">
            <w:pPr>
              <w:pStyle w:val="TAC"/>
              <w:rPr>
                <w:sz w:val="16"/>
                <w:szCs w:val="16"/>
              </w:rPr>
            </w:pPr>
            <w:r>
              <w:rPr>
                <w:sz w:val="16"/>
                <w:szCs w:val="16"/>
              </w:rPr>
              <w:t>CT#101</w:t>
            </w:r>
          </w:p>
        </w:tc>
        <w:tc>
          <w:tcPr>
            <w:tcW w:w="992" w:type="dxa"/>
            <w:shd w:val="solid" w:color="FFFFFF" w:fill="auto"/>
          </w:tcPr>
          <w:p w14:paraId="4E18C794" w14:textId="10D8E90C" w:rsidR="00AD07AC" w:rsidRDefault="00AD07AC" w:rsidP="00E95558">
            <w:pPr>
              <w:pStyle w:val="TAC"/>
              <w:rPr>
                <w:sz w:val="16"/>
                <w:szCs w:val="16"/>
              </w:rPr>
            </w:pPr>
            <w:r>
              <w:rPr>
                <w:sz w:val="16"/>
                <w:szCs w:val="16"/>
              </w:rPr>
              <w:t>CP-232066</w:t>
            </w:r>
          </w:p>
        </w:tc>
        <w:tc>
          <w:tcPr>
            <w:tcW w:w="567" w:type="dxa"/>
            <w:shd w:val="solid" w:color="FFFFFF" w:fill="auto"/>
          </w:tcPr>
          <w:p w14:paraId="27AD6317" w14:textId="199B4812" w:rsidR="00AD07AC" w:rsidRDefault="00AD07AC" w:rsidP="00E95558">
            <w:pPr>
              <w:pStyle w:val="TAL"/>
              <w:rPr>
                <w:sz w:val="16"/>
                <w:szCs w:val="16"/>
              </w:rPr>
            </w:pPr>
            <w:r>
              <w:rPr>
                <w:sz w:val="16"/>
                <w:szCs w:val="16"/>
              </w:rPr>
              <w:t>0011</w:t>
            </w:r>
          </w:p>
        </w:tc>
        <w:tc>
          <w:tcPr>
            <w:tcW w:w="426" w:type="dxa"/>
            <w:shd w:val="solid" w:color="FFFFFF" w:fill="auto"/>
          </w:tcPr>
          <w:p w14:paraId="41BF3987" w14:textId="31D12AA0" w:rsidR="00AD07AC" w:rsidRDefault="00AD07AC" w:rsidP="00E95558">
            <w:pPr>
              <w:pStyle w:val="TAR"/>
              <w:rPr>
                <w:sz w:val="16"/>
                <w:szCs w:val="16"/>
              </w:rPr>
            </w:pPr>
            <w:r>
              <w:rPr>
                <w:sz w:val="16"/>
                <w:szCs w:val="16"/>
              </w:rPr>
              <w:t>1</w:t>
            </w:r>
          </w:p>
        </w:tc>
        <w:tc>
          <w:tcPr>
            <w:tcW w:w="425" w:type="dxa"/>
            <w:shd w:val="solid" w:color="FFFFFF" w:fill="auto"/>
          </w:tcPr>
          <w:p w14:paraId="600ED784" w14:textId="4A15A4F6" w:rsidR="00AD07AC" w:rsidRDefault="00AD07AC" w:rsidP="00E95558">
            <w:pPr>
              <w:pStyle w:val="TAC"/>
              <w:rPr>
                <w:sz w:val="16"/>
                <w:szCs w:val="16"/>
              </w:rPr>
            </w:pPr>
            <w:r>
              <w:rPr>
                <w:sz w:val="16"/>
                <w:szCs w:val="16"/>
              </w:rPr>
              <w:t>F</w:t>
            </w:r>
          </w:p>
        </w:tc>
        <w:tc>
          <w:tcPr>
            <w:tcW w:w="4726" w:type="dxa"/>
            <w:shd w:val="solid" w:color="FFFFFF" w:fill="auto"/>
          </w:tcPr>
          <w:p w14:paraId="346EDD3D" w14:textId="5C6BD86D" w:rsidR="00AD07AC" w:rsidRDefault="00AD07AC" w:rsidP="00E95558">
            <w:pPr>
              <w:pStyle w:val="TAL"/>
              <w:rPr>
                <w:sz w:val="16"/>
                <w:szCs w:val="16"/>
                <w:lang w:eastAsia="zh-CN"/>
              </w:rPr>
            </w:pPr>
            <w:r>
              <w:rPr>
                <w:sz w:val="16"/>
                <w:szCs w:val="16"/>
                <w:lang w:eastAsia="zh-CN"/>
              </w:rPr>
              <w:t>Alignment of MNPF in Rel-17 TS 23.540</w:t>
            </w:r>
          </w:p>
        </w:tc>
        <w:tc>
          <w:tcPr>
            <w:tcW w:w="708" w:type="dxa"/>
            <w:shd w:val="solid" w:color="FFFFFF" w:fill="auto"/>
          </w:tcPr>
          <w:p w14:paraId="1C2A316C" w14:textId="0181460F" w:rsidR="00AD07AC" w:rsidRDefault="00AD07AC" w:rsidP="00E95558">
            <w:pPr>
              <w:pStyle w:val="TAC"/>
              <w:rPr>
                <w:sz w:val="16"/>
                <w:szCs w:val="16"/>
                <w:lang w:eastAsia="zh-CN"/>
              </w:rPr>
            </w:pPr>
            <w:r>
              <w:rPr>
                <w:sz w:val="16"/>
                <w:szCs w:val="16"/>
                <w:lang w:eastAsia="zh-CN"/>
              </w:rPr>
              <w:t>17.3.0</w:t>
            </w:r>
          </w:p>
        </w:tc>
      </w:tr>
      <w:tr w:rsidR="00AD07AC" w:rsidRPr="00E832D5" w14:paraId="2FB1740C" w14:textId="77777777" w:rsidTr="008159C9">
        <w:tc>
          <w:tcPr>
            <w:tcW w:w="800" w:type="dxa"/>
            <w:shd w:val="solid" w:color="FFFFFF" w:fill="auto"/>
          </w:tcPr>
          <w:p w14:paraId="71552A4F" w14:textId="45BDC328" w:rsidR="00AD07AC" w:rsidRDefault="00AD07AC" w:rsidP="00AD07AC">
            <w:pPr>
              <w:pStyle w:val="TAC"/>
              <w:rPr>
                <w:sz w:val="16"/>
                <w:szCs w:val="16"/>
                <w:lang w:eastAsia="zh-CN"/>
              </w:rPr>
            </w:pPr>
            <w:r>
              <w:rPr>
                <w:sz w:val="16"/>
                <w:szCs w:val="16"/>
                <w:lang w:eastAsia="zh-CN"/>
              </w:rPr>
              <w:t>2023-09</w:t>
            </w:r>
          </w:p>
        </w:tc>
        <w:tc>
          <w:tcPr>
            <w:tcW w:w="995" w:type="dxa"/>
            <w:shd w:val="solid" w:color="FFFFFF" w:fill="auto"/>
          </w:tcPr>
          <w:p w14:paraId="6B451408" w14:textId="1BF4A45C" w:rsidR="00AD07AC" w:rsidRDefault="00AD07AC" w:rsidP="00AD07AC">
            <w:pPr>
              <w:pStyle w:val="TAC"/>
              <w:rPr>
                <w:sz w:val="16"/>
                <w:szCs w:val="16"/>
              </w:rPr>
            </w:pPr>
            <w:r>
              <w:rPr>
                <w:sz w:val="16"/>
                <w:szCs w:val="16"/>
              </w:rPr>
              <w:t>CT#101</w:t>
            </w:r>
          </w:p>
        </w:tc>
        <w:tc>
          <w:tcPr>
            <w:tcW w:w="992" w:type="dxa"/>
            <w:shd w:val="solid" w:color="FFFFFF" w:fill="auto"/>
          </w:tcPr>
          <w:p w14:paraId="541E5B89" w14:textId="3C3F0F34" w:rsidR="00AD07AC" w:rsidRDefault="00AD07AC" w:rsidP="00AD07AC">
            <w:pPr>
              <w:pStyle w:val="TAC"/>
              <w:rPr>
                <w:sz w:val="16"/>
                <w:szCs w:val="16"/>
              </w:rPr>
            </w:pPr>
            <w:r>
              <w:rPr>
                <w:sz w:val="16"/>
                <w:szCs w:val="16"/>
              </w:rPr>
              <w:t>CP-232066</w:t>
            </w:r>
          </w:p>
        </w:tc>
        <w:tc>
          <w:tcPr>
            <w:tcW w:w="567" w:type="dxa"/>
            <w:shd w:val="solid" w:color="FFFFFF" w:fill="auto"/>
          </w:tcPr>
          <w:p w14:paraId="2BAA6E83" w14:textId="73A09580" w:rsidR="00AD07AC" w:rsidRDefault="00AD07AC" w:rsidP="00AD07AC">
            <w:pPr>
              <w:pStyle w:val="TAL"/>
              <w:rPr>
                <w:sz w:val="16"/>
                <w:szCs w:val="16"/>
              </w:rPr>
            </w:pPr>
            <w:r>
              <w:rPr>
                <w:sz w:val="16"/>
                <w:szCs w:val="16"/>
              </w:rPr>
              <w:t>0014</w:t>
            </w:r>
          </w:p>
        </w:tc>
        <w:tc>
          <w:tcPr>
            <w:tcW w:w="426" w:type="dxa"/>
            <w:shd w:val="solid" w:color="FFFFFF" w:fill="auto"/>
          </w:tcPr>
          <w:p w14:paraId="445E65F7" w14:textId="3CD6F42D" w:rsidR="00AD07AC" w:rsidRDefault="00AD07AC" w:rsidP="00AD07AC">
            <w:pPr>
              <w:pStyle w:val="TAR"/>
              <w:rPr>
                <w:sz w:val="16"/>
                <w:szCs w:val="16"/>
              </w:rPr>
            </w:pPr>
            <w:r>
              <w:rPr>
                <w:sz w:val="16"/>
                <w:szCs w:val="16"/>
              </w:rPr>
              <w:t>-</w:t>
            </w:r>
          </w:p>
        </w:tc>
        <w:tc>
          <w:tcPr>
            <w:tcW w:w="425" w:type="dxa"/>
            <w:shd w:val="solid" w:color="FFFFFF" w:fill="auto"/>
          </w:tcPr>
          <w:p w14:paraId="747A8E6B" w14:textId="5EBCB750" w:rsidR="00AD07AC" w:rsidRDefault="00AD07AC" w:rsidP="00AD07AC">
            <w:pPr>
              <w:pStyle w:val="TAC"/>
              <w:rPr>
                <w:sz w:val="16"/>
                <w:szCs w:val="16"/>
              </w:rPr>
            </w:pPr>
            <w:r>
              <w:rPr>
                <w:sz w:val="16"/>
                <w:szCs w:val="16"/>
              </w:rPr>
              <w:t>F</w:t>
            </w:r>
          </w:p>
        </w:tc>
        <w:tc>
          <w:tcPr>
            <w:tcW w:w="4726" w:type="dxa"/>
            <w:shd w:val="solid" w:color="FFFFFF" w:fill="auto"/>
          </w:tcPr>
          <w:p w14:paraId="1CB688F9" w14:textId="62878DD8" w:rsidR="00AD07AC" w:rsidRDefault="00AD07AC" w:rsidP="00AD07AC">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21B173BA" w14:textId="2E85A8B5" w:rsidR="00AD07AC" w:rsidRDefault="00AD07AC" w:rsidP="00AD07AC">
            <w:pPr>
              <w:pStyle w:val="TAC"/>
              <w:rPr>
                <w:sz w:val="16"/>
                <w:szCs w:val="16"/>
                <w:lang w:eastAsia="zh-CN"/>
              </w:rPr>
            </w:pPr>
            <w:r>
              <w:rPr>
                <w:sz w:val="16"/>
                <w:szCs w:val="16"/>
                <w:lang w:eastAsia="zh-CN"/>
              </w:rPr>
              <w:t>17.3.0</w:t>
            </w:r>
          </w:p>
        </w:tc>
      </w:tr>
    </w:tbl>
    <w:p w14:paraId="6AE5F0B0" w14:textId="77777777" w:rsidR="00080512" w:rsidRDefault="00080512" w:rsidP="0079778D"/>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0EE37" w14:textId="77777777" w:rsidR="00FA6230" w:rsidRDefault="00FA6230">
      <w:r>
        <w:separator/>
      </w:r>
    </w:p>
  </w:endnote>
  <w:endnote w:type="continuationSeparator" w:id="0">
    <w:p w14:paraId="02145FFF" w14:textId="77777777" w:rsidR="00FA6230" w:rsidRDefault="00FA6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3DBE8" w14:textId="77777777" w:rsidR="00FA6230" w:rsidRDefault="00FA6230">
      <w:r>
        <w:separator/>
      </w:r>
    </w:p>
  </w:footnote>
  <w:footnote w:type="continuationSeparator" w:id="0">
    <w:p w14:paraId="0436A76B" w14:textId="77777777" w:rsidR="00FA6230" w:rsidRDefault="00FA62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BA709C7"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07AC">
      <w:rPr>
        <w:rFonts w:ascii="Arial" w:hAnsi="Arial" w:cs="Arial"/>
        <w:b/>
        <w:noProof/>
        <w:sz w:val="18"/>
        <w:szCs w:val="18"/>
      </w:rPr>
      <w:t>3GPP TS 23.540 V17.3.0 (2023-09)</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4DE29727"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07AC">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50E7"/>
    <w:rsid w:val="008768CA"/>
    <w:rsid w:val="0088144E"/>
    <w:rsid w:val="008C384C"/>
    <w:rsid w:val="008C45E0"/>
    <w:rsid w:val="008C4704"/>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07AC"/>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A6230"/>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12116</Words>
  <Characters>69064</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23.540_CR0014_(Rel-17)_SMS_SBI</cp:lastModifiedBy>
  <cp:revision>16</cp:revision>
  <cp:lastPrinted>2019-02-25T14:05:00Z</cp:lastPrinted>
  <dcterms:created xsi:type="dcterms:W3CDTF">2022-05-28T03:52:00Z</dcterms:created>
  <dcterms:modified xsi:type="dcterms:W3CDTF">2023-09-20T06:26:00Z</dcterms:modified>
</cp:coreProperties>
</file>