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1DD60B"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r w:rsidR="00EB1A97">
              <w:t>8</w:t>
            </w:r>
            <w:r>
              <w:t>.</w:t>
            </w:r>
            <w:r w:rsidR="00EB1A97">
              <w:t>0</w:t>
            </w:r>
            <w:r w:rsidRPr="00D27A95">
              <w:rPr>
                <w:sz w:val="32"/>
              </w:rPr>
              <w:t xml:space="preserve"> (</w:t>
            </w:r>
            <w:r>
              <w:rPr>
                <w:sz w:val="32"/>
              </w:rPr>
              <w:t>202</w:t>
            </w:r>
            <w:r w:rsidR="00CA3104">
              <w:rPr>
                <w:sz w:val="32"/>
              </w:rPr>
              <w:t>2</w:t>
            </w:r>
            <w:r>
              <w:rPr>
                <w:sz w:val="32"/>
              </w:rPr>
              <w:t>-</w:t>
            </w:r>
            <w:r w:rsidR="00CA3104">
              <w:rPr>
                <w:sz w:val="32"/>
              </w:rPr>
              <w:t>0</w:t>
            </w:r>
            <w:r w:rsidR="00EB1A97">
              <w:rPr>
                <w:sz w:val="32"/>
              </w:rPr>
              <w:t>9</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62F95A22" w14:textId="2C45C081" w:rsidR="0075650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756500">
        <w:rPr>
          <w:noProof/>
        </w:rPr>
        <w:t>Foreword</w:t>
      </w:r>
      <w:r w:rsidR="00756500">
        <w:rPr>
          <w:noProof/>
        </w:rPr>
        <w:tab/>
      </w:r>
      <w:r w:rsidR="00756500">
        <w:rPr>
          <w:noProof/>
        </w:rPr>
        <w:fldChar w:fldCharType="begin" w:fldLock="1"/>
      </w:r>
      <w:r w:rsidR="00756500">
        <w:rPr>
          <w:noProof/>
        </w:rPr>
        <w:instrText xml:space="preserve"> PAGEREF _Toc114822345 \h </w:instrText>
      </w:r>
      <w:r w:rsidR="00756500">
        <w:rPr>
          <w:noProof/>
        </w:rPr>
      </w:r>
      <w:r w:rsidR="00756500">
        <w:rPr>
          <w:noProof/>
        </w:rPr>
        <w:fldChar w:fldCharType="separate"/>
      </w:r>
      <w:r w:rsidR="00756500">
        <w:rPr>
          <w:noProof/>
        </w:rPr>
        <w:t>5</w:t>
      </w:r>
      <w:r w:rsidR="00756500">
        <w:rPr>
          <w:noProof/>
        </w:rPr>
        <w:fldChar w:fldCharType="end"/>
      </w:r>
    </w:p>
    <w:p w14:paraId="1303ACF6" w14:textId="6A28AA2E" w:rsidR="00756500" w:rsidRDefault="0075650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_Toc114822346 \h </w:instrText>
      </w:r>
      <w:r>
        <w:rPr>
          <w:noProof/>
        </w:rPr>
      </w:r>
      <w:r>
        <w:rPr>
          <w:noProof/>
        </w:rPr>
        <w:fldChar w:fldCharType="separate"/>
      </w:r>
      <w:r>
        <w:rPr>
          <w:noProof/>
        </w:rPr>
        <w:t>6</w:t>
      </w:r>
      <w:r>
        <w:rPr>
          <w:noProof/>
        </w:rPr>
        <w:fldChar w:fldCharType="end"/>
      </w:r>
    </w:p>
    <w:p w14:paraId="0F0F0E58" w14:textId="28720D7A" w:rsidR="00756500" w:rsidRDefault="00756500">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_Toc114822347 \h </w:instrText>
      </w:r>
      <w:r>
        <w:rPr>
          <w:noProof/>
        </w:rPr>
      </w:r>
      <w:r>
        <w:rPr>
          <w:noProof/>
        </w:rPr>
        <w:fldChar w:fldCharType="separate"/>
      </w:r>
      <w:r>
        <w:rPr>
          <w:noProof/>
        </w:rPr>
        <w:t>6</w:t>
      </w:r>
      <w:r>
        <w:rPr>
          <w:noProof/>
        </w:rPr>
        <w:fldChar w:fldCharType="end"/>
      </w:r>
    </w:p>
    <w:p w14:paraId="4FA6098E" w14:textId="02D53C64" w:rsidR="00756500" w:rsidRDefault="00756500">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_Toc114822348 \h </w:instrText>
      </w:r>
      <w:r>
        <w:rPr>
          <w:noProof/>
        </w:rPr>
      </w:r>
      <w:r>
        <w:rPr>
          <w:noProof/>
        </w:rPr>
        <w:fldChar w:fldCharType="separate"/>
      </w:r>
      <w:r>
        <w:rPr>
          <w:noProof/>
        </w:rPr>
        <w:t>9</w:t>
      </w:r>
      <w:r>
        <w:rPr>
          <w:noProof/>
        </w:rPr>
        <w:fldChar w:fldCharType="end"/>
      </w:r>
    </w:p>
    <w:p w14:paraId="2FC96048" w14:textId="2FF11636" w:rsidR="00756500" w:rsidRDefault="0075650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_Toc114822349 \h </w:instrText>
      </w:r>
      <w:r>
        <w:rPr>
          <w:noProof/>
        </w:rPr>
      </w:r>
      <w:r>
        <w:rPr>
          <w:noProof/>
        </w:rPr>
        <w:fldChar w:fldCharType="separate"/>
      </w:r>
      <w:r>
        <w:rPr>
          <w:noProof/>
        </w:rPr>
        <w:t>15</w:t>
      </w:r>
      <w:r>
        <w:rPr>
          <w:noProof/>
        </w:rPr>
        <w:fldChar w:fldCharType="end"/>
      </w:r>
    </w:p>
    <w:p w14:paraId="5B7F7FDF" w14:textId="216928AA" w:rsidR="00756500" w:rsidRDefault="0075650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_Toc114822350 \h </w:instrText>
      </w:r>
      <w:r>
        <w:rPr>
          <w:noProof/>
        </w:rPr>
      </w:r>
      <w:r>
        <w:rPr>
          <w:noProof/>
        </w:rPr>
        <w:fldChar w:fldCharType="separate"/>
      </w:r>
      <w:r>
        <w:rPr>
          <w:noProof/>
        </w:rPr>
        <w:t>16</w:t>
      </w:r>
      <w:r>
        <w:rPr>
          <w:noProof/>
        </w:rPr>
        <w:fldChar w:fldCharType="end"/>
      </w:r>
    </w:p>
    <w:p w14:paraId="4559866C" w14:textId="0D5E3FA5" w:rsidR="00756500" w:rsidRDefault="00756500">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_Toc114822351 \h </w:instrText>
      </w:r>
      <w:r>
        <w:rPr>
          <w:noProof/>
        </w:rPr>
      </w:r>
      <w:r>
        <w:rPr>
          <w:noProof/>
        </w:rPr>
        <w:fldChar w:fldCharType="separate"/>
      </w:r>
      <w:r>
        <w:rPr>
          <w:noProof/>
        </w:rPr>
        <w:t>16</w:t>
      </w:r>
      <w:r>
        <w:rPr>
          <w:noProof/>
        </w:rPr>
        <w:fldChar w:fldCharType="end"/>
      </w:r>
    </w:p>
    <w:p w14:paraId="1686B31B" w14:textId="746FF80A" w:rsidR="00756500" w:rsidRDefault="0075650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_Toc114822352 \h </w:instrText>
      </w:r>
      <w:r>
        <w:rPr>
          <w:noProof/>
        </w:rPr>
      </w:r>
      <w:r>
        <w:rPr>
          <w:noProof/>
        </w:rPr>
        <w:fldChar w:fldCharType="separate"/>
      </w:r>
      <w:r>
        <w:rPr>
          <w:noProof/>
        </w:rPr>
        <w:t>17</w:t>
      </w:r>
      <w:r>
        <w:rPr>
          <w:noProof/>
        </w:rPr>
        <w:fldChar w:fldCharType="end"/>
      </w:r>
    </w:p>
    <w:p w14:paraId="4891CC6E" w14:textId="6252CD5C" w:rsidR="00756500" w:rsidRDefault="00756500">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_Toc114822353 \h </w:instrText>
      </w:r>
      <w:r>
        <w:rPr>
          <w:noProof/>
        </w:rPr>
      </w:r>
      <w:r>
        <w:rPr>
          <w:noProof/>
        </w:rPr>
        <w:fldChar w:fldCharType="separate"/>
      </w:r>
      <w:r>
        <w:rPr>
          <w:noProof/>
        </w:rPr>
        <w:t>21</w:t>
      </w:r>
      <w:r>
        <w:rPr>
          <w:noProof/>
        </w:rPr>
        <w:fldChar w:fldCharType="end"/>
      </w:r>
    </w:p>
    <w:p w14:paraId="1C5C6597" w14:textId="74FE3223" w:rsidR="00756500" w:rsidRDefault="00756500">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_Toc114822354 \h </w:instrText>
      </w:r>
      <w:r>
        <w:rPr>
          <w:noProof/>
        </w:rPr>
      </w:r>
      <w:r>
        <w:rPr>
          <w:noProof/>
        </w:rPr>
        <w:fldChar w:fldCharType="separate"/>
      </w:r>
      <w:r>
        <w:rPr>
          <w:noProof/>
        </w:rPr>
        <w:t>22</w:t>
      </w:r>
      <w:r>
        <w:rPr>
          <w:noProof/>
        </w:rPr>
        <w:fldChar w:fldCharType="end"/>
      </w:r>
    </w:p>
    <w:p w14:paraId="1FB20C3A" w14:textId="484B3B59" w:rsidR="00756500" w:rsidRDefault="00756500">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_Toc114822355 \h </w:instrText>
      </w:r>
      <w:r>
        <w:rPr>
          <w:noProof/>
        </w:rPr>
      </w:r>
      <w:r>
        <w:rPr>
          <w:noProof/>
        </w:rPr>
        <w:fldChar w:fldCharType="separate"/>
      </w:r>
      <w:r>
        <w:rPr>
          <w:noProof/>
        </w:rPr>
        <w:t>24</w:t>
      </w:r>
      <w:r>
        <w:rPr>
          <w:noProof/>
        </w:rPr>
        <w:fldChar w:fldCharType="end"/>
      </w:r>
    </w:p>
    <w:p w14:paraId="0C8BD3A8" w14:textId="7CD7A55A" w:rsidR="00756500" w:rsidRDefault="0075650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_Toc114822356 \h </w:instrText>
      </w:r>
      <w:r>
        <w:rPr>
          <w:noProof/>
        </w:rPr>
      </w:r>
      <w:r>
        <w:rPr>
          <w:noProof/>
        </w:rPr>
        <w:fldChar w:fldCharType="separate"/>
      </w:r>
      <w:r>
        <w:rPr>
          <w:noProof/>
        </w:rPr>
        <w:t>26</w:t>
      </w:r>
      <w:r>
        <w:rPr>
          <w:noProof/>
        </w:rPr>
        <w:fldChar w:fldCharType="end"/>
      </w:r>
    </w:p>
    <w:p w14:paraId="6B438B8D" w14:textId="28397E2C" w:rsidR="00756500" w:rsidRDefault="0075650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_Toc114822357 \h </w:instrText>
      </w:r>
      <w:r>
        <w:rPr>
          <w:noProof/>
        </w:rPr>
      </w:r>
      <w:r>
        <w:rPr>
          <w:noProof/>
        </w:rPr>
        <w:fldChar w:fldCharType="separate"/>
      </w:r>
      <w:r>
        <w:rPr>
          <w:noProof/>
        </w:rPr>
        <w:t>27</w:t>
      </w:r>
      <w:r>
        <w:rPr>
          <w:noProof/>
        </w:rPr>
        <w:fldChar w:fldCharType="end"/>
      </w:r>
    </w:p>
    <w:p w14:paraId="194D90EB" w14:textId="653A8B84" w:rsidR="00756500" w:rsidRDefault="00756500">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_Toc114822358 \h </w:instrText>
      </w:r>
      <w:r>
        <w:rPr>
          <w:noProof/>
        </w:rPr>
      </w:r>
      <w:r>
        <w:rPr>
          <w:noProof/>
        </w:rPr>
        <w:fldChar w:fldCharType="separate"/>
      </w:r>
      <w:r>
        <w:rPr>
          <w:noProof/>
        </w:rPr>
        <w:t>27</w:t>
      </w:r>
      <w:r>
        <w:rPr>
          <w:noProof/>
        </w:rPr>
        <w:fldChar w:fldCharType="end"/>
      </w:r>
    </w:p>
    <w:p w14:paraId="4FBD420A" w14:textId="4E7F5523" w:rsidR="00756500" w:rsidRDefault="00756500">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_Toc114822359 \h </w:instrText>
      </w:r>
      <w:r>
        <w:rPr>
          <w:noProof/>
        </w:rPr>
      </w:r>
      <w:r>
        <w:rPr>
          <w:noProof/>
        </w:rPr>
        <w:fldChar w:fldCharType="separate"/>
      </w:r>
      <w:r>
        <w:rPr>
          <w:noProof/>
        </w:rPr>
        <w:t>27</w:t>
      </w:r>
      <w:r>
        <w:rPr>
          <w:noProof/>
        </w:rPr>
        <w:fldChar w:fldCharType="end"/>
      </w:r>
    </w:p>
    <w:p w14:paraId="2A9B5C17" w14:textId="756307B2" w:rsidR="00756500" w:rsidRDefault="00756500">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_Toc114822360 \h </w:instrText>
      </w:r>
      <w:r>
        <w:rPr>
          <w:noProof/>
        </w:rPr>
      </w:r>
      <w:r>
        <w:rPr>
          <w:noProof/>
        </w:rPr>
        <w:fldChar w:fldCharType="separate"/>
      </w:r>
      <w:r>
        <w:rPr>
          <w:noProof/>
        </w:rPr>
        <w:t>28</w:t>
      </w:r>
      <w:r>
        <w:rPr>
          <w:noProof/>
        </w:rPr>
        <w:fldChar w:fldCharType="end"/>
      </w:r>
    </w:p>
    <w:p w14:paraId="2528ABC2" w14:textId="1819D0B8" w:rsidR="00756500" w:rsidRDefault="00756500">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_Toc114822361 \h </w:instrText>
      </w:r>
      <w:r>
        <w:rPr>
          <w:noProof/>
        </w:rPr>
      </w:r>
      <w:r>
        <w:rPr>
          <w:noProof/>
        </w:rPr>
        <w:fldChar w:fldCharType="separate"/>
      </w:r>
      <w:r>
        <w:rPr>
          <w:noProof/>
        </w:rPr>
        <w:t>28</w:t>
      </w:r>
      <w:r>
        <w:rPr>
          <w:noProof/>
        </w:rPr>
        <w:fldChar w:fldCharType="end"/>
      </w:r>
    </w:p>
    <w:p w14:paraId="2451FD4E" w14:textId="396FE308" w:rsidR="00756500" w:rsidRDefault="00756500">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_Toc114822362 \h </w:instrText>
      </w:r>
      <w:r>
        <w:rPr>
          <w:noProof/>
        </w:rPr>
      </w:r>
      <w:r>
        <w:rPr>
          <w:noProof/>
        </w:rPr>
        <w:fldChar w:fldCharType="separate"/>
      </w:r>
      <w:r>
        <w:rPr>
          <w:noProof/>
        </w:rPr>
        <w:t>30</w:t>
      </w:r>
      <w:r>
        <w:rPr>
          <w:noProof/>
        </w:rPr>
        <w:fldChar w:fldCharType="end"/>
      </w:r>
    </w:p>
    <w:p w14:paraId="786F6C47" w14:textId="6870F09C" w:rsidR="00756500" w:rsidRDefault="00756500">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_Toc114822363 \h </w:instrText>
      </w:r>
      <w:r>
        <w:rPr>
          <w:noProof/>
        </w:rPr>
      </w:r>
      <w:r>
        <w:rPr>
          <w:noProof/>
        </w:rPr>
        <w:fldChar w:fldCharType="separate"/>
      </w:r>
      <w:r>
        <w:rPr>
          <w:noProof/>
        </w:rPr>
        <w:t>30</w:t>
      </w:r>
      <w:r>
        <w:rPr>
          <w:noProof/>
        </w:rPr>
        <w:fldChar w:fldCharType="end"/>
      </w:r>
    </w:p>
    <w:p w14:paraId="6599E2EA" w14:textId="0172CE99" w:rsidR="00756500" w:rsidRDefault="00756500">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_Toc114822364 \h </w:instrText>
      </w:r>
      <w:r>
        <w:rPr>
          <w:noProof/>
        </w:rPr>
      </w:r>
      <w:r>
        <w:rPr>
          <w:noProof/>
        </w:rPr>
        <w:fldChar w:fldCharType="separate"/>
      </w:r>
      <w:r>
        <w:rPr>
          <w:noProof/>
        </w:rPr>
        <w:t>30</w:t>
      </w:r>
      <w:r>
        <w:rPr>
          <w:noProof/>
        </w:rPr>
        <w:fldChar w:fldCharType="end"/>
      </w:r>
    </w:p>
    <w:p w14:paraId="5BA3266A" w14:textId="2B46D266" w:rsidR="00756500" w:rsidRDefault="00756500">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_Toc114822365 \h </w:instrText>
      </w:r>
      <w:r>
        <w:rPr>
          <w:noProof/>
        </w:rPr>
      </w:r>
      <w:r>
        <w:rPr>
          <w:noProof/>
        </w:rPr>
        <w:fldChar w:fldCharType="separate"/>
      </w:r>
      <w:r>
        <w:rPr>
          <w:noProof/>
        </w:rPr>
        <w:t>31</w:t>
      </w:r>
      <w:r>
        <w:rPr>
          <w:noProof/>
        </w:rPr>
        <w:fldChar w:fldCharType="end"/>
      </w:r>
    </w:p>
    <w:p w14:paraId="1D059091" w14:textId="250F3871" w:rsidR="00756500" w:rsidRDefault="00756500">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_Toc114822366 \h </w:instrText>
      </w:r>
      <w:r>
        <w:rPr>
          <w:noProof/>
        </w:rPr>
      </w:r>
      <w:r>
        <w:rPr>
          <w:noProof/>
        </w:rPr>
        <w:fldChar w:fldCharType="separate"/>
      </w:r>
      <w:r>
        <w:rPr>
          <w:noProof/>
        </w:rPr>
        <w:t>31</w:t>
      </w:r>
      <w:r>
        <w:rPr>
          <w:noProof/>
        </w:rPr>
        <w:fldChar w:fldCharType="end"/>
      </w:r>
    </w:p>
    <w:p w14:paraId="7987DF44" w14:textId="606D1CA9" w:rsidR="00756500" w:rsidRDefault="0075650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_Toc114822367 \h </w:instrText>
      </w:r>
      <w:r>
        <w:rPr>
          <w:noProof/>
        </w:rPr>
      </w:r>
      <w:r>
        <w:rPr>
          <w:noProof/>
        </w:rPr>
        <w:fldChar w:fldCharType="separate"/>
      </w:r>
      <w:r>
        <w:rPr>
          <w:noProof/>
        </w:rPr>
        <w:t>34</w:t>
      </w:r>
      <w:r>
        <w:rPr>
          <w:noProof/>
        </w:rPr>
        <w:fldChar w:fldCharType="end"/>
      </w:r>
    </w:p>
    <w:p w14:paraId="6C8D36AD" w14:textId="0CCB99C1" w:rsidR="00756500" w:rsidRDefault="0075650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_Toc114822368 \h </w:instrText>
      </w:r>
      <w:r>
        <w:rPr>
          <w:noProof/>
        </w:rPr>
      </w:r>
      <w:r>
        <w:rPr>
          <w:noProof/>
        </w:rPr>
        <w:fldChar w:fldCharType="separate"/>
      </w:r>
      <w:r>
        <w:rPr>
          <w:noProof/>
        </w:rPr>
        <w:t>34</w:t>
      </w:r>
      <w:r>
        <w:rPr>
          <w:noProof/>
        </w:rPr>
        <w:fldChar w:fldCharType="end"/>
      </w:r>
    </w:p>
    <w:p w14:paraId="0077782C" w14:textId="4DAC8935" w:rsidR="00756500" w:rsidRDefault="0075650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_Toc114822369 \h </w:instrText>
      </w:r>
      <w:r>
        <w:rPr>
          <w:noProof/>
        </w:rPr>
      </w:r>
      <w:r>
        <w:rPr>
          <w:noProof/>
        </w:rPr>
        <w:fldChar w:fldCharType="separate"/>
      </w:r>
      <w:r>
        <w:rPr>
          <w:noProof/>
        </w:rPr>
        <w:t>34</w:t>
      </w:r>
      <w:r>
        <w:rPr>
          <w:noProof/>
        </w:rPr>
        <w:fldChar w:fldCharType="end"/>
      </w:r>
    </w:p>
    <w:p w14:paraId="0249E410" w14:textId="670A9C19" w:rsidR="00756500" w:rsidRDefault="0075650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_Toc114822370 \h </w:instrText>
      </w:r>
      <w:r>
        <w:rPr>
          <w:noProof/>
        </w:rPr>
      </w:r>
      <w:r>
        <w:rPr>
          <w:noProof/>
        </w:rPr>
        <w:fldChar w:fldCharType="separate"/>
      </w:r>
      <w:r>
        <w:rPr>
          <w:noProof/>
        </w:rPr>
        <w:t>34</w:t>
      </w:r>
      <w:r>
        <w:rPr>
          <w:noProof/>
        </w:rPr>
        <w:fldChar w:fldCharType="end"/>
      </w:r>
    </w:p>
    <w:p w14:paraId="67BEF681" w14:textId="4266B671" w:rsidR="00756500" w:rsidRDefault="0075650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_Toc114822371 \h </w:instrText>
      </w:r>
      <w:r>
        <w:rPr>
          <w:noProof/>
        </w:rPr>
      </w:r>
      <w:r>
        <w:rPr>
          <w:noProof/>
        </w:rPr>
        <w:fldChar w:fldCharType="separate"/>
      </w:r>
      <w:r>
        <w:rPr>
          <w:noProof/>
        </w:rPr>
        <w:t>34</w:t>
      </w:r>
      <w:r>
        <w:rPr>
          <w:noProof/>
        </w:rPr>
        <w:fldChar w:fldCharType="end"/>
      </w:r>
    </w:p>
    <w:p w14:paraId="24039D26" w14:textId="5EC55629" w:rsidR="00756500" w:rsidRDefault="00756500">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_Toc114822372 \h </w:instrText>
      </w:r>
      <w:r>
        <w:rPr>
          <w:noProof/>
        </w:rPr>
      </w:r>
      <w:r>
        <w:rPr>
          <w:noProof/>
        </w:rPr>
        <w:fldChar w:fldCharType="separate"/>
      </w:r>
      <w:r>
        <w:rPr>
          <w:noProof/>
        </w:rPr>
        <w:t>34</w:t>
      </w:r>
      <w:r>
        <w:rPr>
          <w:noProof/>
        </w:rPr>
        <w:fldChar w:fldCharType="end"/>
      </w:r>
    </w:p>
    <w:p w14:paraId="39B083B6" w14:textId="7BA820D9" w:rsidR="00756500" w:rsidRDefault="00756500">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_Toc114822373 \h </w:instrText>
      </w:r>
      <w:r>
        <w:rPr>
          <w:noProof/>
        </w:rPr>
      </w:r>
      <w:r>
        <w:rPr>
          <w:noProof/>
        </w:rPr>
        <w:fldChar w:fldCharType="separate"/>
      </w:r>
      <w:r>
        <w:rPr>
          <w:noProof/>
        </w:rPr>
        <w:t>35</w:t>
      </w:r>
      <w:r>
        <w:rPr>
          <w:noProof/>
        </w:rPr>
        <w:fldChar w:fldCharType="end"/>
      </w:r>
    </w:p>
    <w:p w14:paraId="43B9ACD7" w14:textId="2A34F2A5" w:rsidR="00756500" w:rsidRDefault="0075650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_Toc114822374 \h </w:instrText>
      </w:r>
      <w:r>
        <w:rPr>
          <w:noProof/>
        </w:rPr>
      </w:r>
      <w:r>
        <w:rPr>
          <w:noProof/>
        </w:rPr>
        <w:fldChar w:fldCharType="separate"/>
      </w:r>
      <w:r>
        <w:rPr>
          <w:noProof/>
        </w:rPr>
        <w:t>35</w:t>
      </w:r>
      <w:r>
        <w:rPr>
          <w:noProof/>
        </w:rPr>
        <w:fldChar w:fldCharType="end"/>
      </w:r>
    </w:p>
    <w:p w14:paraId="45289822" w14:textId="46F70171" w:rsidR="00756500" w:rsidRDefault="0075650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_Toc114822375 \h </w:instrText>
      </w:r>
      <w:r>
        <w:rPr>
          <w:noProof/>
        </w:rPr>
      </w:r>
      <w:r>
        <w:rPr>
          <w:noProof/>
        </w:rPr>
        <w:fldChar w:fldCharType="separate"/>
      </w:r>
      <w:r>
        <w:rPr>
          <w:noProof/>
        </w:rPr>
        <w:t>35</w:t>
      </w:r>
      <w:r>
        <w:rPr>
          <w:noProof/>
        </w:rPr>
        <w:fldChar w:fldCharType="end"/>
      </w:r>
    </w:p>
    <w:p w14:paraId="41613CFF" w14:textId="5F261094" w:rsidR="00756500" w:rsidRDefault="0075650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_Toc114822376 \h </w:instrText>
      </w:r>
      <w:r>
        <w:rPr>
          <w:noProof/>
        </w:rPr>
      </w:r>
      <w:r>
        <w:rPr>
          <w:noProof/>
        </w:rPr>
        <w:fldChar w:fldCharType="separate"/>
      </w:r>
      <w:r>
        <w:rPr>
          <w:noProof/>
        </w:rPr>
        <w:t>36</w:t>
      </w:r>
      <w:r>
        <w:rPr>
          <w:noProof/>
        </w:rPr>
        <w:fldChar w:fldCharType="end"/>
      </w:r>
    </w:p>
    <w:p w14:paraId="4A6DEB03" w14:textId="68B955F8" w:rsidR="00756500" w:rsidRDefault="00756500">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_Toc114822377 \h </w:instrText>
      </w:r>
      <w:r>
        <w:rPr>
          <w:noProof/>
        </w:rPr>
      </w:r>
      <w:r>
        <w:rPr>
          <w:noProof/>
        </w:rPr>
        <w:fldChar w:fldCharType="separate"/>
      </w:r>
      <w:r>
        <w:rPr>
          <w:noProof/>
        </w:rPr>
        <w:t>36</w:t>
      </w:r>
      <w:r>
        <w:rPr>
          <w:noProof/>
        </w:rPr>
        <w:fldChar w:fldCharType="end"/>
      </w:r>
    </w:p>
    <w:p w14:paraId="75DDACE6" w14:textId="42DF053B" w:rsidR="00756500" w:rsidRDefault="00756500">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_Toc114822378 \h </w:instrText>
      </w:r>
      <w:r>
        <w:rPr>
          <w:noProof/>
        </w:rPr>
      </w:r>
      <w:r>
        <w:rPr>
          <w:noProof/>
        </w:rPr>
        <w:fldChar w:fldCharType="separate"/>
      </w:r>
      <w:r>
        <w:rPr>
          <w:noProof/>
        </w:rPr>
        <w:t>36</w:t>
      </w:r>
      <w:r>
        <w:rPr>
          <w:noProof/>
        </w:rPr>
        <w:fldChar w:fldCharType="end"/>
      </w:r>
    </w:p>
    <w:p w14:paraId="543EF973" w14:textId="30E8A33B" w:rsidR="00756500" w:rsidRDefault="00756500">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_Toc114822379 \h </w:instrText>
      </w:r>
      <w:r>
        <w:rPr>
          <w:noProof/>
        </w:rPr>
      </w:r>
      <w:r>
        <w:rPr>
          <w:noProof/>
        </w:rPr>
        <w:fldChar w:fldCharType="separate"/>
      </w:r>
      <w:r>
        <w:rPr>
          <w:noProof/>
        </w:rPr>
        <w:t>36</w:t>
      </w:r>
      <w:r>
        <w:rPr>
          <w:noProof/>
        </w:rPr>
        <w:fldChar w:fldCharType="end"/>
      </w:r>
    </w:p>
    <w:p w14:paraId="0EF4A166" w14:textId="0503CFEB" w:rsidR="00756500" w:rsidRDefault="00756500">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_Toc114822380 \h </w:instrText>
      </w:r>
      <w:r>
        <w:rPr>
          <w:noProof/>
        </w:rPr>
      </w:r>
      <w:r>
        <w:rPr>
          <w:noProof/>
        </w:rPr>
        <w:fldChar w:fldCharType="separate"/>
      </w:r>
      <w:r>
        <w:rPr>
          <w:noProof/>
        </w:rPr>
        <w:t>37</w:t>
      </w:r>
      <w:r>
        <w:rPr>
          <w:noProof/>
        </w:rPr>
        <w:fldChar w:fldCharType="end"/>
      </w:r>
    </w:p>
    <w:p w14:paraId="59E079C1" w14:textId="4B53CB06" w:rsidR="00756500" w:rsidRDefault="00756500">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_Toc114822381 \h </w:instrText>
      </w:r>
      <w:r>
        <w:rPr>
          <w:noProof/>
        </w:rPr>
      </w:r>
      <w:r>
        <w:rPr>
          <w:noProof/>
        </w:rPr>
        <w:fldChar w:fldCharType="separate"/>
      </w:r>
      <w:r>
        <w:rPr>
          <w:noProof/>
        </w:rPr>
        <w:t>38</w:t>
      </w:r>
      <w:r>
        <w:rPr>
          <w:noProof/>
        </w:rPr>
        <w:fldChar w:fldCharType="end"/>
      </w:r>
    </w:p>
    <w:p w14:paraId="13ABC7B1" w14:textId="35AE938A" w:rsidR="00756500" w:rsidRDefault="00756500">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_Toc114822382 \h </w:instrText>
      </w:r>
      <w:r>
        <w:rPr>
          <w:noProof/>
        </w:rPr>
      </w:r>
      <w:r>
        <w:rPr>
          <w:noProof/>
        </w:rPr>
        <w:fldChar w:fldCharType="separate"/>
      </w:r>
      <w:r>
        <w:rPr>
          <w:noProof/>
        </w:rPr>
        <w:t>43</w:t>
      </w:r>
      <w:r>
        <w:rPr>
          <w:noProof/>
        </w:rPr>
        <w:fldChar w:fldCharType="end"/>
      </w:r>
    </w:p>
    <w:p w14:paraId="40189E54" w14:textId="52C423FF" w:rsidR="00756500" w:rsidRDefault="00756500">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_Toc114822383 \h </w:instrText>
      </w:r>
      <w:r>
        <w:rPr>
          <w:noProof/>
        </w:rPr>
      </w:r>
      <w:r>
        <w:rPr>
          <w:noProof/>
        </w:rPr>
        <w:fldChar w:fldCharType="separate"/>
      </w:r>
      <w:r>
        <w:rPr>
          <w:noProof/>
        </w:rPr>
        <w:t>46</w:t>
      </w:r>
      <w:r>
        <w:rPr>
          <w:noProof/>
        </w:rPr>
        <w:fldChar w:fldCharType="end"/>
      </w:r>
    </w:p>
    <w:p w14:paraId="0B7ECBDE" w14:textId="374453BF" w:rsidR="00756500" w:rsidRDefault="00756500">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_Toc114822384 \h </w:instrText>
      </w:r>
      <w:r>
        <w:rPr>
          <w:noProof/>
        </w:rPr>
      </w:r>
      <w:r>
        <w:rPr>
          <w:noProof/>
        </w:rPr>
        <w:fldChar w:fldCharType="separate"/>
      </w:r>
      <w:r>
        <w:rPr>
          <w:noProof/>
        </w:rPr>
        <w:t>48</w:t>
      </w:r>
      <w:r>
        <w:rPr>
          <w:noProof/>
        </w:rPr>
        <w:fldChar w:fldCharType="end"/>
      </w:r>
    </w:p>
    <w:p w14:paraId="1A5FC4D7" w14:textId="09568989" w:rsidR="00756500" w:rsidRDefault="00756500">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_Toc114822385 \h </w:instrText>
      </w:r>
      <w:r>
        <w:rPr>
          <w:noProof/>
        </w:rPr>
      </w:r>
      <w:r>
        <w:rPr>
          <w:noProof/>
        </w:rPr>
        <w:fldChar w:fldCharType="separate"/>
      </w:r>
      <w:r>
        <w:rPr>
          <w:noProof/>
        </w:rPr>
        <w:t>48</w:t>
      </w:r>
      <w:r>
        <w:rPr>
          <w:noProof/>
        </w:rPr>
        <w:fldChar w:fldCharType="end"/>
      </w:r>
    </w:p>
    <w:p w14:paraId="670F20A1" w14:textId="2F6085EE" w:rsidR="00756500" w:rsidRDefault="00756500">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_Toc114822386 \h </w:instrText>
      </w:r>
      <w:r>
        <w:rPr>
          <w:noProof/>
        </w:rPr>
      </w:r>
      <w:r>
        <w:rPr>
          <w:noProof/>
        </w:rPr>
        <w:fldChar w:fldCharType="separate"/>
      </w:r>
      <w:r>
        <w:rPr>
          <w:noProof/>
        </w:rPr>
        <w:t>48</w:t>
      </w:r>
      <w:r>
        <w:rPr>
          <w:noProof/>
        </w:rPr>
        <w:fldChar w:fldCharType="end"/>
      </w:r>
    </w:p>
    <w:p w14:paraId="4A63A6FD" w14:textId="1FABC12A" w:rsidR="00756500" w:rsidRDefault="00756500">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_Toc114822387 \h </w:instrText>
      </w:r>
      <w:r>
        <w:rPr>
          <w:noProof/>
        </w:rPr>
      </w:r>
      <w:r>
        <w:rPr>
          <w:noProof/>
        </w:rPr>
        <w:fldChar w:fldCharType="separate"/>
      </w:r>
      <w:r>
        <w:rPr>
          <w:noProof/>
        </w:rPr>
        <w:t>48</w:t>
      </w:r>
      <w:r>
        <w:rPr>
          <w:noProof/>
        </w:rPr>
        <w:fldChar w:fldCharType="end"/>
      </w:r>
    </w:p>
    <w:p w14:paraId="6C0A2454" w14:textId="6F0B8BA9" w:rsidR="00756500" w:rsidRDefault="00756500">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_Toc114822388 \h </w:instrText>
      </w:r>
      <w:r>
        <w:rPr>
          <w:noProof/>
        </w:rPr>
      </w:r>
      <w:r>
        <w:rPr>
          <w:noProof/>
        </w:rPr>
        <w:fldChar w:fldCharType="separate"/>
      </w:r>
      <w:r>
        <w:rPr>
          <w:noProof/>
        </w:rPr>
        <w:t>49</w:t>
      </w:r>
      <w:r>
        <w:rPr>
          <w:noProof/>
        </w:rPr>
        <w:fldChar w:fldCharType="end"/>
      </w:r>
    </w:p>
    <w:p w14:paraId="5C20A459" w14:textId="43812BAC" w:rsidR="00756500" w:rsidRDefault="00756500">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_Toc114822389 \h </w:instrText>
      </w:r>
      <w:r>
        <w:rPr>
          <w:noProof/>
        </w:rPr>
      </w:r>
      <w:r>
        <w:rPr>
          <w:noProof/>
        </w:rPr>
        <w:fldChar w:fldCharType="separate"/>
      </w:r>
      <w:r>
        <w:rPr>
          <w:noProof/>
        </w:rPr>
        <w:t>49</w:t>
      </w:r>
      <w:r>
        <w:rPr>
          <w:noProof/>
        </w:rPr>
        <w:fldChar w:fldCharType="end"/>
      </w:r>
    </w:p>
    <w:p w14:paraId="6B4DD1A8" w14:textId="5583FE13" w:rsidR="00756500" w:rsidRDefault="00756500">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_Toc114822390 \h </w:instrText>
      </w:r>
      <w:r>
        <w:rPr>
          <w:noProof/>
        </w:rPr>
      </w:r>
      <w:r>
        <w:rPr>
          <w:noProof/>
        </w:rPr>
        <w:fldChar w:fldCharType="separate"/>
      </w:r>
      <w:r>
        <w:rPr>
          <w:noProof/>
        </w:rPr>
        <w:t>52</w:t>
      </w:r>
      <w:r>
        <w:rPr>
          <w:noProof/>
        </w:rPr>
        <w:fldChar w:fldCharType="end"/>
      </w:r>
    </w:p>
    <w:p w14:paraId="23710661" w14:textId="62033D29" w:rsidR="00756500" w:rsidRDefault="00756500">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_Toc114822391 \h </w:instrText>
      </w:r>
      <w:r>
        <w:rPr>
          <w:noProof/>
        </w:rPr>
      </w:r>
      <w:r>
        <w:rPr>
          <w:noProof/>
        </w:rPr>
        <w:fldChar w:fldCharType="separate"/>
      </w:r>
      <w:r>
        <w:rPr>
          <w:noProof/>
        </w:rPr>
        <w:t>52</w:t>
      </w:r>
      <w:r>
        <w:rPr>
          <w:noProof/>
        </w:rPr>
        <w:fldChar w:fldCharType="end"/>
      </w:r>
    </w:p>
    <w:p w14:paraId="420E83E4" w14:textId="5998C7FC" w:rsidR="00756500" w:rsidRDefault="00756500">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_Toc114822392 \h </w:instrText>
      </w:r>
      <w:r>
        <w:rPr>
          <w:noProof/>
        </w:rPr>
      </w:r>
      <w:r>
        <w:rPr>
          <w:noProof/>
        </w:rPr>
        <w:fldChar w:fldCharType="separate"/>
      </w:r>
      <w:r>
        <w:rPr>
          <w:noProof/>
        </w:rPr>
        <w:t>53</w:t>
      </w:r>
      <w:r>
        <w:rPr>
          <w:noProof/>
        </w:rPr>
        <w:fldChar w:fldCharType="end"/>
      </w:r>
    </w:p>
    <w:p w14:paraId="41E694B3" w14:textId="32752B0F" w:rsidR="00756500" w:rsidRDefault="00756500">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_Toc114822393 \h </w:instrText>
      </w:r>
      <w:r>
        <w:rPr>
          <w:noProof/>
        </w:rPr>
      </w:r>
      <w:r>
        <w:rPr>
          <w:noProof/>
        </w:rPr>
        <w:fldChar w:fldCharType="separate"/>
      </w:r>
      <w:r>
        <w:rPr>
          <w:noProof/>
        </w:rPr>
        <w:t>53</w:t>
      </w:r>
      <w:r>
        <w:rPr>
          <w:noProof/>
        </w:rPr>
        <w:fldChar w:fldCharType="end"/>
      </w:r>
    </w:p>
    <w:p w14:paraId="45E36CD2" w14:textId="01B11B31" w:rsidR="00756500" w:rsidRDefault="00756500">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_Toc114822394 \h </w:instrText>
      </w:r>
      <w:r>
        <w:rPr>
          <w:noProof/>
        </w:rPr>
      </w:r>
      <w:r>
        <w:rPr>
          <w:noProof/>
        </w:rPr>
        <w:fldChar w:fldCharType="separate"/>
      </w:r>
      <w:r>
        <w:rPr>
          <w:noProof/>
        </w:rPr>
        <w:t>53</w:t>
      </w:r>
      <w:r>
        <w:rPr>
          <w:noProof/>
        </w:rPr>
        <w:fldChar w:fldCharType="end"/>
      </w:r>
    </w:p>
    <w:p w14:paraId="40D28D4E" w14:textId="2EA806AD" w:rsidR="00756500" w:rsidRDefault="00756500">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_Toc114822395 \h </w:instrText>
      </w:r>
      <w:r>
        <w:rPr>
          <w:noProof/>
        </w:rPr>
      </w:r>
      <w:r>
        <w:rPr>
          <w:noProof/>
        </w:rPr>
        <w:fldChar w:fldCharType="separate"/>
      </w:r>
      <w:r>
        <w:rPr>
          <w:noProof/>
        </w:rPr>
        <w:t>53</w:t>
      </w:r>
      <w:r>
        <w:rPr>
          <w:noProof/>
        </w:rPr>
        <w:fldChar w:fldCharType="end"/>
      </w:r>
    </w:p>
    <w:p w14:paraId="6883BB15" w14:textId="56CD9EB4" w:rsidR="00756500" w:rsidRDefault="00756500">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_Toc114822396 \h </w:instrText>
      </w:r>
      <w:r>
        <w:rPr>
          <w:noProof/>
        </w:rPr>
      </w:r>
      <w:r>
        <w:rPr>
          <w:noProof/>
        </w:rPr>
        <w:fldChar w:fldCharType="separate"/>
      </w:r>
      <w:r>
        <w:rPr>
          <w:noProof/>
        </w:rPr>
        <w:t>53</w:t>
      </w:r>
      <w:r>
        <w:rPr>
          <w:noProof/>
        </w:rPr>
        <w:fldChar w:fldCharType="end"/>
      </w:r>
    </w:p>
    <w:p w14:paraId="20ACF4FD" w14:textId="17BDCFDF" w:rsidR="00756500" w:rsidRDefault="00756500">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_Toc114822397 \h </w:instrText>
      </w:r>
      <w:r>
        <w:rPr>
          <w:noProof/>
        </w:rPr>
      </w:r>
      <w:r>
        <w:rPr>
          <w:noProof/>
        </w:rPr>
        <w:fldChar w:fldCharType="separate"/>
      </w:r>
      <w:r>
        <w:rPr>
          <w:noProof/>
        </w:rPr>
        <w:t>54</w:t>
      </w:r>
      <w:r>
        <w:rPr>
          <w:noProof/>
        </w:rPr>
        <w:fldChar w:fldCharType="end"/>
      </w:r>
    </w:p>
    <w:p w14:paraId="263F5804" w14:textId="2D8A5356" w:rsidR="00756500" w:rsidRDefault="00756500">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_Toc114822398 \h </w:instrText>
      </w:r>
      <w:r>
        <w:rPr>
          <w:noProof/>
        </w:rPr>
      </w:r>
      <w:r>
        <w:rPr>
          <w:noProof/>
        </w:rPr>
        <w:fldChar w:fldCharType="separate"/>
      </w:r>
      <w:r>
        <w:rPr>
          <w:noProof/>
        </w:rPr>
        <w:t>56</w:t>
      </w:r>
      <w:r>
        <w:rPr>
          <w:noProof/>
        </w:rPr>
        <w:fldChar w:fldCharType="end"/>
      </w:r>
    </w:p>
    <w:p w14:paraId="67205D94" w14:textId="24E6C8DD" w:rsidR="00756500" w:rsidRDefault="00756500">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_Toc114822399 \h </w:instrText>
      </w:r>
      <w:r>
        <w:rPr>
          <w:noProof/>
        </w:rPr>
      </w:r>
      <w:r>
        <w:rPr>
          <w:noProof/>
        </w:rPr>
        <w:fldChar w:fldCharType="separate"/>
      </w:r>
      <w:r>
        <w:rPr>
          <w:noProof/>
        </w:rPr>
        <w:t>56</w:t>
      </w:r>
      <w:r>
        <w:rPr>
          <w:noProof/>
        </w:rPr>
        <w:fldChar w:fldCharType="end"/>
      </w:r>
    </w:p>
    <w:p w14:paraId="5FB2E595" w14:textId="0EAF2987" w:rsidR="00756500" w:rsidRDefault="00756500">
      <w:pPr>
        <w:pStyle w:val="TOC3"/>
        <w:rPr>
          <w:rFonts w:asciiTheme="minorHAnsi" w:eastAsiaTheme="minorEastAsia" w:hAnsiTheme="minorHAnsi" w:cstheme="minorBidi"/>
          <w:noProof/>
          <w:sz w:val="22"/>
          <w:szCs w:val="22"/>
          <w:lang w:eastAsia="en-GB"/>
        </w:rPr>
      </w:pPr>
      <w:r>
        <w:rPr>
          <w:noProof/>
        </w:rPr>
        <w:lastRenderedPageBreak/>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_Toc114822400 \h </w:instrText>
      </w:r>
      <w:r>
        <w:rPr>
          <w:noProof/>
        </w:rPr>
      </w:r>
      <w:r>
        <w:rPr>
          <w:noProof/>
        </w:rPr>
        <w:fldChar w:fldCharType="separate"/>
      </w:r>
      <w:r>
        <w:rPr>
          <w:noProof/>
        </w:rPr>
        <w:t>57</w:t>
      </w:r>
      <w:r>
        <w:rPr>
          <w:noProof/>
        </w:rPr>
        <w:fldChar w:fldCharType="end"/>
      </w:r>
    </w:p>
    <w:p w14:paraId="6D1E77C4" w14:textId="6B3295FD" w:rsidR="00756500" w:rsidRDefault="00756500">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_Toc114822401 \h </w:instrText>
      </w:r>
      <w:r>
        <w:rPr>
          <w:noProof/>
        </w:rPr>
      </w:r>
      <w:r>
        <w:rPr>
          <w:noProof/>
        </w:rPr>
        <w:fldChar w:fldCharType="separate"/>
      </w:r>
      <w:r>
        <w:rPr>
          <w:noProof/>
        </w:rPr>
        <w:t>57</w:t>
      </w:r>
      <w:r>
        <w:rPr>
          <w:noProof/>
        </w:rPr>
        <w:fldChar w:fldCharType="end"/>
      </w:r>
    </w:p>
    <w:p w14:paraId="44E596F5" w14:textId="15A35177" w:rsidR="00756500" w:rsidRDefault="00756500">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_Toc114822402 \h </w:instrText>
      </w:r>
      <w:r>
        <w:rPr>
          <w:noProof/>
        </w:rPr>
      </w:r>
      <w:r>
        <w:rPr>
          <w:noProof/>
        </w:rPr>
        <w:fldChar w:fldCharType="separate"/>
      </w:r>
      <w:r>
        <w:rPr>
          <w:noProof/>
        </w:rPr>
        <w:t>57</w:t>
      </w:r>
      <w:r>
        <w:rPr>
          <w:noProof/>
        </w:rPr>
        <w:fldChar w:fldCharType="end"/>
      </w:r>
    </w:p>
    <w:p w14:paraId="36DD1F7A" w14:textId="19E47D15" w:rsidR="00756500" w:rsidRDefault="00756500">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_Toc114822403 \h </w:instrText>
      </w:r>
      <w:r>
        <w:rPr>
          <w:noProof/>
        </w:rPr>
      </w:r>
      <w:r>
        <w:rPr>
          <w:noProof/>
        </w:rPr>
        <w:fldChar w:fldCharType="separate"/>
      </w:r>
      <w:r>
        <w:rPr>
          <w:noProof/>
        </w:rPr>
        <w:t>58</w:t>
      </w:r>
      <w:r>
        <w:rPr>
          <w:noProof/>
        </w:rPr>
        <w:fldChar w:fldCharType="end"/>
      </w:r>
    </w:p>
    <w:p w14:paraId="5C0D696E" w14:textId="29856C89" w:rsidR="00756500" w:rsidRDefault="00756500">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_Toc114822404 \h </w:instrText>
      </w:r>
      <w:r>
        <w:rPr>
          <w:noProof/>
        </w:rPr>
      </w:r>
      <w:r>
        <w:rPr>
          <w:noProof/>
        </w:rPr>
        <w:fldChar w:fldCharType="separate"/>
      </w:r>
      <w:r>
        <w:rPr>
          <w:noProof/>
        </w:rPr>
        <w:t>58</w:t>
      </w:r>
      <w:r>
        <w:rPr>
          <w:noProof/>
        </w:rPr>
        <w:fldChar w:fldCharType="end"/>
      </w:r>
    </w:p>
    <w:p w14:paraId="09928033" w14:textId="397F799B" w:rsidR="00756500" w:rsidRDefault="00756500">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_Toc114822405 \h </w:instrText>
      </w:r>
      <w:r>
        <w:rPr>
          <w:noProof/>
        </w:rPr>
      </w:r>
      <w:r>
        <w:rPr>
          <w:noProof/>
        </w:rPr>
        <w:fldChar w:fldCharType="separate"/>
      </w:r>
      <w:r>
        <w:rPr>
          <w:noProof/>
        </w:rPr>
        <w:t>58</w:t>
      </w:r>
      <w:r>
        <w:rPr>
          <w:noProof/>
        </w:rPr>
        <w:fldChar w:fldCharType="end"/>
      </w:r>
    </w:p>
    <w:p w14:paraId="544CD2D5" w14:textId="54782A57" w:rsidR="00756500" w:rsidRDefault="00756500">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_Toc114822406 \h </w:instrText>
      </w:r>
      <w:r>
        <w:rPr>
          <w:noProof/>
        </w:rPr>
      </w:r>
      <w:r>
        <w:rPr>
          <w:noProof/>
        </w:rPr>
        <w:fldChar w:fldCharType="separate"/>
      </w:r>
      <w:r>
        <w:rPr>
          <w:noProof/>
        </w:rPr>
        <w:t>58</w:t>
      </w:r>
      <w:r>
        <w:rPr>
          <w:noProof/>
        </w:rPr>
        <w:fldChar w:fldCharType="end"/>
      </w:r>
    </w:p>
    <w:p w14:paraId="224118F6" w14:textId="56753B8D" w:rsidR="00756500" w:rsidRDefault="00756500">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_Toc114822407 \h </w:instrText>
      </w:r>
      <w:r>
        <w:rPr>
          <w:noProof/>
        </w:rPr>
      </w:r>
      <w:r>
        <w:rPr>
          <w:noProof/>
        </w:rPr>
        <w:fldChar w:fldCharType="separate"/>
      </w:r>
      <w:r>
        <w:rPr>
          <w:noProof/>
        </w:rPr>
        <w:t>58</w:t>
      </w:r>
      <w:r>
        <w:rPr>
          <w:noProof/>
        </w:rPr>
        <w:fldChar w:fldCharType="end"/>
      </w:r>
    </w:p>
    <w:p w14:paraId="36675834" w14:textId="0EE9C52D" w:rsidR="00756500" w:rsidRDefault="00756500">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_Toc114822408 \h </w:instrText>
      </w:r>
      <w:r>
        <w:rPr>
          <w:noProof/>
        </w:rPr>
      </w:r>
      <w:r>
        <w:rPr>
          <w:noProof/>
        </w:rPr>
        <w:fldChar w:fldCharType="separate"/>
      </w:r>
      <w:r>
        <w:rPr>
          <w:noProof/>
        </w:rPr>
        <w:t>58</w:t>
      </w:r>
      <w:r>
        <w:rPr>
          <w:noProof/>
        </w:rPr>
        <w:fldChar w:fldCharType="end"/>
      </w:r>
    </w:p>
    <w:p w14:paraId="35AF9DA1" w14:textId="0508172C" w:rsidR="00756500" w:rsidRDefault="00756500">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_Toc114822409 \h </w:instrText>
      </w:r>
      <w:r>
        <w:rPr>
          <w:noProof/>
        </w:rPr>
      </w:r>
      <w:r>
        <w:rPr>
          <w:noProof/>
        </w:rPr>
        <w:fldChar w:fldCharType="separate"/>
      </w:r>
      <w:r>
        <w:rPr>
          <w:noProof/>
        </w:rPr>
        <w:t>63</w:t>
      </w:r>
      <w:r>
        <w:rPr>
          <w:noProof/>
        </w:rPr>
        <w:fldChar w:fldCharType="end"/>
      </w:r>
    </w:p>
    <w:p w14:paraId="2D3F020E" w14:textId="343BFA9A" w:rsidR="00756500" w:rsidRDefault="00756500">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_Toc114822410 \h </w:instrText>
      </w:r>
      <w:r>
        <w:rPr>
          <w:noProof/>
        </w:rPr>
      </w:r>
      <w:r>
        <w:rPr>
          <w:noProof/>
        </w:rPr>
        <w:fldChar w:fldCharType="separate"/>
      </w:r>
      <w:r>
        <w:rPr>
          <w:noProof/>
        </w:rPr>
        <w:t>63</w:t>
      </w:r>
      <w:r>
        <w:rPr>
          <w:noProof/>
        </w:rPr>
        <w:fldChar w:fldCharType="end"/>
      </w:r>
    </w:p>
    <w:p w14:paraId="653EA162" w14:textId="174B7B0A" w:rsidR="00756500" w:rsidRDefault="00756500">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_Toc114822411 \h </w:instrText>
      </w:r>
      <w:r>
        <w:rPr>
          <w:noProof/>
        </w:rPr>
      </w:r>
      <w:r>
        <w:rPr>
          <w:noProof/>
        </w:rPr>
        <w:fldChar w:fldCharType="separate"/>
      </w:r>
      <w:r>
        <w:rPr>
          <w:noProof/>
        </w:rPr>
        <w:t>63</w:t>
      </w:r>
      <w:r>
        <w:rPr>
          <w:noProof/>
        </w:rPr>
        <w:fldChar w:fldCharType="end"/>
      </w:r>
    </w:p>
    <w:p w14:paraId="2EC225B0" w14:textId="0ACE698B" w:rsidR="00756500" w:rsidRDefault="00756500">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_Toc114822412 \h </w:instrText>
      </w:r>
      <w:r>
        <w:rPr>
          <w:noProof/>
        </w:rPr>
      </w:r>
      <w:r>
        <w:rPr>
          <w:noProof/>
        </w:rPr>
        <w:fldChar w:fldCharType="separate"/>
      </w:r>
      <w:r>
        <w:rPr>
          <w:noProof/>
        </w:rPr>
        <w:t>64</w:t>
      </w:r>
      <w:r>
        <w:rPr>
          <w:noProof/>
        </w:rPr>
        <w:fldChar w:fldCharType="end"/>
      </w:r>
    </w:p>
    <w:p w14:paraId="692C98CB" w14:textId="5745CFAE" w:rsidR="00756500" w:rsidRDefault="00756500">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_Toc114822413 \h </w:instrText>
      </w:r>
      <w:r>
        <w:rPr>
          <w:noProof/>
        </w:rPr>
      </w:r>
      <w:r>
        <w:rPr>
          <w:noProof/>
        </w:rPr>
        <w:fldChar w:fldCharType="separate"/>
      </w:r>
      <w:r>
        <w:rPr>
          <w:noProof/>
        </w:rPr>
        <w:t>66</w:t>
      </w:r>
      <w:r>
        <w:rPr>
          <w:noProof/>
        </w:rPr>
        <w:fldChar w:fldCharType="end"/>
      </w:r>
    </w:p>
    <w:p w14:paraId="6EEE8500" w14:textId="5E7AA29C" w:rsidR="00756500" w:rsidRDefault="00756500">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_Toc114822414 \h </w:instrText>
      </w:r>
      <w:r>
        <w:rPr>
          <w:noProof/>
        </w:rPr>
      </w:r>
      <w:r>
        <w:rPr>
          <w:noProof/>
        </w:rPr>
        <w:fldChar w:fldCharType="separate"/>
      </w:r>
      <w:r>
        <w:rPr>
          <w:noProof/>
        </w:rPr>
        <w:t>67</w:t>
      </w:r>
      <w:r>
        <w:rPr>
          <w:noProof/>
        </w:rPr>
        <w:fldChar w:fldCharType="end"/>
      </w:r>
    </w:p>
    <w:p w14:paraId="4F71485C" w14:textId="63868643" w:rsidR="00756500" w:rsidRDefault="00756500">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_Toc114822415 \h </w:instrText>
      </w:r>
      <w:r>
        <w:rPr>
          <w:noProof/>
        </w:rPr>
      </w:r>
      <w:r>
        <w:rPr>
          <w:noProof/>
        </w:rPr>
        <w:fldChar w:fldCharType="separate"/>
      </w:r>
      <w:r>
        <w:rPr>
          <w:noProof/>
        </w:rPr>
        <w:t>67</w:t>
      </w:r>
      <w:r>
        <w:rPr>
          <w:noProof/>
        </w:rPr>
        <w:fldChar w:fldCharType="end"/>
      </w:r>
    </w:p>
    <w:p w14:paraId="47F1D8E6" w14:textId="54525B82" w:rsidR="00756500" w:rsidRDefault="00756500">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_Toc114822416 \h </w:instrText>
      </w:r>
      <w:r>
        <w:rPr>
          <w:noProof/>
        </w:rPr>
      </w:r>
      <w:r>
        <w:rPr>
          <w:noProof/>
        </w:rPr>
        <w:fldChar w:fldCharType="separate"/>
      </w:r>
      <w:r>
        <w:rPr>
          <w:noProof/>
        </w:rPr>
        <w:t>67</w:t>
      </w:r>
      <w:r>
        <w:rPr>
          <w:noProof/>
        </w:rPr>
        <w:fldChar w:fldCharType="end"/>
      </w:r>
    </w:p>
    <w:p w14:paraId="241AC37A" w14:textId="4F92CABF" w:rsidR="00756500" w:rsidRDefault="00756500">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_Toc114822417 \h </w:instrText>
      </w:r>
      <w:r>
        <w:rPr>
          <w:noProof/>
        </w:rPr>
      </w:r>
      <w:r>
        <w:rPr>
          <w:noProof/>
        </w:rPr>
        <w:fldChar w:fldCharType="separate"/>
      </w:r>
      <w:r>
        <w:rPr>
          <w:noProof/>
        </w:rPr>
        <w:t>67</w:t>
      </w:r>
      <w:r>
        <w:rPr>
          <w:noProof/>
        </w:rPr>
        <w:fldChar w:fldCharType="end"/>
      </w:r>
    </w:p>
    <w:p w14:paraId="31C9E395" w14:textId="02763F75" w:rsidR="00756500" w:rsidRDefault="00756500">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_Toc114822418 \h </w:instrText>
      </w:r>
      <w:r>
        <w:rPr>
          <w:noProof/>
        </w:rPr>
      </w:r>
      <w:r>
        <w:rPr>
          <w:noProof/>
        </w:rPr>
        <w:fldChar w:fldCharType="separate"/>
      </w:r>
      <w:r>
        <w:rPr>
          <w:noProof/>
        </w:rPr>
        <w:t>68</w:t>
      </w:r>
      <w:r>
        <w:rPr>
          <w:noProof/>
        </w:rPr>
        <w:fldChar w:fldCharType="end"/>
      </w:r>
    </w:p>
    <w:p w14:paraId="292C90D0" w14:textId="68C07923" w:rsidR="00756500" w:rsidRDefault="00756500">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_Toc114822419 \h </w:instrText>
      </w:r>
      <w:r>
        <w:rPr>
          <w:noProof/>
        </w:rPr>
      </w:r>
      <w:r>
        <w:rPr>
          <w:noProof/>
        </w:rPr>
        <w:fldChar w:fldCharType="separate"/>
      </w:r>
      <w:r>
        <w:rPr>
          <w:noProof/>
        </w:rPr>
        <w:t>68</w:t>
      </w:r>
      <w:r>
        <w:rPr>
          <w:noProof/>
        </w:rPr>
        <w:fldChar w:fldCharType="end"/>
      </w:r>
    </w:p>
    <w:p w14:paraId="2DBC528E" w14:textId="1DD3A583" w:rsidR="00756500" w:rsidRDefault="0075650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_Toc114822420 \h </w:instrText>
      </w:r>
      <w:r>
        <w:rPr>
          <w:noProof/>
        </w:rPr>
      </w:r>
      <w:r>
        <w:rPr>
          <w:noProof/>
        </w:rPr>
        <w:fldChar w:fldCharType="separate"/>
      </w:r>
      <w:r>
        <w:rPr>
          <w:noProof/>
        </w:rPr>
        <w:t>70</w:t>
      </w:r>
      <w:r>
        <w:rPr>
          <w:noProof/>
        </w:rPr>
        <w:fldChar w:fldCharType="end"/>
      </w:r>
    </w:p>
    <w:p w14:paraId="2CB7E701" w14:textId="65EBF6CD" w:rsidR="00756500" w:rsidRDefault="0075650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_Toc114822421 \h </w:instrText>
      </w:r>
      <w:r>
        <w:rPr>
          <w:noProof/>
        </w:rPr>
      </w:r>
      <w:r>
        <w:rPr>
          <w:noProof/>
        </w:rPr>
        <w:fldChar w:fldCharType="separate"/>
      </w:r>
      <w:r>
        <w:rPr>
          <w:noProof/>
        </w:rPr>
        <w:t>76</w:t>
      </w:r>
      <w:r>
        <w:rPr>
          <w:noProof/>
        </w:rPr>
        <w:fldChar w:fldCharType="end"/>
      </w:r>
    </w:p>
    <w:p w14:paraId="2625EDE7" w14:textId="3ACE6E8A" w:rsidR="00756500" w:rsidRDefault="0075650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_Toc114822422 \h </w:instrText>
      </w:r>
      <w:r>
        <w:rPr>
          <w:noProof/>
        </w:rPr>
      </w:r>
      <w:r>
        <w:rPr>
          <w:noProof/>
        </w:rPr>
        <w:fldChar w:fldCharType="separate"/>
      </w:r>
      <w:r>
        <w:rPr>
          <w:noProof/>
        </w:rPr>
        <w:t>76</w:t>
      </w:r>
      <w:r>
        <w:rPr>
          <w:noProof/>
        </w:rPr>
        <w:fldChar w:fldCharType="end"/>
      </w:r>
    </w:p>
    <w:p w14:paraId="182476E9" w14:textId="4C504B8C" w:rsidR="00756500" w:rsidRDefault="00756500" w:rsidP="00756500">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_Toc114822423 \h </w:instrText>
      </w:r>
      <w:r>
        <w:rPr>
          <w:noProof/>
        </w:rPr>
      </w:r>
      <w:r>
        <w:rPr>
          <w:noProof/>
        </w:rPr>
        <w:fldChar w:fldCharType="separate"/>
      </w:r>
      <w:r>
        <w:rPr>
          <w:noProof/>
        </w:rPr>
        <w:t>78</w:t>
      </w:r>
      <w:r>
        <w:rPr>
          <w:noProof/>
        </w:rPr>
        <w:fldChar w:fldCharType="end"/>
      </w:r>
    </w:p>
    <w:p w14:paraId="49F280C4" w14:textId="2972DC3D" w:rsidR="00756500" w:rsidRDefault="00756500" w:rsidP="00756500">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_Toc114822424 \h </w:instrText>
      </w:r>
      <w:r>
        <w:rPr>
          <w:noProof/>
        </w:rPr>
      </w:r>
      <w:r>
        <w:rPr>
          <w:noProof/>
        </w:rPr>
        <w:fldChar w:fldCharType="separate"/>
      </w:r>
      <w:r>
        <w:rPr>
          <w:noProof/>
        </w:rPr>
        <w:t>82</w:t>
      </w:r>
      <w:r>
        <w:rPr>
          <w:noProof/>
        </w:rPr>
        <w:fldChar w:fldCharType="end"/>
      </w:r>
    </w:p>
    <w:p w14:paraId="7742BAEA" w14:textId="75020DE2" w:rsidR="00756500" w:rsidRDefault="00756500" w:rsidP="00756500">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_Toc114822425 \h </w:instrText>
      </w:r>
      <w:r>
        <w:rPr>
          <w:noProof/>
        </w:rPr>
      </w:r>
      <w:r>
        <w:rPr>
          <w:noProof/>
        </w:rPr>
        <w:fldChar w:fldCharType="separate"/>
      </w:r>
      <w:r>
        <w:rPr>
          <w:noProof/>
        </w:rPr>
        <w:t>83</w:t>
      </w:r>
      <w:r>
        <w:rPr>
          <w:noProof/>
        </w:rPr>
        <w:fldChar w:fldCharType="end"/>
      </w:r>
    </w:p>
    <w:p w14:paraId="5609896F" w14:textId="3EB15D16" w:rsidR="00756500" w:rsidRDefault="00756500">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_Toc114822426 \h </w:instrText>
      </w:r>
      <w:r>
        <w:rPr>
          <w:noProof/>
        </w:rPr>
      </w:r>
      <w:r>
        <w:rPr>
          <w:noProof/>
        </w:rPr>
        <w:fldChar w:fldCharType="separate"/>
      </w:r>
      <w:r>
        <w:rPr>
          <w:noProof/>
        </w:rPr>
        <w:t>83</w:t>
      </w:r>
      <w:r>
        <w:rPr>
          <w:noProof/>
        </w:rPr>
        <w:fldChar w:fldCharType="end"/>
      </w:r>
    </w:p>
    <w:p w14:paraId="46EA4CDA" w14:textId="7115BC59" w:rsidR="00756500" w:rsidRDefault="00756500">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_Toc114822427 \h </w:instrText>
      </w:r>
      <w:r>
        <w:rPr>
          <w:noProof/>
        </w:rPr>
      </w:r>
      <w:r>
        <w:rPr>
          <w:noProof/>
        </w:rPr>
        <w:fldChar w:fldCharType="separate"/>
      </w:r>
      <w:r>
        <w:rPr>
          <w:noProof/>
        </w:rPr>
        <w:t>83</w:t>
      </w:r>
      <w:r>
        <w:rPr>
          <w:noProof/>
        </w:rPr>
        <w:fldChar w:fldCharType="end"/>
      </w:r>
    </w:p>
    <w:p w14:paraId="259325C2" w14:textId="0895CBF5" w:rsidR="00756500" w:rsidRDefault="00756500">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_Toc114822428 \h </w:instrText>
      </w:r>
      <w:r>
        <w:rPr>
          <w:noProof/>
        </w:rPr>
      </w:r>
      <w:r>
        <w:rPr>
          <w:noProof/>
        </w:rPr>
        <w:fldChar w:fldCharType="separate"/>
      </w:r>
      <w:r>
        <w:rPr>
          <w:noProof/>
        </w:rPr>
        <w:t>83</w:t>
      </w:r>
      <w:r>
        <w:rPr>
          <w:noProof/>
        </w:rPr>
        <w:fldChar w:fldCharType="end"/>
      </w:r>
    </w:p>
    <w:p w14:paraId="191C3FCC" w14:textId="21A4DAEC" w:rsidR="00756500" w:rsidRDefault="00756500">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_Toc114822429 \h </w:instrText>
      </w:r>
      <w:r>
        <w:rPr>
          <w:noProof/>
        </w:rPr>
      </w:r>
      <w:r>
        <w:rPr>
          <w:noProof/>
        </w:rPr>
        <w:fldChar w:fldCharType="separate"/>
      </w:r>
      <w:r>
        <w:rPr>
          <w:noProof/>
        </w:rPr>
        <w:t>85</w:t>
      </w:r>
      <w:r>
        <w:rPr>
          <w:noProof/>
        </w:rPr>
        <w:fldChar w:fldCharType="end"/>
      </w:r>
    </w:p>
    <w:p w14:paraId="6BC8310D" w14:textId="79891573" w:rsidR="00756500" w:rsidRDefault="00756500">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_Toc114822430 \h </w:instrText>
      </w:r>
      <w:r>
        <w:rPr>
          <w:noProof/>
        </w:rPr>
      </w:r>
      <w:r>
        <w:rPr>
          <w:noProof/>
        </w:rPr>
        <w:fldChar w:fldCharType="separate"/>
      </w:r>
      <w:r>
        <w:rPr>
          <w:noProof/>
        </w:rPr>
        <w:t>87</w:t>
      </w:r>
      <w:r>
        <w:rPr>
          <w:noProof/>
        </w:rPr>
        <w:fldChar w:fldCharType="end"/>
      </w:r>
    </w:p>
    <w:p w14:paraId="7A0EA58C" w14:textId="6D1D09A1" w:rsidR="00756500" w:rsidRDefault="00756500">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_Toc114822431 \h </w:instrText>
      </w:r>
      <w:r>
        <w:rPr>
          <w:noProof/>
        </w:rPr>
      </w:r>
      <w:r>
        <w:rPr>
          <w:noProof/>
        </w:rPr>
        <w:fldChar w:fldCharType="separate"/>
      </w:r>
      <w:r>
        <w:rPr>
          <w:noProof/>
        </w:rPr>
        <w:t>95</w:t>
      </w:r>
      <w:r>
        <w:rPr>
          <w:noProof/>
        </w:rPr>
        <w:fldChar w:fldCharType="end"/>
      </w:r>
    </w:p>
    <w:p w14:paraId="1EF1E65F" w14:textId="698314BB" w:rsidR="00756500" w:rsidRDefault="00756500">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_Toc114822432 \h </w:instrText>
      </w:r>
      <w:r>
        <w:rPr>
          <w:noProof/>
        </w:rPr>
      </w:r>
      <w:r>
        <w:rPr>
          <w:noProof/>
        </w:rPr>
        <w:fldChar w:fldCharType="separate"/>
      </w:r>
      <w:r>
        <w:rPr>
          <w:noProof/>
        </w:rPr>
        <w:t>99</w:t>
      </w:r>
      <w:r>
        <w:rPr>
          <w:noProof/>
        </w:rPr>
        <w:fldChar w:fldCharType="end"/>
      </w:r>
    </w:p>
    <w:p w14:paraId="411F7D63" w14:textId="430D8B78" w:rsidR="00756500" w:rsidRDefault="00756500">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_Toc114822433 \h </w:instrText>
      </w:r>
      <w:r>
        <w:rPr>
          <w:noProof/>
        </w:rPr>
      </w:r>
      <w:r>
        <w:rPr>
          <w:noProof/>
        </w:rPr>
        <w:fldChar w:fldCharType="separate"/>
      </w:r>
      <w:r>
        <w:rPr>
          <w:noProof/>
        </w:rPr>
        <w:t>99</w:t>
      </w:r>
      <w:r>
        <w:rPr>
          <w:noProof/>
        </w:rPr>
        <w:fldChar w:fldCharType="end"/>
      </w:r>
    </w:p>
    <w:p w14:paraId="701A259D" w14:textId="270DC0AD" w:rsidR="00756500" w:rsidRDefault="00756500">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_Toc114822434 \h </w:instrText>
      </w:r>
      <w:r>
        <w:rPr>
          <w:noProof/>
        </w:rPr>
      </w:r>
      <w:r>
        <w:rPr>
          <w:noProof/>
        </w:rPr>
        <w:fldChar w:fldCharType="separate"/>
      </w:r>
      <w:r>
        <w:rPr>
          <w:noProof/>
        </w:rPr>
        <w:t>101</w:t>
      </w:r>
      <w:r>
        <w:rPr>
          <w:noProof/>
        </w:rPr>
        <w:fldChar w:fldCharType="end"/>
      </w:r>
    </w:p>
    <w:p w14:paraId="3621F265" w14:textId="06252BB8" w:rsidR="00756500" w:rsidRDefault="00756500">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_Toc114822435 \h </w:instrText>
      </w:r>
      <w:r>
        <w:rPr>
          <w:noProof/>
        </w:rPr>
      </w:r>
      <w:r>
        <w:rPr>
          <w:noProof/>
        </w:rPr>
        <w:fldChar w:fldCharType="separate"/>
      </w:r>
      <w:r>
        <w:rPr>
          <w:noProof/>
        </w:rPr>
        <w:t>104</w:t>
      </w:r>
      <w:r>
        <w:rPr>
          <w:noProof/>
        </w:rPr>
        <w:fldChar w:fldCharType="end"/>
      </w:r>
    </w:p>
    <w:p w14:paraId="4F5CD7FE" w14:textId="18609894" w:rsidR="00756500" w:rsidRDefault="00756500">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_Toc114822436 \h </w:instrText>
      </w:r>
      <w:r>
        <w:rPr>
          <w:noProof/>
        </w:rPr>
      </w:r>
      <w:r>
        <w:rPr>
          <w:noProof/>
        </w:rPr>
        <w:fldChar w:fldCharType="separate"/>
      </w:r>
      <w:r>
        <w:rPr>
          <w:noProof/>
        </w:rPr>
        <w:t>107</w:t>
      </w:r>
      <w:r>
        <w:rPr>
          <w:noProof/>
        </w:rPr>
        <w:fldChar w:fldCharType="end"/>
      </w:r>
    </w:p>
    <w:p w14:paraId="37D71A2B" w14:textId="3E7D8514" w:rsidR="00756500" w:rsidRDefault="00756500">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_Toc114822437 \h </w:instrText>
      </w:r>
      <w:r>
        <w:rPr>
          <w:noProof/>
        </w:rPr>
      </w:r>
      <w:r>
        <w:rPr>
          <w:noProof/>
        </w:rPr>
        <w:fldChar w:fldCharType="separate"/>
      </w:r>
      <w:r>
        <w:rPr>
          <w:noProof/>
        </w:rPr>
        <w:t>113</w:t>
      </w:r>
      <w:r>
        <w:rPr>
          <w:noProof/>
        </w:rPr>
        <w:fldChar w:fldCharType="end"/>
      </w:r>
    </w:p>
    <w:p w14:paraId="5213B6DE" w14:textId="2DA838FA" w:rsidR="00756500" w:rsidRDefault="00756500">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_Toc114822438 \h </w:instrText>
      </w:r>
      <w:r>
        <w:rPr>
          <w:noProof/>
        </w:rPr>
      </w:r>
      <w:r>
        <w:rPr>
          <w:noProof/>
        </w:rPr>
        <w:fldChar w:fldCharType="separate"/>
      </w:r>
      <w:r>
        <w:rPr>
          <w:noProof/>
        </w:rPr>
        <w:t>116</w:t>
      </w:r>
      <w:r>
        <w:rPr>
          <w:noProof/>
        </w:rPr>
        <w:fldChar w:fldCharType="end"/>
      </w:r>
    </w:p>
    <w:p w14:paraId="595B34EB" w14:textId="29BAB1CC" w:rsidR="00756500" w:rsidRDefault="00756500">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_Toc114822439 \h </w:instrText>
      </w:r>
      <w:r>
        <w:rPr>
          <w:noProof/>
        </w:rPr>
      </w:r>
      <w:r>
        <w:rPr>
          <w:noProof/>
        </w:rPr>
        <w:fldChar w:fldCharType="separate"/>
      </w:r>
      <w:r>
        <w:rPr>
          <w:noProof/>
        </w:rPr>
        <w:t>119</w:t>
      </w:r>
      <w:r>
        <w:rPr>
          <w:noProof/>
        </w:rPr>
        <w:fldChar w:fldCharType="end"/>
      </w:r>
    </w:p>
    <w:p w14:paraId="1B0A0626" w14:textId="3CA295EF" w:rsidR="00756500" w:rsidRDefault="00756500" w:rsidP="00756500">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_Toc114822440 \h </w:instrText>
      </w:r>
      <w:r>
        <w:rPr>
          <w:noProof/>
        </w:rPr>
      </w:r>
      <w:r>
        <w:rPr>
          <w:noProof/>
        </w:rPr>
        <w:fldChar w:fldCharType="separate"/>
      </w:r>
      <w:r>
        <w:rPr>
          <w:noProof/>
        </w:rPr>
        <w:t>122</w:t>
      </w:r>
      <w:r>
        <w:rPr>
          <w:noProof/>
        </w:rPr>
        <w:fldChar w:fldCharType="end"/>
      </w:r>
    </w:p>
    <w:p w14:paraId="0B9E3498" w14:textId="6A9A8D0F"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14822345"/>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14822346"/>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14822347"/>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77777777" w:rsidR="002B3000" w:rsidRDefault="002B3000" w:rsidP="00EC4A44">
      <w:pPr>
        <w:pStyle w:val="EX"/>
      </w:pPr>
    </w:p>
    <w:p w14:paraId="14B7194D" w14:textId="77777777" w:rsidR="00EC4A44" w:rsidRPr="00D27A95" w:rsidRDefault="00EC4A44" w:rsidP="00404C21">
      <w:pPr>
        <w:pStyle w:val="Heading2"/>
      </w:pPr>
      <w:bookmarkStart w:id="36" w:name="_Toc83313302"/>
      <w:bookmarkStart w:id="37" w:name="_Toc114822348"/>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3C798C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lastRenderedPageBreak/>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17CD922A" w:rsidR="00EB1A97" w:rsidRPr="00B54C1C" w:rsidRDefault="00EB1A97" w:rsidP="00B54C1C">
      <w:pPr>
        <w:pStyle w:val="EW"/>
        <w:rPr>
          <w:b/>
          <w:bCs/>
        </w:rPr>
      </w:pPr>
      <w:r w:rsidRPr="00800BF1">
        <w:rPr>
          <w:b/>
          <w:bCs/>
        </w:rPr>
        <w:t>Default UE credentials</w:t>
      </w:r>
      <w:r>
        <w:rPr>
          <w:b/>
          <w:bCs/>
        </w:rPr>
        <w:t xml:space="preserve"> for </w:t>
      </w:r>
      <w:r w:rsidRPr="00800BF1">
        <w:rPr>
          <w:b/>
          <w:bCs/>
        </w:rPr>
        <w:t>primary authentication</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114822349"/>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lastRenderedPageBreak/>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114822350"/>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114822351"/>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114822352"/>
      <w:r w:rsidRPr="00D27A95">
        <w:lastRenderedPageBreak/>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701A36AC" w:rsidR="00EF2F6F" w:rsidRDefault="0038204C"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r w:rsidR="00EF7A36">
        <w:t xml:space="preserve">MS. A timer is started when the PLMN ID of the rejecting PLMN is added to the list of </w:t>
      </w:r>
      <w:r w:rsidR="00EF7A36">
        <w:rPr>
          <w:noProof/>
          <w:lang w:val="en-US"/>
        </w:rPr>
        <w:t>"</w:t>
      </w:r>
      <w:r w:rsidR="00EF7A36" w:rsidRPr="00AD2676">
        <w:rPr>
          <w:noProof/>
          <w:lang w:eastAsia="zh-CN"/>
        </w:rPr>
        <w:t>PLMN</w:t>
      </w:r>
      <w:r w:rsidR="00EF7A36">
        <w:rPr>
          <w:noProof/>
          <w:lang w:val="en-US"/>
        </w:rPr>
        <w:t>s</w:t>
      </w:r>
      <w:r w:rsidR="00EF7A36" w:rsidRPr="00AD2676">
        <w:rPr>
          <w:noProof/>
          <w:lang w:eastAsia="zh-CN"/>
        </w:rPr>
        <w:t xml:space="preserve"> not allowed</w:t>
      </w:r>
      <w:r w:rsidR="00EF7A36">
        <w:rPr>
          <w:noProof/>
          <w:lang w:eastAsia="zh-CN"/>
        </w:rPr>
        <w:t xml:space="preserve"> to operate</w:t>
      </w:r>
      <w:r w:rsidR="00EF7A36" w:rsidRPr="00AD2676">
        <w:rPr>
          <w:noProof/>
          <w:lang w:eastAsia="zh-CN"/>
        </w:rPr>
        <w:t xml:space="preserve"> at the present </w:t>
      </w:r>
      <w:r w:rsidR="00EF7A36" w:rsidRPr="00215B37">
        <w:rPr>
          <w:noProof/>
          <w:lang w:eastAsia="zh-CN"/>
        </w:rPr>
        <w:t xml:space="preserve">UE </w:t>
      </w:r>
      <w:r w:rsidR="00EF7A36" w:rsidRPr="00AD2676">
        <w:rPr>
          <w:noProof/>
          <w:lang w:eastAsia="zh-CN"/>
        </w:rPr>
        <w:t>location</w:t>
      </w:r>
      <w:r w:rsidR="00EF7A36">
        <w:rPr>
          <w:noProof/>
          <w:lang w:val="en-US"/>
        </w:rPr>
        <w:t>"</w:t>
      </w:r>
      <w:r w:rsidR="00EF7A36">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0B664262" w:rsidR="00EF2F6F" w:rsidRPr="006D1A2B" w:rsidRDefault="0038204C"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lastRenderedPageBreak/>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B0A83C" w14:textId="69386AAB" w:rsidR="0035763C" w:rsidRDefault="0035763C" w:rsidP="0035763C">
      <w:pPr>
        <w:pStyle w:val="B1"/>
      </w:pPr>
      <w:bookmarkStart w:id="68"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68"/>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lastRenderedPageBreak/>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114822353"/>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lastRenderedPageBreak/>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114822354"/>
      <w:r>
        <w:t>3.1B</w:t>
      </w:r>
      <w:r>
        <w:tab/>
      </w:r>
      <w:r w:rsidRPr="0053143E">
        <w:t>PLMN selection triggered by ProSe communication</w:t>
      </w:r>
      <w:bookmarkEnd w:id="77"/>
      <w:bookmarkEnd w:id="78"/>
      <w:bookmarkEnd w:id="79"/>
      <w:bookmarkEnd w:id="80"/>
      <w:bookmarkEnd w:id="81"/>
      <w:bookmarkEnd w:id="82"/>
      <w:r w:rsidRPr="00886BC5">
        <w:t>s</w:t>
      </w:r>
      <w:bookmarkEnd w:id="83"/>
      <w:bookmarkEnd w:id="8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lastRenderedPageBreak/>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lastRenderedPageBreak/>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1" w:name="_Toc83313309"/>
      <w:bookmarkStart w:id="92" w:name="_Toc114822355"/>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lastRenderedPageBreak/>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lastRenderedPageBreak/>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114822356"/>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lastRenderedPageBreak/>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7" w:name="_Toc83313311"/>
      <w:bookmarkStart w:id="108" w:name="_Toc114822357"/>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114822358"/>
      <w:r w:rsidRPr="00D27A95">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404C21">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114822359"/>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lastRenderedPageBreak/>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114822360"/>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114822361"/>
      <w:r w:rsidRPr="00D27A95">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210996C" w:rsidR="00EC4A44" w:rsidRDefault="00EC4A44" w:rsidP="00EC4A44">
      <w:pPr>
        <w:pStyle w:val="B1"/>
      </w:pPr>
      <w:r>
        <w:t>g)</w:t>
      </w:r>
      <w:r>
        <w:tab/>
        <w:t xml:space="preserve">Power saving mode (PSM) is activated (see </w:t>
      </w:r>
      <w:r w:rsidRPr="00C62A36">
        <w:t>3GPP</w:t>
      </w:r>
      <w:r>
        <w:t> TS 23.6</w:t>
      </w:r>
      <w:r w:rsidRPr="00C62A36">
        <w:t>8</w:t>
      </w:r>
      <w:r>
        <w:t>2 [27A]);</w:t>
      </w:r>
    </w:p>
    <w:p w14:paraId="339B2F9D" w14:textId="77777777" w:rsidR="00EC4A44" w:rsidRDefault="00EC4A44" w:rsidP="00EC4A44">
      <w:pPr>
        <w:pStyle w:val="B1"/>
      </w:pPr>
      <w:r>
        <w:lastRenderedPageBreak/>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114822362"/>
      <w:r w:rsidRPr="00656071">
        <w:lastRenderedPageBreak/>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114822363"/>
      <w:r>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114822364"/>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lastRenderedPageBreak/>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6" w:name="_Toc27486392"/>
      <w:bookmarkStart w:id="167" w:name="_Toc36210445"/>
      <w:bookmarkStart w:id="168" w:name="_Toc45096304"/>
      <w:bookmarkStart w:id="169" w:name="_Toc45882337"/>
      <w:bookmarkStart w:id="17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1" w:name="_Toc83313319"/>
      <w:bookmarkStart w:id="172" w:name="_Toc114822365"/>
      <w:r w:rsidRPr="00D27A95">
        <w:t>3.</w:t>
      </w:r>
      <w:r>
        <w:t>9</w:t>
      </w:r>
      <w:r w:rsidRPr="00D27A95">
        <w:tab/>
      </w:r>
      <w:r>
        <w:t>SNPN</w:t>
      </w:r>
      <w:r w:rsidRPr="00D27A95">
        <w:t xml:space="preserve"> selection</w:t>
      </w:r>
      <w:bookmarkEnd w:id="165"/>
      <w:bookmarkEnd w:id="166"/>
      <w:bookmarkEnd w:id="167"/>
      <w:bookmarkEnd w:id="168"/>
      <w:bookmarkEnd w:id="169"/>
      <w:bookmarkEnd w:id="170"/>
      <w:bookmarkEnd w:id="171"/>
      <w:bookmarkEnd w:id="172"/>
    </w:p>
    <w:p w14:paraId="01C1213F" w14:textId="77777777" w:rsidR="00EC4A44" w:rsidRDefault="00EC4A44" w:rsidP="00EC4A44">
      <w:pPr>
        <w:rPr>
          <w:lang w:eastAsia="x-none"/>
        </w:rPr>
      </w:pPr>
      <w:bookmarkStart w:id="173" w:name="_Toc20125196"/>
      <w:bookmarkStart w:id="174" w:name="_Toc27486393"/>
      <w:bookmarkStart w:id="175" w:name="_Toc36210446"/>
      <w:bookmarkStart w:id="176" w:name="_Toc45096305"/>
      <w:bookmarkStart w:id="177" w:name="_Toc45882338"/>
      <w:bookmarkStart w:id="17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9" w:name="_Toc45286573"/>
      <w:bookmarkStart w:id="180" w:name="_Toc51947840"/>
      <w:bookmarkStart w:id="181" w:name="_Toc51948932"/>
      <w:bookmarkStart w:id="182" w:name="_Toc76118724"/>
      <w:bookmarkStart w:id="183" w:name="_Toc83313320"/>
      <w:bookmarkStart w:id="184" w:name="_Toc114822366"/>
      <w:r>
        <w:t>3.10</w:t>
      </w:r>
      <w:r w:rsidRPr="00C607F7">
        <w:tab/>
      </w:r>
      <w:r>
        <w:t>Minimization of service interruption</w:t>
      </w:r>
      <w:bookmarkEnd w:id="179"/>
      <w:bookmarkEnd w:id="180"/>
      <w:bookmarkEnd w:id="181"/>
      <w:bookmarkEnd w:id="182"/>
      <w:bookmarkEnd w:id="183"/>
      <w:bookmarkEnd w:id="18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lastRenderedPageBreak/>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lastRenderedPageBreak/>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lastRenderedPageBreak/>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185" w:name="_Toc83313321"/>
      <w:bookmarkStart w:id="186" w:name="_Toc114822367"/>
      <w:r w:rsidRPr="00D27A95">
        <w:t>4</w:t>
      </w:r>
      <w:r w:rsidRPr="00D27A95">
        <w:tab/>
        <w:t>Overall process structure</w:t>
      </w:r>
      <w:bookmarkEnd w:id="173"/>
      <w:bookmarkEnd w:id="174"/>
      <w:bookmarkEnd w:id="175"/>
      <w:bookmarkEnd w:id="176"/>
      <w:bookmarkEnd w:id="177"/>
      <w:bookmarkEnd w:id="178"/>
      <w:bookmarkEnd w:id="185"/>
      <w:bookmarkEnd w:id="186"/>
    </w:p>
    <w:p w14:paraId="342C32E7" w14:textId="77777777" w:rsidR="00EC4A44" w:rsidRPr="00D27A95" w:rsidRDefault="00EC4A44" w:rsidP="00404C21">
      <w:pPr>
        <w:pStyle w:val="Heading2"/>
      </w:pPr>
      <w:bookmarkStart w:id="187" w:name="_Toc20125197"/>
      <w:bookmarkStart w:id="188" w:name="_Toc27486394"/>
      <w:bookmarkStart w:id="189" w:name="_Toc36210447"/>
      <w:bookmarkStart w:id="190" w:name="_Toc45096306"/>
      <w:bookmarkStart w:id="191" w:name="_Toc45882339"/>
      <w:bookmarkStart w:id="192" w:name="_Toc51762135"/>
      <w:bookmarkStart w:id="193" w:name="_Toc83313322"/>
      <w:bookmarkStart w:id="194" w:name="_Toc114822368"/>
      <w:r w:rsidRPr="00D27A95">
        <w:t>4.1</w:t>
      </w:r>
      <w:r w:rsidRPr="00D27A95">
        <w:tab/>
        <w:t>Process goal</w:t>
      </w:r>
      <w:bookmarkEnd w:id="187"/>
      <w:bookmarkEnd w:id="188"/>
      <w:bookmarkEnd w:id="189"/>
      <w:bookmarkEnd w:id="190"/>
      <w:bookmarkEnd w:id="191"/>
      <w:bookmarkEnd w:id="192"/>
      <w:bookmarkEnd w:id="193"/>
      <w:bookmarkEnd w:id="19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5" w:name="_Toc20125198"/>
      <w:bookmarkStart w:id="196" w:name="_Toc27486395"/>
      <w:bookmarkStart w:id="197" w:name="_Toc36210448"/>
      <w:bookmarkStart w:id="198" w:name="_Toc45096307"/>
      <w:bookmarkStart w:id="199" w:name="_Toc45882340"/>
      <w:bookmarkStart w:id="200" w:name="_Toc51762136"/>
      <w:bookmarkStart w:id="201" w:name="_Toc83313323"/>
      <w:bookmarkStart w:id="202" w:name="_Toc114822369"/>
      <w:r w:rsidRPr="00D27A95">
        <w:t>4.2</w:t>
      </w:r>
      <w:r w:rsidRPr="00D27A95">
        <w:tab/>
        <w:t>States description</w:t>
      </w:r>
      <w:bookmarkEnd w:id="195"/>
      <w:bookmarkEnd w:id="196"/>
      <w:bookmarkEnd w:id="197"/>
      <w:bookmarkEnd w:id="198"/>
      <w:bookmarkEnd w:id="199"/>
      <w:bookmarkEnd w:id="200"/>
      <w:bookmarkEnd w:id="201"/>
      <w:bookmarkEnd w:id="20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3" w:name="_Toc20125199"/>
      <w:bookmarkStart w:id="204" w:name="_Toc27486396"/>
      <w:bookmarkStart w:id="205" w:name="_Toc36210449"/>
      <w:bookmarkStart w:id="206" w:name="_Toc45096308"/>
      <w:bookmarkStart w:id="207" w:name="_Toc45882341"/>
      <w:bookmarkStart w:id="208" w:name="_Toc51762137"/>
      <w:bookmarkStart w:id="209" w:name="_Toc83313324"/>
      <w:bookmarkStart w:id="210" w:name="_Toc114822370"/>
      <w:r w:rsidRPr="00D27A95">
        <w:t>4.3</w:t>
      </w:r>
      <w:r w:rsidRPr="00D27A95">
        <w:tab/>
        <w:t>List of states</w:t>
      </w:r>
      <w:bookmarkEnd w:id="203"/>
      <w:bookmarkEnd w:id="204"/>
      <w:bookmarkEnd w:id="205"/>
      <w:bookmarkEnd w:id="206"/>
      <w:bookmarkEnd w:id="207"/>
      <w:bookmarkEnd w:id="208"/>
      <w:bookmarkEnd w:id="209"/>
      <w:bookmarkEnd w:id="210"/>
    </w:p>
    <w:p w14:paraId="4419D712" w14:textId="77777777" w:rsidR="00EC4A44" w:rsidRPr="00D27A95" w:rsidRDefault="00EC4A44" w:rsidP="00404C21">
      <w:pPr>
        <w:pStyle w:val="Heading3"/>
      </w:pPr>
      <w:bookmarkStart w:id="211" w:name="_Toc20125200"/>
      <w:bookmarkStart w:id="212" w:name="_Toc27486397"/>
      <w:bookmarkStart w:id="213" w:name="_Toc36210450"/>
      <w:bookmarkStart w:id="214" w:name="_Toc45096309"/>
      <w:bookmarkStart w:id="215" w:name="_Toc45882342"/>
      <w:bookmarkStart w:id="216" w:name="_Toc51762138"/>
      <w:bookmarkStart w:id="217" w:name="_Toc83313325"/>
      <w:bookmarkStart w:id="218" w:name="_Toc114822371"/>
      <w:r w:rsidRPr="00D27A95">
        <w:t>4.3.1</w:t>
      </w:r>
      <w:r w:rsidRPr="00D27A95">
        <w:tab/>
        <w:t>List of states for the PLMN selection process</w:t>
      </w:r>
      <w:bookmarkEnd w:id="211"/>
      <w:bookmarkEnd w:id="212"/>
      <w:bookmarkEnd w:id="213"/>
      <w:bookmarkEnd w:id="214"/>
      <w:bookmarkEnd w:id="215"/>
      <w:bookmarkEnd w:id="216"/>
      <w:bookmarkEnd w:id="217"/>
      <w:bookmarkEnd w:id="218"/>
    </w:p>
    <w:p w14:paraId="2E5CAC2D" w14:textId="77777777" w:rsidR="00EC4A44" w:rsidRPr="00D27A95" w:rsidRDefault="00EC4A44" w:rsidP="00404C21">
      <w:pPr>
        <w:pStyle w:val="Heading4"/>
      </w:pPr>
      <w:bookmarkStart w:id="219" w:name="_Toc20125201"/>
      <w:bookmarkStart w:id="220" w:name="_Toc27486398"/>
      <w:bookmarkStart w:id="221" w:name="_Toc36210451"/>
      <w:bookmarkStart w:id="222" w:name="_Toc45096310"/>
      <w:bookmarkStart w:id="223" w:name="_Toc45882343"/>
      <w:bookmarkStart w:id="224" w:name="_Toc51762139"/>
      <w:bookmarkStart w:id="225" w:name="_Toc83313326"/>
      <w:bookmarkStart w:id="226" w:name="_Toc114822372"/>
      <w:r w:rsidRPr="00D27A95">
        <w:t>4.3.1.1</w:t>
      </w:r>
      <w:r w:rsidRPr="00D27A95">
        <w:tab/>
        <w:t>List of states for automatic mode (figure 2a)</w:t>
      </w:r>
      <w:bookmarkEnd w:id="219"/>
      <w:bookmarkEnd w:id="220"/>
      <w:bookmarkEnd w:id="221"/>
      <w:bookmarkEnd w:id="222"/>
      <w:bookmarkEnd w:id="223"/>
      <w:bookmarkEnd w:id="224"/>
      <w:bookmarkEnd w:id="225"/>
      <w:bookmarkEnd w:id="22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7" w:name="_Toc20125202"/>
      <w:bookmarkStart w:id="228" w:name="_Toc27486399"/>
      <w:bookmarkStart w:id="229" w:name="_Toc36210452"/>
      <w:bookmarkStart w:id="230" w:name="_Toc45096311"/>
      <w:bookmarkStart w:id="231" w:name="_Toc45882344"/>
      <w:bookmarkStart w:id="232" w:name="_Toc51762140"/>
      <w:bookmarkStart w:id="233" w:name="_Toc83313327"/>
      <w:bookmarkStart w:id="234" w:name="_Toc114822373"/>
      <w:r w:rsidRPr="00D27A95">
        <w:lastRenderedPageBreak/>
        <w:t>4.3.1.2</w:t>
      </w:r>
      <w:r w:rsidRPr="00D27A95">
        <w:tab/>
        <w:t>List of states for manual mode (figure 2b)</w:t>
      </w:r>
      <w:bookmarkEnd w:id="227"/>
      <w:bookmarkEnd w:id="228"/>
      <w:bookmarkEnd w:id="229"/>
      <w:bookmarkEnd w:id="230"/>
      <w:bookmarkEnd w:id="231"/>
      <w:bookmarkEnd w:id="232"/>
      <w:bookmarkEnd w:id="233"/>
      <w:bookmarkEnd w:id="23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5" w:name="_Toc20125203"/>
      <w:bookmarkStart w:id="236" w:name="_Toc27486400"/>
      <w:bookmarkStart w:id="237" w:name="_Toc36210453"/>
      <w:bookmarkStart w:id="238" w:name="_Toc45096312"/>
      <w:bookmarkStart w:id="239" w:name="_Toc45882345"/>
      <w:bookmarkStart w:id="240" w:name="_Toc51762141"/>
      <w:bookmarkStart w:id="241" w:name="_Toc83313328"/>
      <w:bookmarkStart w:id="242" w:name="_Toc114822374"/>
      <w:r w:rsidRPr="00D27A95">
        <w:t>4.3.2</w:t>
      </w:r>
      <w:r w:rsidRPr="00D27A95">
        <w:tab/>
      </w:r>
      <w:r>
        <w:t>Void</w:t>
      </w:r>
      <w:bookmarkEnd w:id="235"/>
      <w:bookmarkEnd w:id="236"/>
      <w:bookmarkEnd w:id="237"/>
      <w:bookmarkEnd w:id="238"/>
      <w:bookmarkEnd w:id="239"/>
      <w:bookmarkEnd w:id="240"/>
      <w:bookmarkEnd w:id="241"/>
      <w:bookmarkEnd w:id="242"/>
    </w:p>
    <w:p w14:paraId="1EE7B80C" w14:textId="77777777" w:rsidR="00EC4A44" w:rsidRPr="00D27A95" w:rsidRDefault="00EC4A44" w:rsidP="00404C21">
      <w:pPr>
        <w:pStyle w:val="Heading3"/>
      </w:pPr>
      <w:bookmarkStart w:id="243" w:name="_Toc20125204"/>
      <w:bookmarkStart w:id="244" w:name="_Toc27486401"/>
      <w:bookmarkStart w:id="245" w:name="_Toc36210454"/>
      <w:bookmarkStart w:id="246" w:name="_Toc45096313"/>
      <w:bookmarkStart w:id="247" w:name="_Toc45882346"/>
      <w:bookmarkStart w:id="248" w:name="_Toc51762142"/>
      <w:bookmarkStart w:id="249" w:name="_Toc83313329"/>
      <w:bookmarkStart w:id="250" w:name="_Toc114822375"/>
      <w:r w:rsidRPr="00D27A95">
        <w:t>4.3.3</w:t>
      </w:r>
      <w:r w:rsidRPr="00D27A95">
        <w:tab/>
        <w:t>List of states for location registration (figure 3)</w:t>
      </w:r>
      <w:bookmarkEnd w:id="243"/>
      <w:bookmarkEnd w:id="244"/>
      <w:bookmarkEnd w:id="245"/>
      <w:bookmarkEnd w:id="246"/>
      <w:bookmarkEnd w:id="247"/>
      <w:bookmarkEnd w:id="248"/>
      <w:bookmarkEnd w:id="249"/>
      <w:bookmarkEnd w:id="25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1" w:name="_Toc20125205"/>
      <w:bookmarkStart w:id="252" w:name="_Toc27486402"/>
      <w:bookmarkStart w:id="253" w:name="_Toc36210455"/>
      <w:bookmarkStart w:id="254" w:name="_Toc45096314"/>
      <w:bookmarkStart w:id="255" w:name="_Toc45882347"/>
      <w:bookmarkStart w:id="256" w:name="_Toc51762143"/>
      <w:bookmarkStart w:id="257" w:name="_Toc83313330"/>
      <w:bookmarkStart w:id="258" w:name="_Toc114822376"/>
      <w:r w:rsidRPr="00D27A95">
        <w:t>4.4</w:t>
      </w:r>
      <w:r w:rsidRPr="00D27A95">
        <w:tab/>
        <w:t>PLMN selection process</w:t>
      </w:r>
      <w:bookmarkEnd w:id="251"/>
      <w:bookmarkEnd w:id="252"/>
      <w:bookmarkEnd w:id="253"/>
      <w:bookmarkEnd w:id="254"/>
      <w:bookmarkEnd w:id="255"/>
      <w:bookmarkEnd w:id="256"/>
      <w:bookmarkEnd w:id="257"/>
      <w:bookmarkEnd w:id="258"/>
    </w:p>
    <w:p w14:paraId="178381AD" w14:textId="77777777" w:rsidR="00EC4A44" w:rsidRPr="00D27A95" w:rsidRDefault="00EC4A44" w:rsidP="00404C21">
      <w:pPr>
        <w:pStyle w:val="Heading3"/>
      </w:pPr>
      <w:bookmarkStart w:id="259" w:name="_Toc20125206"/>
      <w:bookmarkStart w:id="260" w:name="_Toc27486403"/>
      <w:bookmarkStart w:id="261" w:name="_Toc36210456"/>
      <w:bookmarkStart w:id="262" w:name="_Toc45096315"/>
      <w:bookmarkStart w:id="263" w:name="_Toc45882348"/>
      <w:bookmarkStart w:id="264" w:name="_Toc51762144"/>
      <w:bookmarkStart w:id="265" w:name="_Toc83313331"/>
      <w:bookmarkStart w:id="266" w:name="_Toc114822377"/>
      <w:r w:rsidRPr="00D27A95">
        <w:t>4.4.1</w:t>
      </w:r>
      <w:r w:rsidRPr="00D27A95">
        <w:tab/>
        <w:t>Introduction</w:t>
      </w:r>
      <w:bookmarkEnd w:id="259"/>
      <w:bookmarkEnd w:id="260"/>
      <w:bookmarkEnd w:id="261"/>
      <w:bookmarkEnd w:id="262"/>
      <w:bookmarkEnd w:id="263"/>
      <w:bookmarkEnd w:id="264"/>
      <w:bookmarkEnd w:id="265"/>
      <w:bookmarkEnd w:id="26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7" w:name="_Toc20125207"/>
      <w:bookmarkStart w:id="268" w:name="_Toc27486404"/>
      <w:bookmarkStart w:id="269" w:name="_Toc36210457"/>
      <w:bookmarkStart w:id="270" w:name="_Toc45096316"/>
      <w:bookmarkStart w:id="271" w:name="_Toc45882349"/>
      <w:bookmarkStart w:id="272" w:name="_Toc51762145"/>
      <w:bookmarkStart w:id="273" w:name="_Toc83313332"/>
      <w:bookmarkStart w:id="274" w:name="_Toc114822378"/>
      <w:r w:rsidRPr="00D27A95">
        <w:t>4.4.2</w:t>
      </w:r>
      <w:r w:rsidRPr="00D27A95">
        <w:tab/>
        <w:t>Registration on a PLMN</w:t>
      </w:r>
      <w:bookmarkEnd w:id="267"/>
      <w:bookmarkEnd w:id="268"/>
      <w:bookmarkEnd w:id="269"/>
      <w:bookmarkEnd w:id="270"/>
      <w:bookmarkEnd w:id="271"/>
      <w:bookmarkEnd w:id="272"/>
      <w:bookmarkEnd w:id="273"/>
      <w:bookmarkEnd w:id="27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5" w:name="_Toc20125208"/>
      <w:bookmarkStart w:id="276" w:name="_Toc27486405"/>
      <w:bookmarkStart w:id="277" w:name="_Toc36210458"/>
      <w:bookmarkStart w:id="278" w:name="_Toc45096317"/>
      <w:bookmarkStart w:id="279" w:name="_Toc45882350"/>
      <w:bookmarkStart w:id="280" w:name="_Toc51762146"/>
      <w:bookmarkStart w:id="281" w:name="_Toc83313333"/>
      <w:bookmarkStart w:id="282" w:name="_Toc114822379"/>
      <w:r w:rsidRPr="00D27A95">
        <w:t>4.4.3</w:t>
      </w:r>
      <w:r w:rsidRPr="00D27A95">
        <w:tab/>
        <w:t>PLMN selection</w:t>
      </w:r>
      <w:bookmarkEnd w:id="275"/>
      <w:bookmarkEnd w:id="276"/>
      <w:bookmarkEnd w:id="277"/>
      <w:bookmarkEnd w:id="278"/>
      <w:bookmarkEnd w:id="279"/>
      <w:bookmarkEnd w:id="280"/>
      <w:bookmarkEnd w:id="281"/>
      <w:bookmarkEnd w:id="28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lastRenderedPageBreak/>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3" w:name="_Toc20125209"/>
      <w:bookmarkStart w:id="284" w:name="_Toc27486406"/>
      <w:bookmarkStart w:id="285" w:name="_Toc36210459"/>
      <w:bookmarkStart w:id="286" w:name="_Toc45096318"/>
      <w:bookmarkStart w:id="287" w:name="_Toc45882351"/>
      <w:bookmarkStart w:id="288" w:name="_Toc51762147"/>
      <w:r w:rsidRPr="0034441A">
        <w:t>The MS may support minimization of service interruption (MINT).</w:t>
      </w:r>
    </w:p>
    <w:p w14:paraId="0142CDE2" w14:textId="77777777" w:rsidR="00EC4A44" w:rsidRPr="00D27A95" w:rsidRDefault="00EC4A44" w:rsidP="00404C21">
      <w:pPr>
        <w:pStyle w:val="Heading4"/>
      </w:pPr>
      <w:bookmarkStart w:id="289" w:name="_Toc83313334"/>
      <w:bookmarkStart w:id="290" w:name="_Toc114822380"/>
      <w:r w:rsidRPr="00D27A95">
        <w:t>4.4.3.1</w:t>
      </w:r>
      <w:r w:rsidRPr="00D27A95">
        <w:tab/>
        <w:t>At switch</w:t>
      </w:r>
      <w:r w:rsidRPr="00D27A95">
        <w:noBreakHyphen/>
        <w:t>on or recovery from lack of coverage</w:t>
      </w:r>
      <w:bookmarkEnd w:id="283"/>
      <w:bookmarkEnd w:id="284"/>
      <w:bookmarkEnd w:id="285"/>
      <w:bookmarkEnd w:id="286"/>
      <w:bookmarkEnd w:id="287"/>
      <w:bookmarkEnd w:id="288"/>
      <w:bookmarkEnd w:id="289"/>
      <w:bookmarkEnd w:id="290"/>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291"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91"/>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292" w:name="_Toc20125210"/>
      <w:bookmarkStart w:id="293" w:name="_Toc27486407"/>
      <w:bookmarkStart w:id="294" w:name="_Toc36210460"/>
      <w:bookmarkStart w:id="295" w:name="_Toc45096319"/>
      <w:bookmarkStart w:id="296" w:name="_Toc45882352"/>
      <w:bookmarkStart w:id="297" w:name="_Toc51762148"/>
      <w:bookmarkStart w:id="298" w:name="_Toc83313335"/>
      <w:bookmarkStart w:id="299" w:name="_Toc114822381"/>
      <w:r w:rsidRPr="00D27A95">
        <w:t>4.4.3.1.1</w:t>
      </w:r>
      <w:r w:rsidRPr="00D27A95">
        <w:tab/>
        <w:t>Automatic Network Selection Mode Procedure</w:t>
      </w:r>
      <w:bookmarkEnd w:id="292"/>
      <w:bookmarkEnd w:id="293"/>
      <w:bookmarkEnd w:id="294"/>
      <w:bookmarkEnd w:id="295"/>
      <w:bookmarkEnd w:id="296"/>
      <w:bookmarkEnd w:id="297"/>
      <w:bookmarkEnd w:id="298"/>
      <w:bookmarkEnd w:id="299"/>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lastRenderedPageBreak/>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1" w:name="_Hlk100153124"/>
      <w:r>
        <w:t xml:space="preserve">the MS determined PLMN with disaster condition </w:t>
      </w:r>
      <w:bookmarkEnd w:id="301"/>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02" w:name="_Hlk100229457"/>
      <w:r w:rsidRPr="00230291">
        <w:t>allowable PLMN</w:t>
      </w:r>
      <w:r>
        <w:t>(</w:t>
      </w:r>
      <w:r w:rsidRPr="00230291">
        <w:t>s</w:t>
      </w:r>
      <w:r>
        <w:t>)</w:t>
      </w:r>
      <w:r w:rsidRPr="00230291">
        <w:t xml:space="preserve"> </w:t>
      </w:r>
      <w:bookmarkEnd w:id="302"/>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55A6A">
      <w:pPr>
        <w:pStyle w:val="B1"/>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w:t>
      </w:r>
      <w:bookmarkEnd w:id="300"/>
    </w:p>
    <w:p w14:paraId="74556298" w14:textId="781159BA"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w:t>
      </w:r>
      <w:r>
        <w:t xml:space="preserve"> or of a shared network where the PLMN is available</w:t>
      </w:r>
      <w:r>
        <w:t>:</w:t>
      </w:r>
    </w:p>
    <w:p w14:paraId="66A51AE7" w14:textId="2A2B9FBF" w:rsidR="0038204C" w:rsidRDefault="0038204C" w:rsidP="0038204C">
      <w:pPr>
        <w:pStyle w:val="B3"/>
      </w:pPr>
      <w:r w:rsidRPr="00A1604C">
        <w:t>A)</w:t>
      </w:r>
      <w:r w:rsidRPr="00A1604C">
        <w:tab/>
        <w:t>broadcasts the disaster related indication</w:t>
      </w:r>
      <w:r>
        <w:t xml:space="preserve"> for the PLMN</w:t>
      </w:r>
      <w:r>
        <w:t xml:space="preserve">.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w:t>
      </w:r>
      <w:r w:rsidRPr="00672D0D">
        <w:rPr>
          <w:lang w:val="en-US"/>
        </w:rPr>
        <w:t>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77777777" w:rsidR="0038204C" w:rsidRDefault="0038204C" w:rsidP="0038204C">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lastRenderedPageBreak/>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03" w:name="_Toc20125211"/>
      <w:bookmarkStart w:id="304" w:name="_Toc27486408"/>
      <w:bookmarkStart w:id="305" w:name="_Toc36210461"/>
      <w:bookmarkStart w:id="306" w:name="_Toc45096320"/>
      <w:bookmarkStart w:id="307" w:name="_Toc45882353"/>
      <w:bookmarkStart w:id="308" w:name="_Toc51762149"/>
      <w:bookmarkStart w:id="309" w:name="_Toc83313336"/>
      <w:bookmarkStart w:id="310" w:name="_Toc114822382"/>
      <w:r w:rsidRPr="00D27A95">
        <w:t>4.4.3.1.2</w:t>
      </w:r>
      <w:r w:rsidRPr="00D27A95">
        <w:tab/>
        <w:t>Manual Network Selection Mode Procedure</w:t>
      </w:r>
      <w:bookmarkEnd w:id="303"/>
      <w:bookmarkEnd w:id="304"/>
      <w:bookmarkEnd w:id="305"/>
      <w:bookmarkEnd w:id="306"/>
      <w:bookmarkEnd w:id="307"/>
      <w:bookmarkEnd w:id="308"/>
      <w:bookmarkEnd w:id="309"/>
      <w:bookmarkEnd w:id="310"/>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lastRenderedPageBreak/>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w:t>
      </w:r>
      <w:r>
        <w:lastRenderedPageBreak/>
        <w:t xml:space="preserve">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2A610E02" w:rsidR="003904A6" w:rsidRDefault="003904A6" w:rsidP="00080588">
      <w:pPr>
        <w:pStyle w:val="B2"/>
      </w:pPr>
      <w:r w:rsidRPr="00080588">
        <w:lastRenderedPageBreak/>
        <w:t>4)</w:t>
      </w:r>
      <w:r w:rsidRPr="00080588">
        <w:tab/>
        <w:t>the RPLMN of the MS is considered as the 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1" w:name="_Toc20125212"/>
      <w:bookmarkStart w:id="312" w:name="_Toc27486409"/>
      <w:bookmarkStart w:id="313" w:name="_Toc36210462"/>
      <w:bookmarkStart w:id="314" w:name="_Toc45096321"/>
      <w:bookmarkStart w:id="315" w:name="_Toc45882354"/>
      <w:bookmarkStart w:id="316" w:name="_Toc51762150"/>
      <w:bookmarkStart w:id="317" w:name="_Toc83313337"/>
      <w:bookmarkStart w:id="318" w:name="_Toc114822383"/>
      <w:r>
        <w:t>4.4.3.1.3</w:t>
      </w:r>
      <w:r>
        <w:tab/>
        <w:t>Manual CSG selection</w:t>
      </w:r>
      <w:bookmarkEnd w:id="311"/>
      <w:bookmarkEnd w:id="312"/>
      <w:bookmarkEnd w:id="313"/>
      <w:bookmarkEnd w:id="314"/>
      <w:bookmarkEnd w:id="315"/>
      <w:bookmarkEnd w:id="316"/>
      <w:bookmarkEnd w:id="317"/>
      <w:bookmarkEnd w:id="318"/>
    </w:p>
    <w:p w14:paraId="00DC8332" w14:textId="77777777" w:rsidR="00EC4A44" w:rsidRDefault="00EC4A44" w:rsidP="00404C21">
      <w:pPr>
        <w:pStyle w:val="H6"/>
      </w:pPr>
      <w:bookmarkStart w:id="319" w:name="_Toc20125213"/>
      <w:bookmarkStart w:id="320" w:name="_Toc27486410"/>
      <w:bookmarkStart w:id="321" w:name="_Toc36210463"/>
      <w:bookmarkStart w:id="322" w:name="_Toc45096322"/>
      <w:bookmarkStart w:id="323" w:name="_Toc45882355"/>
      <w:bookmarkStart w:id="324" w:name="_Toc51762151"/>
      <w:bookmarkStart w:id="325" w:name="_Toc83313338"/>
      <w:r>
        <w:t>4.4.3.1.3.1</w:t>
      </w:r>
      <w:r>
        <w:tab/>
        <w:t>General</w:t>
      </w:r>
      <w:bookmarkEnd w:id="319"/>
      <w:bookmarkEnd w:id="320"/>
      <w:bookmarkEnd w:id="321"/>
      <w:bookmarkEnd w:id="322"/>
      <w:bookmarkEnd w:id="323"/>
      <w:bookmarkEnd w:id="324"/>
      <w:bookmarkEnd w:id="325"/>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lastRenderedPageBreak/>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6" w:name="_Toc20125214"/>
      <w:bookmarkStart w:id="327" w:name="_Toc27486411"/>
      <w:bookmarkStart w:id="328" w:name="_Toc36210464"/>
      <w:bookmarkStart w:id="329" w:name="_Toc45096323"/>
      <w:bookmarkStart w:id="330" w:name="_Toc45882356"/>
      <w:bookmarkStart w:id="331" w:name="_Toc51762152"/>
      <w:bookmarkStart w:id="332" w:name="_Toc83313339"/>
      <w:r>
        <w:t>4.4.3.1.3.2</w:t>
      </w:r>
      <w:r>
        <w:tab/>
        <w:t>Manual CSG selection within the RPLMN</w:t>
      </w:r>
      <w:bookmarkEnd w:id="326"/>
      <w:bookmarkEnd w:id="327"/>
      <w:bookmarkEnd w:id="328"/>
      <w:bookmarkEnd w:id="329"/>
      <w:bookmarkEnd w:id="330"/>
      <w:bookmarkEnd w:id="331"/>
      <w:bookmarkEnd w:id="332"/>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33" w:name="_Toc20125215"/>
      <w:bookmarkStart w:id="334" w:name="_Toc27486412"/>
      <w:bookmarkStart w:id="335" w:name="_Toc36210465"/>
      <w:bookmarkStart w:id="336" w:name="_Toc45096324"/>
      <w:bookmarkStart w:id="337" w:name="_Toc45882357"/>
      <w:bookmarkStart w:id="338" w:name="_Toc51762153"/>
      <w:bookmarkStart w:id="339" w:name="_Toc83313340"/>
      <w:r>
        <w:t>4.4.3.1.3.3</w:t>
      </w:r>
      <w:r>
        <w:tab/>
        <w:t>Manual CSG selection in a PLMN different from the RPLMN</w:t>
      </w:r>
      <w:bookmarkEnd w:id="333"/>
      <w:bookmarkEnd w:id="334"/>
      <w:bookmarkEnd w:id="335"/>
      <w:bookmarkEnd w:id="336"/>
      <w:bookmarkEnd w:id="337"/>
      <w:bookmarkEnd w:id="338"/>
      <w:bookmarkEnd w:id="339"/>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0" w:name="_Toc20125216"/>
      <w:bookmarkStart w:id="341" w:name="_Toc27486413"/>
      <w:bookmarkStart w:id="342" w:name="_Toc36210466"/>
      <w:bookmarkStart w:id="343" w:name="_Toc45096325"/>
      <w:bookmarkStart w:id="344" w:name="_Toc45882358"/>
      <w:bookmarkStart w:id="345" w:name="_Toc51762154"/>
      <w:bookmarkStart w:id="346" w:name="_Toc83313341"/>
      <w:bookmarkStart w:id="347" w:name="_Toc114822384"/>
      <w:r w:rsidRPr="00D27A95">
        <w:lastRenderedPageBreak/>
        <w:t>4.4.3.2</w:t>
      </w:r>
      <w:r w:rsidRPr="00D27A95">
        <w:tab/>
        <w:t>User reselection</w:t>
      </w:r>
      <w:bookmarkEnd w:id="340"/>
      <w:bookmarkEnd w:id="341"/>
      <w:bookmarkEnd w:id="342"/>
      <w:bookmarkEnd w:id="343"/>
      <w:bookmarkEnd w:id="344"/>
      <w:bookmarkEnd w:id="345"/>
      <w:bookmarkEnd w:id="346"/>
      <w:bookmarkEnd w:id="347"/>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8" w:name="_Toc20125217"/>
      <w:bookmarkStart w:id="349" w:name="_Toc27486414"/>
      <w:bookmarkStart w:id="350" w:name="_Toc36210467"/>
      <w:bookmarkStart w:id="351" w:name="_Toc45096326"/>
      <w:bookmarkStart w:id="352" w:name="_Toc45882359"/>
      <w:bookmarkStart w:id="353" w:name="_Toc51762155"/>
      <w:bookmarkStart w:id="354" w:name="_Toc83313342"/>
      <w:bookmarkStart w:id="355" w:name="_Toc114822385"/>
      <w:r w:rsidRPr="00D27A95">
        <w:t>4.4.3.2.1</w:t>
      </w:r>
      <w:r w:rsidRPr="00D27A95">
        <w:tab/>
        <w:t>Automatic Network Selection Mode</w:t>
      </w:r>
      <w:bookmarkEnd w:id="348"/>
      <w:bookmarkEnd w:id="349"/>
      <w:bookmarkEnd w:id="350"/>
      <w:bookmarkEnd w:id="351"/>
      <w:bookmarkEnd w:id="352"/>
      <w:bookmarkEnd w:id="353"/>
      <w:bookmarkEnd w:id="354"/>
      <w:bookmarkEnd w:id="355"/>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6" w:name="_Toc20125218"/>
      <w:bookmarkStart w:id="357" w:name="_Toc27486415"/>
      <w:bookmarkStart w:id="358" w:name="_Toc36210468"/>
      <w:bookmarkStart w:id="359" w:name="_Toc45096327"/>
      <w:bookmarkStart w:id="360" w:name="_Toc45882360"/>
      <w:bookmarkStart w:id="361" w:name="_Toc51762156"/>
      <w:bookmarkStart w:id="362" w:name="_Toc83313343"/>
      <w:bookmarkStart w:id="363" w:name="_Toc114822386"/>
      <w:r w:rsidRPr="00D27A95">
        <w:t>4.4.3.2.2</w:t>
      </w:r>
      <w:r w:rsidRPr="00D27A95">
        <w:tab/>
        <w:t>Manual Network Selection Mode</w:t>
      </w:r>
      <w:bookmarkEnd w:id="356"/>
      <w:bookmarkEnd w:id="357"/>
      <w:bookmarkEnd w:id="358"/>
      <w:bookmarkEnd w:id="359"/>
      <w:bookmarkEnd w:id="360"/>
      <w:bookmarkEnd w:id="361"/>
      <w:bookmarkEnd w:id="362"/>
      <w:bookmarkEnd w:id="363"/>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64" w:name="_Toc20125219"/>
      <w:bookmarkStart w:id="365" w:name="_Toc27486416"/>
      <w:bookmarkStart w:id="366" w:name="_Toc36210469"/>
      <w:bookmarkStart w:id="367" w:name="_Toc45096328"/>
      <w:bookmarkStart w:id="368" w:name="_Toc45882361"/>
      <w:bookmarkStart w:id="369" w:name="_Toc51762157"/>
      <w:bookmarkStart w:id="370" w:name="_Toc83313344"/>
      <w:bookmarkStart w:id="371" w:name="_Toc114822387"/>
      <w:r>
        <w:t>4.4.3.2.3</w:t>
      </w:r>
      <w:r>
        <w:tab/>
        <w:t>Manual CSG selection</w:t>
      </w:r>
      <w:bookmarkEnd w:id="364"/>
      <w:bookmarkEnd w:id="365"/>
      <w:bookmarkEnd w:id="366"/>
      <w:bookmarkEnd w:id="367"/>
      <w:bookmarkEnd w:id="368"/>
      <w:bookmarkEnd w:id="369"/>
      <w:bookmarkEnd w:id="370"/>
      <w:bookmarkEnd w:id="371"/>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72" w:name="_Toc20125220"/>
      <w:bookmarkStart w:id="373" w:name="_Toc27486417"/>
      <w:bookmarkStart w:id="374" w:name="_Toc36210470"/>
      <w:bookmarkStart w:id="375" w:name="_Toc45096329"/>
      <w:bookmarkStart w:id="376" w:name="_Toc45882362"/>
      <w:bookmarkStart w:id="377" w:name="_Toc51762158"/>
      <w:bookmarkStart w:id="378" w:name="_Toc83313345"/>
      <w:bookmarkStart w:id="379" w:name="_Toc114822388"/>
      <w:r w:rsidRPr="00D27A95">
        <w:lastRenderedPageBreak/>
        <w:t>4.4.3.3</w:t>
      </w:r>
      <w:r w:rsidRPr="00D27A95">
        <w:tab/>
        <w:t>In VPLMN</w:t>
      </w:r>
      <w:bookmarkEnd w:id="372"/>
      <w:bookmarkEnd w:id="373"/>
      <w:bookmarkEnd w:id="374"/>
      <w:bookmarkEnd w:id="375"/>
      <w:bookmarkEnd w:id="376"/>
      <w:bookmarkEnd w:id="377"/>
      <w:bookmarkEnd w:id="378"/>
      <w:bookmarkEnd w:id="379"/>
    </w:p>
    <w:p w14:paraId="19FC879F" w14:textId="77777777" w:rsidR="00261754" w:rsidRDefault="00EC4A44" w:rsidP="00261754">
      <w:pPr>
        <w:pStyle w:val="Heading5"/>
      </w:pPr>
      <w:bookmarkStart w:id="380" w:name="_Toc20125221"/>
      <w:bookmarkStart w:id="381" w:name="_Toc27486418"/>
      <w:bookmarkStart w:id="382" w:name="_Toc36210471"/>
      <w:bookmarkStart w:id="383" w:name="_Toc45096330"/>
      <w:bookmarkStart w:id="384" w:name="_Toc45882363"/>
      <w:bookmarkStart w:id="385" w:name="_Toc51762159"/>
      <w:bookmarkStart w:id="386" w:name="_Toc83313346"/>
      <w:bookmarkStart w:id="387" w:name="_Toc114822389"/>
      <w:r>
        <w:t>4.4.3.3.1</w:t>
      </w:r>
      <w:r>
        <w:tab/>
        <w:t>Automatic and manual network selection modes</w:t>
      </w:r>
      <w:bookmarkEnd w:id="380"/>
      <w:bookmarkEnd w:id="381"/>
      <w:bookmarkEnd w:id="382"/>
      <w:bookmarkEnd w:id="383"/>
      <w:bookmarkEnd w:id="384"/>
      <w:bookmarkEnd w:id="385"/>
      <w:bookmarkEnd w:id="386"/>
      <w:bookmarkEnd w:id="387"/>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33376B45"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if:</w:t>
      </w:r>
    </w:p>
    <w:p w14:paraId="57CEED2E" w14:textId="7AB7F1C2" w:rsidR="004B6814" w:rsidRDefault="004B6814" w:rsidP="004B6814">
      <w:pPr>
        <w:pStyle w:val="B2"/>
      </w:pPr>
      <w:r>
        <w:t>a)</w:t>
      </w:r>
      <w:r>
        <w:tab/>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4EB9CC5B"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8" w:name="_Toc20125222"/>
      <w:bookmarkStart w:id="389" w:name="_Toc27486419"/>
      <w:bookmarkStart w:id="390" w:name="_Toc36210472"/>
      <w:bookmarkStart w:id="391" w:name="_Toc45096331"/>
      <w:bookmarkStart w:id="392" w:name="_Toc45882364"/>
      <w:bookmarkStart w:id="39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lastRenderedPageBreak/>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394" w:name="_Toc83313347"/>
      <w:bookmarkStart w:id="395" w:name="_Toc114822390"/>
      <w:r>
        <w:t>4.4.3.3.2</w:t>
      </w:r>
      <w:r>
        <w:tab/>
        <w:t>Manual CSG selection</w:t>
      </w:r>
      <w:bookmarkEnd w:id="388"/>
      <w:bookmarkEnd w:id="389"/>
      <w:bookmarkEnd w:id="390"/>
      <w:bookmarkEnd w:id="391"/>
      <w:bookmarkEnd w:id="392"/>
      <w:bookmarkEnd w:id="393"/>
      <w:bookmarkEnd w:id="394"/>
      <w:bookmarkEnd w:id="39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6" w:name="_Toc20125223"/>
      <w:bookmarkStart w:id="397" w:name="_Toc27486420"/>
      <w:bookmarkStart w:id="398" w:name="_Toc36210473"/>
      <w:bookmarkStart w:id="399" w:name="_Toc45096332"/>
      <w:bookmarkStart w:id="400" w:name="_Toc45882365"/>
      <w:bookmarkStart w:id="401" w:name="_Toc51762161"/>
      <w:bookmarkStart w:id="402" w:name="_Toc83313348"/>
      <w:bookmarkStart w:id="403" w:name="_Toc114822391"/>
      <w:r w:rsidRPr="00D27A95">
        <w:t>4.4.3.4</w:t>
      </w:r>
      <w:r w:rsidRPr="00D27A95">
        <w:tab/>
        <w:t>Investigation Scan for higher prioritized PLMN</w:t>
      </w:r>
      <w:bookmarkEnd w:id="396"/>
      <w:bookmarkEnd w:id="397"/>
      <w:bookmarkEnd w:id="398"/>
      <w:bookmarkEnd w:id="399"/>
      <w:bookmarkEnd w:id="400"/>
      <w:bookmarkEnd w:id="401"/>
      <w:bookmarkEnd w:id="402"/>
      <w:bookmarkEnd w:id="403"/>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04" w:name="_Toc20125224"/>
      <w:bookmarkStart w:id="405" w:name="_Toc27486421"/>
      <w:bookmarkStart w:id="406" w:name="_Toc36210474"/>
      <w:bookmarkStart w:id="407" w:name="_Toc45096333"/>
      <w:bookmarkStart w:id="408" w:name="_Toc45882366"/>
      <w:bookmarkStart w:id="409" w:name="_Toc51762162"/>
      <w:bookmarkStart w:id="410" w:name="_Toc83313349"/>
      <w:bookmarkStart w:id="411" w:name="_Toc114822392"/>
      <w:r w:rsidRPr="00D27A95">
        <w:lastRenderedPageBreak/>
        <w:t>4.4.4</w:t>
      </w:r>
      <w:r w:rsidRPr="00D27A95">
        <w:tab/>
        <w:t>Abnormal cases</w:t>
      </w:r>
      <w:bookmarkEnd w:id="404"/>
      <w:bookmarkEnd w:id="405"/>
      <w:bookmarkEnd w:id="406"/>
      <w:bookmarkEnd w:id="407"/>
      <w:bookmarkEnd w:id="408"/>
      <w:bookmarkEnd w:id="409"/>
      <w:bookmarkEnd w:id="410"/>
      <w:bookmarkEnd w:id="411"/>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12" w:name="_Toc20125225"/>
      <w:bookmarkStart w:id="413" w:name="_Toc27486422"/>
      <w:bookmarkStart w:id="414" w:name="_Toc36210475"/>
      <w:bookmarkStart w:id="415" w:name="_Toc45096334"/>
      <w:bookmarkStart w:id="416" w:name="_Toc45882367"/>
      <w:bookmarkStart w:id="417" w:name="_Toc51762163"/>
      <w:bookmarkStart w:id="418" w:name="_Toc83313350"/>
      <w:bookmarkStart w:id="419" w:name="_Toc114822393"/>
      <w:r w:rsidRPr="00D27A95">
        <w:t>4.4.5</w:t>
      </w:r>
      <w:r w:rsidRPr="00D27A95">
        <w:tab/>
        <w:t>Roaming not allowed in this LA</w:t>
      </w:r>
      <w:r>
        <w:t xml:space="preserve"> or TA</w:t>
      </w:r>
      <w:bookmarkEnd w:id="412"/>
      <w:bookmarkEnd w:id="413"/>
      <w:bookmarkEnd w:id="414"/>
      <w:bookmarkEnd w:id="415"/>
      <w:bookmarkEnd w:id="416"/>
      <w:bookmarkEnd w:id="417"/>
      <w:bookmarkEnd w:id="418"/>
      <w:bookmarkEnd w:id="41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0" w:name="_Toc20125226"/>
      <w:bookmarkStart w:id="421" w:name="_Toc27486423"/>
      <w:bookmarkStart w:id="422" w:name="_Toc36210476"/>
      <w:bookmarkStart w:id="423" w:name="_Toc45096335"/>
      <w:bookmarkStart w:id="424" w:name="_Toc45882368"/>
      <w:bookmarkStart w:id="425" w:name="_Toc51762164"/>
      <w:bookmarkStart w:id="426" w:name="_Toc83313351"/>
      <w:bookmarkStart w:id="427" w:name="_Toc114822394"/>
      <w:r w:rsidRPr="00D27A95">
        <w:t>4.4.6</w:t>
      </w:r>
      <w:r w:rsidRPr="00D27A95">
        <w:tab/>
        <w:t>Steering of roaming</w:t>
      </w:r>
      <w:bookmarkEnd w:id="420"/>
      <w:bookmarkEnd w:id="421"/>
      <w:bookmarkEnd w:id="422"/>
      <w:bookmarkEnd w:id="423"/>
      <w:bookmarkEnd w:id="424"/>
      <w:bookmarkEnd w:id="425"/>
      <w:bookmarkEnd w:id="426"/>
      <w:bookmarkEnd w:id="427"/>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8" w:name="_Toc20125227"/>
      <w:bookmarkStart w:id="429" w:name="_Toc27486424"/>
      <w:bookmarkStart w:id="430" w:name="_Toc36210477"/>
      <w:bookmarkStart w:id="431" w:name="_Toc45096336"/>
      <w:bookmarkStart w:id="432" w:name="_Toc45882369"/>
      <w:bookmarkStart w:id="433" w:name="_Toc51762165"/>
      <w:bookmarkStart w:id="434" w:name="_Toc83313352"/>
      <w:bookmarkStart w:id="435" w:name="_Toc114822395"/>
      <w:r w:rsidRPr="00D27A95">
        <w:t>4.5</w:t>
      </w:r>
      <w:r w:rsidRPr="00D27A95">
        <w:tab/>
        <w:t>Location registration process</w:t>
      </w:r>
      <w:bookmarkEnd w:id="428"/>
      <w:bookmarkEnd w:id="429"/>
      <w:bookmarkEnd w:id="430"/>
      <w:bookmarkEnd w:id="431"/>
      <w:bookmarkEnd w:id="432"/>
      <w:bookmarkEnd w:id="433"/>
      <w:bookmarkEnd w:id="434"/>
      <w:bookmarkEnd w:id="435"/>
    </w:p>
    <w:p w14:paraId="697C9B22" w14:textId="77777777" w:rsidR="00EC4A44" w:rsidRPr="00D27A95" w:rsidRDefault="00EC4A44" w:rsidP="00404C21">
      <w:pPr>
        <w:pStyle w:val="Heading3"/>
      </w:pPr>
      <w:bookmarkStart w:id="436" w:name="_Toc20125228"/>
      <w:bookmarkStart w:id="437" w:name="_Toc27486425"/>
      <w:bookmarkStart w:id="438" w:name="_Toc36210478"/>
      <w:bookmarkStart w:id="439" w:name="_Toc45096337"/>
      <w:bookmarkStart w:id="440" w:name="_Toc45882370"/>
      <w:bookmarkStart w:id="441" w:name="_Toc51762166"/>
      <w:bookmarkStart w:id="442" w:name="_Toc83313353"/>
      <w:bookmarkStart w:id="443" w:name="_Toc114822396"/>
      <w:r w:rsidRPr="00D27A95">
        <w:t>4.5.1</w:t>
      </w:r>
      <w:r w:rsidRPr="00D27A95">
        <w:tab/>
        <w:t>General</w:t>
      </w:r>
      <w:bookmarkEnd w:id="436"/>
      <w:bookmarkEnd w:id="437"/>
      <w:bookmarkEnd w:id="438"/>
      <w:bookmarkEnd w:id="439"/>
      <w:bookmarkEnd w:id="440"/>
      <w:bookmarkEnd w:id="441"/>
      <w:bookmarkEnd w:id="442"/>
      <w:bookmarkEnd w:id="44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44" w:name="_Toc20125229"/>
      <w:bookmarkStart w:id="445" w:name="_Toc27486426"/>
      <w:bookmarkStart w:id="446" w:name="_Toc36210479"/>
      <w:bookmarkStart w:id="447" w:name="_Toc45096338"/>
      <w:bookmarkStart w:id="448" w:name="_Toc45882371"/>
      <w:bookmarkStart w:id="449" w:name="_Toc51762167"/>
      <w:bookmarkStart w:id="450" w:name="_Toc83313354"/>
      <w:bookmarkStart w:id="451" w:name="_Toc114822397"/>
      <w:r w:rsidRPr="00D27A95">
        <w:t>4.5.2</w:t>
      </w:r>
      <w:r w:rsidRPr="00D27A95">
        <w:tab/>
        <w:t>Initiation of Location Registration</w:t>
      </w:r>
      <w:bookmarkEnd w:id="444"/>
      <w:bookmarkEnd w:id="445"/>
      <w:bookmarkEnd w:id="446"/>
      <w:bookmarkEnd w:id="447"/>
      <w:bookmarkEnd w:id="448"/>
      <w:bookmarkEnd w:id="449"/>
      <w:bookmarkEnd w:id="450"/>
      <w:bookmarkEnd w:id="451"/>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lastRenderedPageBreak/>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lastRenderedPageBreak/>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52" w:name="_Toc20125230"/>
      <w:bookmarkStart w:id="453" w:name="_Toc27486427"/>
      <w:bookmarkStart w:id="454" w:name="_Toc36210480"/>
      <w:bookmarkStart w:id="455" w:name="_Toc45096339"/>
      <w:bookmarkStart w:id="456" w:name="_Toc45882372"/>
      <w:bookmarkStart w:id="457" w:name="_Toc51762168"/>
      <w:bookmarkStart w:id="458" w:name="_Toc83313355"/>
      <w:bookmarkStart w:id="459" w:name="_Toc114822398"/>
      <w:r w:rsidRPr="00D27A95">
        <w:t>4.5.3</w:t>
      </w:r>
      <w:r w:rsidRPr="00D27A95">
        <w:tab/>
        <w:t>Periodic Location Registration</w:t>
      </w:r>
      <w:bookmarkEnd w:id="452"/>
      <w:bookmarkEnd w:id="453"/>
      <w:bookmarkEnd w:id="454"/>
      <w:bookmarkEnd w:id="455"/>
      <w:bookmarkEnd w:id="456"/>
      <w:bookmarkEnd w:id="457"/>
      <w:bookmarkEnd w:id="458"/>
      <w:bookmarkEnd w:id="45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60"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61" w:name="_Toc27486428"/>
      <w:bookmarkStart w:id="462" w:name="_Toc36210481"/>
      <w:bookmarkStart w:id="463" w:name="_Toc45096340"/>
      <w:bookmarkStart w:id="464" w:name="_Toc45882373"/>
      <w:bookmarkStart w:id="465" w:name="_Toc51762169"/>
      <w:bookmarkStart w:id="466" w:name="_Toc83313356"/>
      <w:bookmarkStart w:id="467" w:name="_Toc114822399"/>
      <w:r w:rsidRPr="00D27A95">
        <w:t>4.5.4</w:t>
      </w:r>
      <w:r w:rsidRPr="00D27A95">
        <w:tab/>
        <w:t>IMSI attach/detach operation</w:t>
      </w:r>
      <w:bookmarkEnd w:id="460"/>
      <w:bookmarkEnd w:id="461"/>
      <w:bookmarkEnd w:id="462"/>
      <w:bookmarkEnd w:id="463"/>
      <w:bookmarkEnd w:id="464"/>
      <w:bookmarkEnd w:id="465"/>
      <w:bookmarkEnd w:id="466"/>
      <w:bookmarkEnd w:id="46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lastRenderedPageBreak/>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468" w:name="_Toc20125232"/>
      <w:bookmarkStart w:id="469" w:name="_Toc27486429"/>
      <w:bookmarkStart w:id="470" w:name="_Toc36210482"/>
      <w:bookmarkStart w:id="471" w:name="_Toc45096341"/>
      <w:bookmarkStart w:id="472" w:name="_Toc45882374"/>
      <w:bookmarkStart w:id="473" w:name="_Toc51762170"/>
      <w:bookmarkStart w:id="474" w:name="_Toc83313357"/>
      <w:bookmarkStart w:id="475" w:name="_Toc114822400"/>
      <w:r w:rsidRPr="00D27A95">
        <w:t>4.5.5</w:t>
      </w:r>
      <w:r w:rsidRPr="00D27A95">
        <w:tab/>
        <w:t>No Suitable Cells In Location Area</w:t>
      </w:r>
      <w:bookmarkEnd w:id="468"/>
      <w:bookmarkEnd w:id="469"/>
      <w:bookmarkEnd w:id="470"/>
      <w:bookmarkEnd w:id="471"/>
      <w:bookmarkEnd w:id="472"/>
      <w:bookmarkEnd w:id="473"/>
      <w:bookmarkEnd w:id="474"/>
      <w:bookmarkEnd w:id="47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6" w:name="_Toc20125233"/>
      <w:bookmarkStart w:id="477" w:name="_Toc27486430"/>
      <w:bookmarkStart w:id="478" w:name="_Toc36210483"/>
      <w:bookmarkStart w:id="479" w:name="_Toc45096342"/>
      <w:bookmarkStart w:id="480" w:name="_Toc45882375"/>
      <w:bookmarkStart w:id="481" w:name="_Toc51762171"/>
      <w:bookmarkStart w:id="482" w:name="_Toc83313358"/>
      <w:bookmarkStart w:id="483" w:name="_Toc114822401"/>
      <w:r w:rsidRPr="00D27A95">
        <w:t>4.6</w:t>
      </w:r>
      <w:r w:rsidRPr="00D27A95">
        <w:tab/>
        <w:t>Service indication (A/Gb mode only)</w:t>
      </w:r>
      <w:bookmarkEnd w:id="476"/>
      <w:bookmarkEnd w:id="477"/>
      <w:bookmarkEnd w:id="478"/>
      <w:bookmarkEnd w:id="479"/>
      <w:bookmarkEnd w:id="480"/>
      <w:bookmarkEnd w:id="481"/>
      <w:bookmarkEnd w:id="482"/>
      <w:bookmarkEnd w:id="483"/>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84" w:name="_Toc20125234"/>
      <w:bookmarkStart w:id="485" w:name="_Toc27486431"/>
      <w:bookmarkStart w:id="486" w:name="_Toc36210484"/>
      <w:bookmarkStart w:id="487" w:name="_Toc45096343"/>
      <w:bookmarkStart w:id="488" w:name="_Toc45882376"/>
      <w:bookmarkStart w:id="489" w:name="_Toc51762172"/>
      <w:bookmarkStart w:id="490" w:name="_Toc83313359"/>
      <w:bookmarkStart w:id="491" w:name="_Toc114822402"/>
      <w:r w:rsidRPr="00D27A95">
        <w:t>4.7</w:t>
      </w:r>
      <w:r w:rsidRPr="00D27A95">
        <w:tab/>
        <w:t>Pageability of the mobile subscriber</w:t>
      </w:r>
      <w:bookmarkEnd w:id="484"/>
      <w:bookmarkEnd w:id="485"/>
      <w:bookmarkEnd w:id="486"/>
      <w:bookmarkEnd w:id="487"/>
      <w:bookmarkEnd w:id="488"/>
      <w:bookmarkEnd w:id="489"/>
      <w:bookmarkEnd w:id="490"/>
      <w:bookmarkEnd w:id="49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92" w:name="_Toc20125235"/>
      <w:bookmarkStart w:id="493" w:name="_Toc27486432"/>
      <w:bookmarkStart w:id="494" w:name="_Toc36210485"/>
      <w:bookmarkStart w:id="495" w:name="_Toc45096344"/>
      <w:bookmarkStart w:id="496" w:name="_Toc45882377"/>
      <w:bookmarkStart w:id="497" w:name="_Toc51762173"/>
      <w:bookmarkStart w:id="498" w:name="_Toc83313360"/>
      <w:bookmarkStart w:id="499" w:name="_Toc114822403"/>
      <w:r w:rsidRPr="00D27A95">
        <w:lastRenderedPageBreak/>
        <w:t>4.8</w:t>
      </w:r>
      <w:r w:rsidRPr="00D27A95">
        <w:tab/>
        <w:t>MM Restart Procedure</w:t>
      </w:r>
      <w:bookmarkEnd w:id="492"/>
      <w:bookmarkEnd w:id="493"/>
      <w:bookmarkEnd w:id="494"/>
      <w:bookmarkEnd w:id="495"/>
      <w:bookmarkEnd w:id="496"/>
      <w:bookmarkEnd w:id="497"/>
      <w:bookmarkEnd w:id="498"/>
      <w:bookmarkEnd w:id="499"/>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0" w:name="_Toc20125236"/>
      <w:bookmarkStart w:id="501" w:name="_Toc27486433"/>
      <w:bookmarkStart w:id="502" w:name="_Toc36210486"/>
      <w:bookmarkStart w:id="503" w:name="_Toc45096345"/>
      <w:bookmarkStart w:id="504" w:name="_Toc45882378"/>
      <w:bookmarkStart w:id="505" w:name="_Toc51762174"/>
      <w:bookmarkStart w:id="506" w:name="_Toc83313361"/>
    </w:p>
    <w:p w14:paraId="758C7548" w14:textId="24761AB9" w:rsidR="00EC4A44" w:rsidRPr="00D27A95" w:rsidRDefault="00EC4A44" w:rsidP="00404C21">
      <w:pPr>
        <w:pStyle w:val="Heading2"/>
      </w:pPr>
      <w:bookmarkStart w:id="507" w:name="_Toc114822404"/>
      <w:r>
        <w:t>4.9</w:t>
      </w:r>
      <w:r w:rsidRPr="00D27A95">
        <w:tab/>
      </w:r>
      <w:r>
        <w:t>SNPN</w:t>
      </w:r>
      <w:r w:rsidRPr="00D27A95">
        <w:t xml:space="preserve"> selection process</w:t>
      </w:r>
      <w:bookmarkEnd w:id="500"/>
      <w:bookmarkEnd w:id="501"/>
      <w:bookmarkEnd w:id="502"/>
      <w:bookmarkEnd w:id="503"/>
      <w:bookmarkEnd w:id="504"/>
      <w:bookmarkEnd w:id="505"/>
      <w:bookmarkEnd w:id="506"/>
      <w:bookmarkEnd w:id="507"/>
    </w:p>
    <w:p w14:paraId="287C460A" w14:textId="77777777" w:rsidR="00EC4A44" w:rsidRPr="00D27A95" w:rsidRDefault="00EC4A44" w:rsidP="00404C21">
      <w:pPr>
        <w:pStyle w:val="Heading3"/>
      </w:pPr>
      <w:bookmarkStart w:id="508" w:name="_Toc20125237"/>
      <w:bookmarkStart w:id="509" w:name="_Toc27486434"/>
      <w:bookmarkStart w:id="510" w:name="_Toc36210487"/>
      <w:bookmarkStart w:id="511" w:name="_Toc45096346"/>
      <w:bookmarkStart w:id="512" w:name="_Toc45882379"/>
      <w:bookmarkStart w:id="513" w:name="_Toc51762175"/>
      <w:bookmarkStart w:id="514" w:name="_Toc83313362"/>
      <w:bookmarkStart w:id="515" w:name="_Toc114822405"/>
      <w:r>
        <w:t>4.9</w:t>
      </w:r>
      <w:r w:rsidRPr="00D27A95">
        <w:t>.1</w:t>
      </w:r>
      <w:r w:rsidRPr="00D27A95">
        <w:tab/>
      </w:r>
      <w:r>
        <w:t>General</w:t>
      </w:r>
      <w:bookmarkEnd w:id="508"/>
      <w:bookmarkEnd w:id="509"/>
      <w:bookmarkEnd w:id="510"/>
      <w:bookmarkEnd w:id="511"/>
      <w:bookmarkEnd w:id="512"/>
      <w:bookmarkEnd w:id="513"/>
      <w:bookmarkEnd w:id="514"/>
      <w:bookmarkEnd w:id="515"/>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6" w:name="_Toc20125238"/>
      <w:bookmarkStart w:id="517" w:name="_Toc27486435"/>
      <w:bookmarkStart w:id="518" w:name="_Toc36210488"/>
      <w:bookmarkStart w:id="519" w:name="_Toc45096347"/>
      <w:bookmarkStart w:id="520" w:name="_Toc45882380"/>
      <w:bookmarkStart w:id="521" w:name="_Toc51762176"/>
      <w:bookmarkStart w:id="522" w:name="_Toc83313363"/>
      <w:bookmarkStart w:id="523" w:name="_Toc114822406"/>
      <w:r>
        <w:t>4.9</w:t>
      </w:r>
      <w:r w:rsidRPr="00D27A95">
        <w:t>.2</w:t>
      </w:r>
      <w:r w:rsidRPr="00D27A95">
        <w:tab/>
        <w:t>Registration on a</w:t>
      </w:r>
      <w:r>
        <w:t>n</w:t>
      </w:r>
      <w:r w:rsidRPr="00D27A95">
        <w:t xml:space="preserve"> </w:t>
      </w:r>
      <w:r>
        <w:t>SNPN</w:t>
      </w:r>
      <w:bookmarkEnd w:id="516"/>
      <w:bookmarkEnd w:id="517"/>
      <w:bookmarkEnd w:id="518"/>
      <w:bookmarkEnd w:id="519"/>
      <w:bookmarkEnd w:id="520"/>
      <w:bookmarkEnd w:id="521"/>
      <w:bookmarkEnd w:id="522"/>
      <w:bookmarkEnd w:id="52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24" w:name="_Toc20125239"/>
      <w:bookmarkStart w:id="525" w:name="_Toc27486436"/>
      <w:bookmarkStart w:id="526" w:name="_Toc36210489"/>
      <w:bookmarkStart w:id="527" w:name="_Toc45096348"/>
      <w:bookmarkStart w:id="528" w:name="_Toc45882381"/>
      <w:bookmarkStart w:id="529" w:name="_Toc51762177"/>
      <w:bookmarkStart w:id="530" w:name="_Toc83313364"/>
      <w:bookmarkStart w:id="531" w:name="_Toc114822407"/>
      <w:r>
        <w:t>4.9</w:t>
      </w:r>
      <w:r w:rsidRPr="00D27A95">
        <w:t>.3</w:t>
      </w:r>
      <w:r w:rsidRPr="00D27A95">
        <w:tab/>
      </w:r>
      <w:r>
        <w:t>SNPN</w:t>
      </w:r>
      <w:r w:rsidRPr="00D27A95">
        <w:t xml:space="preserve"> selection</w:t>
      </w:r>
      <w:bookmarkEnd w:id="524"/>
      <w:bookmarkEnd w:id="525"/>
      <w:bookmarkEnd w:id="526"/>
      <w:bookmarkEnd w:id="527"/>
      <w:bookmarkEnd w:id="528"/>
      <w:bookmarkEnd w:id="529"/>
      <w:bookmarkEnd w:id="530"/>
      <w:bookmarkEnd w:id="531"/>
    </w:p>
    <w:p w14:paraId="04CF4208" w14:textId="77777777" w:rsidR="00EC4A44" w:rsidRPr="00D27A95" w:rsidRDefault="00EC4A44" w:rsidP="00404C21">
      <w:pPr>
        <w:pStyle w:val="Heading4"/>
      </w:pPr>
      <w:bookmarkStart w:id="532" w:name="_Toc20125240"/>
      <w:bookmarkStart w:id="533" w:name="_Toc27486437"/>
      <w:bookmarkStart w:id="534" w:name="_Toc36210490"/>
      <w:bookmarkStart w:id="535" w:name="_Toc45096349"/>
      <w:bookmarkStart w:id="536" w:name="_Toc45882382"/>
      <w:bookmarkStart w:id="537" w:name="_Toc51762178"/>
      <w:bookmarkStart w:id="538" w:name="_Toc83313365"/>
      <w:bookmarkStart w:id="539" w:name="_Toc114822408"/>
      <w:r>
        <w:t>4.9</w:t>
      </w:r>
      <w:r w:rsidRPr="00D27A95">
        <w:t>.3.</w:t>
      </w:r>
      <w:r>
        <w:t>0</w:t>
      </w:r>
      <w:r w:rsidRPr="00D27A95">
        <w:tab/>
      </w:r>
      <w:r>
        <w:t>General</w:t>
      </w:r>
      <w:bookmarkEnd w:id="532"/>
      <w:bookmarkEnd w:id="533"/>
      <w:bookmarkEnd w:id="534"/>
      <w:bookmarkEnd w:id="535"/>
      <w:bookmarkEnd w:id="536"/>
      <w:bookmarkEnd w:id="537"/>
      <w:bookmarkEnd w:id="538"/>
      <w:bookmarkEnd w:id="53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lastRenderedPageBreak/>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0" w:name="_Toc20125241"/>
      <w:bookmarkStart w:id="541" w:name="_Toc27486438"/>
      <w:bookmarkStart w:id="542" w:name="_Toc36210491"/>
      <w:bookmarkStart w:id="543" w:name="_Toc45096350"/>
      <w:bookmarkStart w:id="54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lastRenderedPageBreak/>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4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6" w:name="_Toc83313366"/>
      <w:bookmarkStart w:id="547" w:name="_Toc114822409"/>
      <w:r>
        <w:t>4.9</w:t>
      </w:r>
      <w:r w:rsidRPr="00D27A95">
        <w:t>.3.1</w:t>
      </w:r>
      <w:r w:rsidRPr="00D27A95">
        <w:tab/>
        <w:t>At switch</w:t>
      </w:r>
      <w:r w:rsidRPr="00D27A95">
        <w:noBreakHyphen/>
        <w:t>on or recovery from lack of coverage</w:t>
      </w:r>
      <w:bookmarkEnd w:id="540"/>
      <w:bookmarkEnd w:id="541"/>
      <w:bookmarkEnd w:id="542"/>
      <w:bookmarkEnd w:id="543"/>
      <w:bookmarkEnd w:id="544"/>
      <w:bookmarkEnd w:id="545"/>
      <w:bookmarkEnd w:id="546"/>
      <w:bookmarkEnd w:id="547"/>
    </w:p>
    <w:p w14:paraId="5DE732F0" w14:textId="77777777" w:rsidR="00EC4A44" w:rsidRPr="00D27A95" w:rsidRDefault="00EC4A44" w:rsidP="00404C21">
      <w:pPr>
        <w:pStyle w:val="Heading5"/>
      </w:pPr>
      <w:bookmarkStart w:id="548" w:name="_Toc20125242"/>
      <w:bookmarkStart w:id="549" w:name="_Toc27486439"/>
      <w:bookmarkStart w:id="550" w:name="_Toc36210492"/>
      <w:bookmarkStart w:id="551" w:name="_Toc45096351"/>
      <w:bookmarkStart w:id="552" w:name="_Toc45882384"/>
      <w:bookmarkStart w:id="553" w:name="_Toc51762180"/>
      <w:bookmarkStart w:id="554" w:name="_Toc83313367"/>
      <w:bookmarkStart w:id="555" w:name="_Toc114822410"/>
      <w:r>
        <w:t>4.9</w:t>
      </w:r>
      <w:r w:rsidRPr="00D27A95">
        <w:t>.3.1.</w:t>
      </w:r>
      <w:r>
        <w:t>0</w:t>
      </w:r>
      <w:r w:rsidRPr="00D27A95">
        <w:tab/>
      </w:r>
      <w:r>
        <w:t>General</w:t>
      </w:r>
      <w:bookmarkEnd w:id="548"/>
      <w:bookmarkEnd w:id="549"/>
      <w:bookmarkEnd w:id="550"/>
      <w:bookmarkEnd w:id="551"/>
      <w:bookmarkEnd w:id="552"/>
      <w:bookmarkEnd w:id="553"/>
      <w:bookmarkEnd w:id="554"/>
      <w:bookmarkEnd w:id="555"/>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6" w:name="_Toc20125243"/>
      <w:bookmarkStart w:id="557" w:name="_Toc27486440"/>
      <w:bookmarkStart w:id="558" w:name="_Toc36210493"/>
      <w:bookmarkStart w:id="559" w:name="_Toc45096352"/>
      <w:bookmarkStart w:id="560" w:name="_Toc45882385"/>
      <w:bookmarkStart w:id="561" w:name="_Toc51762181"/>
      <w:bookmarkStart w:id="562" w:name="_Toc83313368"/>
      <w:bookmarkStart w:id="563" w:name="_Toc114822411"/>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6"/>
      <w:bookmarkEnd w:id="557"/>
      <w:bookmarkEnd w:id="558"/>
      <w:bookmarkEnd w:id="559"/>
      <w:bookmarkEnd w:id="560"/>
      <w:bookmarkEnd w:id="561"/>
      <w:bookmarkEnd w:id="562"/>
      <w:bookmarkEnd w:id="563"/>
    </w:p>
    <w:p w14:paraId="4991B368" w14:textId="77777777" w:rsidR="00EC4A44" w:rsidRDefault="00EC4A44" w:rsidP="00EC4A44">
      <w:bookmarkStart w:id="564" w:name="_Toc20125244"/>
      <w:bookmarkStart w:id="565" w:name="_Toc27486441"/>
      <w:bookmarkStart w:id="566" w:name="_Toc36210494"/>
      <w:bookmarkStart w:id="567" w:name="_Toc45096353"/>
      <w:bookmarkStart w:id="568" w:name="_Toc45882386"/>
      <w:bookmarkStart w:id="569"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70" w:name="_Toc83313369"/>
      <w:bookmarkStart w:id="571" w:name="_Toc114822412"/>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4"/>
      <w:bookmarkEnd w:id="565"/>
      <w:bookmarkEnd w:id="566"/>
      <w:bookmarkEnd w:id="567"/>
      <w:bookmarkEnd w:id="568"/>
      <w:bookmarkEnd w:id="569"/>
      <w:bookmarkEnd w:id="570"/>
      <w:bookmarkEnd w:id="571"/>
    </w:p>
    <w:p w14:paraId="3BDBAC95" w14:textId="77777777" w:rsidR="00EC4A44" w:rsidRPr="00D27A95" w:rsidRDefault="00EC4A44" w:rsidP="00EC4A44">
      <w:bookmarkStart w:id="572" w:name="_Toc20125245"/>
      <w:bookmarkStart w:id="573" w:name="_Toc27486442"/>
      <w:bookmarkStart w:id="574" w:name="_Toc36210495"/>
      <w:bookmarkStart w:id="575" w:name="_Toc45096354"/>
      <w:bookmarkStart w:id="576" w:name="_Toc45882387"/>
      <w:bookmarkStart w:id="57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w:t>
      </w:r>
      <w:r>
        <w:lastRenderedPageBreak/>
        <w:t xml:space="preserve">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8" w:name="_Toc83313370"/>
      <w:bookmarkStart w:id="579" w:name="_Toc114822413"/>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8"/>
      <w:bookmarkEnd w:id="57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lastRenderedPageBreak/>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0" w:name="_Toc83313371"/>
      <w:bookmarkStart w:id="581" w:name="_Toc114822414"/>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0"/>
      <w:bookmarkEnd w:id="581"/>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82" w:name="_Toc83313372"/>
      <w:bookmarkStart w:id="583" w:name="_Toc114822415"/>
      <w:r>
        <w:t>4.9</w:t>
      </w:r>
      <w:r w:rsidRPr="00D27A95">
        <w:t>.3.2</w:t>
      </w:r>
      <w:r w:rsidRPr="00D27A95">
        <w:tab/>
        <w:t>User reselection</w:t>
      </w:r>
      <w:bookmarkEnd w:id="572"/>
      <w:bookmarkEnd w:id="573"/>
      <w:bookmarkEnd w:id="574"/>
      <w:bookmarkEnd w:id="575"/>
      <w:bookmarkEnd w:id="576"/>
      <w:bookmarkEnd w:id="577"/>
      <w:bookmarkEnd w:id="582"/>
      <w:bookmarkEnd w:id="583"/>
    </w:p>
    <w:p w14:paraId="42159B8B" w14:textId="77777777" w:rsidR="00EC4A44" w:rsidRPr="00D27A95" w:rsidRDefault="00EC4A44" w:rsidP="00404C21">
      <w:pPr>
        <w:pStyle w:val="Heading5"/>
      </w:pPr>
      <w:bookmarkStart w:id="584" w:name="_Toc20125246"/>
      <w:bookmarkStart w:id="585" w:name="_Toc27486443"/>
      <w:bookmarkStart w:id="586" w:name="_Toc36210496"/>
      <w:bookmarkStart w:id="587" w:name="_Toc45096355"/>
      <w:bookmarkStart w:id="588" w:name="_Toc45882388"/>
      <w:bookmarkStart w:id="589" w:name="_Toc51762184"/>
      <w:bookmarkStart w:id="590" w:name="_Toc83313373"/>
      <w:bookmarkStart w:id="591" w:name="_Toc114822416"/>
      <w:r>
        <w:t>4.9</w:t>
      </w:r>
      <w:r w:rsidRPr="00D27A95">
        <w:t>.3.2.</w:t>
      </w:r>
      <w:r>
        <w:t>0</w:t>
      </w:r>
      <w:r w:rsidRPr="00D27A95">
        <w:tab/>
      </w:r>
      <w:r>
        <w:t>General</w:t>
      </w:r>
      <w:bookmarkEnd w:id="584"/>
      <w:bookmarkEnd w:id="585"/>
      <w:bookmarkEnd w:id="586"/>
      <w:bookmarkEnd w:id="587"/>
      <w:bookmarkEnd w:id="588"/>
      <w:bookmarkEnd w:id="589"/>
      <w:bookmarkEnd w:id="590"/>
      <w:bookmarkEnd w:id="591"/>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92" w:name="_Toc20125247"/>
      <w:bookmarkStart w:id="593" w:name="_Toc27486444"/>
      <w:bookmarkStart w:id="594" w:name="_Toc36210497"/>
      <w:bookmarkStart w:id="595" w:name="_Toc45096356"/>
      <w:bookmarkStart w:id="596" w:name="_Toc45882389"/>
      <w:bookmarkStart w:id="597" w:name="_Toc51762185"/>
      <w:bookmarkStart w:id="598" w:name="_Toc83313374"/>
      <w:bookmarkStart w:id="599" w:name="_Toc114822417"/>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2"/>
      <w:bookmarkEnd w:id="593"/>
      <w:bookmarkEnd w:id="594"/>
      <w:bookmarkEnd w:id="595"/>
      <w:bookmarkEnd w:id="596"/>
      <w:bookmarkEnd w:id="597"/>
      <w:bookmarkEnd w:id="598"/>
      <w:bookmarkEnd w:id="599"/>
    </w:p>
    <w:p w14:paraId="433151A2" w14:textId="77777777" w:rsidR="00EC4A44" w:rsidRDefault="00EC4A44" w:rsidP="00EC4A44">
      <w:bookmarkStart w:id="600" w:name="_Toc20125248"/>
      <w:bookmarkStart w:id="601" w:name="_Toc27486445"/>
      <w:bookmarkStart w:id="602" w:name="_Toc36210498"/>
      <w:bookmarkStart w:id="603" w:name="_Toc45096357"/>
      <w:bookmarkStart w:id="604" w:name="_Toc45882390"/>
      <w:bookmarkStart w:id="605"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6" w:name="_Toc83313375"/>
      <w:bookmarkStart w:id="607" w:name="_Toc114822418"/>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00"/>
      <w:bookmarkEnd w:id="601"/>
      <w:bookmarkEnd w:id="602"/>
      <w:bookmarkEnd w:id="603"/>
      <w:bookmarkEnd w:id="604"/>
      <w:bookmarkEnd w:id="605"/>
      <w:bookmarkEnd w:id="606"/>
      <w:bookmarkEnd w:id="607"/>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8" w:name="_Toc20125249"/>
      <w:bookmarkStart w:id="609" w:name="_Toc27486446"/>
      <w:bookmarkStart w:id="610" w:name="_Toc36210499"/>
      <w:bookmarkStart w:id="611" w:name="_Toc45096358"/>
      <w:bookmarkStart w:id="612" w:name="_Toc45882391"/>
      <w:bookmarkStart w:id="613" w:name="_Toc51762187"/>
      <w:bookmarkStart w:id="614" w:name="_Toc83313376"/>
      <w:bookmarkStart w:id="615" w:name="_Toc114822419"/>
      <w:r>
        <w:t>4.9</w:t>
      </w:r>
      <w:r w:rsidRPr="00D27A95">
        <w:t>.4</w:t>
      </w:r>
      <w:r w:rsidRPr="00D27A95">
        <w:tab/>
        <w:t>Abnormal cases</w:t>
      </w:r>
      <w:bookmarkEnd w:id="608"/>
      <w:bookmarkEnd w:id="609"/>
      <w:bookmarkEnd w:id="610"/>
      <w:bookmarkEnd w:id="611"/>
      <w:bookmarkEnd w:id="612"/>
      <w:bookmarkEnd w:id="613"/>
      <w:bookmarkEnd w:id="614"/>
      <w:bookmarkEnd w:id="615"/>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6" w:name="_Toc20125250"/>
      <w:bookmarkStart w:id="617" w:name="_Toc27486447"/>
      <w:bookmarkStart w:id="618" w:name="_Toc36210500"/>
      <w:bookmarkStart w:id="619" w:name="_Toc45096359"/>
      <w:bookmarkStart w:id="620" w:name="_Toc45882392"/>
      <w:bookmarkStart w:id="621" w:name="_Toc51762188"/>
      <w:bookmarkStart w:id="622" w:name="_Toc83313377"/>
      <w:bookmarkStart w:id="623" w:name="_Toc114822420"/>
      <w:r w:rsidRPr="00D27A95">
        <w:t>5</w:t>
      </w:r>
      <w:r w:rsidRPr="00D27A95">
        <w:tab/>
        <w:t>Tables and Figures</w:t>
      </w:r>
      <w:bookmarkEnd w:id="616"/>
      <w:bookmarkEnd w:id="617"/>
      <w:bookmarkEnd w:id="618"/>
      <w:bookmarkEnd w:id="619"/>
      <w:bookmarkEnd w:id="620"/>
      <w:bookmarkEnd w:id="621"/>
      <w:bookmarkEnd w:id="622"/>
      <w:bookmarkEnd w:id="623"/>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4" w:name="_PERM_MCCTEMPBM_CRPT45860004___2"/>
            <w:r w:rsidRPr="00D27A95">
              <w:t>a) PLMN not allowed</w:t>
            </w:r>
            <w:bookmarkEnd w:id="62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5" w:name="_PERM_MCCTEMPBM_CRPT45860005___2"/>
            <w:r w:rsidRPr="00D27A95">
              <w:t>b) LA not allowed</w:t>
            </w:r>
            <w:r>
              <w:t xml:space="preserve"> or TA not allowed</w:t>
            </w:r>
            <w:bookmarkEnd w:id="62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6" w:name="_PERM_MCCTEMPBM_CRPT45860006___2"/>
            <w:r w:rsidRPr="00D27A95">
              <w:t>c) Roaming not allowed in this LA</w:t>
            </w:r>
            <w:r>
              <w:t xml:space="preserve"> or Roaming not allowed in this TA</w:t>
            </w:r>
            <w:bookmarkEnd w:id="62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8" w:name="_PERM_MCCTEMPBM_CRPT45860008___2"/>
            <w:r w:rsidRPr="00B950EB">
              <w:t>e) Not authorized for this CSG</w:t>
            </w:r>
            <w:bookmarkEnd w:id="62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29" w:name="_PERM_MCCTEMPBM_CRPT45860009___2"/>
            <w:r w:rsidRPr="00D27A95">
              <w:t>a) Idle, PLMN not allowed</w:t>
            </w:r>
            <w:bookmarkEnd w:id="629"/>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30" w:name="_PERM_MCCTEMPBM_CRPT45860010___2"/>
            <w:r w:rsidRPr="00D27A95">
              <w:t>b) Idle, LA not allowed</w:t>
            </w:r>
            <w:r>
              <w:t xml:space="preserve"> or TA not allowed</w:t>
            </w:r>
            <w:bookmarkEnd w:id="630"/>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31"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32" w:name="_PERM_MCCTEMPBM_CRPT45860012___2" w:colFirst="0" w:colLast="0"/>
            <w:bookmarkEnd w:id="63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33" w:name="_PERM_MCCTEMPBM_CRPT45860013___2"/>
            <w:bookmarkEnd w:id="632"/>
            <w:r w:rsidRPr="00E84FC5">
              <w:t>e) Not authorized for this CSG</w:t>
            </w:r>
            <w:bookmarkEnd w:id="633"/>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25435591"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4" w:name="_MON_1270887651"/>
    <w:bookmarkStart w:id="635" w:name="_MON_1272294241"/>
    <w:bookmarkEnd w:id="634"/>
    <w:bookmarkEnd w:id="635"/>
    <w:bookmarkStart w:id="636" w:name="_MON_1270828577"/>
    <w:bookmarkEnd w:id="636"/>
    <w:p w14:paraId="12953805" w14:textId="77777777" w:rsidR="00EC4A44" w:rsidRDefault="00EC4A44" w:rsidP="00EC4A44">
      <w:pPr>
        <w:pStyle w:val="TH"/>
      </w:pPr>
      <w:r w:rsidRPr="007E6407">
        <w:object w:dxaOrig="9476" w:dyaOrig="11955" w14:anchorId="2CEAD2D6">
          <v:shape id="_x0000_i1026" type="#_x0000_t75" style="width:470.25pt;height:593.25pt" o:ole="" fillcolor="window">
            <v:imagedata r:id="rId13" o:title=""/>
          </v:shape>
          <o:OLEObject Type="Embed" ProgID="Word.Picture.8" ShapeID="_x0000_i1026" DrawAspect="Content" ObjectID="_1725435592"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75pt;height:659.25pt" o:ole="">
            <v:imagedata r:id="rId15" o:title=""/>
          </v:shape>
          <o:OLEObject Type="Embed" ProgID="Visio.Drawing.11" ShapeID="_x0000_i1027" DrawAspect="Content" ObjectID="_1725435593"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25pt;height:400.5pt" o:ole="">
            <v:imagedata r:id="rId17" o:title=""/>
          </v:shape>
          <o:OLEObject Type="Embed" ProgID="Visio.Drawing.11" ShapeID="_x0000_i1028" DrawAspect="Content" ObjectID="_1725435594"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7" w:name="_Toc20125251"/>
      <w:bookmarkStart w:id="638" w:name="_Toc27486448"/>
      <w:bookmarkStart w:id="639" w:name="_Toc36210501"/>
      <w:bookmarkStart w:id="640" w:name="_Toc45096360"/>
      <w:bookmarkStart w:id="641" w:name="_Toc45882393"/>
      <w:bookmarkStart w:id="642" w:name="_Toc51762189"/>
      <w:bookmarkStart w:id="643" w:name="_Toc83313378"/>
      <w:bookmarkStart w:id="644" w:name="_Toc114822421"/>
      <w:r w:rsidRPr="007E6407">
        <w:t>6</w:t>
      </w:r>
      <w:r w:rsidRPr="007E6407">
        <w:tab/>
        <w:t>MS supporting access technologies defined both by 3GPP and 3GPP2</w:t>
      </w:r>
      <w:bookmarkEnd w:id="637"/>
      <w:bookmarkEnd w:id="638"/>
      <w:bookmarkEnd w:id="639"/>
      <w:bookmarkEnd w:id="640"/>
      <w:bookmarkEnd w:id="641"/>
      <w:bookmarkEnd w:id="642"/>
      <w:bookmarkEnd w:id="643"/>
      <w:bookmarkEnd w:id="644"/>
    </w:p>
    <w:p w14:paraId="09536A99" w14:textId="77777777" w:rsidR="00EC4A44" w:rsidRPr="007E6407" w:rsidRDefault="00EC4A44" w:rsidP="00404C21">
      <w:pPr>
        <w:pStyle w:val="Heading2"/>
      </w:pPr>
      <w:bookmarkStart w:id="645" w:name="_Toc20125252"/>
      <w:bookmarkStart w:id="646" w:name="_Toc27486449"/>
      <w:bookmarkStart w:id="647" w:name="_Toc36210502"/>
      <w:bookmarkStart w:id="648" w:name="_Toc45096361"/>
      <w:bookmarkStart w:id="649" w:name="_Toc45882394"/>
      <w:bookmarkStart w:id="650" w:name="_Toc51762190"/>
      <w:bookmarkStart w:id="651" w:name="_Toc83313379"/>
      <w:bookmarkStart w:id="652" w:name="_Toc114822422"/>
      <w:r w:rsidRPr="007E6407">
        <w:t>6.1</w:t>
      </w:r>
      <w:r w:rsidRPr="007E6407">
        <w:tab/>
        <w:t>General</w:t>
      </w:r>
      <w:bookmarkEnd w:id="645"/>
      <w:bookmarkEnd w:id="646"/>
      <w:bookmarkEnd w:id="647"/>
      <w:bookmarkEnd w:id="648"/>
      <w:bookmarkEnd w:id="649"/>
      <w:bookmarkEnd w:id="650"/>
      <w:bookmarkEnd w:id="651"/>
      <w:bookmarkEnd w:id="65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53" w:name="_Toc20125253"/>
      <w:bookmarkStart w:id="654" w:name="_Toc27486450"/>
      <w:bookmarkStart w:id="655" w:name="_Toc36210503"/>
      <w:bookmarkStart w:id="656" w:name="_Toc45096362"/>
      <w:bookmarkStart w:id="657" w:name="_Toc45882395"/>
      <w:bookmarkStart w:id="658" w:name="_Toc51762191"/>
      <w:bookmarkStart w:id="659" w:name="_Toc83313380"/>
      <w:bookmarkStart w:id="660" w:name="_Toc114822423"/>
      <w:r w:rsidRPr="00D27A95">
        <w:lastRenderedPageBreak/>
        <w:t>Annex A (normative):</w:t>
      </w:r>
      <w:r w:rsidRPr="00D27A95">
        <w:br/>
        <w:t>HPLMN Matching Criteria</w:t>
      </w:r>
      <w:bookmarkEnd w:id="653"/>
      <w:bookmarkEnd w:id="654"/>
      <w:bookmarkEnd w:id="655"/>
      <w:bookmarkEnd w:id="656"/>
      <w:bookmarkEnd w:id="657"/>
      <w:bookmarkEnd w:id="658"/>
      <w:bookmarkEnd w:id="659"/>
      <w:bookmarkEnd w:id="660"/>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1" w:name="_Toc20125254"/>
      <w:bookmarkStart w:id="662" w:name="_Toc27486451"/>
      <w:bookmarkStart w:id="663" w:name="_Toc36210504"/>
      <w:bookmarkStart w:id="664" w:name="_Toc45096363"/>
      <w:bookmarkStart w:id="665" w:name="_Toc45882396"/>
      <w:bookmarkStart w:id="666" w:name="_Toc51762192"/>
      <w:bookmarkStart w:id="667" w:name="_Toc83313381"/>
      <w:bookmarkStart w:id="668" w:name="_Toc114822424"/>
      <w:r w:rsidRPr="00D27A95">
        <w:lastRenderedPageBreak/>
        <w:t>Annex B (normative):</w:t>
      </w:r>
      <w:r w:rsidRPr="00D27A95">
        <w:br/>
        <w:t>PLMN matching criteria to be of same country as VPLMN</w:t>
      </w:r>
      <w:bookmarkEnd w:id="661"/>
      <w:bookmarkEnd w:id="662"/>
      <w:bookmarkEnd w:id="663"/>
      <w:bookmarkEnd w:id="664"/>
      <w:bookmarkEnd w:id="665"/>
      <w:bookmarkEnd w:id="666"/>
      <w:bookmarkEnd w:id="667"/>
      <w:bookmarkEnd w:id="66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9" w:name="_Toc20125255"/>
      <w:bookmarkStart w:id="670" w:name="_Toc27486452"/>
      <w:bookmarkStart w:id="671" w:name="_Toc36210505"/>
      <w:bookmarkStart w:id="672" w:name="_Toc45096364"/>
      <w:bookmarkStart w:id="673" w:name="_Toc45882397"/>
      <w:bookmarkStart w:id="674" w:name="_Toc51762193"/>
      <w:bookmarkStart w:id="675" w:name="_Toc83313382"/>
      <w:bookmarkStart w:id="676" w:name="_Toc114822425"/>
      <w:r w:rsidRPr="00D27A95">
        <w:lastRenderedPageBreak/>
        <w:t xml:space="preserve">Annex </w:t>
      </w:r>
      <w:r>
        <w:t>C</w:t>
      </w:r>
      <w:r w:rsidRPr="00D27A95">
        <w:t xml:space="preserve"> (normative):</w:t>
      </w:r>
      <w:r w:rsidRPr="00D27A95">
        <w:br/>
      </w:r>
      <w:r w:rsidRPr="00C64D83">
        <w:t>Control plane solution for steering of roaming in 5GS</w:t>
      </w:r>
      <w:bookmarkEnd w:id="669"/>
      <w:bookmarkEnd w:id="670"/>
      <w:bookmarkEnd w:id="671"/>
      <w:bookmarkEnd w:id="672"/>
      <w:bookmarkEnd w:id="673"/>
      <w:bookmarkEnd w:id="674"/>
      <w:bookmarkEnd w:id="675"/>
      <w:bookmarkEnd w:id="676"/>
    </w:p>
    <w:p w14:paraId="6F0D26D9" w14:textId="77777777" w:rsidR="00EC4A44" w:rsidRPr="004D63BC" w:rsidRDefault="00EC4A44" w:rsidP="00FA525F">
      <w:pPr>
        <w:pStyle w:val="Heading1"/>
        <w:rPr>
          <w:noProof/>
        </w:rPr>
      </w:pPr>
      <w:bookmarkStart w:id="677" w:name="_Toc20125256"/>
      <w:bookmarkStart w:id="678" w:name="_Toc27486453"/>
      <w:bookmarkStart w:id="679" w:name="_Toc36210506"/>
      <w:bookmarkStart w:id="680" w:name="_Toc45096365"/>
      <w:bookmarkStart w:id="681" w:name="_Toc45882398"/>
      <w:bookmarkStart w:id="682" w:name="_Toc51762194"/>
      <w:bookmarkStart w:id="683" w:name="_Toc83313383"/>
      <w:bookmarkStart w:id="684" w:name="_Toc114822426"/>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7"/>
      <w:bookmarkEnd w:id="678"/>
      <w:bookmarkEnd w:id="679"/>
      <w:bookmarkEnd w:id="680"/>
      <w:bookmarkEnd w:id="681"/>
      <w:bookmarkEnd w:id="682"/>
      <w:bookmarkEnd w:id="683"/>
      <w:bookmarkEnd w:id="684"/>
    </w:p>
    <w:p w14:paraId="2430DDA1" w14:textId="3485156C" w:rsidR="001B703A" w:rsidRDefault="001B703A" w:rsidP="001B703A">
      <w:pPr>
        <w:rPr>
          <w:noProof/>
        </w:rPr>
      </w:pPr>
      <w:bookmarkStart w:id="685" w:name="_Toc20125258"/>
      <w:bookmarkStart w:id="686" w:name="_Toc27486455"/>
      <w:bookmarkStart w:id="687" w:name="_Toc36210508"/>
      <w:bookmarkStart w:id="688" w:name="_Toc45096367"/>
      <w:bookmarkStart w:id="689" w:name="_Toc45882400"/>
      <w:bookmarkStart w:id="690" w:name="_Toc51762196"/>
      <w:bookmarkStart w:id="691"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2" w:name="_Toc83313384"/>
      <w:bookmarkStart w:id="693" w:name="_Toc114822427"/>
      <w:r>
        <w:t>C.1</w:t>
      </w:r>
      <w:r w:rsidRPr="00767EFE">
        <w:tab/>
      </w:r>
      <w:r>
        <w:t>General</w:t>
      </w:r>
      <w:bookmarkEnd w:id="692"/>
      <w:bookmarkEnd w:id="693"/>
    </w:p>
    <w:p w14:paraId="3C6AF404" w14:textId="77777777" w:rsidR="001B703A" w:rsidRPr="00FB2E19" w:rsidRDefault="001B703A" w:rsidP="00FA525F">
      <w:pPr>
        <w:pStyle w:val="Heading2"/>
      </w:pPr>
      <w:bookmarkStart w:id="694" w:name="_Toc11482242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4"/>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5" w:name="_Toc114822429"/>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5"/>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696" w:name="_Toc114822430"/>
      <w:r>
        <w:t>C.2</w:t>
      </w:r>
      <w:r w:rsidRPr="00767EFE">
        <w:tab/>
      </w:r>
      <w:r>
        <w:t>Stage-2 flow for steering of UE in VPLMN during registration</w:t>
      </w:r>
      <w:bookmarkEnd w:id="685"/>
      <w:bookmarkEnd w:id="686"/>
      <w:bookmarkEnd w:id="687"/>
      <w:bookmarkEnd w:id="688"/>
      <w:bookmarkEnd w:id="689"/>
      <w:bookmarkEnd w:id="690"/>
      <w:bookmarkEnd w:id="691"/>
      <w:bookmarkEnd w:id="69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38D7F569" w:rsidR="00EC4A44" w:rsidRDefault="00C95B17" w:rsidP="00404C21">
      <w:pPr>
        <w:pStyle w:val="TF"/>
      </w:pPr>
      <w:r>
        <w:object w:dxaOrig="11039" w:dyaOrig="11777" w14:anchorId="15C6A6DD">
          <v:shape id="_x0000_i1029" type="#_x0000_t75" style="width:481.5pt;height:513.75pt" o:ole="">
            <v:imagedata r:id="rId21" o:title=""/>
          </v:shape>
          <o:OLEObject Type="Embed" ProgID="Word.Picture.8" ShapeID="_x0000_i1029" DrawAspect="Content" ObjectID="_1725435595"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2A3BDD" w:rsidRDefault="00BF2041" w:rsidP="00BF2041">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2A3BDD" w:rsidRDefault="00BF2041" w:rsidP="00BF2041">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697" w:name="_Toc20125259"/>
      <w:bookmarkStart w:id="698" w:name="_Toc27486456"/>
      <w:bookmarkStart w:id="699" w:name="_Toc36210509"/>
      <w:bookmarkStart w:id="700" w:name="_Toc45096368"/>
      <w:bookmarkStart w:id="701" w:name="_Toc45882401"/>
      <w:bookmarkStart w:id="702" w:name="_Toc51762197"/>
      <w:bookmarkStart w:id="703" w:name="_Toc83313386"/>
      <w:bookmarkStart w:id="704" w:name="_Toc114822431"/>
      <w:r>
        <w:t>C.3</w:t>
      </w:r>
      <w:r w:rsidRPr="00767EFE">
        <w:tab/>
      </w:r>
      <w:r>
        <w:t>Stage-2 flow for steering of UE in HPLMN or VPLMN after registration</w:t>
      </w:r>
      <w:bookmarkEnd w:id="697"/>
      <w:bookmarkEnd w:id="698"/>
      <w:bookmarkEnd w:id="699"/>
      <w:bookmarkEnd w:id="700"/>
      <w:bookmarkEnd w:id="701"/>
      <w:bookmarkEnd w:id="702"/>
      <w:bookmarkEnd w:id="703"/>
      <w:bookmarkEnd w:id="704"/>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5" w:name="_MON_1697462171"/>
    <w:bookmarkEnd w:id="705"/>
    <w:p w14:paraId="0AD67465" w14:textId="2DD8AC8D" w:rsidR="00EC4A44" w:rsidRPr="00BD0557" w:rsidRDefault="006564C6" w:rsidP="00EC4A44">
      <w:pPr>
        <w:pStyle w:val="TF"/>
      </w:pPr>
      <w:r w:rsidRPr="00671744">
        <w:object w:dxaOrig="11039" w:dyaOrig="5386" w14:anchorId="25A0DA7E">
          <v:shape id="_x0000_i1030" type="#_x0000_t75" style="width:485.25pt;height:245.25pt" o:ole="">
            <v:imagedata r:id="rId23" o:title="" cropright="2451f"/>
          </v:shape>
          <o:OLEObject Type="Embed" ProgID="Word.Picture.8" ShapeID="_x0000_i1030" DrawAspect="Content" ObjectID="_1725435596"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6" w:name="_Toc83313387"/>
      <w:bookmarkStart w:id="707"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08" w:name="_Toc114822432"/>
      <w:r>
        <w:t>C.4</w:t>
      </w:r>
      <w:r w:rsidRPr="00FB2E19">
        <w:tab/>
      </w:r>
      <w:r>
        <w:t>E</w:t>
      </w:r>
      <w:r w:rsidRPr="00FB2E19">
        <w:t xml:space="preserve">nhanced </w:t>
      </w:r>
      <w:r>
        <w:t>5G control plane steering of roaming for the UE</w:t>
      </w:r>
      <w:r w:rsidRPr="00FB2E19">
        <w:t xml:space="preserve"> in connected mode</w:t>
      </w:r>
      <w:bookmarkEnd w:id="706"/>
      <w:bookmarkEnd w:id="708"/>
    </w:p>
    <w:p w14:paraId="5E4B23D1" w14:textId="77777777" w:rsidR="00EC4A44" w:rsidRPr="00FB2E19" w:rsidRDefault="00EC4A44" w:rsidP="00FA525F">
      <w:pPr>
        <w:pStyle w:val="Heading2"/>
      </w:pPr>
      <w:bookmarkStart w:id="709" w:name="_Toc83313388"/>
      <w:bookmarkStart w:id="710" w:name="_Toc114822433"/>
      <w:r>
        <w:t>C.4</w:t>
      </w:r>
      <w:r w:rsidRPr="00FB2E19">
        <w:t>.1</w:t>
      </w:r>
      <w:r w:rsidRPr="00FB2E19">
        <w:tab/>
        <w:t>General</w:t>
      </w:r>
      <w:bookmarkEnd w:id="709"/>
      <w:bookmarkEnd w:id="71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lastRenderedPageBreak/>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11" w:name="_Toc83313389"/>
      <w:bookmarkStart w:id="712" w:name="_Toc114822434"/>
      <w:r>
        <w:t>C.4</w:t>
      </w:r>
      <w:r w:rsidRPr="00FB2E19">
        <w:t>.2</w:t>
      </w:r>
      <w:r w:rsidRPr="00FB2E19">
        <w:tab/>
        <w:t>Applying SOR-CMCI in the UE</w:t>
      </w:r>
      <w:bookmarkEnd w:id="711"/>
      <w:bookmarkEnd w:id="712"/>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lastRenderedPageBreak/>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lastRenderedPageBreak/>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3"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lastRenderedPageBreak/>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14" w:name="_Toc74828859"/>
      <w:bookmarkStart w:id="715" w:name="_Toc114822435"/>
      <w:bookmarkEnd w:id="713"/>
      <w:r>
        <w:t>C.4.3</w:t>
      </w:r>
      <w:r w:rsidRPr="00767EFE">
        <w:tab/>
      </w:r>
      <w:r>
        <w:t>Stage-2 flow for providing UE with SOR-CMCI in HPLMN, VPLMN, subscribed SNPN or non-subscribed SNPN after registration</w:t>
      </w:r>
      <w:bookmarkEnd w:id="71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6" w:name="_MON_1697466621"/>
    <w:bookmarkEnd w:id="716"/>
    <w:p w14:paraId="4428C0FC" w14:textId="23D0776C" w:rsidR="00006BF1" w:rsidRPr="00BD0557" w:rsidRDefault="00006BF1" w:rsidP="00006BF1">
      <w:pPr>
        <w:pStyle w:val="TF"/>
      </w:pPr>
      <w:r>
        <w:object w:dxaOrig="11039" w:dyaOrig="5386" w14:anchorId="2A88CB40">
          <v:shape id="_x0000_i1031" type="#_x0000_t75" style="width:552pt;height:270.75pt" o:ole="">
            <v:imagedata r:id="rId25" o:title=""/>
          </v:shape>
          <o:OLEObject Type="Embed" ProgID="Word.Picture.8" ShapeID="_x0000_i1031" DrawAspect="Content" ObjectID="_1725435597"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17" w:name="_Toc114822436"/>
      <w:r>
        <w:t>C.5</w:t>
      </w:r>
      <w:r w:rsidRPr="00767EFE">
        <w:tab/>
      </w:r>
      <w:r>
        <w:t>Stage-2 flow for steering of UE in SNPN during registration</w:t>
      </w:r>
      <w:bookmarkEnd w:id="714"/>
      <w:bookmarkEnd w:id="717"/>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18" w:name="_MON_1708876287"/>
    <w:bookmarkEnd w:id="718"/>
    <w:p w14:paraId="63073709" w14:textId="292E54CE" w:rsidR="001B703A" w:rsidRDefault="005661F7" w:rsidP="001B703A">
      <w:pPr>
        <w:pStyle w:val="TF"/>
      </w:pPr>
      <w:r>
        <w:object w:dxaOrig="11039" w:dyaOrig="11777" w14:anchorId="28573198">
          <v:shape id="_x0000_i1032" type="#_x0000_t75" style="width:481.5pt;height:513.75pt" o:ole="">
            <v:imagedata r:id="rId27" o:title=""/>
          </v:shape>
          <o:OLEObject Type="Embed" ProgID="Word.Picture.8" ShapeID="_x0000_i1032" DrawAspect="Content" ObjectID="_1725435598"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19" w:name="_Toc74828860"/>
      <w:bookmarkStart w:id="720" w:name="_Toc114822437"/>
      <w:r>
        <w:t>C.6</w:t>
      </w:r>
      <w:r w:rsidRPr="00767EFE">
        <w:tab/>
      </w:r>
      <w:r>
        <w:t>Stage-2 flow for steering of UE in SNPN after registration</w:t>
      </w:r>
      <w:bookmarkEnd w:id="719"/>
      <w:bookmarkEnd w:id="72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1" w:name="_MON_1722691569"/>
    <w:bookmarkEnd w:id="721"/>
    <w:p w14:paraId="62021345" w14:textId="7B86BB9F" w:rsidR="001B703A" w:rsidRPr="00BD0557" w:rsidRDefault="00BF2041" w:rsidP="001B703A">
      <w:pPr>
        <w:pStyle w:val="TF"/>
      </w:pPr>
      <w:r w:rsidRPr="00671744">
        <w:object w:dxaOrig="11039" w:dyaOrig="5386" w14:anchorId="7A07BECA">
          <v:shape id="_x0000_i1033" type="#_x0000_t75" style="width:485.25pt;height:245.25pt" o:ole="">
            <v:imagedata r:id="rId29" o:title="" cropright="2451f"/>
          </v:shape>
          <o:OLEObject Type="Embed" ProgID="Word.Picture.8" ShapeID="_x0000_i1033" DrawAspect="Content" ObjectID="_1725435599" r:id="rId30"/>
        </w:object>
      </w:r>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55B1B1D2" w:rsidR="00BF2041"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21955372" w14:textId="412DA575" w:rsidR="001B703A" w:rsidRDefault="00BF2041" w:rsidP="002A3BDD">
      <w:pPr>
        <w:pStyle w:val="B2"/>
        <w:rPr>
          <w:noProof/>
        </w:rPr>
      </w:pPr>
      <w:r>
        <w:rPr>
          <w:noProof/>
        </w:rPr>
        <w:t>-</w:t>
      </w:r>
      <w:r>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Pr>
          <w:noProof/>
        </w:rPr>
        <w:t>, then</w:t>
      </w:r>
      <w:r w:rsidR="001B703A">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42941CB3" w:rsidR="00BF2041" w:rsidRDefault="00BF2041" w:rsidP="00BF2041">
      <w:pPr>
        <w:pStyle w:val="B2"/>
        <w:ind w:left="0" w:firstLineChars="600" w:firstLine="1200"/>
      </w:pPr>
      <w:r>
        <w:rPr>
          <w:noProof/>
        </w:rPr>
        <w:t xml:space="preserve">If </w:t>
      </w:r>
      <w:r>
        <w:t xml:space="preserve">the UDM has not requested an acknowledgement from the UE, then </w:t>
      </w:r>
      <w:r>
        <w:rPr>
          <w:noProof/>
        </w:rPr>
        <w:t xml:space="preserve">steps </w:t>
      </w:r>
      <w:r>
        <w:rPr>
          <w:noProof/>
        </w:rPr>
        <w:t>4</w:t>
      </w:r>
      <w:r>
        <w:rPr>
          <w:noProof/>
        </w:rPr>
        <w:t xml:space="preserve"> is skipped</w:t>
      </w:r>
      <w:r>
        <w:t>; and</w:t>
      </w:r>
    </w:p>
    <w:p w14:paraId="2C2D3807" w14:textId="1CFF9CBC" w:rsidR="00BF2041" w:rsidRDefault="00BF2041" w:rsidP="00BF2041">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DCB353D" w14:textId="77777777" w:rsidR="00BF2041" w:rsidRDefault="00BF2041" w:rsidP="00BF2041">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57C6570D" w14:textId="77777777" w:rsidR="00BF2041" w:rsidRDefault="00BF2041" w:rsidP="00BF2041">
      <w:pPr>
        <w:pStyle w:val="B3"/>
        <w:ind w:left="1418"/>
      </w:pPr>
      <w:r>
        <w:t>-</w:t>
      </w:r>
      <w:r>
        <w:tab/>
      </w:r>
      <w:r>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BF2041">
      <w:pPr>
        <w:pStyle w:val="B3"/>
        <w:ind w:left="1418"/>
      </w:pPr>
      <w:r>
        <w:t>-</w:t>
      </w:r>
      <w:r>
        <w:tab/>
      </w:r>
      <w:r>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77777777" w:rsidR="00BF2041" w:rsidRDefault="00BF2041" w:rsidP="00BF2041">
      <w:pPr>
        <w:pStyle w:val="B2"/>
        <w:ind w:leftChars="425" w:left="1134"/>
      </w:pPr>
      <w:r>
        <w:t>-</w:t>
      </w:r>
      <w:r>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DF507D6" w14:textId="515A50A1" w:rsidR="00BF2041" w:rsidRDefault="00BF2041" w:rsidP="00BF2041">
      <w:pPr>
        <w:pStyle w:val="B3"/>
        <w:ind w:left="1418"/>
      </w:pPr>
      <w:r>
        <w:t>-</w:t>
      </w:r>
      <w:r>
        <w:tab/>
      </w:r>
      <w:r>
        <w:t>if there are ongoing PDU sessions or services,</w:t>
      </w:r>
      <w:r w:rsidRPr="006310B8">
        <w:t xml:space="preserve"> </w:t>
      </w:r>
      <w:r w:rsidRPr="006310B8">
        <w:t xml:space="preserve">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r>
        <w:t>; or</w:t>
      </w:r>
    </w:p>
    <w:p w14:paraId="3C3A8AE3" w14:textId="77777777" w:rsidR="00BF2041" w:rsidRPr="008C1C01" w:rsidRDefault="00BF2041" w:rsidP="00BF2041">
      <w:pPr>
        <w:pStyle w:val="B3"/>
        <w:ind w:left="1418"/>
      </w:pPr>
      <w:r>
        <w:t>-</w:t>
      </w:r>
      <w:r>
        <w:tab/>
      </w:r>
      <w:r>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CEF00E8" w14:textId="76B9115B"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 xml:space="preserve">step </w:t>
      </w:r>
      <w:r>
        <w:rPr>
          <w:noProof/>
        </w:rPr>
        <w:t>4</w:t>
      </w:r>
      <w:r>
        <w:rPr>
          <w:noProof/>
        </w:rPr>
        <w:t xml:space="preserve">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4D284D3C" w:rsidR="001B703A" w:rsidRDefault="00BF2041" w:rsidP="001B703A">
      <w:pPr>
        <w:pStyle w:val="B1"/>
      </w:pPr>
      <w:r>
        <w:t>4</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 xml:space="preserve">If the "ME support of SOR-CMCI" indicator in the header of the SOR transparent container is set to </w:t>
      </w:r>
      <w:r w:rsidR="001B703A">
        <w:t>"</w:t>
      </w:r>
      <w:r w:rsidR="001B703A" w:rsidRPr="00671744">
        <w:t>supported</w:t>
      </w:r>
      <w:r w:rsidR="001B703A">
        <w:t>"</w:t>
      </w:r>
      <w:r w:rsidR="001B703A" w:rsidRPr="00671744">
        <w:t>, then the HPLMN UDM shall store the "ME support of SOR-CMCI" indicator</w:t>
      </w:r>
      <w:r w:rsidR="001B703A">
        <w:t xml:space="preserve">, otherwise the HPLMN UDM shall </w:t>
      </w:r>
      <w:r w:rsidR="001B703A" w:rsidRPr="00671744">
        <w:t>delete the stored "ME support of SOR-CMCI" indicator, if any</w:t>
      </w:r>
      <w:r w:rsidR="001B703A">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215B522A" w:rsidR="001B703A" w:rsidRDefault="00BF2041" w:rsidP="001B703A">
      <w:pPr>
        <w:pStyle w:val="B1"/>
      </w:pPr>
      <w:r>
        <w:lastRenderedPageBreak/>
        <w:t>5</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1B703A" w:rsidRPr="00936EAE">
        <w:t xml:space="preserve"> </w:t>
      </w:r>
      <w:r w:rsidR="001B703A">
        <w:t xml:space="preserve">SOR-CMCI, if any, </w:t>
      </w:r>
      <w:r w:rsidR="001B703A" w:rsidRPr="00B935F0">
        <w:t>to the UE</w:t>
      </w:r>
      <w:r w:rsidR="001B703A">
        <w:t>.</w:t>
      </w:r>
      <w:r w:rsidR="001B703A" w:rsidRPr="00220E9F">
        <w:t xml:space="preserve"> </w:t>
      </w:r>
      <w:r w:rsidR="001B703A">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22" w:name="_Toc114822438"/>
      <w:r>
        <w:t>C.7</w:t>
      </w:r>
      <w:r w:rsidRPr="00767EFE">
        <w:tab/>
      </w:r>
      <w:r>
        <w:t>Stage-2 flow for providing UE with SOR-SNPN-SI in HPLMN or VPLMN after registration</w:t>
      </w:r>
      <w:bookmarkEnd w:id="722"/>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5" type="#_x0000_t75" style="width:552pt;height:270.75pt" o:ole="">
            <v:imagedata r:id="rId25" o:title=""/>
          </v:shape>
          <o:OLEObject Type="Embed" ProgID="Word.Picture.8" ShapeID="_x0000_i1035" DrawAspect="Content" ObjectID="_1725435600"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23" w:name="_Toc114822439"/>
      <w:r>
        <w:lastRenderedPageBreak/>
        <w:t>C.8</w:t>
      </w:r>
      <w:r w:rsidRPr="00767EFE">
        <w:tab/>
      </w:r>
      <w:r>
        <w:t>Stage-2 flow for providing UE with list of preferred PLMN/access technology combinations in SNPN after registration</w:t>
      </w:r>
      <w:bookmarkEnd w:id="723"/>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6" type="#_x0000_t75" style="width:552pt;height:270.75pt" o:ole="">
            <v:imagedata r:id="rId25" o:title=""/>
          </v:shape>
          <o:OLEObject Type="Embed" ProgID="Word.Picture.8" ShapeID="_x0000_i1036" DrawAspect="Content" ObjectID="_1725435601"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w:t>
      </w:r>
      <w:r>
        <w:lastRenderedPageBreak/>
        <w:t>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lastRenderedPageBreak/>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24" w:name="_Toc20125260"/>
      <w:bookmarkStart w:id="725" w:name="_Toc27486457"/>
      <w:bookmarkStart w:id="726" w:name="_Toc36210510"/>
      <w:bookmarkStart w:id="727" w:name="_Toc45096369"/>
      <w:bookmarkStart w:id="728" w:name="_Toc45882402"/>
      <w:bookmarkStart w:id="729" w:name="_Toc51762198"/>
      <w:bookmarkStart w:id="730" w:name="_Toc83313391"/>
      <w:bookmarkStart w:id="731" w:name="_Toc114822440"/>
      <w:r w:rsidRPr="00D27A95">
        <w:lastRenderedPageBreak/>
        <w:t xml:space="preserve">Annex </w:t>
      </w:r>
      <w:r>
        <w:t>D</w:t>
      </w:r>
      <w:r w:rsidRPr="00D27A95">
        <w:t xml:space="preserve"> (informative):</w:t>
      </w:r>
      <w:r w:rsidRPr="00D27A95">
        <w:br/>
        <w:t>Change history</w:t>
      </w:r>
      <w:bookmarkEnd w:id="724"/>
      <w:bookmarkEnd w:id="725"/>
      <w:bookmarkEnd w:id="726"/>
      <w:bookmarkEnd w:id="727"/>
      <w:bookmarkEnd w:id="728"/>
      <w:bookmarkEnd w:id="729"/>
      <w:bookmarkEnd w:id="730"/>
      <w:bookmarkEnd w:id="731"/>
    </w:p>
    <w:bookmarkEnd w:id="70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000000"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EEA8" w14:textId="77777777" w:rsidR="00101E07" w:rsidRDefault="00101E07">
      <w:r>
        <w:separator/>
      </w:r>
    </w:p>
  </w:endnote>
  <w:endnote w:type="continuationSeparator" w:id="0">
    <w:p w14:paraId="2F7EEC7E" w14:textId="77777777" w:rsidR="00101E07" w:rsidRDefault="0010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33F4D" w14:textId="77777777" w:rsidR="00101E07" w:rsidRDefault="00101E07">
      <w:r>
        <w:separator/>
      </w:r>
    </w:p>
  </w:footnote>
  <w:footnote w:type="continuationSeparator" w:id="0">
    <w:p w14:paraId="31E4B4CE" w14:textId="77777777" w:rsidR="00101E07" w:rsidRDefault="0010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554F67"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920">
      <w:rPr>
        <w:rFonts w:ascii="Arial" w:hAnsi="Arial" w:cs="Arial"/>
        <w:b/>
        <w:noProof/>
        <w:sz w:val="18"/>
        <w:szCs w:val="18"/>
      </w:rPr>
      <w:t>3GPP TS 23.122 V17.8.0 (2022-09)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6B734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920">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1E07"/>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1754"/>
    <w:rsid w:val="002675F0"/>
    <w:rsid w:val="002760EE"/>
    <w:rsid w:val="002A3BDD"/>
    <w:rsid w:val="002B3000"/>
    <w:rsid w:val="002B370B"/>
    <w:rsid w:val="002B6339"/>
    <w:rsid w:val="002B7C8D"/>
    <w:rsid w:val="002E00EE"/>
    <w:rsid w:val="002E7C0C"/>
    <w:rsid w:val="003043C0"/>
    <w:rsid w:val="003172DC"/>
    <w:rsid w:val="0035462D"/>
    <w:rsid w:val="00355A6A"/>
    <w:rsid w:val="00356555"/>
    <w:rsid w:val="0035763C"/>
    <w:rsid w:val="003765B8"/>
    <w:rsid w:val="0038204C"/>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3920"/>
    <w:rsid w:val="006E5C86"/>
    <w:rsid w:val="00701116"/>
    <w:rsid w:val="00703619"/>
    <w:rsid w:val="0070591A"/>
    <w:rsid w:val="00710295"/>
    <w:rsid w:val="0071174C"/>
    <w:rsid w:val="00713C44"/>
    <w:rsid w:val="007140E4"/>
    <w:rsid w:val="00734A5B"/>
    <w:rsid w:val="0074026F"/>
    <w:rsid w:val="007429F6"/>
    <w:rsid w:val="00744E76"/>
    <w:rsid w:val="00756500"/>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54C1C"/>
    <w:rsid w:val="00B6634E"/>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135</Pages>
  <Words>68655</Words>
  <Characters>391338</Characters>
  <Application>Microsoft Office Word</Application>
  <DocSecurity>0</DocSecurity>
  <Lines>3261</Lines>
  <Paragraphs>918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29.579_CR0007_(Rel-17)_TEI17</cp:lastModifiedBy>
  <cp:revision>4</cp:revision>
  <cp:lastPrinted>2019-02-25T14:05:00Z</cp:lastPrinted>
  <dcterms:created xsi:type="dcterms:W3CDTF">2022-09-23T08:43:00Z</dcterms:created>
  <dcterms:modified xsi:type="dcterms:W3CDTF">2022-09-23T08:53:00Z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