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4ACEF" w14:textId="77777777"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A0566F">
        <w:t>3</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A0566F">
        <w:rPr>
          <w:sz w:val="32"/>
        </w:rPr>
        <w:t>8</w:t>
      </w:r>
      <w:r w:rsidR="00E8629F" w:rsidRPr="0087716F">
        <w:rPr>
          <w:sz w:val="32"/>
        </w:rPr>
        <w:t>)</w:t>
      </w:r>
    </w:p>
    <w:p w14:paraId="072B100A" w14:textId="77777777" w:rsidR="00E8629F" w:rsidRPr="0087716F" w:rsidRDefault="00E8629F">
      <w:pPr>
        <w:pStyle w:val="ZB"/>
        <w:framePr w:wrap="notBeside"/>
      </w:pPr>
      <w:r w:rsidRPr="0087716F">
        <w:t>Technical Report</w:t>
      </w:r>
    </w:p>
    <w:p w14:paraId="1A13007D" w14:textId="77777777" w:rsidR="00E8629F" w:rsidRPr="0087716F" w:rsidRDefault="00E8629F">
      <w:pPr>
        <w:pStyle w:val="ZT"/>
        <w:framePr w:wrap="notBeside"/>
      </w:pPr>
      <w:r w:rsidRPr="0087716F">
        <w:t>3rd Generation Partnership Project;</w:t>
      </w:r>
    </w:p>
    <w:p w14:paraId="66067F5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2512FB0" w14:textId="77777777"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14:paraId="1F9F340D" w14:textId="77777777" w:rsidR="00E8629F" w:rsidRPr="0087716F" w:rsidRDefault="00F65B45">
      <w:pPr>
        <w:pStyle w:val="ZT"/>
        <w:framePr w:wrap="notBeside"/>
      </w:pPr>
      <w:r w:rsidRPr="0087716F">
        <w:t>User Equipment (UE) radio transmission and reception</w:t>
      </w:r>
      <w:r w:rsidR="000D35DD" w:rsidRPr="0087716F">
        <w:t>;</w:t>
      </w:r>
    </w:p>
    <w:p w14:paraId="399CAAA5"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4A4B4033" w14:textId="77777777" w:rsidR="00983910" w:rsidRPr="001032F5" w:rsidRDefault="00983910" w:rsidP="00001EEB">
      <w:pPr>
        <w:pStyle w:val="ZU"/>
        <w:framePr w:h="1936" w:hRule="exact" w:wrap="notBeside"/>
        <w:tabs>
          <w:tab w:val="right" w:pos="10206"/>
        </w:tabs>
        <w:jc w:val="left"/>
      </w:pPr>
    </w:p>
    <w:p w14:paraId="43EAD093"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38B0C037" wp14:editId="6FCAD2F3">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530B98D5" wp14:editId="7EF2F439">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2506E65"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2A7EE1D" w14:textId="77777777" w:rsidR="00E8629F" w:rsidRPr="0087716F" w:rsidRDefault="00E8629F">
      <w:pPr>
        <w:pStyle w:val="ZV"/>
        <w:framePr w:wrap="notBeside"/>
      </w:pPr>
    </w:p>
    <w:p w14:paraId="7F6684B4" w14:textId="77777777" w:rsidR="00E8629F" w:rsidRPr="0087716F" w:rsidRDefault="00E8629F"/>
    <w:bookmarkEnd w:id="0"/>
    <w:p w14:paraId="1AFDFA1C" w14:textId="77777777" w:rsidR="00E8629F" w:rsidRPr="0087716F" w:rsidRDefault="00E8629F">
      <w:pPr>
        <w:sectPr w:rsidR="00E8629F" w:rsidRPr="0087716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1C70D360" w14:textId="77777777" w:rsidR="00E8629F" w:rsidRPr="001032F5" w:rsidRDefault="00E8629F" w:rsidP="001032F5">
      <w:pPr>
        <w:pStyle w:val="Guidance"/>
        <w:rPr>
          <w:i w:val="0"/>
          <w:iCs/>
          <w:color w:val="auto"/>
        </w:rPr>
      </w:pPr>
      <w:bookmarkStart w:id="1" w:name="page2"/>
    </w:p>
    <w:p w14:paraId="2F69BD21"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068957C2"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5DF86CDD" w14:textId="77777777" w:rsidR="00E8629F" w:rsidRPr="0087716F" w:rsidRDefault="00E8629F"/>
    <w:p w14:paraId="1E754DC1"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15349512"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1D47909C" w14:textId="77777777" w:rsidR="00E8629F" w:rsidRPr="0087716F" w:rsidRDefault="00E8629F">
      <w:pPr>
        <w:pStyle w:val="FP"/>
        <w:framePr w:wrap="notBeside" w:hAnchor="margin" w:yAlign="center"/>
        <w:ind w:left="2835" w:right="2835"/>
        <w:jc w:val="center"/>
        <w:rPr>
          <w:rFonts w:ascii="Arial" w:hAnsi="Arial"/>
          <w:sz w:val="18"/>
        </w:rPr>
      </w:pPr>
    </w:p>
    <w:p w14:paraId="5D836592"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14DC750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88218A1"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61F7D431"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7B9457BB"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04F68B69"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014EF2F8" w14:textId="77777777" w:rsidR="00E8629F" w:rsidRPr="0087716F" w:rsidRDefault="00E8629F"/>
    <w:p w14:paraId="4CCBD3EF"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428E4860"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677B53EE" w14:textId="77777777" w:rsidR="00E8629F" w:rsidRPr="0087716F" w:rsidRDefault="00E8629F">
      <w:pPr>
        <w:pStyle w:val="FP"/>
        <w:framePr w:h="3057" w:hRule="exact" w:wrap="notBeside" w:vAnchor="page" w:hAnchor="margin" w:y="12605"/>
        <w:jc w:val="center"/>
        <w:rPr>
          <w:noProof/>
        </w:rPr>
      </w:pPr>
    </w:p>
    <w:p w14:paraId="014FAF20"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14:paraId="68FE140C"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7653FDC1" w14:textId="77777777" w:rsidR="00983910" w:rsidRPr="0087716F" w:rsidRDefault="00983910">
      <w:pPr>
        <w:pStyle w:val="FP"/>
        <w:framePr w:h="3057" w:hRule="exact" w:wrap="notBeside" w:vAnchor="page" w:hAnchor="margin" w:y="12605"/>
        <w:rPr>
          <w:noProof/>
          <w:sz w:val="18"/>
        </w:rPr>
      </w:pPr>
    </w:p>
    <w:p w14:paraId="0F3AC1EA"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5C2DD797"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65B4B4CA"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14:paraId="608889AA" w14:textId="77777777" w:rsidR="00E8629F" w:rsidRPr="0087716F" w:rsidRDefault="00E8629F">
      <w:pPr>
        <w:pStyle w:val="TT"/>
      </w:pPr>
      <w:r w:rsidRPr="0087716F">
        <w:br w:type="page"/>
      </w:r>
      <w:r w:rsidRPr="0087716F">
        <w:lastRenderedPageBreak/>
        <w:t>Contents</w:t>
      </w:r>
    </w:p>
    <w:p w14:paraId="71162841" w14:textId="77777777" w:rsidR="009D3295" w:rsidRDefault="0083356E">
      <w:pPr>
        <w:pStyle w:val="TOC1"/>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9D3295">
        <w:t>Foreword</w:t>
      </w:r>
      <w:r w:rsidR="009D3295">
        <w:tab/>
      </w:r>
      <w:r w:rsidR="009D3295">
        <w:fldChar w:fldCharType="begin"/>
      </w:r>
      <w:r w:rsidR="009D3295">
        <w:instrText xml:space="preserve"> PAGEREF _Toc80918144 \h </w:instrText>
      </w:r>
      <w:r w:rsidR="009D3295">
        <w:fldChar w:fldCharType="separate"/>
      </w:r>
      <w:r w:rsidR="009D3295">
        <w:t>5</w:t>
      </w:r>
      <w:r w:rsidR="009D3295">
        <w:fldChar w:fldCharType="end"/>
      </w:r>
    </w:p>
    <w:p w14:paraId="7A133C39" w14:textId="77777777" w:rsidR="009D3295" w:rsidRDefault="009D3295">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_Toc80918145 \h </w:instrText>
      </w:r>
      <w:r>
        <w:fldChar w:fldCharType="separate"/>
      </w:r>
      <w:r>
        <w:t>6</w:t>
      </w:r>
      <w:r>
        <w:fldChar w:fldCharType="end"/>
      </w:r>
    </w:p>
    <w:p w14:paraId="4EFA453A" w14:textId="77777777" w:rsidR="009D3295" w:rsidRDefault="009D3295">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_Toc80918146 \h </w:instrText>
      </w:r>
      <w:r>
        <w:fldChar w:fldCharType="separate"/>
      </w:r>
      <w:r>
        <w:t>6</w:t>
      </w:r>
      <w:r>
        <w:fldChar w:fldCharType="end"/>
      </w:r>
    </w:p>
    <w:p w14:paraId="723E98E9" w14:textId="77777777" w:rsidR="009D3295" w:rsidRDefault="009D3295">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_Toc80918147 \h </w:instrText>
      </w:r>
      <w:r>
        <w:fldChar w:fldCharType="separate"/>
      </w:r>
      <w:r>
        <w:t>6</w:t>
      </w:r>
      <w:r>
        <w:fldChar w:fldCharType="end"/>
      </w:r>
    </w:p>
    <w:p w14:paraId="667D107D" w14:textId="77777777" w:rsidR="009D3295" w:rsidRDefault="009D3295">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_Toc80918148 \h </w:instrText>
      </w:r>
      <w:r>
        <w:fldChar w:fldCharType="separate"/>
      </w:r>
      <w:r>
        <w:t>6</w:t>
      </w:r>
      <w:r>
        <w:fldChar w:fldCharType="end"/>
      </w:r>
    </w:p>
    <w:p w14:paraId="66EE7056" w14:textId="77777777" w:rsidR="009D3295" w:rsidRDefault="009D3295">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_Toc80918149 \h </w:instrText>
      </w:r>
      <w:r>
        <w:fldChar w:fldCharType="separate"/>
      </w:r>
      <w:r>
        <w:t>6</w:t>
      </w:r>
      <w:r>
        <w:fldChar w:fldCharType="end"/>
      </w:r>
    </w:p>
    <w:p w14:paraId="645886C8" w14:textId="77777777" w:rsidR="009D3295" w:rsidRDefault="009D3295">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_Toc80918150 \h </w:instrText>
      </w:r>
      <w:r>
        <w:fldChar w:fldCharType="separate"/>
      </w:r>
      <w:r>
        <w:t>6</w:t>
      </w:r>
      <w:r>
        <w:fldChar w:fldCharType="end"/>
      </w:r>
    </w:p>
    <w:p w14:paraId="333783F1" w14:textId="77777777" w:rsidR="009D3295" w:rsidRDefault="009D3295">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_Toc80918151 \h </w:instrText>
      </w:r>
      <w:r>
        <w:fldChar w:fldCharType="separate"/>
      </w:r>
      <w:r>
        <w:t>7</w:t>
      </w:r>
      <w:r>
        <w:fldChar w:fldCharType="end"/>
      </w:r>
    </w:p>
    <w:p w14:paraId="73CD93DB" w14:textId="77777777" w:rsidR="009D3295" w:rsidRDefault="009D3295">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_Toc80918152 \h </w:instrText>
      </w:r>
      <w:r>
        <w:fldChar w:fldCharType="separate"/>
      </w:r>
      <w:r>
        <w:t>7</w:t>
      </w:r>
      <w:r>
        <w:fldChar w:fldCharType="end"/>
      </w:r>
    </w:p>
    <w:p w14:paraId="30AE3A8F" w14:textId="77777777" w:rsidR="009D3295" w:rsidRDefault="009D3295">
      <w:pPr>
        <w:pStyle w:val="TOC2"/>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_Toc80918153 \h </w:instrText>
      </w:r>
      <w:r>
        <w:fldChar w:fldCharType="separate"/>
      </w:r>
      <w:r>
        <w:t>8</w:t>
      </w:r>
      <w:r>
        <w:fldChar w:fldCharType="end"/>
      </w:r>
    </w:p>
    <w:p w14:paraId="27095F7C" w14:textId="77777777" w:rsidR="009D3295" w:rsidRDefault="009D3295">
      <w:pPr>
        <w:pStyle w:val="TOC2"/>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_Toc80918154 \h </w:instrText>
      </w:r>
      <w:r>
        <w:fldChar w:fldCharType="separate"/>
      </w:r>
      <w:r>
        <w:t>9</w:t>
      </w:r>
      <w:r>
        <w:fldChar w:fldCharType="end"/>
      </w:r>
    </w:p>
    <w:p w14:paraId="2DA0E23A" w14:textId="77777777" w:rsidR="009D3295" w:rsidRDefault="009D3295">
      <w:pPr>
        <w:pStyle w:val="TOC3"/>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_Toc80918155 \h </w:instrText>
      </w:r>
      <w:r>
        <w:fldChar w:fldCharType="separate"/>
      </w:r>
      <w:r>
        <w:t>9</w:t>
      </w:r>
      <w:r>
        <w:fldChar w:fldCharType="end"/>
      </w:r>
    </w:p>
    <w:p w14:paraId="10139E2B" w14:textId="77777777" w:rsidR="009D3295" w:rsidRDefault="009D3295">
      <w:pPr>
        <w:pStyle w:val="TOC3"/>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_Toc80918156 \h </w:instrText>
      </w:r>
      <w:r>
        <w:fldChar w:fldCharType="separate"/>
      </w:r>
      <w:r>
        <w:t>10</w:t>
      </w:r>
      <w:r>
        <w:fldChar w:fldCharType="end"/>
      </w:r>
    </w:p>
    <w:p w14:paraId="5BA79BF4" w14:textId="77777777" w:rsidR="009D3295" w:rsidRDefault="009D3295">
      <w:pPr>
        <w:pStyle w:val="TOC3"/>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_Toc80918157 \h </w:instrText>
      </w:r>
      <w:r>
        <w:fldChar w:fldCharType="separate"/>
      </w:r>
      <w:r>
        <w:t>11</w:t>
      </w:r>
      <w:r>
        <w:fldChar w:fldCharType="end"/>
      </w:r>
    </w:p>
    <w:p w14:paraId="4816D2A8" w14:textId="77777777" w:rsidR="009D3295" w:rsidRDefault="009D3295">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_Toc80918158 \h </w:instrText>
      </w:r>
      <w:r>
        <w:fldChar w:fldCharType="separate"/>
      </w:r>
      <w:r>
        <w:t>13</w:t>
      </w:r>
      <w:r>
        <w:fldChar w:fldCharType="end"/>
      </w:r>
    </w:p>
    <w:p w14:paraId="2E9C49E7" w14:textId="77777777" w:rsidR="009D3295" w:rsidRDefault="009D3295">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_Toc80918159 \h </w:instrText>
      </w:r>
      <w:r>
        <w:fldChar w:fldCharType="separate"/>
      </w:r>
      <w:r>
        <w:t>13</w:t>
      </w:r>
      <w:r>
        <w:fldChar w:fldCharType="end"/>
      </w:r>
    </w:p>
    <w:p w14:paraId="3CCBF8B6" w14:textId="77777777" w:rsidR="009D3295" w:rsidRDefault="009D3295">
      <w:pPr>
        <w:pStyle w:val="TOC3"/>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_Toc80918160 \h </w:instrText>
      </w:r>
      <w:r>
        <w:fldChar w:fldCharType="separate"/>
      </w:r>
      <w:r>
        <w:t>13</w:t>
      </w:r>
      <w:r>
        <w:fldChar w:fldCharType="end"/>
      </w:r>
    </w:p>
    <w:p w14:paraId="78113721" w14:textId="77777777" w:rsidR="009D3295" w:rsidRDefault="009D3295">
      <w:pPr>
        <w:pStyle w:val="TOC4"/>
        <w:rPr>
          <w:rFonts w:asciiTheme="minorHAnsi" w:hAnsiTheme="minorHAnsi" w:cstheme="minorBidi"/>
          <w:kern w:val="2"/>
          <w:szCs w:val="22"/>
          <w:lang w:val="en-US" w:eastAsia="ko-KR"/>
        </w:rPr>
      </w:pPr>
      <w:r>
        <w:t>5.1.1.1 Coexistence evaluation scenarios</w:t>
      </w:r>
      <w:r>
        <w:tab/>
      </w:r>
      <w:r>
        <w:fldChar w:fldCharType="begin"/>
      </w:r>
      <w:r>
        <w:instrText xml:space="preserve"> PAGEREF _Toc80918161 \h </w:instrText>
      </w:r>
      <w:r>
        <w:fldChar w:fldCharType="separate"/>
      </w:r>
      <w:r>
        <w:t>13</w:t>
      </w:r>
      <w:r>
        <w:fldChar w:fldCharType="end"/>
      </w:r>
    </w:p>
    <w:p w14:paraId="477CE519" w14:textId="77777777" w:rsidR="009D3295" w:rsidRDefault="009D3295">
      <w:pPr>
        <w:pStyle w:val="TOC4"/>
        <w:rPr>
          <w:rFonts w:asciiTheme="minorHAnsi" w:hAnsiTheme="minorHAnsi" w:cstheme="minorBidi"/>
          <w:kern w:val="2"/>
          <w:szCs w:val="22"/>
          <w:lang w:val="en-US" w:eastAsia="ko-KR"/>
        </w:rPr>
      </w:pPr>
      <w:r>
        <w:t>5.1.1.2 Coexistence simulations assumptions</w:t>
      </w:r>
      <w:r>
        <w:tab/>
      </w:r>
      <w:r>
        <w:fldChar w:fldCharType="begin"/>
      </w:r>
      <w:r>
        <w:instrText xml:space="preserve"> PAGEREF _Toc80918162 \h </w:instrText>
      </w:r>
      <w:r>
        <w:fldChar w:fldCharType="separate"/>
      </w:r>
      <w:r>
        <w:t>13</w:t>
      </w:r>
      <w:r>
        <w:fldChar w:fldCharType="end"/>
      </w:r>
    </w:p>
    <w:p w14:paraId="1D6DD084" w14:textId="77777777" w:rsidR="009D3295" w:rsidRDefault="009D3295">
      <w:pPr>
        <w:pStyle w:val="TOC5"/>
        <w:rPr>
          <w:rFonts w:asciiTheme="minorHAnsi" w:hAnsiTheme="minorHAnsi" w:cstheme="minorBidi"/>
          <w:kern w:val="2"/>
          <w:szCs w:val="22"/>
          <w:lang w:val="en-US" w:eastAsia="ko-KR"/>
        </w:rPr>
      </w:pPr>
      <w:r>
        <w:t>5.1.1.2.1 Layout model</w:t>
      </w:r>
      <w:r>
        <w:tab/>
      </w:r>
      <w:r>
        <w:fldChar w:fldCharType="begin"/>
      </w:r>
      <w:r>
        <w:instrText xml:space="preserve"> PAGEREF _Toc80918163 \h </w:instrText>
      </w:r>
      <w:r>
        <w:fldChar w:fldCharType="separate"/>
      </w:r>
      <w:r>
        <w:t>13</w:t>
      </w:r>
      <w:r>
        <w:fldChar w:fldCharType="end"/>
      </w:r>
    </w:p>
    <w:p w14:paraId="18E52907" w14:textId="77777777" w:rsidR="009D3295" w:rsidRDefault="009D3295">
      <w:pPr>
        <w:pStyle w:val="TOC5"/>
        <w:rPr>
          <w:rFonts w:asciiTheme="minorHAnsi" w:hAnsiTheme="minorHAnsi" w:cstheme="minorBidi"/>
          <w:kern w:val="2"/>
          <w:szCs w:val="22"/>
          <w:lang w:val="en-US" w:eastAsia="ko-KR"/>
        </w:rPr>
      </w:pPr>
      <w:r>
        <w:t>5.1.1.2.2 Simulation parameters</w:t>
      </w:r>
      <w:r>
        <w:tab/>
      </w:r>
      <w:r>
        <w:fldChar w:fldCharType="begin"/>
      </w:r>
      <w:r>
        <w:instrText xml:space="preserve"> PAGEREF _Toc80918164 \h </w:instrText>
      </w:r>
      <w:r>
        <w:fldChar w:fldCharType="separate"/>
      </w:r>
      <w:r>
        <w:t>14</w:t>
      </w:r>
      <w:r>
        <w:fldChar w:fldCharType="end"/>
      </w:r>
    </w:p>
    <w:p w14:paraId="2A63B98D" w14:textId="77777777" w:rsidR="009D3295" w:rsidRDefault="009D3295">
      <w:pPr>
        <w:pStyle w:val="TOC5"/>
        <w:rPr>
          <w:rFonts w:asciiTheme="minorHAnsi" w:hAnsiTheme="minorHAnsi" w:cstheme="minorBidi"/>
          <w:kern w:val="2"/>
          <w:szCs w:val="22"/>
          <w:lang w:val="en-US" w:eastAsia="ko-KR"/>
        </w:rPr>
      </w:pPr>
      <w:r>
        <w:t>5.1.1.2.3 ACLR and ACS</w:t>
      </w:r>
      <w:r>
        <w:tab/>
      </w:r>
      <w:r>
        <w:fldChar w:fldCharType="begin"/>
      </w:r>
      <w:r>
        <w:instrText xml:space="preserve"> PAGEREF _Toc80918165 \h </w:instrText>
      </w:r>
      <w:r>
        <w:fldChar w:fldCharType="separate"/>
      </w:r>
      <w:r>
        <w:t>15</w:t>
      </w:r>
      <w:r>
        <w:fldChar w:fldCharType="end"/>
      </w:r>
    </w:p>
    <w:p w14:paraId="4ED21F0D" w14:textId="77777777" w:rsidR="009D3295" w:rsidRDefault="009D3295">
      <w:pPr>
        <w:pStyle w:val="TOC5"/>
        <w:rPr>
          <w:rFonts w:asciiTheme="minorHAnsi" w:hAnsiTheme="minorHAnsi" w:cstheme="minorBidi"/>
          <w:kern w:val="2"/>
          <w:szCs w:val="22"/>
          <w:lang w:val="en-US" w:eastAsia="ko-KR"/>
        </w:rPr>
      </w:pPr>
      <w:r>
        <w:t>5.1.1.2.4 Power control</w:t>
      </w:r>
      <w:r>
        <w:tab/>
      </w:r>
      <w:r>
        <w:fldChar w:fldCharType="begin"/>
      </w:r>
      <w:r>
        <w:instrText xml:space="preserve"> PAGEREF _Toc80918166 \h </w:instrText>
      </w:r>
      <w:r>
        <w:fldChar w:fldCharType="separate"/>
      </w:r>
      <w:r>
        <w:t>15</w:t>
      </w:r>
      <w:r>
        <w:fldChar w:fldCharType="end"/>
      </w:r>
    </w:p>
    <w:p w14:paraId="6DFE24D7" w14:textId="77777777" w:rsidR="009D3295" w:rsidRDefault="009D3295">
      <w:pPr>
        <w:pStyle w:val="TOC4"/>
        <w:rPr>
          <w:rFonts w:asciiTheme="minorHAnsi" w:hAnsiTheme="minorHAnsi" w:cstheme="minorBidi"/>
          <w:kern w:val="2"/>
          <w:szCs w:val="22"/>
          <w:lang w:val="en-US" w:eastAsia="ko-KR"/>
        </w:rPr>
      </w:pPr>
      <w:r>
        <w:t>5.1.1.3 Coexistence results</w:t>
      </w:r>
      <w:r>
        <w:tab/>
      </w:r>
      <w:r>
        <w:fldChar w:fldCharType="begin"/>
      </w:r>
      <w:r>
        <w:instrText xml:space="preserve"> PAGEREF _Toc80918167 \h </w:instrText>
      </w:r>
      <w:r>
        <w:fldChar w:fldCharType="separate"/>
      </w:r>
      <w:r>
        <w:t>15</w:t>
      </w:r>
      <w:r>
        <w:fldChar w:fldCharType="end"/>
      </w:r>
    </w:p>
    <w:p w14:paraId="49D83441" w14:textId="77777777" w:rsidR="009D3295" w:rsidRDefault="009D3295">
      <w:pPr>
        <w:pStyle w:val="TOC5"/>
        <w:rPr>
          <w:rFonts w:asciiTheme="minorHAnsi" w:hAnsiTheme="minorHAnsi" w:cstheme="minorBidi"/>
          <w:kern w:val="2"/>
          <w:szCs w:val="22"/>
          <w:lang w:val="en-US" w:eastAsia="ko-KR"/>
        </w:rPr>
      </w:pPr>
      <w:r>
        <w:t>5.1.1.3.1 Scenario A</w:t>
      </w:r>
      <w:r>
        <w:tab/>
      </w:r>
      <w:r>
        <w:fldChar w:fldCharType="begin"/>
      </w:r>
      <w:r>
        <w:instrText xml:space="preserve"> PAGEREF _Toc80918168 \h </w:instrText>
      </w:r>
      <w:r>
        <w:fldChar w:fldCharType="separate"/>
      </w:r>
      <w:r>
        <w:t>15</w:t>
      </w:r>
      <w:r>
        <w:fldChar w:fldCharType="end"/>
      </w:r>
    </w:p>
    <w:p w14:paraId="06598E0A" w14:textId="77777777" w:rsidR="009D3295" w:rsidRDefault="009D3295">
      <w:pPr>
        <w:pStyle w:val="TOC5"/>
        <w:rPr>
          <w:rFonts w:asciiTheme="minorHAnsi" w:hAnsiTheme="minorHAnsi" w:cstheme="minorBidi"/>
          <w:kern w:val="2"/>
          <w:szCs w:val="22"/>
          <w:lang w:val="en-US" w:eastAsia="ko-KR"/>
        </w:rPr>
      </w:pPr>
      <w:r>
        <w:t>5.1.1.3.2 Scenario B</w:t>
      </w:r>
      <w:r>
        <w:tab/>
      </w:r>
      <w:r>
        <w:fldChar w:fldCharType="begin"/>
      </w:r>
      <w:r>
        <w:instrText xml:space="preserve"> PAGEREF _Toc80918169 \h </w:instrText>
      </w:r>
      <w:r>
        <w:fldChar w:fldCharType="separate"/>
      </w:r>
      <w:r>
        <w:t>16</w:t>
      </w:r>
      <w:r>
        <w:fldChar w:fldCharType="end"/>
      </w:r>
    </w:p>
    <w:p w14:paraId="34AAC2BE" w14:textId="77777777" w:rsidR="009D3295" w:rsidRDefault="009D3295">
      <w:pPr>
        <w:pStyle w:val="TOC4"/>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_Toc80918170 \h </w:instrText>
      </w:r>
      <w:r>
        <w:fldChar w:fldCharType="separate"/>
      </w:r>
      <w:r>
        <w:t>18</w:t>
      </w:r>
      <w:r>
        <w:fldChar w:fldCharType="end"/>
      </w:r>
    </w:p>
    <w:p w14:paraId="15FDB3D7" w14:textId="77777777" w:rsidR="009D3295" w:rsidRDefault="009D3295">
      <w:pPr>
        <w:pStyle w:val="TOC3"/>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_Toc80918171 \h </w:instrText>
      </w:r>
      <w:r>
        <w:fldChar w:fldCharType="separate"/>
      </w:r>
      <w:r>
        <w:t>18</w:t>
      </w:r>
      <w:r>
        <w:fldChar w:fldCharType="end"/>
      </w:r>
    </w:p>
    <w:p w14:paraId="40E8F727" w14:textId="77777777" w:rsidR="009D3295" w:rsidRDefault="009D3295">
      <w:pPr>
        <w:pStyle w:val="TOC4"/>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_Toc80918172 \h </w:instrText>
      </w:r>
      <w:r>
        <w:fldChar w:fldCharType="separate"/>
      </w:r>
      <w:r>
        <w:t>18</w:t>
      </w:r>
      <w:r>
        <w:fldChar w:fldCharType="end"/>
      </w:r>
    </w:p>
    <w:p w14:paraId="445E67E9" w14:textId="77777777" w:rsidR="009D3295" w:rsidRDefault="009D3295">
      <w:pPr>
        <w:pStyle w:val="TOC4"/>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_Toc80918173 \h </w:instrText>
      </w:r>
      <w:r>
        <w:fldChar w:fldCharType="separate"/>
      </w:r>
      <w:r>
        <w:t>19</w:t>
      </w:r>
      <w:r>
        <w:fldChar w:fldCharType="end"/>
      </w:r>
    </w:p>
    <w:p w14:paraId="74C54031" w14:textId="77777777" w:rsidR="009D3295" w:rsidRDefault="009D3295">
      <w:pPr>
        <w:pStyle w:val="TOC5"/>
        <w:rPr>
          <w:rFonts w:asciiTheme="minorHAnsi" w:hAnsiTheme="minorHAnsi" w:cstheme="minorBidi"/>
          <w:kern w:val="2"/>
          <w:szCs w:val="22"/>
          <w:lang w:val="en-US" w:eastAsia="ko-KR"/>
        </w:rPr>
      </w:pPr>
      <w:r w:rsidRPr="002437A4">
        <w:rPr>
          <w:bCs/>
        </w:rPr>
        <w:t>5.1.2.2.1</w:t>
      </w:r>
      <w:r>
        <w:rPr>
          <w:rFonts w:asciiTheme="minorHAnsi" w:hAnsiTheme="minorHAnsi" w:cstheme="minorBidi"/>
          <w:kern w:val="2"/>
          <w:szCs w:val="22"/>
          <w:lang w:val="en-US" w:eastAsia="ko-KR"/>
        </w:rPr>
        <w:tab/>
      </w:r>
      <w:r w:rsidRPr="002437A4">
        <w:rPr>
          <w:bCs/>
        </w:rPr>
        <w:t>MPR for Power class 2 V2X UE</w:t>
      </w:r>
      <w:r>
        <w:tab/>
      </w:r>
      <w:r>
        <w:fldChar w:fldCharType="begin"/>
      </w:r>
      <w:r>
        <w:instrText xml:space="preserve"> PAGEREF _Toc80918174 \h </w:instrText>
      </w:r>
      <w:r>
        <w:fldChar w:fldCharType="separate"/>
      </w:r>
      <w:r>
        <w:t>21</w:t>
      </w:r>
      <w:r>
        <w:fldChar w:fldCharType="end"/>
      </w:r>
    </w:p>
    <w:p w14:paraId="4E3C7CE1" w14:textId="77777777" w:rsidR="009D3295" w:rsidRDefault="009D3295">
      <w:pPr>
        <w:pStyle w:val="TOC4"/>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_Toc80918175 \h </w:instrText>
      </w:r>
      <w:r>
        <w:fldChar w:fldCharType="separate"/>
      </w:r>
      <w:r>
        <w:t>21</w:t>
      </w:r>
      <w:r>
        <w:fldChar w:fldCharType="end"/>
      </w:r>
    </w:p>
    <w:p w14:paraId="018F9EEE" w14:textId="77777777" w:rsidR="009D3295" w:rsidRDefault="009D3295">
      <w:pPr>
        <w:pStyle w:val="TOC5"/>
        <w:rPr>
          <w:rFonts w:asciiTheme="minorHAnsi" w:hAnsiTheme="minorHAnsi" w:cstheme="minorBidi"/>
          <w:kern w:val="2"/>
          <w:szCs w:val="22"/>
          <w:lang w:val="en-US" w:eastAsia="ko-KR"/>
        </w:rPr>
      </w:pPr>
      <w:r w:rsidRPr="002437A4">
        <w:rPr>
          <w:bCs/>
        </w:rPr>
        <w:t>5.1.2.3.1</w:t>
      </w:r>
      <w:r>
        <w:rPr>
          <w:rFonts w:asciiTheme="minorHAnsi" w:hAnsiTheme="minorHAnsi" w:cstheme="minorBidi"/>
          <w:kern w:val="2"/>
          <w:szCs w:val="22"/>
          <w:lang w:val="en-US" w:eastAsia="ko-KR"/>
        </w:rPr>
        <w:tab/>
      </w:r>
      <w:r w:rsidRPr="002437A4">
        <w:rPr>
          <w:bCs/>
        </w:rPr>
        <w:t>AMPR for NS_33</w:t>
      </w:r>
      <w:r>
        <w:tab/>
      </w:r>
      <w:r>
        <w:fldChar w:fldCharType="begin"/>
      </w:r>
      <w:r>
        <w:instrText xml:space="preserve"> PAGEREF _Toc80918176 \h </w:instrText>
      </w:r>
      <w:r>
        <w:fldChar w:fldCharType="separate"/>
      </w:r>
      <w:r>
        <w:t>22</w:t>
      </w:r>
      <w:r>
        <w:fldChar w:fldCharType="end"/>
      </w:r>
    </w:p>
    <w:p w14:paraId="7DD0C61B" w14:textId="77777777" w:rsidR="009D3295" w:rsidRDefault="009D3295">
      <w:pPr>
        <w:pStyle w:val="TOC3"/>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_Toc80918177 \h </w:instrText>
      </w:r>
      <w:r>
        <w:fldChar w:fldCharType="separate"/>
      </w:r>
      <w:r>
        <w:t>24</w:t>
      </w:r>
      <w:r>
        <w:fldChar w:fldCharType="end"/>
      </w:r>
    </w:p>
    <w:p w14:paraId="4D4CFC1C" w14:textId="77777777" w:rsidR="009D3295" w:rsidRDefault="009D3295">
      <w:pPr>
        <w:pStyle w:val="TOC3"/>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_Toc80918178 \h </w:instrText>
      </w:r>
      <w:r>
        <w:fldChar w:fldCharType="separate"/>
      </w:r>
      <w:r>
        <w:t>24</w:t>
      </w:r>
      <w:r>
        <w:fldChar w:fldCharType="end"/>
      </w:r>
    </w:p>
    <w:p w14:paraId="1D709EC2" w14:textId="77777777" w:rsidR="009D3295" w:rsidRDefault="009D3295">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2437A4">
        <w:rPr>
          <w:rFonts w:eastAsia="SimSun"/>
          <w:lang w:eastAsia="zh-CN"/>
        </w:rPr>
        <w:t>Intra-band V2X operation in a licensed band</w:t>
      </w:r>
      <w:r>
        <w:tab/>
      </w:r>
      <w:r>
        <w:fldChar w:fldCharType="begin"/>
      </w:r>
      <w:r>
        <w:instrText xml:space="preserve"> PAGEREF _Toc80918179 \h </w:instrText>
      </w:r>
      <w:r>
        <w:fldChar w:fldCharType="separate"/>
      </w:r>
      <w:r>
        <w:t>24</w:t>
      </w:r>
      <w:r>
        <w:fldChar w:fldCharType="end"/>
      </w:r>
    </w:p>
    <w:p w14:paraId="04873120" w14:textId="77777777" w:rsidR="009D3295" w:rsidRDefault="009D3295">
      <w:pPr>
        <w:pStyle w:val="TOC3"/>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2437A4">
        <w:rPr>
          <w:rFonts w:eastAsia="SimSun"/>
          <w:lang w:eastAsia="zh-CN"/>
        </w:rPr>
        <w:t>Intra-band V2X</w:t>
      </w:r>
      <w:r>
        <w:t xml:space="preserve"> operation scenarios and basic assumptions</w:t>
      </w:r>
      <w:r>
        <w:tab/>
      </w:r>
      <w:r>
        <w:fldChar w:fldCharType="begin"/>
      </w:r>
      <w:r>
        <w:instrText xml:space="preserve"> PAGEREF _Toc80918180 \h </w:instrText>
      </w:r>
      <w:r>
        <w:fldChar w:fldCharType="separate"/>
      </w:r>
      <w:r>
        <w:t>24</w:t>
      </w:r>
      <w:r>
        <w:fldChar w:fldCharType="end"/>
      </w:r>
    </w:p>
    <w:p w14:paraId="51745863" w14:textId="77777777" w:rsidR="009D3295" w:rsidRDefault="009D3295">
      <w:pPr>
        <w:pStyle w:val="TOC3"/>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2437A4">
        <w:rPr>
          <w:rFonts w:eastAsia="MS Mincho"/>
          <w:lang w:eastAsia="zh-CN"/>
        </w:rPr>
        <w:t>Coexistence evaluation</w:t>
      </w:r>
      <w:r>
        <w:tab/>
      </w:r>
      <w:r>
        <w:fldChar w:fldCharType="begin"/>
      </w:r>
      <w:r>
        <w:instrText xml:space="preserve"> PAGEREF _Toc80918181 \h </w:instrText>
      </w:r>
      <w:r>
        <w:fldChar w:fldCharType="separate"/>
      </w:r>
      <w:r>
        <w:t>24</w:t>
      </w:r>
      <w:r>
        <w:fldChar w:fldCharType="end"/>
      </w:r>
    </w:p>
    <w:p w14:paraId="776FBDE8" w14:textId="77777777" w:rsidR="009D3295" w:rsidRDefault="009D3295">
      <w:pPr>
        <w:pStyle w:val="TOC4"/>
        <w:rPr>
          <w:rFonts w:asciiTheme="minorHAnsi" w:hAnsiTheme="minorHAnsi" w:cstheme="minorBidi"/>
          <w:kern w:val="2"/>
          <w:szCs w:val="22"/>
          <w:lang w:val="en-US" w:eastAsia="ko-KR"/>
        </w:rPr>
      </w:pPr>
      <w:r>
        <w:t>5.2.2.1 Coexistence evaluation scenarios</w:t>
      </w:r>
      <w:r>
        <w:tab/>
      </w:r>
      <w:r>
        <w:fldChar w:fldCharType="begin"/>
      </w:r>
      <w:r>
        <w:instrText xml:space="preserve"> PAGEREF _Toc80918182 \h </w:instrText>
      </w:r>
      <w:r>
        <w:fldChar w:fldCharType="separate"/>
      </w:r>
      <w:r>
        <w:t>24</w:t>
      </w:r>
      <w:r>
        <w:fldChar w:fldCharType="end"/>
      </w:r>
    </w:p>
    <w:p w14:paraId="14D5555C" w14:textId="77777777" w:rsidR="009D3295" w:rsidRDefault="009D3295">
      <w:pPr>
        <w:pStyle w:val="TOC4"/>
        <w:rPr>
          <w:rFonts w:asciiTheme="minorHAnsi" w:hAnsiTheme="minorHAnsi" w:cstheme="minorBidi"/>
          <w:kern w:val="2"/>
          <w:szCs w:val="22"/>
          <w:lang w:val="en-US" w:eastAsia="ko-KR"/>
        </w:rPr>
      </w:pPr>
      <w:r>
        <w:t>5.2.2.2 Coexistence simulations assumptions</w:t>
      </w:r>
      <w:r>
        <w:tab/>
      </w:r>
      <w:r>
        <w:fldChar w:fldCharType="begin"/>
      </w:r>
      <w:r>
        <w:instrText xml:space="preserve"> PAGEREF _Toc80918183 \h </w:instrText>
      </w:r>
      <w:r>
        <w:fldChar w:fldCharType="separate"/>
      </w:r>
      <w:r>
        <w:t>24</w:t>
      </w:r>
      <w:r>
        <w:fldChar w:fldCharType="end"/>
      </w:r>
    </w:p>
    <w:p w14:paraId="5738696F" w14:textId="77777777" w:rsidR="009D3295" w:rsidRDefault="009D3295">
      <w:pPr>
        <w:pStyle w:val="TOC4"/>
        <w:rPr>
          <w:rFonts w:asciiTheme="minorHAnsi" w:hAnsiTheme="minorHAnsi" w:cstheme="minorBidi"/>
          <w:kern w:val="2"/>
          <w:szCs w:val="22"/>
          <w:lang w:val="en-US" w:eastAsia="ko-KR"/>
        </w:rPr>
      </w:pPr>
      <w:r>
        <w:t>5.2.2.3 Coexistence results</w:t>
      </w:r>
      <w:r>
        <w:tab/>
      </w:r>
      <w:r>
        <w:fldChar w:fldCharType="begin"/>
      </w:r>
      <w:r>
        <w:instrText xml:space="preserve"> PAGEREF _Toc80918184 \h </w:instrText>
      </w:r>
      <w:r>
        <w:fldChar w:fldCharType="separate"/>
      </w:r>
      <w:r>
        <w:t>24</w:t>
      </w:r>
      <w:r>
        <w:fldChar w:fldCharType="end"/>
      </w:r>
    </w:p>
    <w:p w14:paraId="2A31BE50" w14:textId="77777777" w:rsidR="009D3295" w:rsidRDefault="009D3295">
      <w:pPr>
        <w:pStyle w:val="TOC4"/>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_Toc80918185 \h </w:instrText>
      </w:r>
      <w:r>
        <w:fldChar w:fldCharType="separate"/>
      </w:r>
      <w:r>
        <w:t>25</w:t>
      </w:r>
      <w:r>
        <w:fldChar w:fldCharType="end"/>
      </w:r>
    </w:p>
    <w:p w14:paraId="515EC79F" w14:textId="77777777" w:rsidR="009D3295" w:rsidRDefault="009D3295">
      <w:pPr>
        <w:pStyle w:val="TOC3"/>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2437A4">
        <w:rPr>
          <w:rFonts w:eastAsia="MS Mincho"/>
          <w:lang w:eastAsia="zh-CN"/>
        </w:rPr>
        <w:t>ntra-band V2X operation with TDM operation</w:t>
      </w:r>
      <w:r>
        <w:tab/>
      </w:r>
      <w:r>
        <w:fldChar w:fldCharType="begin"/>
      </w:r>
      <w:r>
        <w:instrText xml:space="preserve"> PAGEREF _Toc80918186 \h </w:instrText>
      </w:r>
      <w:r>
        <w:fldChar w:fldCharType="separate"/>
      </w:r>
      <w:r>
        <w:t>25</w:t>
      </w:r>
      <w:r>
        <w:fldChar w:fldCharType="end"/>
      </w:r>
    </w:p>
    <w:p w14:paraId="3C1D0052" w14:textId="77777777" w:rsidR="009D3295" w:rsidRDefault="009D3295">
      <w:pPr>
        <w:pStyle w:val="TOC5"/>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_Toc80918187 \h </w:instrText>
      </w:r>
      <w:r>
        <w:fldChar w:fldCharType="separate"/>
      </w:r>
      <w:r>
        <w:t>25</w:t>
      </w:r>
      <w:r>
        <w:fldChar w:fldCharType="end"/>
      </w:r>
    </w:p>
    <w:p w14:paraId="3FA2104C" w14:textId="77777777" w:rsidR="009D3295" w:rsidRDefault="009D3295">
      <w:pPr>
        <w:pStyle w:val="TOC3"/>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2437A4">
        <w:rPr>
          <w:rFonts w:eastAsia="MS Mincho"/>
          <w:lang w:eastAsia="zh-CN"/>
        </w:rPr>
        <w:t>Intra-band contiguous V2X con-current operation with FDM operation</w:t>
      </w:r>
      <w:r>
        <w:tab/>
      </w:r>
      <w:r>
        <w:fldChar w:fldCharType="begin"/>
      </w:r>
      <w:r>
        <w:instrText xml:space="preserve"> PAGEREF _Toc80918188 \h </w:instrText>
      </w:r>
      <w:r>
        <w:fldChar w:fldCharType="separate"/>
      </w:r>
      <w:r>
        <w:t>25</w:t>
      </w:r>
      <w:r>
        <w:fldChar w:fldCharType="end"/>
      </w:r>
    </w:p>
    <w:p w14:paraId="47580A87" w14:textId="77777777" w:rsidR="009D3295" w:rsidRDefault="009D3295">
      <w:pPr>
        <w:pStyle w:val="TOC4"/>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_Toc80918189 \h </w:instrText>
      </w:r>
      <w:r>
        <w:fldChar w:fldCharType="separate"/>
      </w:r>
      <w:r>
        <w:t>26</w:t>
      </w:r>
      <w:r>
        <w:fldChar w:fldCharType="end"/>
      </w:r>
    </w:p>
    <w:p w14:paraId="1798AB7F" w14:textId="77777777" w:rsidR="009D3295" w:rsidRDefault="009D3295">
      <w:pPr>
        <w:pStyle w:val="TOC5"/>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_Toc80918190 \h </w:instrText>
      </w:r>
      <w:r>
        <w:fldChar w:fldCharType="separate"/>
      </w:r>
      <w:r>
        <w:t>26</w:t>
      </w:r>
      <w:r>
        <w:fldChar w:fldCharType="end"/>
      </w:r>
    </w:p>
    <w:p w14:paraId="56F7E16E" w14:textId="77777777" w:rsidR="009D3295" w:rsidRDefault="009D3295">
      <w:pPr>
        <w:pStyle w:val="TOC5"/>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_Toc80918191 \h </w:instrText>
      </w:r>
      <w:r>
        <w:fldChar w:fldCharType="separate"/>
      </w:r>
      <w:r>
        <w:t>26</w:t>
      </w:r>
      <w:r>
        <w:fldChar w:fldCharType="end"/>
      </w:r>
    </w:p>
    <w:p w14:paraId="7E901EEF" w14:textId="77777777" w:rsidR="009D3295" w:rsidRDefault="009D3295">
      <w:pPr>
        <w:pStyle w:val="TOC4"/>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_Toc80918192 \h </w:instrText>
      </w:r>
      <w:r>
        <w:fldChar w:fldCharType="separate"/>
      </w:r>
      <w:r>
        <w:t>30</w:t>
      </w:r>
      <w:r>
        <w:fldChar w:fldCharType="end"/>
      </w:r>
    </w:p>
    <w:p w14:paraId="79FFBF31" w14:textId="77777777" w:rsidR="009D3295" w:rsidRDefault="009D3295">
      <w:pPr>
        <w:pStyle w:val="TOC3"/>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2437A4">
        <w:rPr>
          <w:rFonts w:eastAsia="MS Mincho"/>
          <w:lang w:eastAsia="zh-CN"/>
        </w:rPr>
        <w:t>Intra-band non-contiguous V2X con-current operation with FDM operation</w:t>
      </w:r>
      <w:r>
        <w:tab/>
      </w:r>
      <w:r>
        <w:fldChar w:fldCharType="begin"/>
      </w:r>
      <w:r>
        <w:instrText xml:space="preserve"> PAGEREF _Toc80918193 \h </w:instrText>
      </w:r>
      <w:r>
        <w:fldChar w:fldCharType="separate"/>
      </w:r>
      <w:r>
        <w:t>30</w:t>
      </w:r>
      <w:r>
        <w:fldChar w:fldCharType="end"/>
      </w:r>
    </w:p>
    <w:p w14:paraId="6356AB1E" w14:textId="77777777" w:rsidR="009D3295" w:rsidRDefault="009D3295">
      <w:pPr>
        <w:pStyle w:val="TOC4"/>
        <w:rPr>
          <w:rFonts w:asciiTheme="minorHAnsi" w:hAnsiTheme="minorHAnsi" w:cstheme="minorBidi"/>
          <w:kern w:val="2"/>
          <w:szCs w:val="22"/>
          <w:lang w:val="en-US" w:eastAsia="ko-KR"/>
        </w:rPr>
      </w:pPr>
      <w:r>
        <w:t>5.2.5.2 Tx NR intra-band V2X con-current operation with non-adjacent channel</w:t>
      </w:r>
      <w:r>
        <w:tab/>
      </w:r>
      <w:r>
        <w:fldChar w:fldCharType="begin"/>
      </w:r>
      <w:r>
        <w:instrText xml:space="preserve"> PAGEREF _Toc80918194 \h </w:instrText>
      </w:r>
      <w:r>
        <w:fldChar w:fldCharType="separate"/>
      </w:r>
      <w:r>
        <w:t>30</w:t>
      </w:r>
      <w:r>
        <w:fldChar w:fldCharType="end"/>
      </w:r>
    </w:p>
    <w:p w14:paraId="0EEF8288" w14:textId="77777777" w:rsidR="009D3295" w:rsidRDefault="009D3295">
      <w:pPr>
        <w:pStyle w:val="TOC4"/>
        <w:rPr>
          <w:rFonts w:asciiTheme="minorHAnsi" w:hAnsiTheme="minorHAnsi" w:cstheme="minorBidi"/>
          <w:kern w:val="2"/>
          <w:szCs w:val="22"/>
          <w:lang w:val="en-US" w:eastAsia="ko-KR"/>
        </w:rPr>
      </w:pPr>
      <w:r>
        <w:t>5.2.5.3 Rx NR intra-band V2X con-current operation with non-adjacent channel</w:t>
      </w:r>
      <w:r>
        <w:tab/>
      </w:r>
      <w:r>
        <w:fldChar w:fldCharType="begin"/>
      </w:r>
      <w:r>
        <w:instrText xml:space="preserve"> PAGEREF _Toc80918195 \h </w:instrText>
      </w:r>
      <w:r>
        <w:fldChar w:fldCharType="separate"/>
      </w:r>
      <w:r>
        <w:t>30</w:t>
      </w:r>
      <w:r>
        <w:fldChar w:fldCharType="end"/>
      </w:r>
    </w:p>
    <w:p w14:paraId="156F4CB6" w14:textId="77777777" w:rsidR="009D3295" w:rsidRDefault="009D3295">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_Toc80918196 \h </w:instrText>
      </w:r>
      <w:r>
        <w:fldChar w:fldCharType="separate"/>
      </w:r>
      <w:r>
        <w:t>31</w:t>
      </w:r>
      <w:r>
        <w:fldChar w:fldCharType="end"/>
      </w:r>
    </w:p>
    <w:p w14:paraId="69DEA986" w14:textId="77777777" w:rsidR="009D3295" w:rsidRDefault="009D3295">
      <w:pPr>
        <w:pStyle w:val="TOC2"/>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_Toc80918197 \h </w:instrText>
      </w:r>
      <w:r>
        <w:fldChar w:fldCharType="separate"/>
      </w:r>
      <w:r>
        <w:t>31</w:t>
      </w:r>
      <w:r>
        <w:fldChar w:fldCharType="end"/>
      </w:r>
    </w:p>
    <w:p w14:paraId="1E1A577E" w14:textId="77777777" w:rsidR="009D3295" w:rsidRDefault="009D3295">
      <w:pPr>
        <w:pStyle w:val="TOC3"/>
        <w:rPr>
          <w:rFonts w:asciiTheme="minorHAnsi" w:hAnsiTheme="minorHAnsi" w:cstheme="minorBidi"/>
          <w:kern w:val="2"/>
          <w:szCs w:val="22"/>
          <w:lang w:val="en-US" w:eastAsia="ko-KR"/>
        </w:rPr>
      </w:pPr>
      <w:r>
        <w:t>6.1.1 Coexistence evaluation scenarios</w:t>
      </w:r>
      <w:r>
        <w:tab/>
      </w:r>
      <w:r>
        <w:fldChar w:fldCharType="begin"/>
      </w:r>
      <w:r>
        <w:instrText xml:space="preserve"> PAGEREF _Toc80918198 \h </w:instrText>
      </w:r>
      <w:r>
        <w:fldChar w:fldCharType="separate"/>
      </w:r>
      <w:r>
        <w:t>31</w:t>
      </w:r>
      <w:r>
        <w:fldChar w:fldCharType="end"/>
      </w:r>
    </w:p>
    <w:p w14:paraId="739B4022" w14:textId="77777777" w:rsidR="009D3295" w:rsidRDefault="009D3295">
      <w:pPr>
        <w:pStyle w:val="TOC3"/>
        <w:rPr>
          <w:rFonts w:asciiTheme="minorHAnsi" w:hAnsiTheme="minorHAnsi" w:cstheme="minorBidi"/>
          <w:kern w:val="2"/>
          <w:szCs w:val="22"/>
          <w:lang w:val="en-US" w:eastAsia="ko-KR"/>
        </w:rPr>
      </w:pPr>
      <w:r>
        <w:t>6.1.2 Coexistence simulations assumptions</w:t>
      </w:r>
      <w:r>
        <w:tab/>
      </w:r>
      <w:r>
        <w:fldChar w:fldCharType="begin"/>
      </w:r>
      <w:r>
        <w:instrText xml:space="preserve"> PAGEREF _Toc80918199 \h </w:instrText>
      </w:r>
      <w:r>
        <w:fldChar w:fldCharType="separate"/>
      </w:r>
      <w:r>
        <w:t>31</w:t>
      </w:r>
      <w:r>
        <w:fldChar w:fldCharType="end"/>
      </w:r>
    </w:p>
    <w:p w14:paraId="25F83D82" w14:textId="77777777" w:rsidR="009D3295" w:rsidRDefault="009D3295">
      <w:pPr>
        <w:pStyle w:val="TOC3"/>
        <w:rPr>
          <w:rFonts w:asciiTheme="minorHAnsi" w:hAnsiTheme="minorHAnsi" w:cstheme="minorBidi"/>
          <w:kern w:val="2"/>
          <w:szCs w:val="22"/>
          <w:lang w:val="en-US" w:eastAsia="ko-KR"/>
        </w:rPr>
      </w:pPr>
      <w:r>
        <w:t>6.1.3 Coexistence results</w:t>
      </w:r>
      <w:r>
        <w:tab/>
      </w:r>
      <w:r>
        <w:fldChar w:fldCharType="begin"/>
      </w:r>
      <w:r>
        <w:instrText xml:space="preserve"> PAGEREF _Toc80918200 \h </w:instrText>
      </w:r>
      <w:r>
        <w:fldChar w:fldCharType="separate"/>
      </w:r>
      <w:r>
        <w:t>31</w:t>
      </w:r>
      <w:r>
        <w:fldChar w:fldCharType="end"/>
      </w:r>
    </w:p>
    <w:p w14:paraId="3F5C6018" w14:textId="77777777" w:rsidR="009D3295" w:rsidRDefault="009D3295">
      <w:pPr>
        <w:pStyle w:val="TOC3"/>
        <w:rPr>
          <w:rFonts w:asciiTheme="minorHAnsi" w:hAnsiTheme="minorHAnsi" w:cstheme="minorBidi"/>
          <w:kern w:val="2"/>
          <w:szCs w:val="22"/>
          <w:lang w:val="en-US" w:eastAsia="ko-KR"/>
        </w:rPr>
      </w:pPr>
      <w:r>
        <w:t>6.1.4 Conclusion of Coexistence evaluations</w:t>
      </w:r>
      <w:r>
        <w:tab/>
      </w:r>
      <w:r>
        <w:fldChar w:fldCharType="begin"/>
      </w:r>
      <w:r>
        <w:instrText xml:space="preserve"> PAGEREF _Toc80918201 \h </w:instrText>
      </w:r>
      <w:r>
        <w:fldChar w:fldCharType="separate"/>
      </w:r>
      <w:r>
        <w:t>31</w:t>
      </w:r>
      <w:r>
        <w:fldChar w:fldCharType="end"/>
      </w:r>
    </w:p>
    <w:p w14:paraId="55DF5794" w14:textId="77777777" w:rsidR="009D3295" w:rsidRDefault="009D3295">
      <w:pPr>
        <w:pStyle w:val="TOC2"/>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_Toc80918202 \h </w:instrText>
      </w:r>
      <w:r>
        <w:fldChar w:fldCharType="separate"/>
      </w:r>
      <w:r>
        <w:t>31</w:t>
      </w:r>
      <w:r>
        <w:fldChar w:fldCharType="end"/>
      </w:r>
    </w:p>
    <w:p w14:paraId="742FA0F4" w14:textId="77777777" w:rsidR="009D3295" w:rsidRDefault="009D3295">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_Toc80918203 \h </w:instrText>
      </w:r>
      <w:r>
        <w:fldChar w:fldCharType="separate"/>
      </w:r>
      <w:r>
        <w:t>32</w:t>
      </w:r>
      <w:r>
        <w:fldChar w:fldCharType="end"/>
      </w:r>
    </w:p>
    <w:p w14:paraId="623EA8D3" w14:textId="77777777" w:rsidR="009D3295" w:rsidRDefault="009D3295">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_Toc80918204 \h </w:instrText>
      </w:r>
      <w:r>
        <w:fldChar w:fldCharType="separate"/>
      </w:r>
      <w:r>
        <w:t>32</w:t>
      </w:r>
      <w:r>
        <w:fldChar w:fldCharType="end"/>
      </w:r>
    </w:p>
    <w:p w14:paraId="18DF8DFB" w14:textId="77777777" w:rsidR="009D3295" w:rsidRDefault="009D3295">
      <w:pPr>
        <w:pStyle w:val="TOC3"/>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_Toc80918205 \h </w:instrText>
      </w:r>
      <w:r>
        <w:fldChar w:fldCharType="separate"/>
      </w:r>
      <w:r>
        <w:t>32</w:t>
      </w:r>
      <w:r>
        <w:fldChar w:fldCharType="end"/>
      </w:r>
    </w:p>
    <w:p w14:paraId="53569C2A" w14:textId="77777777" w:rsidR="009D3295" w:rsidRDefault="009D3295">
      <w:pPr>
        <w:pStyle w:val="TOC3"/>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_Toc80918206 \h </w:instrText>
      </w:r>
      <w:r>
        <w:fldChar w:fldCharType="separate"/>
      </w:r>
      <w:r>
        <w:t>32</w:t>
      </w:r>
      <w:r>
        <w:fldChar w:fldCharType="end"/>
      </w:r>
    </w:p>
    <w:p w14:paraId="3CB1EA20" w14:textId="77777777" w:rsidR="009D3295" w:rsidRDefault="009D3295">
      <w:pPr>
        <w:pStyle w:val="TOC2"/>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_Toc80918207 \h </w:instrText>
      </w:r>
      <w:r>
        <w:fldChar w:fldCharType="separate"/>
      </w:r>
      <w:r>
        <w:t>32</w:t>
      </w:r>
      <w:r>
        <w:fldChar w:fldCharType="end"/>
      </w:r>
    </w:p>
    <w:p w14:paraId="106F9290" w14:textId="77777777" w:rsidR="009D3295" w:rsidRDefault="009D3295">
      <w:pPr>
        <w:pStyle w:val="TOC3"/>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_Toc80918208 \h </w:instrText>
      </w:r>
      <w:r>
        <w:fldChar w:fldCharType="separate"/>
      </w:r>
      <w:r>
        <w:t>32</w:t>
      </w:r>
      <w:r>
        <w:fldChar w:fldCharType="end"/>
      </w:r>
    </w:p>
    <w:p w14:paraId="235655FC" w14:textId="77777777" w:rsidR="009D3295" w:rsidRDefault="009D3295">
      <w:pPr>
        <w:pStyle w:val="TOC3"/>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_Toc80918209 \h </w:instrText>
      </w:r>
      <w:r>
        <w:fldChar w:fldCharType="separate"/>
      </w:r>
      <w:r>
        <w:t>32</w:t>
      </w:r>
      <w:r>
        <w:fldChar w:fldCharType="end"/>
      </w:r>
    </w:p>
    <w:p w14:paraId="422D7CD0" w14:textId="77777777" w:rsidR="009D3295" w:rsidRDefault="009D3295">
      <w:pPr>
        <w:pStyle w:val="TOC2"/>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_Toc80918210 \h </w:instrText>
      </w:r>
      <w:r>
        <w:fldChar w:fldCharType="separate"/>
      </w:r>
      <w:r>
        <w:t>33</w:t>
      </w:r>
      <w:r>
        <w:fldChar w:fldCharType="end"/>
      </w:r>
    </w:p>
    <w:p w14:paraId="661A105A" w14:textId="77777777" w:rsidR="009D3295" w:rsidRDefault="009D3295">
      <w:pPr>
        <w:pStyle w:val="TOC3"/>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_Toc80918211 \h </w:instrText>
      </w:r>
      <w:r>
        <w:fldChar w:fldCharType="separate"/>
      </w:r>
      <w:r>
        <w:t>33</w:t>
      </w:r>
      <w:r>
        <w:fldChar w:fldCharType="end"/>
      </w:r>
    </w:p>
    <w:p w14:paraId="10F22FE7" w14:textId="77777777" w:rsidR="009D3295" w:rsidRDefault="009D3295">
      <w:pPr>
        <w:pStyle w:val="TOC4"/>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_Toc80918212 \h </w:instrText>
      </w:r>
      <w:r>
        <w:fldChar w:fldCharType="separate"/>
      </w:r>
      <w:r>
        <w:t>33</w:t>
      </w:r>
      <w:r>
        <w:fldChar w:fldCharType="end"/>
      </w:r>
    </w:p>
    <w:p w14:paraId="36247747" w14:textId="77777777" w:rsidR="009D3295" w:rsidRDefault="009D3295">
      <w:pPr>
        <w:pStyle w:val="TOC4"/>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_Toc80918213 \h </w:instrText>
      </w:r>
      <w:r>
        <w:fldChar w:fldCharType="separate"/>
      </w:r>
      <w:r>
        <w:t>33</w:t>
      </w:r>
      <w:r>
        <w:fldChar w:fldCharType="end"/>
      </w:r>
    </w:p>
    <w:p w14:paraId="3000A7C6" w14:textId="77777777" w:rsidR="009D3295" w:rsidRDefault="009D3295">
      <w:pPr>
        <w:pStyle w:val="TOC4"/>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_Toc80918214 \h </w:instrText>
      </w:r>
      <w:r>
        <w:fldChar w:fldCharType="separate"/>
      </w:r>
      <w:r>
        <w:t>33</w:t>
      </w:r>
      <w:r>
        <w:fldChar w:fldCharType="end"/>
      </w:r>
    </w:p>
    <w:p w14:paraId="24312DA0" w14:textId="77777777" w:rsidR="009D3295" w:rsidRDefault="009D3295">
      <w:pPr>
        <w:pStyle w:val="TOC3"/>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_Toc80918215 \h </w:instrText>
      </w:r>
      <w:r>
        <w:fldChar w:fldCharType="separate"/>
      </w:r>
      <w:r>
        <w:t>33</w:t>
      </w:r>
      <w:r>
        <w:fldChar w:fldCharType="end"/>
      </w:r>
    </w:p>
    <w:p w14:paraId="0DB00CAC" w14:textId="77777777" w:rsidR="009D3295" w:rsidRDefault="009D3295">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_Toc80918216 \h </w:instrText>
      </w:r>
      <w:r>
        <w:fldChar w:fldCharType="separate"/>
      </w:r>
      <w:r>
        <w:t>34</w:t>
      </w:r>
      <w:r>
        <w:fldChar w:fldCharType="end"/>
      </w:r>
    </w:p>
    <w:p w14:paraId="35E2E925" w14:textId="77777777" w:rsidR="009D3295" w:rsidRDefault="009D3295">
      <w:pPr>
        <w:pStyle w:val="TOC2"/>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_Toc80918217 \h </w:instrText>
      </w:r>
      <w:r>
        <w:fldChar w:fldCharType="separate"/>
      </w:r>
      <w:r>
        <w:t>34</w:t>
      </w:r>
      <w:r>
        <w:fldChar w:fldCharType="end"/>
      </w:r>
    </w:p>
    <w:p w14:paraId="5D16EEEE" w14:textId="77777777" w:rsidR="009D3295" w:rsidRDefault="009D3295">
      <w:pPr>
        <w:pStyle w:val="TOC2"/>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_Toc80918218 \h </w:instrText>
      </w:r>
      <w:r>
        <w:fldChar w:fldCharType="separate"/>
      </w:r>
      <w:r>
        <w:t>34</w:t>
      </w:r>
      <w:r>
        <w:fldChar w:fldCharType="end"/>
      </w:r>
    </w:p>
    <w:p w14:paraId="53D90D08" w14:textId="77777777" w:rsidR="009D3295" w:rsidRDefault="009D3295">
      <w:pPr>
        <w:pStyle w:val="TOC3"/>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.1</w:t>
      </w:r>
      <w:r w:rsidRPr="002437A4">
        <w:rPr>
          <w:color w:val="000000" w:themeColor="text1"/>
        </w:rPr>
        <w:t xml:space="preserve"> </w:t>
      </w:r>
      <w:r w:rsidRPr="002437A4">
        <w:rPr>
          <w:color w:val="000000" w:themeColor="text1"/>
          <w:lang w:eastAsia="x-none"/>
        </w:rPr>
        <w:t>Reference sensitivity power level</w:t>
      </w:r>
      <w:r>
        <w:tab/>
      </w:r>
      <w:r>
        <w:fldChar w:fldCharType="begin"/>
      </w:r>
      <w:r>
        <w:instrText xml:space="preserve"> PAGEREF _Toc80918219 \h </w:instrText>
      </w:r>
      <w:r>
        <w:fldChar w:fldCharType="separate"/>
      </w:r>
      <w:r>
        <w:t>34</w:t>
      </w:r>
      <w:r>
        <w:fldChar w:fldCharType="end"/>
      </w:r>
    </w:p>
    <w:p w14:paraId="48D5CD50" w14:textId="77777777" w:rsidR="009D3295" w:rsidRDefault="009D3295">
      <w:pPr>
        <w:pStyle w:val="TOC3"/>
        <w:rPr>
          <w:rFonts w:asciiTheme="minorHAnsi" w:hAnsiTheme="minorHAnsi" w:cstheme="minorBidi"/>
          <w:kern w:val="2"/>
          <w:szCs w:val="22"/>
          <w:lang w:val="en-US" w:eastAsia="ko-KR"/>
        </w:rPr>
      </w:pPr>
      <w:r w:rsidRPr="002437A4">
        <w:rPr>
          <w:color w:val="000000" w:themeColor="text1"/>
        </w:rPr>
        <w:t>8.2.2 Maximum input level</w:t>
      </w:r>
      <w:r>
        <w:tab/>
      </w:r>
      <w:r>
        <w:fldChar w:fldCharType="begin"/>
      </w:r>
      <w:r>
        <w:instrText xml:space="preserve"> PAGEREF _Toc80918220 \h </w:instrText>
      </w:r>
      <w:r>
        <w:fldChar w:fldCharType="separate"/>
      </w:r>
      <w:r>
        <w:t>34</w:t>
      </w:r>
      <w:r>
        <w:fldChar w:fldCharType="end"/>
      </w:r>
    </w:p>
    <w:p w14:paraId="4D3254FF" w14:textId="77777777" w:rsidR="009D3295" w:rsidRDefault="009D3295">
      <w:pPr>
        <w:pStyle w:val="TOC3"/>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.3</w:t>
      </w:r>
      <w:r w:rsidRPr="002437A4">
        <w:rPr>
          <w:color w:val="000000" w:themeColor="text1"/>
        </w:rPr>
        <w:t xml:space="preserve"> </w:t>
      </w:r>
      <w:r w:rsidRPr="002437A4">
        <w:rPr>
          <w:color w:val="000000" w:themeColor="text1"/>
          <w:lang w:eastAsia="x-none"/>
        </w:rPr>
        <w:t>Adjacent Channel Selectivity (ACS)</w:t>
      </w:r>
      <w:r>
        <w:tab/>
      </w:r>
      <w:r>
        <w:fldChar w:fldCharType="begin"/>
      </w:r>
      <w:r>
        <w:instrText xml:space="preserve"> PAGEREF _Toc80918221 \h </w:instrText>
      </w:r>
      <w:r>
        <w:fldChar w:fldCharType="separate"/>
      </w:r>
      <w:r>
        <w:t>35</w:t>
      </w:r>
      <w:r>
        <w:fldChar w:fldCharType="end"/>
      </w:r>
    </w:p>
    <w:p w14:paraId="1EF399CC" w14:textId="77777777" w:rsidR="009D3295" w:rsidRDefault="009D3295">
      <w:pPr>
        <w:pStyle w:val="TOC3"/>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.4</w:t>
      </w:r>
      <w:r w:rsidRPr="002437A4">
        <w:rPr>
          <w:color w:val="000000" w:themeColor="text1"/>
        </w:rPr>
        <w:t xml:space="preserve"> </w:t>
      </w:r>
      <w:r w:rsidRPr="002437A4">
        <w:rPr>
          <w:color w:val="000000" w:themeColor="text1"/>
          <w:lang w:eastAsia="x-none"/>
        </w:rPr>
        <w:t>Blocking characteristics</w:t>
      </w:r>
      <w:r>
        <w:tab/>
      </w:r>
      <w:r>
        <w:fldChar w:fldCharType="begin"/>
      </w:r>
      <w:r>
        <w:instrText xml:space="preserve"> PAGEREF _Toc80918222 \h </w:instrText>
      </w:r>
      <w:r>
        <w:fldChar w:fldCharType="separate"/>
      </w:r>
      <w:r>
        <w:t>36</w:t>
      </w:r>
      <w:r>
        <w:fldChar w:fldCharType="end"/>
      </w:r>
    </w:p>
    <w:p w14:paraId="025FF4D0" w14:textId="77777777" w:rsidR="009D3295" w:rsidRDefault="009D3295">
      <w:pPr>
        <w:pStyle w:val="TOC4"/>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.4.1</w:t>
      </w:r>
      <w:r w:rsidRPr="002437A4">
        <w:rPr>
          <w:color w:val="000000" w:themeColor="text1"/>
        </w:rPr>
        <w:t xml:space="preserve"> </w:t>
      </w:r>
      <w:r w:rsidRPr="002437A4">
        <w:rPr>
          <w:color w:val="000000" w:themeColor="text1"/>
          <w:lang w:eastAsia="x-none"/>
        </w:rPr>
        <w:t>In-band blocking</w:t>
      </w:r>
      <w:r>
        <w:tab/>
      </w:r>
      <w:r>
        <w:fldChar w:fldCharType="begin"/>
      </w:r>
      <w:r>
        <w:instrText xml:space="preserve"> PAGEREF _Toc80918223 \h </w:instrText>
      </w:r>
      <w:r>
        <w:fldChar w:fldCharType="separate"/>
      </w:r>
      <w:r>
        <w:t>36</w:t>
      </w:r>
      <w:r>
        <w:fldChar w:fldCharType="end"/>
      </w:r>
    </w:p>
    <w:p w14:paraId="363F90E7" w14:textId="77777777" w:rsidR="009D3295" w:rsidRDefault="009D3295">
      <w:pPr>
        <w:pStyle w:val="TOC4"/>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.4.2</w:t>
      </w:r>
      <w:r w:rsidRPr="002437A4">
        <w:rPr>
          <w:color w:val="000000" w:themeColor="text1"/>
        </w:rPr>
        <w:t xml:space="preserve"> </w:t>
      </w:r>
      <w:r w:rsidRPr="002437A4">
        <w:rPr>
          <w:color w:val="000000" w:themeColor="text1"/>
          <w:lang w:eastAsia="x-none"/>
        </w:rPr>
        <w:t>Out-of-band blocking</w:t>
      </w:r>
      <w:r>
        <w:tab/>
      </w:r>
      <w:r>
        <w:fldChar w:fldCharType="begin"/>
      </w:r>
      <w:r>
        <w:instrText xml:space="preserve"> PAGEREF _Toc80918224 \h </w:instrText>
      </w:r>
      <w:r>
        <w:fldChar w:fldCharType="separate"/>
      </w:r>
      <w:r>
        <w:t>36</w:t>
      </w:r>
      <w:r>
        <w:fldChar w:fldCharType="end"/>
      </w:r>
    </w:p>
    <w:p w14:paraId="3FA6B062" w14:textId="77777777" w:rsidR="009D3295" w:rsidRDefault="009D3295">
      <w:pPr>
        <w:pStyle w:val="TOC3"/>
        <w:rPr>
          <w:rFonts w:asciiTheme="minorHAnsi" w:hAnsiTheme="minorHAnsi" w:cstheme="minorBidi"/>
          <w:kern w:val="2"/>
          <w:szCs w:val="22"/>
          <w:lang w:val="en-US" w:eastAsia="ko-KR"/>
        </w:rPr>
      </w:pPr>
      <w:r w:rsidRPr="002437A4">
        <w:rPr>
          <w:color w:val="000000" w:themeColor="text1"/>
        </w:rPr>
        <w:t>8.2.5</w:t>
      </w:r>
      <w:r>
        <w:rPr>
          <w:rFonts w:asciiTheme="minorHAnsi" w:hAnsiTheme="minorHAnsi" w:cstheme="minorBidi"/>
          <w:kern w:val="2"/>
          <w:szCs w:val="22"/>
          <w:lang w:val="en-US" w:eastAsia="ko-KR"/>
        </w:rPr>
        <w:tab/>
      </w:r>
      <w:r w:rsidRPr="002437A4">
        <w:rPr>
          <w:color w:val="000000" w:themeColor="text1"/>
        </w:rPr>
        <w:t>Spurious response</w:t>
      </w:r>
      <w:r>
        <w:tab/>
      </w:r>
      <w:r>
        <w:fldChar w:fldCharType="begin"/>
      </w:r>
      <w:r>
        <w:instrText xml:space="preserve"> PAGEREF _Toc80918225 \h </w:instrText>
      </w:r>
      <w:r>
        <w:fldChar w:fldCharType="separate"/>
      </w:r>
      <w:r>
        <w:t>37</w:t>
      </w:r>
      <w:r>
        <w:fldChar w:fldCharType="end"/>
      </w:r>
    </w:p>
    <w:p w14:paraId="78C96E7F" w14:textId="77777777" w:rsidR="009D3295" w:rsidRDefault="009D3295">
      <w:pPr>
        <w:pStyle w:val="TOC3"/>
        <w:rPr>
          <w:rFonts w:asciiTheme="minorHAnsi" w:hAnsiTheme="minorHAnsi" w:cstheme="minorBidi"/>
          <w:kern w:val="2"/>
          <w:szCs w:val="22"/>
          <w:lang w:val="en-US" w:eastAsia="ko-KR"/>
        </w:rPr>
      </w:pPr>
      <w:r w:rsidRPr="002437A4">
        <w:rPr>
          <w:color w:val="000000" w:themeColor="text1"/>
        </w:rPr>
        <w:t>8</w:t>
      </w:r>
      <w:r w:rsidRPr="002437A4">
        <w:rPr>
          <w:color w:val="000000" w:themeColor="text1"/>
          <w:lang w:eastAsia="x-none"/>
        </w:rPr>
        <w:t>.</w:t>
      </w:r>
      <w:r w:rsidRPr="002437A4">
        <w:rPr>
          <w:color w:val="000000" w:themeColor="text1"/>
        </w:rPr>
        <w:t>2</w:t>
      </w:r>
      <w:r w:rsidRPr="002437A4">
        <w:rPr>
          <w:color w:val="000000" w:themeColor="text1"/>
          <w:lang w:eastAsia="x-none"/>
        </w:rPr>
        <w:t>.6</w:t>
      </w:r>
      <w:r w:rsidRPr="002437A4">
        <w:rPr>
          <w:color w:val="000000" w:themeColor="text1"/>
        </w:rPr>
        <w:t xml:space="preserve"> </w:t>
      </w:r>
      <w:r w:rsidRPr="002437A4">
        <w:rPr>
          <w:color w:val="000000" w:themeColor="text1"/>
          <w:lang w:eastAsia="x-none"/>
        </w:rPr>
        <w:t>Intermodulation characteristics</w:t>
      </w:r>
      <w:r>
        <w:tab/>
      </w:r>
      <w:r>
        <w:fldChar w:fldCharType="begin"/>
      </w:r>
      <w:r>
        <w:instrText xml:space="preserve"> PAGEREF _Toc80918226 \h </w:instrText>
      </w:r>
      <w:r>
        <w:fldChar w:fldCharType="separate"/>
      </w:r>
      <w:r>
        <w:t>37</w:t>
      </w:r>
      <w:r>
        <w:fldChar w:fldCharType="end"/>
      </w:r>
    </w:p>
    <w:p w14:paraId="62A1089A" w14:textId="77777777" w:rsidR="009D3295" w:rsidRDefault="009D3295">
      <w:pPr>
        <w:pStyle w:val="TOC1"/>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_Toc80918227 \h </w:instrText>
      </w:r>
      <w:r>
        <w:fldChar w:fldCharType="separate"/>
      </w:r>
      <w:r>
        <w:t>38</w:t>
      </w:r>
      <w:r>
        <w:fldChar w:fldCharType="end"/>
      </w:r>
    </w:p>
    <w:p w14:paraId="56D3EF8F" w14:textId="77777777" w:rsidR="009D3295" w:rsidRDefault="009D3295">
      <w:pPr>
        <w:pStyle w:val="TOC1"/>
        <w:rPr>
          <w:rFonts w:asciiTheme="minorHAnsi" w:hAnsiTheme="minorHAnsi" w:cstheme="minorBidi"/>
          <w:kern w:val="2"/>
          <w:sz w:val="20"/>
          <w:szCs w:val="22"/>
          <w:lang w:val="en-US" w:eastAsia="ko-KR"/>
        </w:rPr>
      </w:pPr>
      <w:r>
        <w:t>Annex A</w:t>
      </w:r>
      <w:r>
        <w:tab/>
      </w:r>
      <w:r>
        <w:fldChar w:fldCharType="begin"/>
      </w:r>
      <w:r>
        <w:instrText xml:space="preserve"> PAGEREF _Toc80918228 \h </w:instrText>
      </w:r>
      <w:r>
        <w:fldChar w:fldCharType="separate"/>
      </w:r>
      <w:r>
        <w:t>39</w:t>
      </w:r>
      <w:r>
        <w:fldChar w:fldCharType="end"/>
      </w:r>
    </w:p>
    <w:p w14:paraId="1B9A2535" w14:textId="77777777" w:rsidR="009D3295" w:rsidRDefault="009D3295">
      <w:pPr>
        <w:pStyle w:val="TOC1"/>
        <w:rPr>
          <w:rFonts w:asciiTheme="minorHAnsi" w:hAnsiTheme="minorHAnsi" w:cstheme="minorBidi"/>
          <w:kern w:val="2"/>
          <w:sz w:val="20"/>
          <w:szCs w:val="22"/>
          <w:lang w:val="en-US" w:eastAsia="ko-KR"/>
        </w:rPr>
      </w:pPr>
      <w:r>
        <w:t xml:space="preserve">Annex B: </w:t>
      </w:r>
      <w:r w:rsidRPr="002437A4">
        <w:rPr>
          <w:rFonts w:cs="Arial"/>
        </w:rPr>
        <w:t>Change history</w:t>
      </w:r>
      <w:r>
        <w:tab/>
      </w:r>
      <w:r>
        <w:fldChar w:fldCharType="begin"/>
      </w:r>
      <w:r>
        <w:instrText xml:space="preserve"> PAGEREF _Toc80918229 \h </w:instrText>
      </w:r>
      <w:r>
        <w:fldChar w:fldCharType="separate"/>
      </w:r>
      <w:r>
        <w:t>40</w:t>
      </w:r>
      <w:r>
        <w:fldChar w:fldCharType="end"/>
      </w:r>
    </w:p>
    <w:p w14:paraId="03921715" w14:textId="77777777" w:rsidR="00E8629F" w:rsidRPr="0087716F" w:rsidRDefault="0083356E">
      <w:r>
        <w:rPr>
          <w:noProof/>
          <w:sz w:val="22"/>
        </w:rPr>
        <w:fldChar w:fldCharType="end"/>
      </w:r>
    </w:p>
    <w:p w14:paraId="168C3648" w14:textId="77777777" w:rsidR="00661635" w:rsidRPr="0087716F" w:rsidRDefault="00E8629F" w:rsidP="00661635">
      <w:pPr>
        <w:pStyle w:val="Heading1"/>
      </w:pPr>
      <w:r w:rsidRPr="0087716F">
        <w:br w:type="page"/>
      </w:r>
      <w:bookmarkStart w:id="3" w:name="_Toc535240008"/>
      <w:bookmarkStart w:id="4" w:name="_Toc36034735"/>
      <w:bookmarkStart w:id="5" w:name="_Toc42537330"/>
      <w:bookmarkStart w:id="6" w:name="_Toc46356395"/>
      <w:bookmarkStart w:id="7" w:name="_Toc52566309"/>
      <w:bookmarkStart w:id="8" w:name="_Toc72931396"/>
      <w:bookmarkStart w:id="9" w:name="_Toc73026061"/>
      <w:bookmarkStart w:id="10" w:name="_Toc80918144"/>
      <w:r w:rsidR="00661635" w:rsidRPr="0087716F">
        <w:lastRenderedPageBreak/>
        <w:t>Foreword</w:t>
      </w:r>
      <w:bookmarkEnd w:id="3"/>
      <w:bookmarkEnd w:id="4"/>
      <w:bookmarkEnd w:id="5"/>
      <w:bookmarkEnd w:id="6"/>
      <w:bookmarkEnd w:id="7"/>
      <w:bookmarkEnd w:id="8"/>
      <w:bookmarkEnd w:id="9"/>
      <w:bookmarkEnd w:id="10"/>
    </w:p>
    <w:p w14:paraId="1C0B1DBC"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718063E6"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856E01" w14:textId="77777777" w:rsidR="00661635" w:rsidRPr="0087716F" w:rsidRDefault="00661635" w:rsidP="00661635">
      <w:pPr>
        <w:pStyle w:val="B1"/>
      </w:pPr>
      <w:r w:rsidRPr="0087716F">
        <w:t>Version x.y.z</w:t>
      </w:r>
    </w:p>
    <w:p w14:paraId="4ADA1B84" w14:textId="77777777" w:rsidR="00661635" w:rsidRPr="0087716F" w:rsidRDefault="00661635" w:rsidP="00661635">
      <w:pPr>
        <w:pStyle w:val="B1"/>
      </w:pPr>
      <w:r w:rsidRPr="0087716F">
        <w:t>where:</w:t>
      </w:r>
    </w:p>
    <w:p w14:paraId="2C5E7A29" w14:textId="77777777" w:rsidR="00661635" w:rsidRPr="0087716F" w:rsidRDefault="00661635" w:rsidP="00661635">
      <w:pPr>
        <w:pStyle w:val="B2"/>
      </w:pPr>
      <w:r w:rsidRPr="0087716F">
        <w:t>x</w:t>
      </w:r>
      <w:r w:rsidRPr="0087716F">
        <w:tab/>
        <w:t>the first digit:</w:t>
      </w:r>
    </w:p>
    <w:p w14:paraId="3F813D41" w14:textId="77777777" w:rsidR="00661635" w:rsidRPr="0087716F" w:rsidRDefault="00661635" w:rsidP="00661635">
      <w:pPr>
        <w:pStyle w:val="B3"/>
      </w:pPr>
      <w:r w:rsidRPr="0087716F">
        <w:t>1</w:t>
      </w:r>
      <w:r w:rsidRPr="0087716F">
        <w:tab/>
        <w:t>presented to TSG for information;</w:t>
      </w:r>
    </w:p>
    <w:p w14:paraId="5C17AF98" w14:textId="77777777" w:rsidR="00661635" w:rsidRPr="0087716F" w:rsidRDefault="00661635" w:rsidP="00661635">
      <w:pPr>
        <w:pStyle w:val="B3"/>
      </w:pPr>
      <w:r w:rsidRPr="0087716F">
        <w:t>2</w:t>
      </w:r>
      <w:r w:rsidRPr="0087716F">
        <w:tab/>
        <w:t>presented to TSG for approval;</w:t>
      </w:r>
    </w:p>
    <w:p w14:paraId="13B830EA" w14:textId="77777777" w:rsidR="00661635" w:rsidRPr="0087716F" w:rsidRDefault="00661635" w:rsidP="00661635">
      <w:pPr>
        <w:pStyle w:val="B3"/>
      </w:pPr>
      <w:r w:rsidRPr="0087716F">
        <w:t>3</w:t>
      </w:r>
      <w:r w:rsidRPr="0087716F">
        <w:tab/>
        <w:t>or greater indicates TSG approved document under change control.</w:t>
      </w:r>
    </w:p>
    <w:p w14:paraId="1C393A8E" w14:textId="77777777" w:rsidR="00661635" w:rsidRPr="0087716F" w:rsidRDefault="00661635" w:rsidP="00661635">
      <w:pPr>
        <w:pStyle w:val="B2"/>
      </w:pPr>
      <w:r w:rsidRPr="0087716F">
        <w:t>y</w:t>
      </w:r>
      <w:r w:rsidRPr="0087716F">
        <w:tab/>
        <w:t>the second digit is incremented for all changes of substance, i.e. technical enhancements, corrections, updates, etc.</w:t>
      </w:r>
    </w:p>
    <w:p w14:paraId="5A88203E" w14:textId="77777777" w:rsidR="00661635" w:rsidRPr="0087716F" w:rsidRDefault="00661635" w:rsidP="00661635">
      <w:pPr>
        <w:pStyle w:val="B2"/>
      </w:pPr>
      <w:r w:rsidRPr="0087716F">
        <w:t>z</w:t>
      </w:r>
      <w:r w:rsidRPr="0087716F">
        <w:tab/>
        <w:t>the third digit is incremented when editorial only changes have been incorporated in the document.</w:t>
      </w:r>
    </w:p>
    <w:p w14:paraId="3349CF61" w14:textId="77777777" w:rsidR="00E8629F" w:rsidRPr="0087716F" w:rsidRDefault="00F65B45" w:rsidP="00F65B45">
      <w:pPr>
        <w:pStyle w:val="Heading1"/>
        <w:ind w:left="0" w:firstLine="0"/>
        <w:jc w:val="both"/>
      </w:pPr>
      <w:r w:rsidRPr="0087716F">
        <w:br w:type="page"/>
      </w:r>
    </w:p>
    <w:p w14:paraId="31A58273" w14:textId="77777777" w:rsidR="00661635" w:rsidRPr="0087716F" w:rsidRDefault="00661635" w:rsidP="00661635">
      <w:pPr>
        <w:pStyle w:val="Heading1"/>
      </w:pPr>
      <w:bookmarkStart w:id="11" w:name="_Toc535240009"/>
      <w:bookmarkStart w:id="12" w:name="_Toc36034736"/>
      <w:bookmarkStart w:id="13" w:name="_Toc42537331"/>
      <w:bookmarkStart w:id="14" w:name="_Toc46356396"/>
      <w:bookmarkStart w:id="15" w:name="_Toc52566310"/>
      <w:bookmarkStart w:id="16" w:name="_Toc72931397"/>
      <w:bookmarkStart w:id="17" w:name="_Toc73026062"/>
      <w:bookmarkStart w:id="18" w:name="_Toc80918145"/>
      <w:r w:rsidRPr="0087716F">
        <w:lastRenderedPageBreak/>
        <w:t>1</w:t>
      </w:r>
      <w:r w:rsidRPr="0087716F">
        <w:tab/>
        <w:t>Scope</w:t>
      </w:r>
      <w:bookmarkEnd w:id="11"/>
      <w:bookmarkEnd w:id="12"/>
      <w:bookmarkEnd w:id="13"/>
      <w:bookmarkEnd w:id="14"/>
      <w:bookmarkEnd w:id="15"/>
      <w:bookmarkEnd w:id="16"/>
      <w:bookmarkEnd w:id="17"/>
      <w:bookmarkEnd w:id="18"/>
    </w:p>
    <w:p w14:paraId="358A30D2"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117FC73A" w14:textId="77777777" w:rsidR="00661635" w:rsidRPr="0087716F" w:rsidRDefault="00661635" w:rsidP="00661635">
      <w:pPr>
        <w:jc w:val="both"/>
        <w:rPr>
          <w:lang w:val="en-US"/>
        </w:rPr>
      </w:pPr>
    </w:p>
    <w:p w14:paraId="6E0AB4DD" w14:textId="77777777" w:rsidR="00661635" w:rsidRPr="0087716F" w:rsidRDefault="00661635" w:rsidP="00661635">
      <w:pPr>
        <w:pStyle w:val="Heading1"/>
      </w:pPr>
      <w:bookmarkStart w:id="19" w:name="_Toc36034737"/>
      <w:bookmarkStart w:id="20" w:name="_Toc42537332"/>
      <w:bookmarkStart w:id="21" w:name="_Toc46356397"/>
      <w:bookmarkStart w:id="22" w:name="_Toc52566311"/>
      <w:bookmarkStart w:id="23" w:name="_Toc72931398"/>
      <w:bookmarkStart w:id="24" w:name="_Toc73026063"/>
      <w:bookmarkStart w:id="25" w:name="_Toc80918146"/>
      <w:r w:rsidRPr="0087716F">
        <w:t>2</w:t>
      </w:r>
      <w:r w:rsidRPr="0087716F">
        <w:tab/>
        <w:t>References</w:t>
      </w:r>
      <w:bookmarkEnd w:id="19"/>
      <w:bookmarkEnd w:id="20"/>
      <w:bookmarkEnd w:id="21"/>
      <w:bookmarkEnd w:id="22"/>
      <w:bookmarkEnd w:id="23"/>
      <w:bookmarkEnd w:id="24"/>
      <w:bookmarkEnd w:id="25"/>
    </w:p>
    <w:p w14:paraId="2BC9765A" w14:textId="77777777" w:rsidR="00661635" w:rsidRPr="0087716F" w:rsidRDefault="00661635" w:rsidP="00661635">
      <w:r w:rsidRPr="0087716F">
        <w:t>The following documents contain provisions which, through reference in this text, constitute provisions of the present document.</w:t>
      </w:r>
    </w:p>
    <w:p w14:paraId="6ACE1C1B"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0019279B" w14:textId="77777777" w:rsidR="00661635" w:rsidRPr="0087716F" w:rsidRDefault="00661635" w:rsidP="00661635">
      <w:pPr>
        <w:pStyle w:val="B1"/>
      </w:pPr>
      <w:r w:rsidRPr="0087716F">
        <w:t>-</w:t>
      </w:r>
      <w:r w:rsidRPr="0087716F">
        <w:tab/>
        <w:t>For a specific reference, subsequent revisions do not apply.</w:t>
      </w:r>
    </w:p>
    <w:p w14:paraId="60111915"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AFC282E" w14:textId="77777777" w:rsidR="00661635" w:rsidRPr="0087716F" w:rsidRDefault="00661635" w:rsidP="00661635">
      <w:pPr>
        <w:pStyle w:val="EX"/>
      </w:pPr>
      <w:r w:rsidRPr="0087716F">
        <w:t>[1]</w:t>
      </w:r>
      <w:r w:rsidRPr="0087716F">
        <w:tab/>
        <w:t>3GPP TR 21.905: "Vocabulary for 3GPP Specifications".</w:t>
      </w:r>
    </w:p>
    <w:p w14:paraId="069E1CE5" w14:textId="77777777" w:rsidR="00661635" w:rsidRPr="0087716F" w:rsidRDefault="00661635" w:rsidP="00661635">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7AC728CC" w14:textId="77777777" w:rsidR="00661635" w:rsidRPr="0087716F" w:rsidRDefault="00661635" w:rsidP="00661635">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45750F5F" w14:textId="77777777" w:rsidR="00661635" w:rsidRPr="0087716F" w:rsidRDefault="00661635" w:rsidP="00661635">
      <w:pPr>
        <w:pStyle w:val="EX"/>
      </w:pPr>
      <w:r w:rsidRPr="0087716F">
        <w:rPr>
          <w:rFonts w:eastAsia="Malgun Gothic" w:hint="eastAsia"/>
          <w:lang w:val="en-US" w:eastAsia="ko-KR"/>
        </w:rPr>
        <w:t>[4]</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-2</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2: Range 2 Standalone".</w:t>
      </w:r>
    </w:p>
    <w:p w14:paraId="36DB93B1" w14:textId="77777777" w:rsidR="00661635" w:rsidRPr="0081717E" w:rsidRDefault="00661635" w:rsidP="00661635">
      <w:pPr>
        <w:pStyle w:val="EX"/>
      </w:pPr>
      <w:r w:rsidRPr="0087716F">
        <w:rPr>
          <w:rFonts w:eastAsia="Malgun Gothic" w:hint="eastAsia"/>
          <w:lang w:eastAsia="ko-KR"/>
        </w:rPr>
        <w:t>[5]</w:t>
      </w:r>
      <w:r w:rsidRPr="0087716F">
        <w:rPr>
          <w:rFonts w:eastAsia="Malgun Gothic" w:hint="eastAsia"/>
          <w:lang w:eastAsia="ko-KR"/>
        </w:rPr>
        <w:tab/>
      </w:r>
      <w:r w:rsidRPr="0087716F">
        <w:t>3GPP TS 38.101-3: "NR; User Equipment (UE) radio transmission and reception; Part 3: Range 1 and Range 2 Interworking operation with other radios".</w:t>
      </w:r>
    </w:p>
    <w:p w14:paraId="20BDC186"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2AB5EB73" w14:textId="77777777" w:rsidR="00661635" w:rsidRPr="0087716F" w:rsidRDefault="00661635" w:rsidP="00661635"/>
    <w:p w14:paraId="20167658" w14:textId="77777777" w:rsidR="00661635" w:rsidRPr="0087716F" w:rsidRDefault="00661635" w:rsidP="00661635">
      <w:pPr>
        <w:pStyle w:val="Heading1"/>
      </w:pPr>
      <w:bookmarkStart w:id="26" w:name="_Toc36034738"/>
      <w:bookmarkStart w:id="27" w:name="_Toc42537333"/>
      <w:bookmarkStart w:id="28" w:name="_Toc46356398"/>
      <w:bookmarkStart w:id="29" w:name="_Toc52566312"/>
      <w:bookmarkStart w:id="30" w:name="_Toc72931399"/>
      <w:bookmarkStart w:id="31" w:name="_Toc73026064"/>
      <w:bookmarkStart w:id="32" w:name="_Toc80918147"/>
      <w:r w:rsidRPr="0087716F">
        <w:t>3</w:t>
      </w:r>
      <w:r w:rsidRPr="0087716F">
        <w:tab/>
        <w:t>Definitions, symbols and abbreviations</w:t>
      </w:r>
      <w:bookmarkEnd w:id="26"/>
      <w:bookmarkEnd w:id="27"/>
      <w:bookmarkEnd w:id="28"/>
      <w:bookmarkEnd w:id="29"/>
      <w:bookmarkEnd w:id="30"/>
      <w:bookmarkEnd w:id="31"/>
      <w:bookmarkEnd w:id="32"/>
    </w:p>
    <w:p w14:paraId="18C6C019" w14:textId="77777777" w:rsidR="00661635" w:rsidRPr="0087716F" w:rsidRDefault="00661635" w:rsidP="00661635">
      <w:pPr>
        <w:pStyle w:val="Heading2"/>
      </w:pPr>
      <w:bookmarkStart w:id="33" w:name="_Toc36034739"/>
      <w:bookmarkStart w:id="34" w:name="_Toc42537334"/>
      <w:bookmarkStart w:id="35" w:name="_Toc46356399"/>
      <w:bookmarkStart w:id="36" w:name="_Toc52566313"/>
      <w:bookmarkStart w:id="37" w:name="_Toc72931400"/>
      <w:bookmarkStart w:id="38" w:name="_Toc73026065"/>
      <w:bookmarkStart w:id="39" w:name="_Toc80918148"/>
      <w:r w:rsidRPr="0087716F">
        <w:t>3.1</w:t>
      </w:r>
      <w:r w:rsidRPr="0087716F">
        <w:tab/>
        <w:t>Definitions</w:t>
      </w:r>
      <w:bookmarkEnd w:id="33"/>
      <w:bookmarkEnd w:id="34"/>
      <w:bookmarkEnd w:id="35"/>
      <w:bookmarkEnd w:id="36"/>
      <w:bookmarkEnd w:id="37"/>
      <w:bookmarkEnd w:id="38"/>
      <w:bookmarkEnd w:id="39"/>
    </w:p>
    <w:p w14:paraId="1BC4466B" w14:textId="77777777" w:rsidR="00661635" w:rsidRPr="0087716F" w:rsidRDefault="00661635" w:rsidP="00661635">
      <w:r w:rsidRPr="0087716F">
        <w:t xml:space="preserve">For the purposes of the present document, the terms and definitions given in </w:t>
      </w:r>
      <w:bookmarkStart w:id="40" w:name="OLE_LINK1"/>
      <w:bookmarkStart w:id="41" w:name="OLE_LINK2"/>
      <w:bookmarkStart w:id="42" w:name="OLE_LINK3"/>
      <w:bookmarkStart w:id="43" w:name="OLE_LINK4"/>
      <w:bookmarkStart w:id="44" w:name="OLE_LINK5"/>
      <w:r w:rsidRPr="0087716F">
        <w:t xml:space="preserve">3GPP </w:t>
      </w:r>
      <w:bookmarkEnd w:id="40"/>
      <w:bookmarkEnd w:id="41"/>
      <w:bookmarkEnd w:id="42"/>
      <w:bookmarkEnd w:id="43"/>
      <w:bookmarkEnd w:id="44"/>
      <w:r w:rsidRPr="0087716F">
        <w:t>TR 21.905 [1] and the following apply. A term defined in the present document takes precedence over the definition of the same term, if any, in 3GPP TR 21.905 [1].</w:t>
      </w:r>
    </w:p>
    <w:p w14:paraId="53CE2759" w14:textId="77777777" w:rsidR="00661635" w:rsidRPr="0087716F" w:rsidRDefault="00661635" w:rsidP="00661635">
      <w:pPr>
        <w:pStyle w:val="Heading2"/>
      </w:pPr>
      <w:bookmarkStart w:id="45" w:name="_Toc36034740"/>
      <w:bookmarkStart w:id="46" w:name="_Toc42537335"/>
      <w:bookmarkStart w:id="47" w:name="_Toc46356400"/>
      <w:bookmarkStart w:id="48" w:name="_Toc52566314"/>
      <w:bookmarkStart w:id="49" w:name="_Toc72931401"/>
      <w:bookmarkStart w:id="50" w:name="_Toc73026066"/>
      <w:bookmarkStart w:id="51" w:name="_Toc80918149"/>
      <w:r w:rsidRPr="0087716F">
        <w:t>3.2</w:t>
      </w:r>
      <w:r w:rsidRPr="0087716F">
        <w:tab/>
        <w:t>Symbols</w:t>
      </w:r>
      <w:bookmarkEnd w:id="45"/>
      <w:bookmarkEnd w:id="46"/>
      <w:bookmarkEnd w:id="47"/>
      <w:bookmarkEnd w:id="48"/>
      <w:bookmarkEnd w:id="49"/>
      <w:bookmarkEnd w:id="50"/>
      <w:bookmarkEnd w:id="51"/>
    </w:p>
    <w:p w14:paraId="26C86F2E" w14:textId="77777777" w:rsidR="00661635" w:rsidRPr="0087716F" w:rsidRDefault="00661635" w:rsidP="00661635">
      <w:r w:rsidRPr="0087716F">
        <w:t>For the purposes of the present document, the following symbols apply:</w:t>
      </w:r>
    </w:p>
    <w:p w14:paraId="725DF620" w14:textId="77777777" w:rsidR="00661635" w:rsidRPr="0087716F" w:rsidRDefault="00661635" w:rsidP="00661635">
      <w:pPr>
        <w:pStyle w:val="Heading2"/>
      </w:pPr>
      <w:bookmarkStart w:id="52" w:name="_Toc36034741"/>
      <w:bookmarkStart w:id="53" w:name="_Toc42537336"/>
      <w:bookmarkStart w:id="54" w:name="_Toc46356401"/>
      <w:bookmarkStart w:id="55" w:name="_Toc52566315"/>
      <w:bookmarkStart w:id="56" w:name="_Toc72931402"/>
      <w:bookmarkStart w:id="57" w:name="_Toc73026067"/>
      <w:bookmarkStart w:id="58" w:name="_Toc80918150"/>
      <w:r w:rsidRPr="0087716F">
        <w:t>3.3</w:t>
      </w:r>
      <w:r w:rsidRPr="0087716F">
        <w:tab/>
        <w:t>Abbreviations</w:t>
      </w:r>
      <w:bookmarkEnd w:id="52"/>
      <w:bookmarkEnd w:id="53"/>
      <w:bookmarkEnd w:id="54"/>
      <w:bookmarkEnd w:id="55"/>
      <w:bookmarkEnd w:id="56"/>
      <w:bookmarkEnd w:id="57"/>
      <w:bookmarkEnd w:id="58"/>
    </w:p>
    <w:p w14:paraId="19B80F3B"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452D0999" w14:textId="77777777" w:rsidR="00661635" w:rsidRPr="0087716F" w:rsidRDefault="00661635" w:rsidP="00661635">
      <w:pPr>
        <w:pStyle w:val="EW"/>
      </w:pPr>
      <w:bookmarkStart w:id="59"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6BD61124" w14:textId="77777777" w:rsidR="00661635" w:rsidRPr="0087716F" w:rsidRDefault="00661635" w:rsidP="00661635">
      <w:pPr>
        <w:pStyle w:val="EW"/>
      </w:pPr>
      <w:r w:rsidRPr="0087716F">
        <w:t>ACS</w:t>
      </w:r>
      <w:r w:rsidRPr="0087716F">
        <w:tab/>
        <w:t>Adjacent Channel Selectivity</w:t>
      </w:r>
    </w:p>
    <w:p w14:paraId="0E5C74C3" w14:textId="77777777" w:rsidR="00661635" w:rsidRPr="0087716F" w:rsidRDefault="00661635" w:rsidP="00661635">
      <w:pPr>
        <w:pStyle w:val="EW"/>
      </w:pPr>
      <w:r w:rsidRPr="0087716F">
        <w:t>AGC</w:t>
      </w:r>
      <w:r w:rsidRPr="0087716F">
        <w:tab/>
        <w:t>Automatic Gain Control</w:t>
      </w:r>
    </w:p>
    <w:p w14:paraId="0BF818DC" w14:textId="77777777" w:rsidR="00661635" w:rsidRPr="0087716F" w:rsidRDefault="00661635" w:rsidP="00661635">
      <w:pPr>
        <w:pStyle w:val="EW"/>
      </w:pPr>
      <w:r w:rsidRPr="0087716F">
        <w:lastRenderedPageBreak/>
        <w:t>A-MPR</w:t>
      </w:r>
      <w:r w:rsidRPr="0087716F">
        <w:tab/>
        <w:t>Additional Maximum Power Reduction</w:t>
      </w:r>
    </w:p>
    <w:p w14:paraId="47DE765B" w14:textId="77777777" w:rsidR="00661635" w:rsidRPr="0087716F" w:rsidRDefault="00661635" w:rsidP="00661635">
      <w:pPr>
        <w:pStyle w:val="EW"/>
      </w:pPr>
      <w:r w:rsidRPr="0087716F">
        <w:t>BLER</w:t>
      </w:r>
      <w:r w:rsidRPr="0087716F">
        <w:tab/>
        <w:t>BLock Error Rate</w:t>
      </w:r>
    </w:p>
    <w:p w14:paraId="3C6F5102" w14:textId="77777777" w:rsidR="00661635" w:rsidRPr="0087716F" w:rsidRDefault="00661635" w:rsidP="00661635">
      <w:pPr>
        <w:pStyle w:val="EW"/>
      </w:pPr>
      <w:r w:rsidRPr="0087716F">
        <w:t>BS</w:t>
      </w:r>
      <w:r w:rsidRPr="0087716F">
        <w:tab/>
        <w:t>Base Station</w:t>
      </w:r>
    </w:p>
    <w:bookmarkEnd w:id="59"/>
    <w:p w14:paraId="15838C4D" w14:textId="77777777" w:rsidR="00661635" w:rsidRPr="0087716F" w:rsidRDefault="00661635" w:rsidP="00661635">
      <w:pPr>
        <w:pStyle w:val="EW"/>
      </w:pPr>
      <w:r w:rsidRPr="0087716F">
        <w:t>CBW</w:t>
      </w:r>
      <w:r w:rsidRPr="0087716F">
        <w:tab/>
        <w:t>Channel Bandwidth</w:t>
      </w:r>
    </w:p>
    <w:p w14:paraId="72AA1FE4" w14:textId="77777777" w:rsidR="00661635" w:rsidRPr="0087716F" w:rsidRDefault="00661635" w:rsidP="00661635">
      <w:pPr>
        <w:pStyle w:val="EW"/>
      </w:pPr>
      <w:r w:rsidRPr="0087716F">
        <w:t>CDF</w:t>
      </w:r>
      <w:r w:rsidRPr="0087716F">
        <w:tab/>
        <w:t>Cumulative Distribution Function</w:t>
      </w:r>
    </w:p>
    <w:p w14:paraId="03965755" w14:textId="77777777" w:rsidR="00661635" w:rsidRPr="0087716F" w:rsidRDefault="00661635" w:rsidP="00661635">
      <w:pPr>
        <w:pStyle w:val="EW"/>
      </w:pPr>
      <w:r w:rsidRPr="0087716F">
        <w:t>CP-OFDM</w:t>
      </w:r>
      <w:r w:rsidRPr="0087716F">
        <w:tab/>
        <w:t>Cyclic Prefix-OFDM</w:t>
      </w:r>
    </w:p>
    <w:p w14:paraId="39A101C4" w14:textId="77777777" w:rsidR="00661635" w:rsidRPr="0087716F" w:rsidRDefault="00661635" w:rsidP="00661635">
      <w:pPr>
        <w:pStyle w:val="EW"/>
      </w:pPr>
      <w:r w:rsidRPr="0087716F">
        <w:t>DMRS</w:t>
      </w:r>
      <w:r w:rsidRPr="0087716F">
        <w:tab/>
        <w:t>Demodulation Reference Signal</w:t>
      </w:r>
    </w:p>
    <w:p w14:paraId="70CD8448" w14:textId="77777777" w:rsidR="00661635" w:rsidRPr="0087716F" w:rsidRDefault="00661635" w:rsidP="00661635">
      <w:pPr>
        <w:pStyle w:val="EW"/>
      </w:pPr>
      <w:r w:rsidRPr="0087716F">
        <w:t>DSRC</w:t>
      </w:r>
      <w:r w:rsidRPr="0087716F">
        <w:tab/>
        <w:t>Dedicated Short-Range Communications</w:t>
      </w:r>
    </w:p>
    <w:p w14:paraId="1758B452"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410A7280"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48D761A1" w14:textId="77777777" w:rsidR="00661635" w:rsidRPr="0087716F" w:rsidRDefault="00661635" w:rsidP="00661635">
      <w:pPr>
        <w:pStyle w:val="EW"/>
      </w:pPr>
      <w:r w:rsidRPr="0087716F">
        <w:t>FDD</w:t>
      </w:r>
      <w:r w:rsidRPr="0087716F">
        <w:tab/>
        <w:t>Frequency Division Duplex</w:t>
      </w:r>
    </w:p>
    <w:p w14:paraId="09C9421F" w14:textId="77777777" w:rsidR="00661635" w:rsidRPr="0087716F" w:rsidRDefault="00661635" w:rsidP="00661635">
      <w:pPr>
        <w:pStyle w:val="EW"/>
      </w:pPr>
      <w:r w:rsidRPr="0087716F">
        <w:t>FDM</w:t>
      </w:r>
      <w:r w:rsidRPr="0087716F">
        <w:tab/>
        <w:t>Frequency Division Multiplexing</w:t>
      </w:r>
    </w:p>
    <w:p w14:paraId="08FA5091" w14:textId="77777777" w:rsidR="00661635" w:rsidRPr="0087716F" w:rsidRDefault="00661635" w:rsidP="00661635">
      <w:pPr>
        <w:pStyle w:val="EW"/>
      </w:pPr>
      <w:r w:rsidRPr="0087716F">
        <w:t>FR1</w:t>
      </w:r>
      <w:r w:rsidRPr="0087716F">
        <w:tab/>
        <w:t>Frequency Range 1</w:t>
      </w:r>
    </w:p>
    <w:p w14:paraId="05F19216" w14:textId="77777777" w:rsidR="00661635" w:rsidRPr="0087716F" w:rsidRDefault="00661635" w:rsidP="00661635">
      <w:pPr>
        <w:pStyle w:val="EW"/>
      </w:pPr>
      <w:r w:rsidRPr="0087716F">
        <w:t>FR2</w:t>
      </w:r>
      <w:r w:rsidRPr="0087716F">
        <w:tab/>
        <w:t>Frequency Range 2</w:t>
      </w:r>
    </w:p>
    <w:p w14:paraId="1F7E0D71" w14:textId="77777777" w:rsidR="00661635" w:rsidRPr="0087716F" w:rsidRDefault="00661635" w:rsidP="00661635">
      <w:pPr>
        <w:pStyle w:val="EW"/>
      </w:pPr>
      <w:r w:rsidRPr="0087716F">
        <w:t>ITS</w:t>
      </w:r>
      <w:r w:rsidRPr="0087716F">
        <w:tab/>
        <w:t>Intelligent Transportation System</w:t>
      </w:r>
    </w:p>
    <w:p w14:paraId="41D66B69" w14:textId="77777777" w:rsidR="00661635" w:rsidRPr="0087716F" w:rsidRDefault="00661635" w:rsidP="00661635">
      <w:pPr>
        <w:pStyle w:val="EW"/>
      </w:pPr>
      <w:r w:rsidRPr="0087716F">
        <w:t>LDPC</w:t>
      </w:r>
      <w:r w:rsidRPr="0087716F">
        <w:tab/>
        <w:t>Low Density Parity Check</w:t>
      </w:r>
    </w:p>
    <w:p w14:paraId="59E3804C" w14:textId="77777777" w:rsidR="00661635" w:rsidRPr="0087716F" w:rsidRDefault="00661635" w:rsidP="00661635">
      <w:pPr>
        <w:pStyle w:val="EW"/>
      </w:pPr>
      <w:r w:rsidRPr="0087716F">
        <w:t>LTE</w:t>
      </w:r>
      <w:r w:rsidRPr="0087716F">
        <w:tab/>
        <w:t>Long Term Evolution</w:t>
      </w:r>
    </w:p>
    <w:p w14:paraId="07BDC5B2" w14:textId="77777777" w:rsidR="00661635" w:rsidRPr="0087716F" w:rsidRDefault="00661635" w:rsidP="00661635">
      <w:pPr>
        <w:pStyle w:val="EW"/>
      </w:pPr>
      <w:r w:rsidRPr="0087716F">
        <w:t>LOS</w:t>
      </w:r>
      <w:r w:rsidRPr="0087716F">
        <w:tab/>
        <w:t>Line-Of-Sight</w:t>
      </w:r>
    </w:p>
    <w:p w14:paraId="1655E83A" w14:textId="77777777" w:rsidR="00661635" w:rsidRPr="0087716F" w:rsidRDefault="00661635" w:rsidP="00661635">
      <w:pPr>
        <w:pStyle w:val="EW"/>
      </w:pPr>
      <w:r w:rsidRPr="0087716F">
        <w:t>MPR</w:t>
      </w:r>
      <w:r w:rsidRPr="0087716F">
        <w:tab/>
        <w:t>Maximum Power Reduction</w:t>
      </w:r>
    </w:p>
    <w:p w14:paraId="78BAB323" w14:textId="77777777" w:rsidR="00661635" w:rsidRPr="0087716F" w:rsidRDefault="00661635" w:rsidP="00661635">
      <w:pPr>
        <w:pStyle w:val="EW"/>
      </w:pPr>
      <w:r w:rsidRPr="0087716F">
        <w:t>NF</w:t>
      </w:r>
      <w:r w:rsidRPr="0087716F">
        <w:tab/>
        <w:t>Noise Figure</w:t>
      </w:r>
    </w:p>
    <w:p w14:paraId="2D773D27" w14:textId="77777777" w:rsidR="00661635" w:rsidRPr="0087716F" w:rsidRDefault="00661635" w:rsidP="00661635">
      <w:pPr>
        <w:pStyle w:val="EW"/>
      </w:pPr>
      <w:r w:rsidRPr="0087716F">
        <w:t>NLOS</w:t>
      </w:r>
      <w:r w:rsidRPr="0087716F">
        <w:tab/>
        <w:t>Non-Line-Of-Sight</w:t>
      </w:r>
    </w:p>
    <w:p w14:paraId="5271C953" w14:textId="77777777" w:rsidR="00661635" w:rsidRPr="0087716F" w:rsidRDefault="00661635" w:rsidP="00661635">
      <w:pPr>
        <w:pStyle w:val="EW"/>
      </w:pPr>
      <w:bookmarkStart w:id="60" w:name="OLE_LINK87"/>
      <w:r w:rsidRPr="0087716F">
        <w:t>NR</w:t>
      </w:r>
      <w:r w:rsidRPr="0087716F">
        <w:tab/>
        <w:t>New Radio</w:t>
      </w:r>
    </w:p>
    <w:bookmarkEnd w:id="60"/>
    <w:p w14:paraId="72454BEB" w14:textId="77777777" w:rsidR="00661635" w:rsidRPr="0087716F" w:rsidRDefault="00661635" w:rsidP="00661635">
      <w:pPr>
        <w:pStyle w:val="EW"/>
      </w:pPr>
      <w:r w:rsidRPr="0087716F">
        <w:t>OLPC</w:t>
      </w:r>
      <w:r w:rsidRPr="0087716F">
        <w:tab/>
        <w:t>Open Loop Power Control</w:t>
      </w:r>
    </w:p>
    <w:p w14:paraId="677E5D3F" w14:textId="77777777" w:rsidR="00661635" w:rsidRPr="0087716F" w:rsidRDefault="00661635" w:rsidP="00661635">
      <w:pPr>
        <w:pStyle w:val="EW"/>
      </w:pPr>
      <w:r w:rsidRPr="0087716F">
        <w:t>PC</w:t>
      </w:r>
      <w:r w:rsidRPr="0087716F">
        <w:tab/>
        <w:t>Power Control</w:t>
      </w:r>
    </w:p>
    <w:p w14:paraId="75CC22DC" w14:textId="77777777" w:rsidR="00661635" w:rsidRPr="0087716F" w:rsidRDefault="00661635" w:rsidP="00661635">
      <w:pPr>
        <w:pStyle w:val="EW"/>
      </w:pPr>
      <w:bookmarkStart w:id="61" w:name="OLE_LINK86"/>
      <w:r w:rsidRPr="0087716F">
        <w:rPr>
          <w:lang w:eastAsia="zh-CN"/>
        </w:rPr>
        <w:t>PRB</w:t>
      </w:r>
      <w:r w:rsidRPr="0087716F">
        <w:rPr>
          <w:lang w:eastAsia="zh-CN"/>
        </w:rPr>
        <w:tab/>
      </w:r>
      <w:r w:rsidRPr="0087716F">
        <w:t>Physical Resource Block</w:t>
      </w:r>
      <w:bookmarkEnd w:id="61"/>
    </w:p>
    <w:p w14:paraId="33623E1F"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AF5E9D3"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7183732"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670A3016"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0CE39B4E" w14:textId="77777777" w:rsidR="00661635" w:rsidRPr="0087716F" w:rsidRDefault="00661635" w:rsidP="00661635">
      <w:pPr>
        <w:pStyle w:val="EW"/>
      </w:pPr>
      <w:r w:rsidRPr="0087716F">
        <w:t>REFSENS</w:t>
      </w:r>
      <w:r w:rsidRPr="0087716F">
        <w:tab/>
        <w:t>Reference Sensitivity</w:t>
      </w:r>
    </w:p>
    <w:p w14:paraId="12C9B49D" w14:textId="77777777" w:rsidR="00661635" w:rsidRPr="0087716F" w:rsidRDefault="00661635" w:rsidP="00661635">
      <w:pPr>
        <w:pStyle w:val="EW"/>
        <w:rPr>
          <w:lang w:eastAsia="zh-CN"/>
        </w:rPr>
      </w:pPr>
      <w:r w:rsidRPr="0087716F">
        <w:t>RF</w:t>
      </w:r>
      <w:r w:rsidRPr="0087716F">
        <w:tab/>
        <w:t>Radio Frequency</w:t>
      </w:r>
    </w:p>
    <w:p w14:paraId="5F22A421" w14:textId="77777777" w:rsidR="00661635" w:rsidRPr="0087716F" w:rsidRDefault="00661635" w:rsidP="00661635">
      <w:pPr>
        <w:pStyle w:val="EW"/>
      </w:pPr>
      <w:r w:rsidRPr="0087716F">
        <w:t>SCS</w:t>
      </w:r>
      <w:r w:rsidRPr="0087716F">
        <w:tab/>
        <w:t>Sub-Carrier Spacing</w:t>
      </w:r>
    </w:p>
    <w:p w14:paraId="4EFF6F90" w14:textId="77777777" w:rsidR="00661635" w:rsidRPr="0087716F" w:rsidRDefault="00661635" w:rsidP="00661635">
      <w:pPr>
        <w:pStyle w:val="EW"/>
      </w:pPr>
      <w:r w:rsidRPr="0087716F">
        <w:t>SINR</w:t>
      </w:r>
      <w:r w:rsidRPr="0087716F">
        <w:tab/>
        <w:t>Signal to Interference plus Noise Ratio</w:t>
      </w:r>
    </w:p>
    <w:p w14:paraId="3867BE88" w14:textId="77777777" w:rsidR="00661635" w:rsidRPr="0087716F" w:rsidRDefault="00661635" w:rsidP="00661635">
      <w:pPr>
        <w:pStyle w:val="EW"/>
      </w:pPr>
      <w:r w:rsidRPr="0087716F">
        <w:t>SL</w:t>
      </w:r>
      <w:r w:rsidRPr="0087716F">
        <w:tab/>
        <w:t>Sidelink</w:t>
      </w:r>
    </w:p>
    <w:p w14:paraId="7F052B5D" w14:textId="77777777" w:rsidR="00661635" w:rsidRPr="0087716F" w:rsidRDefault="00661635" w:rsidP="00661635">
      <w:pPr>
        <w:pStyle w:val="EW"/>
      </w:pPr>
      <w:r w:rsidRPr="0087716F">
        <w:t>SNR</w:t>
      </w:r>
      <w:r w:rsidRPr="0087716F">
        <w:tab/>
        <w:t>Signal-to-Noise Ratio</w:t>
      </w:r>
    </w:p>
    <w:p w14:paraId="045D8553" w14:textId="77777777" w:rsidR="00661635" w:rsidRPr="0087716F" w:rsidRDefault="00661635" w:rsidP="00661635">
      <w:pPr>
        <w:pStyle w:val="EW"/>
      </w:pPr>
      <w:r w:rsidRPr="0087716F">
        <w:t>TDD</w:t>
      </w:r>
      <w:r w:rsidRPr="0087716F">
        <w:tab/>
        <w:t>Time Division Duplex</w:t>
      </w:r>
    </w:p>
    <w:p w14:paraId="12D0826B" w14:textId="77777777" w:rsidR="00661635" w:rsidRPr="0087716F" w:rsidRDefault="00661635" w:rsidP="00661635">
      <w:pPr>
        <w:pStyle w:val="EW"/>
      </w:pPr>
      <w:r w:rsidRPr="0087716F">
        <w:t>TDM</w:t>
      </w:r>
      <w:r w:rsidRPr="0087716F">
        <w:tab/>
        <w:t>Time Division Multiplexing</w:t>
      </w:r>
    </w:p>
    <w:p w14:paraId="6427FE5D"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6D56182A" w14:textId="77777777" w:rsidR="00661635" w:rsidRPr="0087716F" w:rsidRDefault="00661635" w:rsidP="00661635">
      <w:pPr>
        <w:pStyle w:val="EW"/>
      </w:pPr>
      <w:r w:rsidRPr="0087716F">
        <w:t>UL</w:t>
      </w:r>
      <w:r w:rsidRPr="0087716F">
        <w:tab/>
        <w:t>Uplink</w:t>
      </w:r>
    </w:p>
    <w:p w14:paraId="1AE9F00E"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1BAB1909" w14:textId="77777777"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DEC40D8" w14:textId="77777777" w:rsidR="00661635" w:rsidRPr="0087716F" w:rsidRDefault="00661635" w:rsidP="00661635"/>
    <w:p w14:paraId="3B805864" w14:textId="77777777" w:rsidR="00661635" w:rsidRPr="0087716F" w:rsidRDefault="00661635" w:rsidP="00661635">
      <w:pPr>
        <w:pStyle w:val="Heading1"/>
      </w:pPr>
      <w:bookmarkStart w:id="62" w:name="_Toc36034742"/>
      <w:bookmarkStart w:id="63" w:name="_Toc42537337"/>
      <w:bookmarkStart w:id="64" w:name="_Toc46356402"/>
      <w:bookmarkStart w:id="65" w:name="_Toc52566316"/>
      <w:bookmarkStart w:id="66" w:name="_Toc72931403"/>
      <w:bookmarkStart w:id="67" w:name="_Toc73026068"/>
      <w:bookmarkStart w:id="68" w:name="_Toc80918151"/>
      <w:r w:rsidRPr="0087716F">
        <w:t>4</w:t>
      </w:r>
      <w:r w:rsidRPr="0087716F">
        <w:tab/>
        <w:t>Background</w:t>
      </w:r>
      <w:bookmarkEnd w:id="62"/>
      <w:bookmarkEnd w:id="63"/>
      <w:bookmarkEnd w:id="64"/>
      <w:bookmarkEnd w:id="65"/>
      <w:bookmarkEnd w:id="66"/>
      <w:bookmarkEnd w:id="67"/>
      <w:bookmarkEnd w:id="68"/>
    </w:p>
    <w:p w14:paraId="45CBB777" w14:textId="77777777" w:rsidR="00661635" w:rsidRPr="0087716F" w:rsidRDefault="00661635" w:rsidP="00661635">
      <w:pPr>
        <w:pStyle w:val="Heading2"/>
      </w:pPr>
      <w:bookmarkStart w:id="69" w:name="_Toc36034743"/>
      <w:bookmarkStart w:id="70" w:name="_Toc42537338"/>
      <w:bookmarkStart w:id="71" w:name="_Toc46356403"/>
      <w:bookmarkStart w:id="72" w:name="_Toc52566317"/>
      <w:bookmarkStart w:id="73" w:name="_Toc72931404"/>
      <w:bookmarkStart w:id="74" w:name="_Toc73026069"/>
      <w:bookmarkStart w:id="75" w:name="_Toc80918152"/>
      <w:r w:rsidRPr="0087716F">
        <w:t>4.1</w:t>
      </w:r>
      <w:r w:rsidRPr="0087716F">
        <w:tab/>
        <w:t>Justification</w:t>
      </w:r>
      <w:bookmarkEnd w:id="69"/>
      <w:bookmarkEnd w:id="70"/>
      <w:bookmarkEnd w:id="71"/>
      <w:bookmarkEnd w:id="72"/>
      <w:bookmarkEnd w:id="73"/>
      <w:bookmarkEnd w:id="74"/>
      <w:bookmarkEnd w:id="75"/>
    </w:p>
    <w:p w14:paraId="334A207B"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3DCCD6C4" w14:textId="77777777" w:rsidR="00661635" w:rsidRDefault="00661635" w:rsidP="00661635">
      <w:pPr>
        <w:pStyle w:val="CommentText"/>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14:paraId="7657ED00" w14:textId="77777777" w:rsidR="00661635" w:rsidRDefault="00661635" w:rsidP="00661635">
      <w:pPr>
        <w:pStyle w:val="CommentText"/>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262C0400" w14:textId="77777777" w:rsidR="00661635" w:rsidRDefault="00661635" w:rsidP="00D56796">
      <w:pPr>
        <w:numPr>
          <w:ilvl w:val="0"/>
          <w:numId w:val="10"/>
        </w:numPr>
        <w:overflowPunct w:val="0"/>
        <w:autoSpaceDE w:val="0"/>
        <w:autoSpaceDN w:val="0"/>
        <w:adjustRightInd w:val="0"/>
        <w:textAlignment w:val="baseline"/>
        <w:rPr>
          <w:lang w:eastAsia="ko-KR"/>
        </w:rPr>
      </w:pPr>
      <w:bookmarkStart w:id="76" w:name="MCCQCTEMPBM_00000050"/>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01A2362A" w14:textId="77777777"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76"/>
    <w:p w14:paraId="4704ABA5"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939B03D" w14:textId="77777777" w:rsidR="00661635" w:rsidRPr="0087716F" w:rsidRDefault="00661635" w:rsidP="00661635">
      <w:pPr>
        <w:pStyle w:val="Heading2"/>
      </w:pPr>
      <w:bookmarkStart w:id="77" w:name="_Toc36034744"/>
      <w:bookmarkStart w:id="78" w:name="_Toc42537339"/>
      <w:bookmarkStart w:id="79" w:name="_Toc46356404"/>
      <w:bookmarkStart w:id="80" w:name="_Toc52566318"/>
      <w:bookmarkStart w:id="81" w:name="_Toc72931405"/>
      <w:bookmarkStart w:id="82" w:name="_Toc73026070"/>
      <w:bookmarkStart w:id="83" w:name="_Toc80918153"/>
      <w:r w:rsidRPr="0087716F">
        <w:t>4.2</w:t>
      </w:r>
      <w:r w:rsidRPr="0087716F">
        <w:tab/>
        <w:t>Objective</w:t>
      </w:r>
      <w:bookmarkEnd w:id="77"/>
      <w:bookmarkEnd w:id="78"/>
      <w:bookmarkEnd w:id="79"/>
      <w:bookmarkEnd w:id="80"/>
      <w:bookmarkEnd w:id="81"/>
      <w:bookmarkEnd w:id="82"/>
      <w:bookmarkEnd w:id="83"/>
    </w:p>
    <w:p w14:paraId="552AC430"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64B54FD5" w14:textId="77777777"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1AC49BE3" w14:textId="77777777" w:rsidR="00661635" w:rsidRDefault="00661635" w:rsidP="00D56796">
      <w:pPr>
        <w:numPr>
          <w:ilvl w:val="0"/>
          <w:numId w:val="7"/>
        </w:numPr>
        <w:overflowPunct w:val="0"/>
        <w:autoSpaceDE w:val="0"/>
        <w:autoSpaceDN w:val="0"/>
        <w:adjustRightInd w:val="0"/>
        <w:textAlignment w:val="baseline"/>
        <w:rPr>
          <w:lang w:eastAsia="ko-KR"/>
        </w:rPr>
      </w:pPr>
      <w:bookmarkStart w:id="84" w:name="MCCQCTEMPBM_00000049"/>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039D1076" w14:textId="77777777"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14:paraId="3B8D2CCD" w14:textId="77777777"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31FC7536"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3D29700F"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9BCC850"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14:paraId="5A5D8F3C" w14:textId="77777777"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524CD979"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14:paraId="693FC747" w14:textId="77777777"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ECCE434" w14:textId="77777777"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255B90EF" w14:textId="77777777"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bookmarkEnd w:id="84"/>
    <w:p w14:paraId="44D3E5D5" w14:textId="77777777"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10250163" w14:textId="77777777" w:rsidR="00661635" w:rsidRDefault="00661635" w:rsidP="00D56796">
      <w:pPr>
        <w:numPr>
          <w:ilvl w:val="0"/>
          <w:numId w:val="8"/>
        </w:numPr>
        <w:overflowPunct w:val="0"/>
        <w:autoSpaceDE w:val="0"/>
        <w:autoSpaceDN w:val="0"/>
        <w:adjustRightInd w:val="0"/>
        <w:textAlignment w:val="baseline"/>
        <w:rPr>
          <w:lang w:eastAsia="ko-KR"/>
        </w:rPr>
      </w:pPr>
      <w:bookmarkStart w:id="85" w:name="MCCQCTEMPBM_00000048"/>
      <w:r w:rsidRPr="007F6E5F">
        <w:rPr>
          <w:lang w:eastAsia="ko-KR"/>
        </w:rPr>
        <w:lastRenderedPageBreak/>
        <w:t>Define on- and off-durations in sidelink and specify the corresponding</w:t>
      </w:r>
      <w:r>
        <w:rPr>
          <w:lang w:eastAsia="ko-KR"/>
        </w:rPr>
        <w:t xml:space="preserve"> UE procedure</w:t>
      </w:r>
    </w:p>
    <w:p w14:paraId="76B2E0BE"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14:paraId="4764D88D" w14:textId="77777777"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bookmarkEnd w:id="85"/>
    <w:p w14:paraId="02D4790F" w14:textId="77777777"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14:paraId="2C34F424" w14:textId="77777777" w:rsidR="00661635" w:rsidRDefault="00661635" w:rsidP="00D56796">
      <w:pPr>
        <w:numPr>
          <w:ilvl w:val="0"/>
          <w:numId w:val="9"/>
        </w:numPr>
        <w:overflowPunct w:val="0"/>
        <w:autoSpaceDE w:val="0"/>
        <w:autoSpaceDN w:val="0"/>
        <w:adjustRightInd w:val="0"/>
        <w:textAlignment w:val="baseline"/>
        <w:rPr>
          <w:lang w:eastAsia="ko-KR"/>
        </w:rPr>
      </w:pPr>
      <w:bookmarkStart w:id="86" w:name="MCCQCTEMPBM_00000047"/>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14:paraId="0686CBB2" w14:textId="77777777"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14:paraId="7C412222" w14:textId="77777777"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14:paraId="69C77493" w14:textId="77777777"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bookmarkEnd w:id="86"/>
    <w:p w14:paraId="23D01FEB" w14:textId="77777777"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14:paraId="02653F29" w14:textId="77777777"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14:paraId="0134B1A2" w14:textId="77777777" w:rsidR="00661635" w:rsidRDefault="00661635" w:rsidP="00661635"/>
    <w:p w14:paraId="5D8F4DFF" w14:textId="77777777"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5DB01EAC"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4895A0EC"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2F4B61EA"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79F82239"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3F45EB34" w14:textId="77777777" w:rsidR="00661635" w:rsidRDefault="00661635" w:rsidP="00D56796">
      <w:pPr>
        <w:pStyle w:val="ListParagraph"/>
        <w:numPr>
          <w:ilvl w:val="0"/>
          <w:numId w:val="11"/>
        </w:numPr>
        <w:overflowPunct/>
        <w:autoSpaceDE/>
        <w:autoSpaceDN/>
        <w:adjustRightInd/>
        <w:spacing w:after="120"/>
        <w:contextualSpacing w:val="0"/>
        <w:textAlignment w:val="auto"/>
        <w:rPr>
          <w:rFonts w:eastAsia="SimSun"/>
          <w:szCs w:val="24"/>
          <w:lang w:eastAsia="zh-CN"/>
        </w:rPr>
      </w:pPr>
      <w:bookmarkStart w:id="87" w:name="MCCQCTEMPBM_00000046"/>
      <w:r>
        <w:rPr>
          <w:rFonts w:eastAsia="SimSun"/>
          <w:szCs w:val="24"/>
          <w:lang w:eastAsia="zh-CN"/>
        </w:rPr>
        <w:t xml:space="preserve">Left over issue in Rel-16: </w:t>
      </w:r>
    </w:p>
    <w:p w14:paraId="785D0586"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14:paraId="23A9EB81" w14:textId="77777777" w:rsidR="00661635" w:rsidRDefault="00661635" w:rsidP="00D56796">
      <w:pPr>
        <w:pStyle w:val="ListParagraph"/>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14:paraId="48BC7739" w14:textId="77777777" w:rsidR="00661635" w:rsidRPr="006B5D2D" w:rsidRDefault="00661635" w:rsidP="00D56796">
      <w:pPr>
        <w:pStyle w:val="ListParagraph"/>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bookmarkEnd w:id="87"/>
    <w:p w14:paraId="0136AADD" w14:textId="77777777" w:rsidR="00661635" w:rsidRPr="002E3B39" w:rsidRDefault="00661635" w:rsidP="00661635">
      <w:pPr>
        <w:jc w:val="both"/>
        <w:rPr>
          <w:lang w:eastAsia="ko-KR"/>
        </w:rPr>
      </w:pPr>
    </w:p>
    <w:p w14:paraId="29459C01" w14:textId="77777777" w:rsidR="00661635" w:rsidRPr="0087716F" w:rsidRDefault="00661635" w:rsidP="00661635">
      <w:pPr>
        <w:pStyle w:val="Heading2"/>
      </w:pPr>
      <w:bookmarkStart w:id="88" w:name="_Toc36034745"/>
      <w:bookmarkStart w:id="89" w:name="_Toc42537340"/>
      <w:bookmarkStart w:id="90" w:name="_Toc46356405"/>
      <w:bookmarkStart w:id="91" w:name="_Toc52566319"/>
      <w:bookmarkStart w:id="92" w:name="_Toc72931406"/>
      <w:bookmarkStart w:id="93" w:name="_Toc73026071"/>
      <w:bookmarkStart w:id="94" w:name="_Toc80918154"/>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88"/>
      <w:bookmarkEnd w:id="89"/>
      <w:bookmarkEnd w:id="90"/>
      <w:bookmarkEnd w:id="91"/>
      <w:bookmarkEnd w:id="92"/>
      <w:bookmarkEnd w:id="93"/>
      <w:bookmarkEnd w:id="94"/>
    </w:p>
    <w:p w14:paraId="6E7EA349" w14:textId="77777777" w:rsidR="00715C56" w:rsidRDefault="00715C56" w:rsidP="00715C56">
      <w:pPr>
        <w:pStyle w:val="Heading3"/>
      </w:pPr>
      <w:bookmarkStart w:id="95" w:name="_Toc460003545"/>
      <w:bookmarkStart w:id="96" w:name="_Toc72931407"/>
      <w:bookmarkStart w:id="97" w:name="_Toc73026072"/>
      <w:bookmarkStart w:id="98" w:name="_Toc80918155"/>
      <w:r w:rsidRPr="00335B73">
        <w:rPr>
          <w:rFonts w:hint="eastAsia"/>
        </w:rPr>
        <w:t>4.3.1</w:t>
      </w:r>
      <w:r w:rsidRPr="00335B73">
        <w:rPr>
          <w:rFonts w:hint="eastAsia"/>
        </w:rPr>
        <w:tab/>
      </w:r>
      <w:r>
        <w:rPr>
          <w:rFonts w:hint="eastAsia"/>
        </w:rPr>
        <w:t>General d</w:t>
      </w:r>
      <w:r w:rsidRPr="00170951">
        <w:rPr>
          <w:rFonts w:hint="eastAsia"/>
        </w:rPr>
        <w:t>escription</w:t>
      </w:r>
      <w:bookmarkEnd w:id="95"/>
      <w:bookmarkEnd w:id="96"/>
      <w:bookmarkEnd w:id="97"/>
      <w:bookmarkEnd w:id="98"/>
    </w:p>
    <w:p w14:paraId="0B4B1375" w14:textId="77777777" w:rsidR="00C13EF8" w:rsidRDefault="00C13EF8" w:rsidP="00C13EF8">
      <w:r>
        <w:t xml:space="preserve">The NR Sidelink enhancement operating scenarios will be decribed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5A3628F9" w14:textId="77777777" w:rsidR="00C13EF8" w:rsidRDefault="00C13EF8" w:rsidP="00C13EF8">
      <w:r>
        <w:t>Specifically, RAN4 did not complete some open issues in Rel-16 NR V2X, which include:</w:t>
      </w:r>
    </w:p>
    <w:p w14:paraId="6ACEBE82" w14:textId="77777777" w:rsidR="00C13EF8" w:rsidRDefault="00C13EF8" w:rsidP="00D56796">
      <w:pPr>
        <w:numPr>
          <w:ilvl w:val="0"/>
          <w:numId w:val="15"/>
        </w:numPr>
        <w:overflowPunct w:val="0"/>
        <w:autoSpaceDE w:val="0"/>
        <w:autoSpaceDN w:val="0"/>
        <w:adjustRightInd w:val="0"/>
        <w:spacing w:after="0"/>
        <w:ind w:left="714" w:hanging="357"/>
        <w:textAlignment w:val="baseline"/>
      </w:pPr>
      <w:bookmarkStart w:id="99" w:name="MCCQCTEMPBM_00000045"/>
      <w:r>
        <w:t>TxD for NR V2X</w:t>
      </w:r>
    </w:p>
    <w:p w14:paraId="186F6A34" w14:textId="77777777"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14:paraId="054A12CD" w14:textId="77777777"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n79k</w:t>
      </w:r>
    </w:p>
    <w:p w14:paraId="05C00803" w14:textId="77777777"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bookmarkEnd w:id="99"/>
    <w:p w14:paraId="32FFFDC8" w14:textId="77777777" w:rsidR="00C13EF8" w:rsidRDefault="00C13EF8" w:rsidP="00C13EF8">
      <w:r>
        <w:lastRenderedPageBreak/>
        <w:t xml:space="preserve"> The left over items will be further studied and specified into the related RF requirements in this TR.</w:t>
      </w:r>
    </w:p>
    <w:p w14:paraId="21B7BF52"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21336237" w14:textId="77777777" w:rsidR="00C13EF8" w:rsidRDefault="00C13EF8" w:rsidP="00C13EF8">
      <w:r>
        <w:t>In RAN4 #98-e meeting, RAN4 agreed not to introduce a new band for NR sidelink in FR2 since no operator proposed a FR2 NR operating band for NR sidelink.</w:t>
      </w:r>
    </w:p>
    <w:p w14:paraId="4B4B9F03" w14:textId="77777777" w:rsidR="00715C56" w:rsidRDefault="00C13EF8" w:rsidP="00C13EF8">
      <w:r>
        <w:t>Hence, RAN4 need to study and specify the RF core requirements for NR sidelink enhancement only in FR1 in Rel-17.</w:t>
      </w:r>
    </w:p>
    <w:p w14:paraId="2F20176C" w14:textId="77777777" w:rsidR="00715C56" w:rsidRPr="00285258" w:rsidRDefault="00715C56" w:rsidP="00715C56">
      <w:pPr>
        <w:rPr>
          <w:rFonts w:eastAsia="Malgun Gothic"/>
        </w:rPr>
      </w:pPr>
    </w:p>
    <w:p w14:paraId="7D2F6232" w14:textId="77777777" w:rsidR="00715C56" w:rsidRPr="006113F0" w:rsidRDefault="00715C56" w:rsidP="00715C56">
      <w:pPr>
        <w:pStyle w:val="Heading3"/>
      </w:pPr>
      <w:bookmarkStart w:id="100" w:name="_Toc72931408"/>
      <w:bookmarkStart w:id="101" w:name="_Toc73026073"/>
      <w:bookmarkStart w:id="102" w:name="_Toc80918156"/>
      <w:r w:rsidRPr="006113F0">
        <w:rPr>
          <w:rFonts w:hint="eastAsia"/>
        </w:rPr>
        <w:t>4.3.2</w:t>
      </w:r>
      <w:r w:rsidRPr="006113F0">
        <w:rPr>
          <w:rFonts w:hint="eastAsia"/>
        </w:rPr>
        <w:tab/>
        <w:t>Operation Aspects</w:t>
      </w:r>
      <w:bookmarkEnd w:id="100"/>
      <w:bookmarkEnd w:id="101"/>
      <w:bookmarkEnd w:id="102"/>
    </w:p>
    <w:p w14:paraId="1DD721CF"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6138CF99" w14:textId="77777777"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bookmarkStart w:id="103" w:name="MCCQCTEMPBM_00000044"/>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14:paraId="5B8112C5"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14:paraId="01BA08E1" w14:textId="77777777"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14:paraId="58F35623"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14:paraId="0A3C519D" w14:textId="77777777"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14:paraId="4713B6CC" w14:textId="77777777"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14:paraId="5A5883E1" w14:textId="77777777" w:rsidR="00C13EF8" w:rsidRDefault="00C13EF8" w:rsidP="00C13EF8">
      <w:pPr>
        <w:widowControl w:val="0"/>
        <w:wordWrap w:val="0"/>
        <w:spacing w:after="0"/>
        <w:jc w:val="both"/>
        <w:rPr>
          <w:rFonts w:ascii="Times" w:eastAsia="MS Mincho" w:hAnsi="Times"/>
          <w:sz w:val="22"/>
          <w:szCs w:val="24"/>
          <w:lang w:val="en-US" w:eastAsia="ja-JP"/>
        </w:rPr>
      </w:pPr>
    </w:p>
    <w:p w14:paraId="10C82B6E" w14:textId="77777777"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6A36C285"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14:paraId="51D164EC" w14:textId="77777777"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14:paraId="69198E32" w14:textId="77777777"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14:paraId="1470F38D"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14:paraId="4C3C2477" w14:textId="77777777"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14:paraId="3A4FC492" w14:textId="77777777"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14:paraId="2134D8A0" w14:textId="77777777"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bookmarkStart w:id="104" w:name="MCCQCTEMPBM_00000043"/>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14:paraId="036745D3"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B</w:t>
      </w:r>
      <w:r w:rsidRPr="00285258">
        <w:rPr>
          <w:rFonts w:ascii="Times" w:eastAsia="Malgun Gothic" w:hAnsi="Times" w:hint="eastAsia"/>
          <w:sz w:val="22"/>
          <w:szCs w:val="24"/>
          <w:lang w:val="en-US"/>
        </w:rPr>
        <w:t xml:space="preserve">asic </w:t>
      </w:r>
      <w:r w:rsidRPr="00285258">
        <w:rPr>
          <w:rFonts w:ascii="Times" w:eastAsia="Malgun Gothic" w:hAnsi="Times"/>
          <w:sz w:val="22"/>
          <w:szCs w:val="24"/>
          <w:lang w:val="en-US"/>
        </w:rPr>
        <w:t>operation can</w:t>
      </w:r>
      <w:r>
        <w:rPr>
          <w:rFonts w:ascii="Times" w:eastAsia="Malgun Gothic" w:hAnsi="Times"/>
          <w:sz w:val="22"/>
          <w:szCs w:val="24"/>
          <w:lang w:val="en-US"/>
        </w:rPr>
        <w:t xml:space="preserve"> be</w:t>
      </w:r>
      <w:r w:rsidRPr="00285258">
        <w:rPr>
          <w:rFonts w:ascii="Times" w:eastAsia="Malgun Gothic" w:hAnsi="Times"/>
          <w:sz w:val="22"/>
          <w:szCs w:val="24"/>
          <w:lang w:val="en-US"/>
        </w:rPr>
        <w:t xml:space="preserve"> </w:t>
      </w:r>
      <w:r>
        <w:rPr>
          <w:rFonts w:ascii="Times" w:eastAsia="Malgun Gothic" w:hAnsi="Times"/>
          <w:sz w:val="22"/>
          <w:szCs w:val="24"/>
          <w:lang w:val="en-US"/>
        </w:rPr>
        <w:t>performed</w:t>
      </w:r>
      <w:r w:rsidRPr="00285258">
        <w:rPr>
          <w:rFonts w:ascii="Times" w:eastAsia="Malgun Gothic" w:hAnsi="Times"/>
          <w:sz w:val="22"/>
          <w:szCs w:val="24"/>
          <w:lang w:val="en-US"/>
        </w:rPr>
        <w:t xml:space="preserve"> in </w:t>
      </w:r>
      <w:r>
        <w:rPr>
          <w:rFonts w:ascii="Times" w:eastAsia="Malgun Gothic" w:hAnsi="Times"/>
          <w:sz w:val="22"/>
          <w:szCs w:val="24"/>
          <w:lang w:val="en-US"/>
        </w:rPr>
        <w:t xml:space="preserve">existing </w:t>
      </w:r>
      <w:r w:rsidRPr="00285258">
        <w:rPr>
          <w:rFonts w:ascii="Times" w:eastAsia="Malgun Gothic" w:hAnsi="Times"/>
          <w:sz w:val="22"/>
          <w:szCs w:val="24"/>
          <w:lang w:val="en-US"/>
        </w:rPr>
        <w:t xml:space="preserve">NR </w:t>
      </w:r>
      <w:r>
        <w:rPr>
          <w:rFonts w:ascii="Times" w:eastAsia="Malgun Gothic" w:hAnsi="Times"/>
          <w:sz w:val="22"/>
          <w:szCs w:val="24"/>
          <w:lang w:val="en-US"/>
        </w:rPr>
        <w:t>SL</w:t>
      </w:r>
      <w:r w:rsidRPr="00285258">
        <w:rPr>
          <w:rFonts w:ascii="Times" w:eastAsia="Malgun Gothic" w:hAnsi="Times"/>
          <w:sz w:val="22"/>
          <w:szCs w:val="24"/>
          <w:lang w:val="en-US"/>
        </w:rPr>
        <w:t xml:space="preserve"> operating bands</w:t>
      </w:r>
      <w:r>
        <w:rPr>
          <w:rFonts w:ascii="Times" w:eastAsia="Malgun Gothic" w:hAnsi="Times"/>
          <w:sz w:val="22"/>
          <w:szCs w:val="24"/>
          <w:lang w:val="en-US"/>
        </w:rPr>
        <w:t>.</w:t>
      </w:r>
    </w:p>
    <w:p w14:paraId="2BEE5F02" w14:textId="77777777"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14:paraId="72BFA1C5" w14:textId="77777777"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14:paraId="3CADFECC" w14:textId="77777777"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14:paraId="7A14B83D" w14:textId="77777777"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bookmarkEnd w:id="104"/>
    <w:p w14:paraId="07ECFE17"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1A: gNB </w:t>
      </w:r>
      <w:r>
        <w:rPr>
          <w:rFonts w:ascii="Times" w:eastAsia="Malgun Gothic" w:hAnsi="Times"/>
          <w:sz w:val="22"/>
          <w:szCs w:val="24"/>
          <w:lang w:val="en-US"/>
        </w:rPr>
        <w:t xml:space="preserve">is not </w:t>
      </w:r>
      <w:r w:rsidRPr="00285258">
        <w:rPr>
          <w:rFonts w:ascii="Times" w:eastAsia="Malgun Gothic" w:hAnsi="Times"/>
          <w:sz w:val="22"/>
          <w:szCs w:val="24"/>
          <w:lang w:val="en-US"/>
        </w:rPr>
        <w:t xml:space="preserve">deployed </w:t>
      </w:r>
      <w:r>
        <w:rPr>
          <w:rFonts w:ascii="Times" w:eastAsia="Malgun Gothic" w:hAnsi="Times"/>
          <w:sz w:val="22"/>
          <w:szCs w:val="24"/>
          <w:lang w:val="en-US"/>
        </w:rPr>
        <w:t xml:space="preserve"> since</w:t>
      </w:r>
      <w:r w:rsidRPr="00285258">
        <w:rPr>
          <w:rFonts w:ascii="Times" w:eastAsia="Malgun Gothic" w:hAnsi="Times"/>
          <w:sz w:val="22"/>
          <w:szCs w:val="24"/>
          <w:lang w:val="en-US"/>
        </w:rPr>
        <w:t xml:space="preserve"> </w:t>
      </w:r>
      <w:r>
        <w:rPr>
          <w:rFonts w:ascii="Times" w:eastAsia="Malgun Gothic" w:hAnsi="Times"/>
          <w:sz w:val="22"/>
          <w:szCs w:val="24"/>
          <w:lang w:val="en-US"/>
        </w:rPr>
        <w:t>only public safety</w:t>
      </w:r>
      <w:r w:rsidRPr="00285258">
        <w:rPr>
          <w:rFonts w:ascii="Times" w:eastAsia="Malgun Gothic" w:hAnsi="Times"/>
          <w:sz w:val="22"/>
          <w:szCs w:val="24"/>
          <w:lang w:val="en-US"/>
        </w:rPr>
        <w:t xml:space="preserve"> UE</w:t>
      </w:r>
      <w:r>
        <w:rPr>
          <w:rFonts w:ascii="Times" w:eastAsia="Malgun Gothic" w:hAnsi="Times"/>
          <w:sz w:val="22"/>
          <w:szCs w:val="24"/>
          <w:lang w:val="en-US"/>
        </w:rPr>
        <w:t xml:space="preserve"> operated in out-of-coverage</w:t>
      </w:r>
      <w:r w:rsidRPr="00285258">
        <w:rPr>
          <w:rFonts w:ascii="Times" w:eastAsia="Malgun Gothic" w:hAnsi="Times"/>
          <w:sz w:val="22"/>
          <w:szCs w:val="24"/>
          <w:lang w:val="en-US"/>
        </w:rPr>
        <w:t xml:space="preserve"> </w:t>
      </w:r>
      <w:r>
        <w:rPr>
          <w:rFonts w:ascii="Times" w:eastAsia="Malgun Gothic" w:hAnsi="Times"/>
          <w:sz w:val="22"/>
          <w:szCs w:val="24"/>
          <w:lang w:val="en-US"/>
        </w:rPr>
        <w:t>in</w:t>
      </w:r>
      <w:r w:rsidRPr="00285258">
        <w:rPr>
          <w:rFonts w:ascii="Times" w:eastAsia="Malgun Gothic" w:hAnsi="Times"/>
          <w:sz w:val="22"/>
          <w:szCs w:val="24"/>
          <w:lang w:val="en-US"/>
        </w:rPr>
        <w:t xml:space="preserve"> </w:t>
      </w:r>
      <w:r>
        <w:rPr>
          <w:rFonts w:ascii="Times" w:eastAsia="Malgun Gothic" w:hAnsi="Times"/>
          <w:sz w:val="22"/>
          <w:szCs w:val="24"/>
          <w:lang w:val="en-US"/>
        </w:rPr>
        <w:t xml:space="preserve">licensed band such as </w:t>
      </w:r>
      <w:r w:rsidRPr="00285258">
        <w:rPr>
          <w:rFonts w:ascii="Times" w:eastAsia="Malgun Gothic" w:hAnsi="Times"/>
          <w:sz w:val="22"/>
          <w:szCs w:val="24"/>
          <w:lang w:val="en-US"/>
        </w:rPr>
        <w:t>n14</w:t>
      </w:r>
    </w:p>
    <w:p w14:paraId="29DC6AA2" w14:textId="77777777"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Malgun Gothic" w:hAnsi="Times"/>
          <w:sz w:val="22"/>
          <w:szCs w:val="24"/>
          <w:lang w:val="en-US"/>
        </w:rPr>
        <w:t>Case 1B: gNB is deployed to support both legacy</w:t>
      </w:r>
      <w:r>
        <w:rPr>
          <w:rFonts w:ascii="Times" w:eastAsia="Malgun Gothic" w:hAnsi="Times"/>
          <w:sz w:val="22"/>
          <w:szCs w:val="24"/>
          <w:lang w:val="en-US"/>
        </w:rPr>
        <w:t xml:space="preserve"> </w:t>
      </w:r>
      <w:r w:rsidRPr="00285258">
        <w:rPr>
          <w:rFonts w:ascii="Times" w:eastAsia="Malgun Gothic" w:hAnsi="Times"/>
          <w:sz w:val="22"/>
          <w:szCs w:val="24"/>
          <w:lang w:val="en-US"/>
        </w:rPr>
        <w:t xml:space="preserve">NR UE and </w:t>
      </w:r>
      <w:r>
        <w:rPr>
          <w:rFonts w:ascii="Times" w:eastAsia="Malgun Gothic" w:hAnsi="Times"/>
          <w:sz w:val="22"/>
          <w:szCs w:val="24"/>
          <w:lang w:val="en-US"/>
        </w:rPr>
        <w:t>public safety</w:t>
      </w:r>
      <w:r w:rsidRPr="00285258">
        <w:rPr>
          <w:rFonts w:ascii="Times" w:eastAsia="Malgun Gothic" w:hAnsi="Times"/>
          <w:sz w:val="22"/>
          <w:szCs w:val="24"/>
          <w:lang w:val="en-US"/>
        </w:rPr>
        <w:t xml:space="preserve"> UE</w:t>
      </w:r>
    </w:p>
    <w:p w14:paraId="07F39E20" w14:textId="77777777"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14:paraId="2805D9DD" w14:textId="77777777" w:rsidR="00715C56" w:rsidRDefault="00715C56" w:rsidP="00715C56">
      <w:pPr>
        <w:widowControl w:val="0"/>
        <w:wordWrap w:val="0"/>
        <w:spacing w:after="0"/>
        <w:ind w:left="2160"/>
        <w:jc w:val="both"/>
        <w:rPr>
          <w:rFonts w:ascii="Times" w:eastAsia="MS Mincho" w:hAnsi="Times"/>
          <w:sz w:val="22"/>
          <w:szCs w:val="24"/>
          <w:lang w:val="en-US" w:eastAsia="ja-JP"/>
        </w:rPr>
      </w:pPr>
    </w:p>
    <w:p w14:paraId="0383BB85"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14:paraId="6FBD94B0"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 xml:space="preserve">Case 2A: No gNB deployment scenarios </w:t>
      </w:r>
      <w:r w:rsidRPr="008E1D80">
        <w:rPr>
          <w:rFonts w:ascii="Times" w:eastAsia="Malgun Gothic" w:hAnsi="Times"/>
          <w:sz w:val="22"/>
          <w:szCs w:val="24"/>
          <w:lang w:val="en-US"/>
        </w:rPr>
        <w:t xml:space="preserve">based on semi-statically network-configured/pre-configured radio parameters </w:t>
      </w:r>
    </w:p>
    <w:p w14:paraId="56FE06B1"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Support UE autonomous resource allocation, at least mode 2.</w:t>
      </w:r>
    </w:p>
    <w:p w14:paraId="6A539DB9" w14:textId="77777777" w:rsidR="00715C56" w:rsidRPr="00285258" w:rsidRDefault="00715C56" w:rsidP="00D56796">
      <w:pPr>
        <w:widowControl w:val="0"/>
        <w:numPr>
          <w:ilvl w:val="2"/>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hint="eastAsia"/>
          <w:sz w:val="22"/>
          <w:szCs w:val="24"/>
          <w:lang w:val="en-US"/>
        </w:rPr>
        <w:t xml:space="preserve">Case 2B: gNB </w:t>
      </w:r>
      <w:r w:rsidRPr="00285258">
        <w:rPr>
          <w:rFonts w:ascii="Times" w:eastAsia="Malgun Gothic" w:hAnsi="Times"/>
          <w:sz w:val="22"/>
          <w:szCs w:val="24"/>
          <w:lang w:val="en-US"/>
        </w:rPr>
        <w:t xml:space="preserve">deployment scenarios </w:t>
      </w:r>
    </w:p>
    <w:p w14:paraId="24D6B1DA" w14:textId="77777777" w:rsidR="00715C56" w:rsidRPr="00285258" w:rsidRDefault="00715C56" w:rsidP="00D56796">
      <w:pPr>
        <w:widowControl w:val="0"/>
        <w:numPr>
          <w:ilvl w:val="3"/>
          <w:numId w:val="5"/>
        </w:numPr>
        <w:wordWrap w:val="0"/>
        <w:autoSpaceDE w:val="0"/>
        <w:autoSpaceDN w:val="0"/>
        <w:spacing w:after="0"/>
        <w:jc w:val="both"/>
        <w:rPr>
          <w:rFonts w:ascii="Times" w:eastAsia="Malgun Gothic" w:hAnsi="Times"/>
          <w:sz w:val="22"/>
          <w:szCs w:val="24"/>
          <w:lang w:val="en-US"/>
        </w:rPr>
      </w:pPr>
      <w:r w:rsidRPr="00285258">
        <w:rPr>
          <w:rFonts w:ascii="Times" w:eastAsia="Malgun Gothic" w:hAnsi="Times"/>
          <w:sz w:val="22"/>
          <w:szCs w:val="24"/>
          <w:lang w:val="en-US"/>
        </w:rPr>
        <w:t>P</w:t>
      </w:r>
      <w:r w:rsidRPr="00285258">
        <w:rPr>
          <w:rFonts w:ascii="Times" w:eastAsia="Malgun Gothic" w:hAnsi="Times" w:hint="eastAsia"/>
          <w:sz w:val="22"/>
          <w:szCs w:val="24"/>
          <w:lang w:val="en-US"/>
        </w:rPr>
        <w:t>roviding more UE specific or/and more dynamic resource allocation including Mode 1</w:t>
      </w:r>
      <w:r w:rsidRPr="00285258">
        <w:rPr>
          <w:rFonts w:ascii="Times" w:eastAsia="Malgun Gothic" w:hAnsi="Times"/>
          <w:sz w:val="22"/>
          <w:szCs w:val="24"/>
          <w:lang w:val="en-US"/>
        </w:rPr>
        <w:t>.</w:t>
      </w:r>
    </w:p>
    <w:p w14:paraId="5B71C465" w14:textId="77777777"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14:paraId="36884C7B" w14:textId="77777777"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14:paraId="25EAD2D7"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algun Gothic" w:hAnsi="Times"/>
          <w:sz w:val="22"/>
          <w:szCs w:val="24"/>
          <w:lang w:val="en-US"/>
        </w:rPr>
        <w:t>B</w:t>
      </w:r>
      <w:r w:rsidRPr="00A02112">
        <w:rPr>
          <w:rFonts w:ascii="Times" w:eastAsia="Malgun Gothic" w:hAnsi="Times" w:hint="eastAsia"/>
          <w:sz w:val="22"/>
          <w:szCs w:val="24"/>
          <w:lang w:val="en-US"/>
        </w:rPr>
        <w:t xml:space="preserve">asic </w:t>
      </w:r>
      <w:r w:rsidRPr="00A02112">
        <w:rPr>
          <w:rFonts w:ascii="Times" w:eastAsia="Malgun Gothic" w:hAnsi="Times"/>
          <w:sz w:val="22"/>
          <w:szCs w:val="24"/>
          <w:lang w:val="en-US"/>
        </w:rPr>
        <w:t xml:space="preserve">NR sidelink operation can support both in-coverage network and out-of-coverage NW scenarios. </w:t>
      </w:r>
    </w:p>
    <w:p w14:paraId="3CA758DF" w14:textId="77777777"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bookmarkEnd w:id="103"/>
    <w:p w14:paraId="7B0949E3" w14:textId="77777777" w:rsidR="00715C56" w:rsidRDefault="00715C56" w:rsidP="00715C56">
      <w:pPr>
        <w:ind w:leftChars="126" w:left="252"/>
        <w:rPr>
          <w:rFonts w:eastAsia="Malgun Gothic"/>
          <w:sz w:val="22"/>
          <w:lang w:val="en-US"/>
        </w:rPr>
      </w:pPr>
    </w:p>
    <w:p w14:paraId="2E64725E" w14:textId="77777777" w:rsidR="00715C56" w:rsidRPr="0099320B" w:rsidRDefault="00715C56" w:rsidP="00715C56">
      <w:pPr>
        <w:rPr>
          <w:szCs w:val="22"/>
        </w:rPr>
      </w:pPr>
      <w:r w:rsidRPr="0099320B">
        <w:rPr>
          <w:szCs w:val="22"/>
        </w:rPr>
        <w:lastRenderedPageBreak/>
        <w:t xml:space="preserve">RAN4 shall consider exact deployment scenarios and operating band planning for public saftety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5E843F03" w14:textId="77777777" w:rsidR="0099320B" w:rsidRPr="006113F0" w:rsidRDefault="0099320B" w:rsidP="0099320B">
      <w:pPr>
        <w:pStyle w:val="Heading3"/>
        <w:ind w:left="0" w:firstLine="0"/>
      </w:pPr>
      <w:bookmarkStart w:id="105" w:name="_Toc72931409"/>
      <w:bookmarkStart w:id="106" w:name="_Toc73026074"/>
      <w:bookmarkStart w:id="107" w:name="_Toc80918157"/>
      <w:r w:rsidRPr="006113F0">
        <w:rPr>
          <w:rFonts w:hint="eastAsia"/>
        </w:rPr>
        <w:t>4.3.</w:t>
      </w:r>
      <w:r>
        <w:t>3</w:t>
      </w:r>
      <w:r w:rsidRPr="006113F0">
        <w:rPr>
          <w:rFonts w:hint="eastAsia"/>
        </w:rPr>
        <w:tab/>
      </w:r>
      <w:r>
        <w:t>S</w:t>
      </w:r>
      <w:r w:rsidRPr="00DB7556">
        <w:t>ynchronization reference source</w:t>
      </w:r>
      <w:bookmarkEnd w:id="105"/>
      <w:bookmarkEnd w:id="106"/>
      <w:bookmarkEnd w:id="107"/>
    </w:p>
    <w:p w14:paraId="12723F24"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43ED14E1" w14:textId="77777777" w:rsidR="0099320B" w:rsidRPr="0099320B" w:rsidRDefault="0099320B" w:rsidP="00D56796">
      <w:pPr>
        <w:numPr>
          <w:ilvl w:val="0"/>
          <w:numId w:val="18"/>
        </w:numPr>
        <w:autoSpaceDN w:val="0"/>
        <w:spacing w:after="120" w:line="276" w:lineRule="auto"/>
        <w:jc w:val="both"/>
        <w:rPr>
          <w:rFonts w:eastAsia="DengXian"/>
          <w:i/>
          <w:color w:val="000000"/>
          <w:lang w:eastAsia="ko-KR"/>
        </w:rPr>
      </w:pPr>
      <w:bookmarkStart w:id="108" w:name="MCCQCTEMPBM_00000042"/>
      <w:r w:rsidRPr="0099320B">
        <w:rPr>
          <w:rFonts w:eastAsia="DengXian"/>
          <w:i/>
          <w:color w:val="000000"/>
        </w:rPr>
        <w:t xml:space="preserve">Whether GNSS-based synchronization or gNB/eNB-based synchronization is used is (pre)-configured.  </w:t>
      </w:r>
    </w:p>
    <w:p w14:paraId="7946DC8B" w14:textId="77777777" w:rsidR="0099320B" w:rsidRPr="0099320B" w:rsidRDefault="0099320B" w:rsidP="00D56796">
      <w:pPr>
        <w:numPr>
          <w:ilvl w:val="1"/>
          <w:numId w:val="16"/>
        </w:numPr>
        <w:autoSpaceDN w:val="0"/>
        <w:spacing w:after="120" w:line="276" w:lineRule="auto"/>
        <w:jc w:val="both"/>
        <w:rPr>
          <w:rFonts w:eastAsia="DengXian"/>
          <w:color w:val="000000"/>
        </w:rPr>
      </w:pPr>
      <w:bookmarkStart w:id="109" w:name="MCCQCTEMPBM_00000041"/>
      <w:r w:rsidRPr="0099320B">
        <w:rPr>
          <w:rFonts w:eastAsia="DengXian"/>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14:paraId="37230A38" w14:textId="77777777" w:rsidTr="0099320B">
        <w:trPr>
          <w:trHeight w:val="554"/>
        </w:trPr>
        <w:tc>
          <w:tcPr>
            <w:tcW w:w="4316" w:type="dxa"/>
            <w:hideMark/>
          </w:tcPr>
          <w:bookmarkEnd w:id="109"/>
          <w:p w14:paraId="2E87B469"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GNSS-based synchronization</w:t>
            </w:r>
          </w:p>
        </w:tc>
        <w:tc>
          <w:tcPr>
            <w:tcW w:w="4316" w:type="dxa"/>
            <w:hideMark/>
          </w:tcPr>
          <w:p w14:paraId="2720F9FC" w14:textId="77777777" w:rsidR="0099320B" w:rsidRPr="0099320B" w:rsidRDefault="0099320B" w:rsidP="00C240EB">
            <w:pPr>
              <w:spacing w:beforeLines="50" w:before="120" w:afterLines="50" w:after="120"/>
              <w:jc w:val="center"/>
              <w:rPr>
                <w:rFonts w:eastAsia="DengXian"/>
                <w:color w:val="000000"/>
                <w:sz w:val="18"/>
                <w:szCs w:val="16"/>
              </w:rPr>
            </w:pPr>
            <w:r w:rsidRPr="0099320B">
              <w:rPr>
                <w:rFonts w:eastAsia="DengXian"/>
                <w:b/>
                <w:bCs/>
                <w:color w:val="000000"/>
                <w:sz w:val="18"/>
                <w:szCs w:val="16"/>
              </w:rPr>
              <w:t>gNB/eNB-based synchronization</w:t>
            </w:r>
          </w:p>
        </w:tc>
      </w:tr>
      <w:tr w:rsidR="0099320B" w:rsidRPr="00672CC5" w14:paraId="3407D0EE" w14:textId="77777777" w:rsidTr="0099320B">
        <w:trPr>
          <w:trHeight w:val="2625"/>
        </w:trPr>
        <w:tc>
          <w:tcPr>
            <w:tcW w:w="4316" w:type="dxa"/>
            <w:hideMark/>
          </w:tcPr>
          <w:p w14:paraId="564BDFBB"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bookmarkStart w:id="110" w:name="MCCQCTEMPBM_00000040" w:colFirst="0" w:colLast="1"/>
            <w:r w:rsidRPr="0099320B">
              <w:rPr>
                <w:rFonts w:eastAsia="DengXian"/>
                <w:color w:val="000000"/>
                <w:sz w:val="18"/>
                <w:szCs w:val="16"/>
              </w:rPr>
              <w:t xml:space="preserve">P0: GNSS </w:t>
            </w:r>
          </w:p>
          <w:p w14:paraId="37D2FD86"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P1: the following UE has the same priority: </w:t>
            </w:r>
          </w:p>
          <w:p w14:paraId="3454C96F"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 xml:space="preserve">UE directly synchronized to GNSS </w:t>
            </w:r>
          </w:p>
          <w:p w14:paraId="33C0734D"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 xml:space="preserve">P2: the following UE has the same priority: </w:t>
            </w:r>
          </w:p>
          <w:p w14:paraId="791431DA" w14:textId="77777777" w:rsidR="0099320B" w:rsidRPr="0099320B" w:rsidRDefault="0099320B" w:rsidP="00D56796">
            <w:pPr>
              <w:numPr>
                <w:ilvl w:val="0"/>
                <w:numId w:val="17"/>
              </w:numPr>
              <w:overflowPunct/>
              <w:autoSpaceDE/>
              <w:adjustRightInd/>
              <w:spacing w:beforeLines="50" w:before="120" w:afterLines="50" w:after="120" w:line="276" w:lineRule="auto"/>
              <w:jc w:val="both"/>
              <w:rPr>
                <w:rFonts w:eastAsia="DengXian"/>
                <w:color w:val="000000"/>
                <w:sz w:val="18"/>
                <w:szCs w:val="16"/>
              </w:rPr>
            </w:pPr>
            <w:r w:rsidRPr="0099320B">
              <w:rPr>
                <w:rFonts w:eastAsia="DengXian"/>
                <w:color w:val="000000"/>
                <w:sz w:val="18"/>
                <w:szCs w:val="16"/>
              </w:rPr>
              <w:t>UE indirectly synchronized to GNSS</w:t>
            </w:r>
          </w:p>
          <w:p w14:paraId="16C97315" w14:textId="77777777"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DengXian"/>
                <w:color w:val="000000"/>
                <w:sz w:val="18"/>
                <w:szCs w:val="16"/>
              </w:rPr>
            </w:pPr>
            <w:r w:rsidRPr="0099320B">
              <w:rPr>
                <w:rFonts w:eastAsia="DengXian"/>
                <w:color w:val="000000"/>
                <w:sz w:val="18"/>
                <w:szCs w:val="16"/>
              </w:rPr>
              <w:t>P3: the remaining UEs have the lowest priority.</w:t>
            </w:r>
          </w:p>
        </w:tc>
        <w:tc>
          <w:tcPr>
            <w:tcW w:w="4316" w:type="dxa"/>
            <w:hideMark/>
          </w:tcPr>
          <w:p w14:paraId="49509BE9"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P0: gNB/eNB</w:t>
            </w:r>
          </w:p>
          <w:p w14:paraId="347A04B9"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P1’: UE directly synchronized to gNB/eNB </w:t>
            </w:r>
          </w:p>
          <w:p w14:paraId="48140732"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P2’: UE indirectly synchronized to gNB/eNB </w:t>
            </w:r>
          </w:p>
          <w:p w14:paraId="4364E8C6"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P3’: GNSS </w:t>
            </w:r>
          </w:p>
          <w:p w14:paraId="1142C515"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P4’: UE directly synchronized to GNSS </w:t>
            </w:r>
          </w:p>
          <w:p w14:paraId="498F5F3D"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P5’: UE indirectly synchronized to GNSS</w:t>
            </w:r>
          </w:p>
          <w:p w14:paraId="1C45923C" w14:textId="77777777"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DengXian"/>
                <w:color w:val="000000"/>
                <w:sz w:val="18"/>
                <w:szCs w:val="16"/>
              </w:rPr>
            </w:pPr>
            <w:r w:rsidRPr="0099320B">
              <w:rPr>
                <w:rFonts w:eastAsia="DengXian"/>
                <w:color w:val="000000"/>
                <w:sz w:val="18"/>
                <w:szCs w:val="16"/>
              </w:rPr>
              <w:t xml:space="preserve">P6’: the remaining UEs have the lowest priority. </w:t>
            </w:r>
          </w:p>
        </w:tc>
      </w:tr>
      <w:bookmarkEnd w:id="110"/>
    </w:tbl>
    <w:p w14:paraId="2AE6F8BA" w14:textId="77777777" w:rsidR="0099320B" w:rsidRPr="009B6C5B" w:rsidRDefault="0099320B" w:rsidP="0099320B"/>
    <w:p w14:paraId="79E0CF3C" w14:textId="77777777" w:rsidR="0099320B" w:rsidRPr="0099320B" w:rsidRDefault="0099320B" w:rsidP="00D56796">
      <w:pPr>
        <w:numPr>
          <w:ilvl w:val="0"/>
          <w:numId w:val="18"/>
        </w:numPr>
        <w:autoSpaceDN w:val="0"/>
        <w:spacing w:after="120" w:line="276" w:lineRule="auto"/>
        <w:jc w:val="both"/>
        <w:rPr>
          <w:rFonts w:eastAsia="Batang"/>
          <w:bCs/>
          <w:i/>
          <w:iCs/>
          <w:color w:val="000000"/>
        </w:rPr>
      </w:pPr>
      <w:r w:rsidRPr="0099320B">
        <w:rPr>
          <w:rFonts w:eastAsia="DengXian"/>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14:paraId="011424A5" w14:textId="77777777" w:rsidTr="0099320B">
        <w:trPr>
          <w:trHeight w:val="443"/>
          <w:jc w:val="center"/>
        </w:trPr>
        <w:tc>
          <w:tcPr>
            <w:tcW w:w="0" w:type="auto"/>
            <w:hideMark/>
          </w:tcPr>
          <w:bookmarkEnd w:id="108"/>
          <w:p w14:paraId="407B1E91" w14:textId="77777777" w:rsidR="0099320B" w:rsidRPr="0099320B" w:rsidRDefault="0099320B" w:rsidP="0099320B">
            <w:pPr>
              <w:tabs>
                <w:tab w:val="right" w:pos="3145"/>
              </w:tabs>
              <w:spacing w:before="75" w:after="75"/>
              <w:rPr>
                <w:rFonts w:eastAsia="Batang"/>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14:paraId="4E507E8F" w14:textId="77777777"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14:paraId="54397994" w14:textId="77777777" w:rsidTr="0099320B">
        <w:trPr>
          <w:trHeight w:val="2315"/>
          <w:jc w:val="center"/>
        </w:trPr>
        <w:tc>
          <w:tcPr>
            <w:tcW w:w="0" w:type="auto"/>
            <w:hideMark/>
          </w:tcPr>
          <w:p w14:paraId="7CCE889B"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14:paraId="1A5BAB22"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14:paraId="49C0E9EE"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14:paraId="08DB1A3E"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14:paraId="588A7AA3"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14:paraId="538FAF4F" w14:textId="77777777"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14:paraId="4A453959"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14:paraId="5CB5E864" w14:textId="77777777" w:rsidR="0099320B" w:rsidRPr="0099320B" w:rsidRDefault="0099320B" w:rsidP="00C240EB">
            <w:pPr>
              <w:spacing w:before="75" w:after="75" w:line="276" w:lineRule="auto"/>
              <w:rPr>
                <w:color w:val="000000"/>
                <w:sz w:val="18"/>
              </w:rPr>
            </w:pPr>
            <w:r w:rsidRPr="0099320B">
              <w:rPr>
                <w:color w:val="000000"/>
                <w:sz w:val="18"/>
              </w:rPr>
              <w:t>• P0’: gNB/eNB</w:t>
            </w:r>
          </w:p>
          <w:p w14:paraId="49A13518"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14:paraId="487EC1B8"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14:paraId="41DA8E2E"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14:paraId="788D487C"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14:paraId="5F22ABB7"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14:paraId="50227042" w14:textId="77777777"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14:paraId="3BFA084B" w14:textId="77777777" w:rsidR="0099320B" w:rsidRDefault="0099320B" w:rsidP="0099320B"/>
    <w:p w14:paraId="021D03CF"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192BF383" w14:textId="77777777" w:rsidTr="00C240EB">
        <w:tc>
          <w:tcPr>
            <w:tcW w:w="9631" w:type="dxa"/>
            <w:shd w:val="clear" w:color="auto" w:fill="auto"/>
          </w:tcPr>
          <w:p w14:paraId="2E27D885" w14:textId="77777777" w:rsidR="0099320B" w:rsidRPr="00FD65DE" w:rsidRDefault="0099320B" w:rsidP="00FD65DE">
            <w:pPr>
              <w:rPr>
                <w:sz w:val="24"/>
              </w:rPr>
            </w:pPr>
            <w:bookmarkStart w:id="111" w:name="_Toc53006573"/>
            <w:bookmarkStart w:id="112" w:name="_Toc52837933"/>
            <w:bookmarkStart w:id="113" w:name="_Toc52836925"/>
            <w:bookmarkStart w:id="114" w:name="_Toc46487047"/>
            <w:bookmarkStart w:id="115" w:name="_Toc46444286"/>
            <w:bookmarkStart w:id="116" w:name="_Toc46439449"/>
            <w:bookmarkStart w:id="117" w:name="_Toc72931410"/>
            <w:bookmarkStart w:id="118" w:name="_Toc73026075"/>
            <w:r w:rsidRPr="00FD65DE">
              <w:rPr>
                <w:sz w:val="24"/>
              </w:rPr>
              <w:t>5.8.12</w:t>
            </w:r>
            <w:r w:rsidRPr="00FD65DE">
              <w:rPr>
                <w:sz w:val="24"/>
              </w:rPr>
              <w:tab/>
              <w:t>DFN derivation from GNSS</w:t>
            </w:r>
            <w:bookmarkEnd w:id="111"/>
            <w:bookmarkEnd w:id="112"/>
            <w:bookmarkEnd w:id="113"/>
            <w:bookmarkEnd w:id="114"/>
            <w:bookmarkEnd w:id="115"/>
            <w:bookmarkEnd w:id="116"/>
            <w:bookmarkEnd w:id="117"/>
            <w:bookmarkEnd w:id="118"/>
          </w:p>
          <w:p w14:paraId="49AA2243"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1EF13ACF"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2769E234"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2417B7EA"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3CF74960" w14:textId="77777777" w:rsidR="0099320B" w:rsidRDefault="0099320B" w:rsidP="00C240EB">
            <w:r>
              <w:t>Where:</w:t>
            </w:r>
          </w:p>
          <w:p w14:paraId="75C6B8A5" w14:textId="77777777" w:rsidR="0099320B" w:rsidRDefault="0099320B" w:rsidP="00C240EB">
            <w:pPr>
              <w:pStyle w:val="B1"/>
            </w:pPr>
            <w:r w:rsidRPr="00F73783">
              <w:rPr>
                <w:b/>
                <w:i/>
              </w:rPr>
              <w:t>Tcurrent</w:t>
            </w:r>
            <w:r>
              <w:t xml:space="preserve"> is the current UTC time that obtained from GNSS. This value is expressed in milliseconds;</w:t>
            </w:r>
          </w:p>
          <w:p w14:paraId="63A68ACD" w14:textId="77777777" w:rsidR="0099320B" w:rsidRPr="00F73783" w:rsidRDefault="0099320B" w:rsidP="00C240EB">
            <w:pPr>
              <w:pStyle w:val="B1"/>
              <w:rPr>
                <w:kern w:val="2"/>
              </w:rPr>
            </w:pPr>
            <w:r w:rsidRPr="00F73783">
              <w:rPr>
                <w:b/>
                <w:i/>
              </w:rPr>
              <w:lastRenderedPageBreak/>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727B3DE"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4629B458" w14:textId="77777777" w:rsidR="0099320B" w:rsidRDefault="0099320B" w:rsidP="0099320B"/>
    <w:p w14:paraId="48F85FF2"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7B85A7CB" w14:textId="77777777" w:rsidR="0099320B" w:rsidRPr="0099320B" w:rsidRDefault="0099320B" w:rsidP="0099320B">
      <w:pPr>
        <w:jc w:val="both"/>
        <w:rPr>
          <w:noProof/>
          <w:snapToGrid w:val="0"/>
          <w:color w:val="FF0000"/>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14:paraId="518311A1" w14:textId="77777777" w:rsidR="0099320B" w:rsidRPr="0087716F" w:rsidRDefault="00FD6EF0">
      <w:pPr>
        <w:spacing w:after="0"/>
        <w:rPr>
          <w:lang w:eastAsia="ko-KR"/>
        </w:rPr>
      </w:pPr>
      <w:r w:rsidRPr="0099320B">
        <w:rPr>
          <w:sz w:val="22"/>
        </w:rPr>
        <w:br w:type="page"/>
      </w:r>
    </w:p>
    <w:p w14:paraId="2C482322" w14:textId="77777777" w:rsidR="00661635" w:rsidRPr="0087716F" w:rsidRDefault="00661635" w:rsidP="00661635">
      <w:pPr>
        <w:pStyle w:val="Heading1"/>
      </w:pPr>
      <w:bookmarkStart w:id="119" w:name="_Toc36034747"/>
      <w:bookmarkStart w:id="120" w:name="_Toc42537342"/>
      <w:bookmarkStart w:id="121" w:name="_Toc46356407"/>
      <w:bookmarkStart w:id="122" w:name="_Toc52566321"/>
      <w:bookmarkStart w:id="123" w:name="_Toc72931411"/>
      <w:bookmarkStart w:id="124" w:name="_Toc73026076"/>
      <w:bookmarkStart w:id="125" w:name="_Toc80918158"/>
      <w:r w:rsidRPr="0087716F">
        <w:lastRenderedPageBreak/>
        <w:t>5</w:t>
      </w:r>
      <w:r w:rsidRPr="0087716F">
        <w:tab/>
      </w:r>
      <w:r>
        <w:t>Leftover RF requirements</w:t>
      </w:r>
      <w:bookmarkEnd w:id="119"/>
      <w:bookmarkEnd w:id="120"/>
      <w:bookmarkEnd w:id="121"/>
      <w:bookmarkEnd w:id="122"/>
      <w:bookmarkEnd w:id="123"/>
      <w:bookmarkEnd w:id="124"/>
      <w:bookmarkEnd w:id="125"/>
    </w:p>
    <w:p w14:paraId="66789A6D" w14:textId="77777777" w:rsidR="00661635" w:rsidRDefault="00661635" w:rsidP="00661635">
      <w:pPr>
        <w:pStyle w:val="Heading2"/>
      </w:pPr>
      <w:bookmarkStart w:id="126" w:name="_Toc36034748"/>
      <w:bookmarkStart w:id="127" w:name="_Toc42537343"/>
      <w:bookmarkStart w:id="128" w:name="_Toc46356408"/>
      <w:bookmarkStart w:id="129" w:name="_Toc52566322"/>
      <w:bookmarkStart w:id="130" w:name="_Toc72931412"/>
      <w:bookmarkStart w:id="131" w:name="_Toc73026077"/>
      <w:bookmarkStart w:id="132" w:name="_Toc80918159"/>
      <w:r w:rsidRPr="0087716F">
        <w:t>5.1</w:t>
      </w:r>
      <w:r w:rsidRPr="0087716F">
        <w:tab/>
      </w:r>
      <w:bookmarkEnd w:id="126"/>
      <w:bookmarkEnd w:id="127"/>
      <w:bookmarkEnd w:id="128"/>
      <w:bookmarkEnd w:id="129"/>
      <w:r>
        <w:t>Power class 2 sidelink UE</w:t>
      </w:r>
      <w:bookmarkEnd w:id="130"/>
      <w:bookmarkEnd w:id="131"/>
      <w:bookmarkEnd w:id="132"/>
      <w:r>
        <w:t xml:space="preserve"> </w:t>
      </w:r>
    </w:p>
    <w:p w14:paraId="3BC947F3" w14:textId="77777777" w:rsidR="00805EC4" w:rsidRDefault="00805EC4" w:rsidP="00805EC4"/>
    <w:p w14:paraId="33DA14E3" w14:textId="77777777" w:rsidR="00805EC4" w:rsidRDefault="00805EC4" w:rsidP="00805EC4">
      <w:pPr>
        <w:pStyle w:val="Heading3"/>
      </w:pPr>
      <w:bookmarkStart w:id="133" w:name="_Toc72931413"/>
      <w:bookmarkStart w:id="134" w:name="_Toc73026078"/>
      <w:bookmarkStart w:id="135" w:name="_Toc80918160"/>
      <w:r>
        <w:rPr>
          <w:rFonts w:hint="eastAsia"/>
        </w:rPr>
        <w:t>5.1</w:t>
      </w:r>
      <w:r w:rsidRPr="00DA197E">
        <w:rPr>
          <w:rFonts w:hint="eastAsia"/>
        </w:rPr>
        <w:t>.1</w:t>
      </w:r>
      <w:r w:rsidRPr="0087716F">
        <w:tab/>
      </w:r>
      <w:r>
        <w:t>Coexistence evaluation for PC2 SL UE in licensed band</w:t>
      </w:r>
      <w:bookmarkEnd w:id="133"/>
      <w:bookmarkEnd w:id="134"/>
      <w:bookmarkEnd w:id="135"/>
    </w:p>
    <w:p w14:paraId="5060199D"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11C36B03" w14:textId="77777777" w:rsidR="00805EC4" w:rsidRPr="00805EC4" w:rsidRDefault="00805EC4" w:rsidP="00805EC4">
      <w:pPr>
        <w:pStyle w:val="Heading4"/>
      </w:pPr>
      <w:bookmarkStart w:id="136" w:name="_Toc72931414"/>
      <w:bookmarkStart w:id="137" w:name="_Toc73026079"/>
      <w:bookmarkStart w:id="138" w:name="_Toc80918161"/>
      <w:r w:rsidRPr="00805EC4">
        <w:rPr>
          <w:rFonts w:hint="eastAsia"/>
        </w:rPr>
        <w:t xml:space="preserve">5.1.1.1 Coexistence evaluation </w:t>
      </w:r>
      <w:r w:rsidRPr="00805EC4">
        <w:t>scenarios</w:t>
      </w:r>
      <w:bookmarkEnd w:id="136"/>
      <w:bookmarkEnd w:id="137"/>
      <w:bookmarkEnd w:id="138"/>
    </w:p>
    <w:p w14:paraId="10ED16CD" w14:textId="77777777" w:rsidR="00A92A16" w:rsidRPr="00846548" w:rsidRDefault="00A92A16" w:rsidP="00A92A16">
      <w:r>
        <w:t>The adjacent channel coexistence evaluation scenarios for PC2 NR V2X service are shown in Table 5.1.1.1-1</w:t>
      </w:r>
    </w:p>
    <w:p w14:paraId="72907F9A" w14:textId="77777777"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2C951E9E" w14:textId="77777777" w:rsidTr="00C240EB">
        <w:trPr>
          <w:trHeight w:val="450"/>
          <w:jc w:val="center"/>
        </w:trPr>
        <w:tc>
          <w:tcPr>
            <w:tcW w:w="4045" w:type="dxa"/>
            <w:gridSpan w:val="2"/>
            <w:shd w:val="clear" w:color="auto" w:fill="C6D9F1"/>
            <w:vAlign w:val="center"/>
          </w:tcPr>
          <w:p w14:paraId="2C7C1B93" w14:textId="77777777"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14:paraId="303AAE25" w14:textId="77777777" w:rsidR="00A92A16" w:rsidRDefault="00A92A16" w:rsidP="00C240EB">
            <w:pPr>
              <w:pStyle w:val="TAH"/>
            </w:pPr>
            <w:r w:rsidRPr="00F27661">
              <w:t>Deployment scenario</w:t>
            </w:r>
            <w:r>
              <w:t>s</w:t>
            </w:r>
          </w:p>
          <w:p w14:paraId="56378FD1" w14:textId="77777777" w:rsidR="00A92A16" w:rsidRPr="00F27661" w:rsidRDefault="00A92A16" w:rsidP="00C240EB">
            <w:pPr>
              <w:pStyle w:val="TAH"/>
            </w:pPr>
            <w:r>
              <w:t>(Aggressor-to-Victim)</w:t>
            </w:r>
          </w:p>
        </w:tc>
      </w:tr>
      <w:tr w:rsidR="00A92A16" w:rsidRPr="00F27661" w14:paraId="68591947" w14:textId="77777777" w:rsidTr="00C240EB">
        <w:trPr>
          <w:trHeight w:val="359"/>
          <w:jc w:val="center"/>
        </w:trPr>
        <w:tc>
          <w:tcPr>
            <w:tcW w:w="1082" w:type="dxa"/>
            <w:vMerge w:val="restart"/>
            <w:vAlign w:val="center"/>
          </w:tcPr>
          <w:p w14:paraId="6FC45722" w14:textId="77777777" w:rsidR="00A92A16" w:rsidRDefault="00A92A16" w:rsidP="00C240EB">
            <w:pPr>
              <w:pStyle w:val="NormalWeb"/>
              <w:spacing w:before="0" w:beforeAutospacing="0" w:after="0" w:afterAutospacing="0"/>
              <w:rPr>
                <w:lang w:eastAsia="ko-KR"/>
              </w:rPr>
            </w:pPr>
            <w:bookmarkStart w:id="139" w:name="MCCQCTEMPBM_00000039" w:colFirst="2" w:colLast="2"/>
            <w:r w:rsidRPr="0018663A">
              <w:rPr>
                <w:rFonts w:ascii="Arial" w:eastAsia="Malgun Gothic" w:hAnsi="Arial" w:cs="Times New Roman" w:hint="eastAsia"/>
                <w:color w:val="000000" w:themeColor="text1"/>
                <w:kern w:val="24"/>
                <w:sz w:val="18"/>
                <w:szCs w:val="32"/>
              </w:rPr>
              <w:t>F</w:t>
            </w:r>
            <w:r w:rsidRPr="0018663A">
              <w:rPr>
                <w:rFonts w:ascii="Arial" w:eastAsia="Malgun Gothic" w:hAnsi="Arial" w:cs="Times New Roman"/>
                <w:color w:val="000000" w:themeColor="text1"/>
                <w:kern w:val="24"/>
                <w:sz w:val="18"/>
                <w:szCs w:val="32"/>
              </w:rPr>
              <w:t>R1</w:t>
            </w:r>
          </w:p>
        </w:tc>
        <w:tc>
          <w:tcPr>
            <w:tcW w:w="2962" w:type="dxa"/>
            <w:shd w:val="clear" w:color="auto" w:fill="auto"/>
            <w:vAlign w:val="center"/>
          </w:tcPr>
          <w:p w14:paraId="5A4F94FB" w14:textId="77777777" w:rsidR="00A92A16" w:rsidRPr="0018663A" w:rsidRDefault="00A92A16" w:rsidP="00C240EB">
            <w:pPr>
              <w:pStyle w:val="NormalWeb"/>
              <w:spacing w:before="0" w:beforeAutospacing="0" w:after="0" w:afterAutospacing="0"/>
              <w:rPr>
                <w:rFonts w:ascii="Arial" w:hAnsi="Arial" w:cs="Arial"/>
                <w:sz w:val="18"/>
                <w:szCs w:val="36"/>
                <w:lang w:eastAsia="ko-KR"/>
              </w:rPr>
            </w:pPr>
            <w:r w:rsidRPr="0018663A">
              <w:rPr>
                <w:rFonts w:ascii="Arial" w:eastAsia="Malgun Gothic" w:hAnsi="Arial" w:cs="Times New Roman"/>
                <w:color w:val="000000" w:themeColor="text1"/>
                <w:kern w:val="24"/>
                <w:sz w:val="18"/>
                <w:szCs w:val="32"/>
                <w:lang w:val="en-GB"/>
              </w:rPr>
              <w:t xml:space="preserve">Scenario A: V2X service at </w:t>
            </w:r>
            <w:r w:rsidRPr="0018663A">
              <w:rPr>
                <w:rFonts w:ascii="Arial" w:eastAsia="Malgun Gothic" w:hAnsi="Arial" w:cs="Times New Roman"/>
                <w:color w:val="000000" w:themeColor="text1"/>
                <w:kern w:val="24"/>
                <w:sz w:val="18"/>
                <w:szCs w:val="32"/>
              </w:rPr>
              <w:t xml:space="preserve">licensed band where only NR SL is supported. </w:t>
            </w:r>
            <w:r w:rsidRPr="0018663A">
              <w:rPr>
                <w:rFonts w:ascii="Arial" w:eastAsia="Malgun Gothic" w:hAnsi="Arial" w:cs="Times New Roman"/>
                <w:color w:val="000000" w:themeColor="text1"/>
                <w:kern w:val="24"/>
                <w:sz w:val="18"/>
                <w:szCs w:val="32"/>
                <w:lang w:val="en-GB"/>
              </w:rPr>
              <w:t>(TDD: 2.6GHz)</w:t>
            </w:r>
          </w:p>
          <w:p w14:paraId="3A135519" w14:textId="77777777" w:rsidR="00A92A16" w:rsidRPr="0018663A" w:rsidRDefault="00A92A16" w:rsidP="00C240EB">
            <w:pPr>
              <w:pStyle w:val="TAL"/>
              <w:rPr>
                <w:rFonts w:eastAsia="SimSun"/>
                <w:lang w:eastAsia="zh-CN"/>
              </w:rPr>
            </w:pPr>
            <w:r w:rsidRPr="0018663A">
              <w:rPr>
                <w:rFonts w:eastAsia="Malgun Gothic"/>
                <w:color w:val="FF0000"/>
                <w:kern w:val="24"/>
                <w:szCs w:val="32"/>
              </w:rPr>
              <w:t>(2</w:t>
            </w:r>
            <w:r w:rsidRPr="0018663A">
              <w:rPr>
                <w:rFonts w:eastAsia="Malgun Gothic"/>
                <w:color w:val="FF0000"/>
                <w:kern w:val="24"/>
                <w:szCs w:val="32"/>
                <w:vertAlign w:val="superscript"/>
              </w:rPr>
              <w:t>nd</w:t>
            </w:r>
            <w:r>
              <w:rPr>
                <w:rFonts w:eastAsia="Malgun Gothic"/>
                <w:color w:val="FF0000"/>
                <w:kern w:val="24"/>
                <w:szCs w:val="32"/>
              </w:rPr>
              <w:t xml:space="preserve"> </w:t>
            </w:r>
            <w:r w:rsidRPr="0018663A">
              <w:rPr>
                <w:rFonts w:eastAsia="Malgun Gothic"/>
                <w:color w:val="FF0000"/>
                <w:kern w:val="24"/>
                <w:szCs w:val="32"/>
              </w:rPr>
              <w:t>priority)</w:t>
            </w:r>
          </w:p>
        </w:tc>
        <w:tc>
          <w:tcPr>
            <w:tcW w:w="4346" w:type="dxa"/>
            <w:shd w:val="clear" w:color="auto" w:fill="auto"/>
            <w:vAlign w:val="center"/>
          </w:tcPr>
          <w:p w14:paraId="12B479D9"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14:paraId="30B34489" w14:textId="77777777"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14:paraId="5719AC0C" w14:textId="77777777" w:rsidTr="00C240EB">
        <w:trPr>
          <w:trHeight w:val="1046"/>
          <w:jc w:val="center"/>
        </w:trPr>
        <w:tc>
          <w:tcPr>
            <w:tcW w:w="1082" w:type="dxa"/>
            <w:vMerge/>
            <w:vAlign w:val="center"/>
          </w:tcPr>
          <w:p w14:paraId="3D2BAD02" w14:textId="77777777" w:rsidR="00A92A16" w:rsidRDefault="00A92A16" w:rsidP="00C240EB">
            <w:pPr>
              <w:pStyle w:val="TAL"/>
              <w:jc w:val="center"/>
            </w:pPr>
            <w:bookmarkStart w:id="140" w:name="MCCQCTEMPBM_00000038" w:colFirst="2" w:colLast="2"/>
            <w:bookmarkEnd w:id="139"/>
          </w:p>
        </w:tc>
        <w:tc>
          <w:tcPr>
            <w:tcW w:w="2962" w:type="dxa"/>
            <w:shd w:val="clear" w:color="auto" w:fill="auto"/>
            <w:vAlign w:val="center"/>
          </w:tcPr>
          <w:p w14:paraId="4F98F500" w14:textId="77777777" w:rsidR="00A92A16" w:rsidRPr="0018663A" w:rsidRDefault="00A92A16" w:rsidP="00C240EB">
            <w:pPr>
              <w:pStyle w:val="NormalWeb"/>
              <w:spacing w:before="0" w:beforeAutospacing="0" w:after="0" w:afterAutospacing="0"/>
              <w:rPr>
                <w:rFonts w:ascii="Arial" w:hAnsi="Arial" w:cs="Arial"/>
                <w:sz w:val="18"/>
                <w:szCs w:val="36"/>
              </w:rPr>
            </w:pPr>
            <w:r w:rsidRPr="0018663A">
              <w:rPr>
                <w:rFonts w:ascii="Arial" w:eastAsia="Malgun Gothic" w:hAnsi="Arial" w:cs="Times New Roman"/>
                <w:color w:val="000000" w:themeColor="text1"/>
                <w:kern w:val="24"/>
                <w:sz w:val="18"/>
                <w:szCs w:val="32"/>
                <w:lang w:val="en-GB"/>
              </w:rPr>
              <w:t>Scenario B: V2X service at licensed bands where NR SL and NR Uu are supported. (TDD: 2.6GHz)</w:t>
            </w:r>
          </w:p>
          <w:p w14:paraId="39FBE195" w14:textId="77777777" w:rsidR="00A92A16" w:rsidRPr="0018663A" w:rsidRDefault="00A92A16" w:rsidP="00C240EB">
            <w:pPr>
              <w:pStyle w:val="TAL"/>
            </w:pPr>
            <w:r w:rsidRPr="0018663A">
              <w:rPr>
                <w:rFonts w:eastAsia="Malgun Gothic"/>
                <w:color w:val="FF0000"/>
                <w:kern w:val="24"/>
                <w:szCs w:val="32"/>
              </w:rPr>
              <w:t>(1</w:t>
            </w:r>
            <w:r w:rsidRPr="0018663A">
              <w:rPr>
                <w:rFonts w:eastAsia="Malgun Gothic"/>
                <w:color w:val="FF0000"/>
                <w:kern w:val="24"/>
                <w:szCs w:val="32"/>
                <w:vertAlign w:val="superscript"/>
              </w:rPr>
              <w:t>st</w:t>
            </w:r>
            <w:r>
              <w:rPr>
                <w:rFonts w:eastAsia="Malgun Gothic"/>
                <w:color w:val="FF0000"/>
                <w:kern w:val="24"/>
                <w:szCs w:val="32"/>
              </w:rPr>
              <w:t xml:space="preserve"> </w:t>
            </w:r>
            <w:r w:rsidRPr="0018663A">
              <w:rPr>
                <w:rFonts w:eastAsia="Malgun Gothic"/>
                <w:color w:val="FF0000"/>
                <w:kern w:val="24"/>
                <w:szCs w:val="32"/>
              </w:rPr>
              <w:t xml:space="preserve"> priority)</w:t>
            </w:r>
          </w:p>
        </w:tc>
        <w:tc>
          <w:tcPr>
            <w:tcW w:w="4346" w:type="dxa"/>
            <w:shd w:val="clear" w:color="auto" w:fill="auto"/>
            <w:vAlign w:val="center"/>
          </w:tcPr>
          <w:p w14:paraId="0F09F024"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14:paraId="0B4E54D8" w14:textId="77777777"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bookmarkEnd w:id="140"/>
    </w:tbl>
    <w:p w14:paraId="0EEA3070" w14:textId="77777777" w:rsidR="00A92A16" w:rsidRDefault="00A92A16" w:rsidP="00A92A16">
      <w:pPr>
        <w:rPr>
          <w:sz w:val="24"/>
          <w:lang w:eastAsia="ko-KR"/>
        </w:rPr>
      </w:pPr>
    </w:p>
    <w:p w14:paraId="4950F7A1" w14:textId="77777777" w:rsidR="00A92A16" w:rsidRDefault="00A92A16" w:rsidP="00A92A16">
      <w:pPr>
        <w:ind w:leftChars="100" w:left="200"/>
        <w:rPr>
          <w:lang w:eastAsia="ko-KR"/>
        </w:rPr>
      </w:pPr>
      <w:r>
        <w:rPr>
          <w:rFonts w:hint="eastAsia"/>
          <w:lang w:eastAsia="ko-KR"/>
        </w:rPr>
        <w:t>Basic simulation parameters are below</w:t>
      </w:r>
    </w:p>
    <w:p w14:paraId="4238A525"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bookmarkStart w:id="141" w:name="MCCQCTEMPBM_00000037"/>
      <w:r w:rsidRPr="00160CB1">
        <w:rPr>
          <w:lang w:val="en-US" w:eastAsia="ko-KR"/>
        </w:rPr>
        <w:t xml:space="preserve">Deployment scenarios: </w:t>
      </w:r>
      <w:r>
        <w:rPr>
          <w:lang w:val="en-US" w:eastAsia="ko-KR"/>
        </w:rPr>
        <w:t>Urban Manhattan grid model</w:t>
      </w:r>
    </w:p>
    <w:p w14:paraId="12244520"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14:paraId="147C9772" w14:textId="77777777"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bookmarkStart w:id="142" w:name="MCCQCTEMPBM_00000036"/>
      <w:r w:rsidRPr="00160CB1">
        <w:rPr>
          <w:lang w:val="en-US" w:eastAsia="ko-KR"/>
        </w:rPr>
        <w:t xml:space="preserve">Urban : </w:t>
      </w:r>
      <w:bookmarkStart w:id="143" w:name="OLE_LINK14"/>
      <w:r w:rsidRPr="00160CB1">
        <w:rPr>
          <w:lang w:val="en-US" w:eastAsia="ko-KR"/>
        </w:rPr>
        <w:t>Manhattan grid model: 3*433m, 3*250m</w:t>
      </w:r>
      <w:bookmarkEnd w:id="143"/>
    </w:p>
    <w:p w14:paraId="0ACABA72" w14:textId="77777777" w:rsidR="00A92A16" w:rsidRDefault="00A92A16" w:rsidP="00A92A16">
      <w:pPr>
        <w:overflowPunct w:val="0"/>
        <w:ind w:left="2520"/>
        <w:textAlignment w:val="baseline"/>
        <w:rPr>
          <w:lang w:val="en-US" w:eastAsia="ko-KR"/>
        </w:rPr>
      </w:pPr>
    </w:p>
    <w:p w14:paraId="1E5F6C93" w14:textId="77777777"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bookmarkEnd w:id="141"/>
    <w:p w14:paraId="4DD50FFB" w14:textId="77777777"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14:paraId="01D2DC17" w14:textId="77777777"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bookmarkEnd w:id="142"/>
    <w:p w14:paraId="115211E9" w14:textId="77777777" w:rsidR="00A92A16" w:rsidRPr="00D454CF" w:rsidRDefault="00A92A16" w:rsidP="00A92A16">
      <w:pPr>
        <w:ind w:leftChars="100" w:left="200"/>
        <w:rPr>
          <w:lang w:val="en-US" w:eastAsia="ko-KR"/>
        </w:rPr>
      </w:pPr>
    </w:p>
    <w:p w14:paraId="1485C9ED" w14:textId="77777777" w:rsidR="00A92A16" w:rsidRPr="004A0798" w:rsidRDefault="00A92A16" w:rsidP="00A92A16">
      <w:pPr>
        <w:rPr>
          <w:lang w:eastAsia="ko-KR"/>
        </w:rPr>
      </w:pPr>
      <w:r w:rsidRPr="004A0798">
        <w:t>The details of the deployment scenarios are presented in the following clauses.</w:t>
      </w:r>
    </w:p>
    <w:p w14:paraId="6BA04F01" w14:textId="77777777" w:rsidR="00805EC4" w:rsidRPr="00A92A16" w:rsidRDefault="00805EC4" w:rsidP="00805EC4">
      <w:pPr>
        <w:rPr>
          <w:sz w:val="24"/>
          <w:lang w:eastAsia="ko-KR"/>
        </w:rPr>
      </w:pPr>
    </w:p>
    <w:p w14:paraId="0003C544" w14:textId="77777777" w:rsidR="00805EC4" w:rsidRPr="00805EC4" w:rsidRDefault="00805EC4" w:rsidP="00805EC4">
      <w:pPr>
        <w:pStyle w:val="Heading4"/>
      </w:pPr>
      <w:bookmarkStart w:id="144" w:name="_Toc72931415"/>
      <w:bookmarkStart w:id="145" w:name="_Toc73026080"/>
      <w:bookmarkStart w:id="146" w:name="_Toc80918162"/>
      <w:r w:rsidRPr="00805EC4">
        <w:t>5.1.1.2 Coexistence simulations assumptions</w:t>
      </w:r>
      <w:bookmarkEnd w:id="144"/>
      <w:bookmarkEnd w:id="145"/>
      <w:bookmarkEnd w:id="146"/>
      <w:r w:rsidRPr="00805EC4">
        <w:t xml:space="preserve"> </w:t>
      </w:r>
    </w:p>
    <w:p w14:paraId="2BB36466" w14:textId="77777777" w:rsidR="00A92A16" w:rsidRPr="0018663A" w:rsidRDefault="00A92A16" w:rsidP="00A92A16">
      <w:pPr>
        <w:pStyle w:val="Heading5"/>
        <w:rPr>
          <w:b/>
          <w:bCs/>
          <w:sz w:val="24"/>
        </w:rPr>
      </w:pPr>
      <w:bookmarkStart w:id="147" w:name="_Toc36034752"/>
      <w:bookmarkStart w:id="148" w:name="_Toc42537347"/>
      <w:bookmarkStart w:id="149" w:name="_Toc72931416"/>
      <w:bookmarkStart w:id="150" w:name="_Toc73026081"/>
      <w:bookmarkStart w:id="151" w:name="_Toc80918163"/>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47"/>
      <w:bookmarkEnd w:id="148"/>
      <w:bookmarkEnd w:id="149"/>
      <w:bookmarkEnd w:id="150"/>
      <w:bookmarkEnd w:id="151"/>
    </w:p>
    <w:p w14:paraId="1C1F545B" w14:textId="77777777"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8F3EA4E" w14:textId="77777777" w:rsidR="00A92A16" w:rsidRDefault="00A92A16" w:rsidP="00A92A16"/>
    <w:p w14:paraId="4070A038" w14:textId="77777777" w:rsidR="00A92A16" w:rsidRPr="0018663A" w:rsidRDefault="00A92A16" w:rsidP="00A92A16">
      <w:pPr>
        <w:pStyle w:val="Heading5"/>
        <w:rPr>
          <w:b/>
          <w:bCs/>
          <w:sz w:val="24"/>
        </w:rPr>
      </w:pPr>
      <w:bookmarkStart w:id="152" w:name="_Toc72931417"/>
      <w:bookmarkStart w:id="153" w:name="_Toc73026082"/>
      <w:bookmarkStart w:id="154" w:name="_Toc80918164"/>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52"/>
      <w:bookmarkEnd w:id="153"/>
      <w:bookmarkEnd w:id="154"/>
    </w:p>
    <w:p w14:paraId="3BBF598A"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36DACAC4" w14:textId="77777777" w:rsidR="00A92A16" w:rsidRDefault="00A92A16" w:rsidP="00A92A16">
      <w:pPr>
        <w:pStyle w:val="Caption"/>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14:paraId="10E0F332" w14:textId="77777777"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02A18D8F" w14:textId="77777777"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0AC05DF3" w14:textId="77777777" w:rsidR="00A92A16" w:rsidRPr="00000C6A" w:rsidRDefault="00A92A16" w:rsidP="00C240EB">
            <w:pPr>
              <w:rPr>
                <w:lang w:val="en-US" w:eastAsia="ko-KR"/>
              </w:rPr>
            </w:pPr>
            <w:r w:rsidRPr="00000C6A">
              <w:rPr>
                <w:b/>
                <w:bCs/>
                <w:lang w:eastAsia="ko-KR"/>
              </w:rPr>
              <w:t>Value</w:t>
            </w:r>
          </w:p>
        </w:tc>
      </w:tr>
      <w:tr w:rsidR="00A92A16" w:rsidRPr="00000C6A" w14:paraId="339771FB" w14:textId="77777777"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20DE8D50" w14:textId="77777777"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DFFD96" w14:textId="77777777"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0101235" w14:textId="77777777" w:rsidR="00A92A16" w:rsidRPr="00000C6A" w:rsidRDefault="00A92A16" w:rsidP="00C240EB">
            <w:pPr>
              <w:rPr>
                <w:lang w:val="en-US" w:eastAsia="ko-KR"/>
              </w:rPr>
            </w:pPr>
            <w:r w:rsidRPr="00000C6A">
              <w:rPr>
                <w:lang w:eastAsia="ko-KR"/>
              </w:rPr>
              <w:t>NR V2X UE (Victim)</w:t>
            </w:r>
          </w:p>
        </w:tc>
      </w:tr>
      <w:tr w:rsidR="00A92A16" w:rsidRPr="00000C6A" w14:paraId="51443858"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3FC69A6" w14:textId="77777777"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6DD961" w14:textId="77777777"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2390A13" w14:textId="77777777" w:rsidR="00A92A16" w:rsidRPr="00000C6A" w:rsidRDefault="00A92A16" w:rsidP="00C240EB">
            <w:pPr>
              <w:rPr>
                <w:lang w:val="en-US" w:eastAsia="ko-KR"/>
              </w:rPr>
            </w:pPr>
            <w:r w:rsidRPr="00000C6A">
              <w:rPr>
                <w:lang w:eastAsia="ko-KR"/>
              </w:rPr>
              <w:t>23dBm or 26dBm</w:t>
            </w:r>
          </w:p>
        </w:tc>
      </w:tr>
      <w:tr w:rsidR="00A92A16" w:rsidRPr="00000C6A" w14:paraId="6DD716F7"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1325FB6" w14:textId="77777777"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48E977E" w14:textId="77777777"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D569677" w14:textId="77777777" w:rsidR="00A92A16" w:rsidRPr="00000C6A" w:rsidRDefault="00A92A16" w:rsidP="00C240EB">
            <w:pPr>
              <w:rPr>
                <w:lang w:val="en-US" w:eastAsia="ko-KR"/>
              </w:rPr>
            </w:pPr>
            <w:r w:rsidRPr="00000C6A">
              <w:rPr>
                <w:lang w:eastAsia="ko-KR"/>
              </w:rPr>
              <w:t>20MHz</w:t>
            </w:r>
          </w:p>
        </w:tc>
      </w:tr>
      <w:tr w:rsidR="00A92A16" w:rsidRPr="00000C6A" w14:paraId="31D2C903" w14:textId="77777777"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F98E35C" w14:textId="77777777"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7573456"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477FA115" w14:textId="77777777"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653744E" w14:textId="77777777" w:rsidR="00A92A16" w:rsidRPr="00000C6A" w:rsidRDefault="00A92A16" w:rsidP="00C240EB">
            <w:pPr>
              <w:rPr>
                <w:lang w:val="en-US" w:eastAsia="ko-KR"/>
              </w:rPr>
            </w:pPr>
            <w:r w:rsidRPr="00000C6A">
              <w:rPr>
                <w:lang w:eastAsia="ko-KR"/>
              </w:rPr>
              <w:t xml:space="preserve">1) 14 PRB (190 byte packet) for 15kHz SCS </w:t>
            </w:r>
          </w:p>
          <w:p w14:paraId="4AA1875D" w14:textId="77777777" w:rsidR="00A92A16" w:rsidRPr="00000C6A" w:rsidRDefault="00A92A16" w:rsidP="00C240EB">
            <w:pPr>
              <w:rPr>
                <w:lang w:val="en-US" w:eastAsia="ko-KR"/>
              </w:rPr>
            </w:pPr>
            <w:r w:rsidRPr="00000C6A">
              <w:rPr>
                <w:lang w:eastAsia="ko-KR"/>
              </w:rPr>
              <w:t>2)Other options are not precluded</w:t>
            </w:r>
          </w:p>
        </w:tc>
      </w:tr>
      <w:tr w:rsidR="00A92A16" w:rsidRPr="00000C6A" w14:paraId="7D129E69" w14:textId="77777777"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E7643D7" w14:textId="77777777" w:rsidR="00A92A16" w:rsidRPr="00000C6A" w:rsidRDefault="00A92A16" w:rsidP="00C240EB">
            <w:pPr>
              <w:rPr>
                <w:lang w:val="en-US" w:eastAsia="ko-KR"/>
              </w:rPr>
            </w:pPr>
            <w:bookmarkStart w:id="155" w:name="MCCQCTEMPBM_00000035" w:colFirst="1" w:colLast="1"/>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A158173" w14:textId="77777777" w:rsidR="00A92A16" w:rsidRPr="00000C6A" w:rsidRDefault="00A92A16" w:rsidP="00C240EB">
            <w:pPr>
              <w:rPr>
                <w:lang w:val="en-US" w:eastAsia="ko-KR"/>
              </w:rPr>
            </w:pPr>
            <w:r w:rsidRPr="00000C6A">
              <w:rPr>
                <w:lang w:eastAsia="ko-KR"/>
              </w:rPr>
              <w:t>1 transmission every 100ms</w:t>
            </w:r>
          </w:p>
          <w:p w14:paraId="4613D372"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14:paraId="01A39EE0" w14:textId="77777777"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bookmarkEnd w:id="155"/>
      <w:tr w:rsidR="00A92A16" w:rsidRPr="00000C6A" w14:paraId="019F8C96"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E541456" w14:textId="77777777"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A9D05BB" w14:textId="77777777"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4F18C48" w14:textId="77777777" w:rsidR="00A92A16" w:rsidRPr="00000C6A" w:rsidRDefault="00A92A16" w:rsidP="00C240EB">
            <w:pPr>
              <w:rPr>
                <w:lang w:val="en-US" w:eastAsia="ko-KR"/>
              </w:rPr>
            </w:pPr>
            <w:r w:rsidRPr="00000C6A">
              <w:rPr>
                <w:lang w:eastAsia="ko-KR"/>
              </w:rPr>
              <w:t>9dB</w:t>
            </w:r>
          </w:p>
        </w:tc>
      </w:tr>
      <w:tr w:rsidR="00A92A16" w:rsidRPr="00000C6A" w14:paraId="178BA11D"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0E11595" w14:textId="77777777"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605CCB9"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5E1AC11E" w14:textId="77777777"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B08916" w14:textId="77777777"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987E9A2" w14:textId="77777777" w:rsidR="00A92A16" w:rsidRPr="00000C6A" w:rsidRDefault="00A92A16" w:rsidP="00C240EB">
            <w:pPr>
              <w:rPr>
                <w:lang w:val="en-US" w:eastAsia="ko-KR"/>
              </w:rPr>
            </w:pPr>
            <w:r w:rsidRPr="00000C6A">
              <w:rPr>
                <w:lang w:val="en-US" w:eastAsia="ko-KR"/>
              </w:rPr>
              <w:t>The worst case of no power control is used</w:t>
            </w:r>
          </w:p>
        </w:tc>
      </w:tr>
      <w:tr w:rsidR="00A92A16" w:rsidRPr="00000C6A" w14:paraId="0A135D1D" w14:textId="77777777"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36F90DD" w14:textId="77777777"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A153685" w14:textId="77777777" w:rsidR="00A92A16" w:rsidRPr="00000C6A" w:rsidRDefault="00A92A16" w:rsidP="00C240EB">
            <w:pPr>
              <w:rPr>
                <w:lang w:val="en-US" w:eastAsia="ko-KR"/>
              </w:rPr>
            </w:pPr>
            <w:r w:rsidRPr="00000C6A">
              <w:rPr>
                <w:lang w:eastAsia="ko-KR"/>
              </w:rPr>
              <w:t xml:space="preserve">As per link level performance model in TR 38.xxx </w:t>
            </w:r>
          </w:p>
          <w:p w14:paraId="0AD943B1" w14:textId="77777777"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C0699B1" w14:textId="77777777" w:rsidR="00A92A16" w:rsidRPr="00000C6A" w:rsidRDefault="00A92A16" w:rsidP="00C240EB">
            <w:pPr>
              <w:rPr>
                <w:lang w:val="en-US" w:eastAsia="ko-KR"/>
              </w:rPr>
            </w:pPr>
            <w:r w:rsidRPr="00000C6A">
              <w:rPr>
                <w:lang w:eastAsia="ko-KR"/>
              </w:rPr>
              <w:t>As per link level performance model in TR 38.xxx</w:t>
            </w:r>
          </w:p>
          <w:p w14:paraId="34430493" w14:textId="77777777" w:rsidR="00A92A16" w:rsidRPr="00000C6A" w:rsidRDefault="00A92A16" w:rsidP="00C240EB">
            <w:pPr>
              <w:rPr>
                <w:lang w:val="en-US" w:eastAsia="ko-KR"/>
              </w:rPr>
            </w:pPr>
            <w:r w:rsidRPr="00000C6A">
              <w:rPr>
                <w:lang w:eastAsia="ko-KR"/>
              </w:rPr>
              <w:t>Table A-x for 2.6GHz</w:t>
            </w:r>
          </w:p>
        </w:tc>
      </w:tr>
    </w:tbl>
    <w:p w14:paraId="23E7CF9E" w14:textId="77777777" w:rsidR="00A92A16" w:rsidRDefault="00A92A16" w:rsidP="00A92A16">
      <w:pPr>
        <w:rPr>
          <w:lang w:val="en-US" w:eastAsia="ko-KR"/>
        </w:rPr>
      </w:pPr>
    </w:p>
    <w:p w14:paraId="0F14AF14" w14:textId="77777777" w:rsidR="00A92A16" w:rsidRDefault="00A92A16" w:rsidP="00A92A16">
      <w:pPr>
        <w:pStyle w:val="Caption"/>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43F0D894" w14:textId="77777777"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78D3B1A" w14:textId="77777777"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70212E0F" w14:textId="77777777" w:rsidR="00A92A16" w:rsidRPr="00000C6A" w:rsidRDefault="00A92A16" w:rsidP="00C240EB">
            <w:pPr>
              <w:rPr>
                <w:lang w:val="en-US" w:eastAsia="ko-KR"/>
              </w:rPr>
            </w:pPr>
            <w:r w:rsidRPr="00000C6A">
              <w:rPr>
                <w:b/>
                <w:bCs/>
                <w:lang w:eastAsia="ko-KR"/>
              </w:rPr>
              <w:t>Value</w:t>
            </w:r>
          </w:p>
        </w:tc>
      </w:tr>
      <w:tr w:rsidR="00A92A16" w:rsidRPr="00000C6A" w14:paraId="61FE5426" w14:textId="77777777"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B18B99" w14:textId="77777777"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B451A49" w14:textId="77777777"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50E5B15" w14:textId="77777777"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2C8F225" w14:textId="77777777" w:rsidR="00A92A16" w:rsidRPr="00000C6A" w:rsidRDefault="00A92A16" w:rsidP="00C240EB">
            <w:pPr>
              <w:rPr>
                <w:lang w:val="en-US" w:eastAsia="ko-KR"/>
              </w:rPr>
            </w:pPr>
            <w:r w:rsidRPr="00000C6A">
              <w:rPr>
                <w:lang w:eastAsia="ko-KR"/>
              </w:rPr>
              <w:t xml:space="preserve">NR V2X UE </w:t>
            </w:r>
          </w:p>
        </w:tc>
      </w:tr>
      <w:tr w:rsidR="00A92A16" w:rsidRPr="00000C6A" w14:paraId="41780B83" w14:textId="77777777"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4EF266B" w14:textId="77777777"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A1D74D" w14:textId="77777777"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CCD6555"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B56F34" w14:textId="77777777" w:rsidR="00A92A16" w:rsidRPr="00000C6A" w:rsidRDefault="00A92A16" w:rsidP="00C240EB">
            <w:pPr>
              <w:rPr>
                <w:lang w:val="en-US" w:eastAsia="ko-KR"/>
              </w:rPr>
            </w:pPr>
            <w:r w:rsidRPr="00000C6A">
              <w:rPr>
                <w:lang w:eastAsia="ko-KR"/>
              </w:rPr>
              <w:t>26dBm</w:t>
            </w:r>
          </w:p>
        </w:tc>
      </w:tr>
      <w:tr w:rsidR="00A92A16" w:rsidRPr="00000C6A" w14:paraId="1F898ECD" w14:textId="77777777"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55E708A" w14:textId="77777777"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31030B5" w14:textId="77777777"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F2949AD" w14:textId="77777777"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FC34FD" w14:textId="77777777" w:rsidR="00A92A16" w:rsidRPr="00000C6A" w:rsidRDefault="00A92A16" w:rsidP="00C240EB">
            <w:pPr>
              <w:rPr>
                <w:lang w:val="en-US" w:eastAsia="ko-KR"/>
              </w:rPr>
            </w:pPr>
            <w:r w:rsidRPr="00000C6A">
              <w:rPr>
                <w:lang w:eastAsia="ko-KR"/>
              </w:rPr>
              <w:t>20MHz</w:t>
            </w:r>
          </w:p>
        </w:tc>
      </w:tr>
      <w:tr w:rsidR="00A92A16" w:rsidRPr="00000C6A" w14:paraId="442AF46A" w14:textId="77777777"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B380D7C" w14:textId="77777777"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06A4509" w14:textId="77777777" w:rsidR="00A92A16" w:rsidRPr="00000C6A" w:rsidRDefault="00A92A16" w:rsidP="00C240EB">
            <w:pPr>
              <w:rPr>
                <w:lang w:val="en-US" w:eastAsia="ko-KR"/>
              </w:rPr>
            </w:pPr>
            <w:r w:rsidRPr="00000C6A">
              <w:rPr>
                <w:lang w:eastAsia="ko-KR"/>
              </w:rPr>
              <w:t xml:space="preserve">1) [32] PRB for 15kHz SCS </w:t>
            </w:r>
          </w:p>
          <w:p w14:paraId="77E72ED3"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AFC5C92" w14:textId="77777777"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E783A0F" w14:textId="77777777"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25583661" w14:textId="77777777"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120C84CD" w14:textId="77777777"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EEF63CB" w14:textId="77777777"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0D4420F" w14:textId="77777777"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9F6EEB9" w14:textId="77777777"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1310EAB" w14:textId="77777777" w:rsidR="00A92A16" w:rsidRPr="00000C6A" w:rsidRDefault="00A92A16" w:rsidP="00C240EB">
            <w:pPr>
              <w:rPr>
                <w:lang w:val="en-US" w:eastAsia="ko-KR"/>
              </w:rPr>
            </w:pPr>
            <w:r w:rsidRPr="00000C6A">
              <w:rPr>
                <w:lang w:eastAsia="ko-KR"/>
              </w:rPr>
              <w:t>Reference table 5.2.1.2-1</w:t>
            </w:r>
          </w:p>
        </w:tc>
      </w:tr>
      <w:tr w:rsidR="00A92A16" w:rsidRPr="00000C6A" w14:paraId="7864F2AF" w14:textId="77777777"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54F5550" w14:textId="77777777"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F889150"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53B8D31" w14:textId="77777777"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8A4768E" w14:textId="77777777" w:rsidR="00A92A16" w:rsidRPr="00000C6A" w:rsidRDefault="00A92A16" w:rsidP="00C240EB">
            <w:pPr>
              <w:rPr>
                <w:lang w:val="en-US" w:eastAsia="ko-KR"/>
              </w:rPr>
            </w:pPr>
            <w:r w:rsidRPr="00000C6A">
              <w:rPr>
                <w:lang w:eastAsia="ko-KR"/>
              </w:rPr>
              <w:t>9dB</w:t>
            </w:r>
          </w:p>
        </w:tc>
      </w:tr>
      <w:tr w:rsidR="00A92A16" w:rsidRPr="00000C6A" w14:paraId="339E0AD2" w14:textId="77777777"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3BF2041" w14:textId="77777777"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645410B" w14:textId="77777777"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9DD1E43" w14:textId="77777777"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2DEACF6" w14:textId="77777777" w:rsidR="00A92A16" w:rsidRPr="00000C6A" w:rsidRDefault="00A92A16" w:rsidP="00C240EB">
            <w:pPr>
              <w:rPr>
                <w:lang w:val="en-US" w:eastAsia="ko-KR"/>
              </w:rPr>
            </w:pPr>
            <w:r w:rsidRPr="00000C6A">
              <w:rPr>
                <w:lang w:eastAsia="ko-KR"/>
              </w:rPr>
              <w:t>Omni-directional with gain of 0 dBi</w:t>
            </w:r>
          </w:p>
        </w:tc>
      </w:tr>
      <w:tr w:rsidR="00A92A16" w:rsidRPr="00000C6A" w14:paraId="649BCB73" w14:textId="77777777"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111EFA2" w14:textId="77777777"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823066C"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2BA3EA4" w14:textId="77777777"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E01F884" w14:textId="77777777" w:rsidR="00A92A16" w:rsidRPr="00000C6A" w:rsidRDefault="00A92A16" w:rsidP="00C240EB">
            <w:pPr>
              <w:rPr>
                <w:lang w:val="en-US" w:eastAsia="ko-KR"/>
              </w:rPr>
            </w:pPr>
            <w:r w:rsidRPr="00000C6A">
              <w:rPr>
                <w:lang w:eastAsia="ko-KR"/>
              </w:rPr>
              <w:t>As per link level performance model in TR 38.xxx</w:t>
            </w:r>
          </w:p>
          <w:p w14:paraId="1CA798C0" w14:textId="77777777" w:rsidR="00A92A16" w:rsidRPr="00000C6A" w:rsidRDefault="00A92A16" w:rsidP="00C240EB">
            <w:pPr>
              <w:rPr>
                <w:lang w:val="en-US" w:eastAsia="ko-KR"/>
              </w:rPr>
            </w:pPr>
            <w:r w:rsidRPr="00000C6A">
              <w:rPr>
                <w:lang w:eastAsia="ko-KR"/>
              </w:rPr>
              <w:t>Table A-x for 2.6GHz</w:t>
            </w:r>
          </w:p>
        </w:tc>
      </w:tr>
      <w:tr w:rsidR="00A92A16" w:rsidRPr="00000C6A" w14:paraId="02E118F5" w14:textId="77777777"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7D8E27A" w14:textId="77777777"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6754B25" w14:textId="77777777"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CD0A8B4" w14:textId="77777777" w:rsidR="00A92A16" w:rsidRPr="00000C6A" w:rsidRDefault="00A92A16" w:rsidP="00C240EB">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E4C833" w14:textId="77777777" w:rsidR="00A92A16" w:rsidRPr="00000C6A" w:rsidRDefault="00A92A16" w:rsidP="00C240EB">
            <w:pPr>
              <w:rPr>
                <w:lang w:val="en-US" w:eastAsia="ko-KR"/>
              </w:rPr>
            </w:pPr>
            <w:r w:rsidRPr="00000C6A">
              <w:rPr>
                <w:lang w:eastAsia="ko-KR"/>
              </w:rPr>
              <w:t>NA</w:t>
            </w:r>
          </w:p>
        </w:tc>
      </w:tr>
    </w:tbl>
    <w:p w14:paraId="10872CF9" w14:textId="77777777" w:rsidR="00A92A16" w:rsidRDefault="00A92A16" w:rsidP="00A92A16">
      <w:pPr>
        <w:rPr>
          <w:lang w:eastAsia="ko-KR"/>
        </w:rPr>
      </w:pPr>
    </w:p>
    <w:p w14:paraId="2CD50841" w14:textId="77777777" w:rsidR="00D56796" w:rsidRPr="0018663A" w:rsidRDefault="00D56796" w:rsidP="00D56796">
      <w:pPr>
        <w:pStyle w:val="Heading5"/>
        <w:rPr>
          <w:b/>
          <w:bCs/>
          <w:sz w:val="24"/>
        </w:rPr>
      </w:pPr>
      <w:bookmarkStart w:id="156" w:name="_Toc80918165"/>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56"/>
    </w:p>
    <w:p w14:paraId="03AA6E26" w14:textId="77777777" w:rsidR="00A92A16" w:rsidRPr="00EC755A" w:rsidRDefault="00A92A16" w:rsidP="00A92A16">
      <w:pPr>
        <w:overflowPunct w:val="0"/>
        <w:textAlignment w:val="baseline"/>
      </w:pPr>
      <w:r>
        <w:t>RAN4 only consider 1step ACLR/ACS model to derive the PC2 coxistence evaluation in licensed band</w:t>
      </w:r>
    </w:p>
    <w:p w14:paraId="3C5054B0" w14:textId="77777777" w:rsidR="00A92A16" w:rsidRDefault="00A92A16" w:rsidP="00A92A16">
      <w:pPr>
        <w:pStyle w:val="Caption"/>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452BB23D" w14:textId="77777777" w:rsidTr="00C240EB">
        <w:trPr>
          <w:trHeight w:val="184"/>
          <w:tblHeader/>
          <w:jc w:val="center"/>
        </w:trPr>
        <w:tc>
          <w:tcPr>
            <w:tcW w:w="1838" w:type="dxa"/>
            <w:vMerge w:val="restart"/>
            <w:shd w:val="clear" w:color="auto" w:fill="C6D9F1"/>
            <w:vAlign w:val="center"/>
          </w:tcPr>
          <w:p w14:paraId="70CDB635"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1ED3FA07" w14:textId="77777777" w:rsidR="00A92A16" w:rsidRPr="0018663A" w:rsidRDefault="00A92A16" w:rsidP="00C240EB">
            <w:pPr>
              <w:spacing w:after="0"/>
              <w:jc w:val="center"/>
              <w:rPr>
                <w:rFonts w:ascii="Arial" w:eastAsia="Malgun Gothic" w:hAnsi="Arial"/>
                <w:b/>
                <w:bCs/>
                <w:color w:val="000000"/>
                <w:kern w:val="24"/>
                <w:szCs w:val="32"/>
                <w:lang w:eastAsia="ko-KR"/>
              </w:rPr>
            </w:pPr>
            <w:r w:rsidRPr="0018663A">
              <w:rPr>
                <w:rFonts w:ascii="Arial" w:eastAsia="Malgun Gothic" w:hAnsi="Arial"/>
                <w:b/>
                <w:bCs/>
                <w:color w:val="000000"/>
                <w:kern w:val="24"/>
                <w:szCs w:val="32"/>
                <w:lang w:eastAsia="ko-KR"/>
              </w:rPr>
              <w:t>Value</w:t>
            </w:r>
          </w:p>
        </w:tc>
      </w:tr>
      <w:tr w:rsidR="00A92A16" w:rsidRPr="00E65C33" w14:paraId="7DF04872" w14:textId="77777777" w:rsidTr="00C240EB">
        <w:trPr>
          <w:trHeight w:val="366"/>
          <w:jc w:val="center"/>
        </w:trPr>
        <w:tc>
          <w:tcPr>
            <w:tcW w:w="1838" w:type="dxa"/>
            <w:vMerge/>
            <w:shd w:val="clear" w:color="auto" w:fill="auto"/>
            <w:vAlign w:val="center"/>
          </w:tcPr>
          <w:p w14:paraId="3861A3E1" w14:textId="77777777" w:rsidR="00A92A16" w:rsidRPr="00D218F6" w:rsidRDefault="00A92A16" w:rsidP="00C240EB">
            <w:pPr>
              <w:spacing w:after="0"/>
              <w:jc w:val="center"/>
              <w:rPr>
                <w:rFonts w:ascii="Arial" w:eastAsia="Malgun Gothic" w:hAnsi="Arial"/>
                <w:b/>
                <w:bCs/>
                <w:color w:val="000000"/>
                <w:kern w:val="24"/>
                <w:szCs w:val="32"/>
                <w:lang w:eastAsia="ko-KR"/>
              </w:rPr>
            </w:pPr>
          </w:p>
        </w:tc>
        <w:tc>
          <w:tcPr>
            <w:tcW w:w="3019" w:type="dxa"/>
            <w:shd w:val="clear" w:color="auto" w:fill="auto"/>
            <w:vAlign w:val="center"/>
          </w:tcPr>
          <w:p w14:paraId="14D8C0CA"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 xml:space="preserve">PC2 NR V2X UE (Aggressor) </w:t>
            </w:r>
          </w:p>
        </w:tc>
        <w:tc>
          <w:tcPr>
            <w:tcW w:w="3535" w:type="dxa"/>
            <w:vAlign w:val="center"/>
          </w:tcPr>
          <w:p w14:paraId="5A68B4E3" w14:textId="77777777" w:rsidR="00A92A16" w:rsidRPr="00D218F6" w:rsidRDefault="00A92A16" w:rsidP="00C240EB">
            <w:pPr>
              <w:spacing w:after="0"/>
              <w:jc w:val="center"/>
              <w:rPr>
                <w:rFonts w:ascii="Arial" w:eastAsia="Malgun Gothic" w:hAnsi="Arial"/>
                <w:bCs/>
                <w:color w:val="000000"/>
                <w:kern w:val="24"/>
                <w:szCs w:val="32"/>
                <w:lang w:eastAsia="ko-KR"/>
              </w:rPr>
            </w:pPr>
            <w:r w:rsidRPr="00D218F6">
              <w:rPr>
                <w:rFonts w:ascii="Arial" w:eastAsia="Malgun Gothic" w:hAnsi="Arial"/>
                <w:bCs/>
                <w:color w:val="000000"/>
                <w:kern w:val="24"/>
                <w:szCs w:val="32"/>
                <w:lang w:eastAsia="ko-KR"/>
              </w:rPr>
              <w:t>NR V2X UE (Victim PC3/PC2)</w:t>
            </w:r>
          </w:p>
        </w:tc>
      </w:tr>
      <w:tr w:rsidR="00A92A16" w:rsidRPr="00AE4D9A" w14:paraId="75400D8A" w14:textId="77777777" w:rsidTr="00C240EB">
        <w:trPr>
          <w:trHeight w:val="367"/>
          <w:jc w:val="center"/>
        </w:trPr>
        <w:tc>
          <w:tcPr>
            <w:tcW w:w="1838" w:type="dxa"/>
            <w:shd w:val="clear" w:color="auto" w:fill="auto"/>
            <w:vAlign w:val="center"/>
          </w:tcPr>
          <w:p w14:paraId="06183168"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ACLR</w:t>
            </w:r>
          </w:p>
        </w:tc>
        <w:tc>
          <w:tcPr>
            <w:tcW w:w="3019" w:type="dxa"/>
            <w:shd w:val="clear" w:color="auto" w:fill="auto"/>
            <w:vAlign w:val="center"/>
          </w:tcPr>
          <w:p w14:paraId="692C1D26"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31+XdB</w:t>
            </w:r>
          </w:p>
        </w:tc>
        <w:tc>
          <w:tcPr>
            <w:tcW w:w="3535" w:type="dxa"/>
            <w:vAlign w:val="center"/>
          </w:tcPr>
          <w:p w14:paraId="5C6727C0"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30 + X dB</w:t>
            </w:r>
          </w:p>
          <w:p w14:paraId="7C6CCEA2"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31 + X dB</w:t>
            </w:r>
          </w:p>
        </w:tc>
      </w:tr>
      <w:tr w:rsidR="00A92A16" w:rsidRPr="00AE4D9A" w14:paraId="3054EDA4" w14:textId="77777777" w:rsidTr="00C240EB">
        <w:trPr>
          <w:trHeight w:val="491"/>
          <w:jc w:val="center"/>
        </w:trPr>
        <w:tc>
          <w:tcPr>
            <w:tcW w:w="1838" w:type="dxa"/>
            <w:shd w:val="clear" w:color="auto" w:fill="auto"/>
            <w:vAlign w:val="center"/>
          </w:tcPr>
          <w:p w14:paraId="35546E87"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ACS</w:t>
            </w:r>
          </w:p>
        </w:tc>
        <w:tc>
          <w:tcPr>
            <w:tcW w:w="3019" w:type="dxa"/>
            <w:shd w:val="clear" w:color="auto" w:fill="auto"/>
            <w:vAlign w:val="center"/>
          </w:tcPr>
          <w:p w14:paraId="03211394"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27+XdB</w:t>
            </w:r>
          </w:p>
        </w:tc>
        <w:tc>
          <w:tcPr>
            <w:tcW w:w="3535" w:type="dxa"/>
            <w:vAlign w:val="center"/>
          </w:tcPr>
          <w:p w14:paraId="26F8C2C6" w14:textId="77777777" w:rsidR="00A92A16" w:rsidRPr="0018663A" w:rsidRDefault="00A92A16" w:rsidP="00C240EB">
            <w:pPr>
              <w:spacing w:after="0"/>
              <w:jc w:val="center"/>
              <w:rPr>
                <w:rFonts w:ascii="Arial" w:eastAsia="Malgun Gothic" w:hAnsi="Arial"/>
                <w:bCs/>
                <w:color w:val="000000"/>
                <w:kern w:val="24"/>
                <w:szCs w:val="32"/>
                <w:lang w:eastAsia="ko-KR"/>
              </w:rPr>
            </w:pPr>
            <w:r w:rsidRPr="0018663A">
              <w:rPr>
                <w:rFonts w:ascii="Arial" w:eastAsia="Malgun Gothic" w:hAnsi="Arial"/>
                <w:bCs/>
                <w:color w:val="000000"/>
                <w:kern w:val="24"/>
                <w:szCs w:val="32"/>
                <w:lang w:eastAsia="ko-KR"/>
              </w:rPr>
              <w:t>27+ X dB</w:t>
            </w:r>
          </w:p>
        </w:tc>
      </w:tr>
    </w:tbl>
    <w:p w14:paraId="452D708A" w14:textId="77777777" w:rsidR="00A92A16" w:rsidRDefault="00A92A16" w:rsidP="00A92A16"/>
    <w:p w14:paraId="7B432E4E" w14:textId="77777777" w:rsidR="00A92A16" w:rsidRDefault="00A92A16" w:rsidP="00A92A16">
      <w:pPr>
        <w:pStyle w:val="Caption"/>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6701512D" w14:textId="77777777"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5B544DD0"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C39F88F"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b/>
                <w:bCs/>
                <w:color w:val="000000"/>
                <w:kern w:val="24"/>
                <w:szCs w:val="32"/>
                <w:lang w:eastAsia="ko-KR"/>
              </w:rPr>
              <w:t>Value</w:t>
            </w:r>
          </w:p>
        </w:tc>
      </w:tr>
      <w:tr w:rsidR="00A92A16" w:rsidRPr="003A7981" w14:paraId="7B610441" w14:textId="77777777"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38941346" w14:textId="77777777" w:rsidR="00A92A16" w:rsidRPr="00D218F6" w:rsidRDefault="00A92A16" w:rsidP="00C240EB">
            <w:pPr>
              <w:spacing w:after="0"/>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3B43BCC"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466D301"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7B9BBA9" w14:textId="77777777" w:rsidR="00A92A16" w:rsidRPr="00D26ABF" w:rsidRDefault="00A92A16" w:rsidP="00C240EB">
            <w:pPr>
              <w:spacing w:after="0"/>
              <w:jc w:val="center"/>
              <w:rPr>
                <w:rFonts w:ascii="Arial" w:eastAsia="Gulim" w:hAnsi="Arial" w:cs="Arial"/>
                <w:szCs w:val="36"/>
                <w:lang w:val="en-US" w:eastAsia="ko-KR"/>
              </w:rPr>
            </w:pPr>
            <w:r w:rsidRPr="00D26ABF">
              <w:rPr>
                <w:rFonts w:ascii="Arial" w:hAnsi="Arial" w:cs="Arial"/>
                <w:color w:val="000000"/>
                <w:kern w:val="24"/>
                <w:szCs w:val="32"/>
                <w:lang w:eastAsia="ko-KR"/>
              </w:rPr>
              <w:t>NR V2X UE (PC2)</w:t>
            </w:r>
          </w:p>
        </w:tc>
      </w:tr>
      <w:tr w:rsidR="00A92A16" w:rsidRPr="003A7981" w14:paraId="5A8C26E5"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3ED24DA"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BABA71F"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33727A2"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5F81D63"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31</w:t>
            </w:r>
            <w:r w:rsidRPr="0018663A">
              <w:rPr>
                <w:rFonts w:ascii="Arial" w:eastAsia="Malgun Gothic" w:hAnsi="Arial" w:cs="Arial"/>
                <w:color w:val="000000"/>
                <w:kern w:val="24"/>
                <w:szCs w:val="32"/>
                <w:lang w:eastAsia="ko-KR"/>
              </w:rPr>
              <w:t xml:space="preserve"> + X dB</w:t>
            </w:r>
          </w:p>
        </w:tc>
      </w:tr>
      <w:tr w:rsidR="00A92A16" w:rsidRPr="003A7981" w14:paraId="7D6F5D13" w14:textId="77777777"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BD076B"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7D260BF"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CD6672A"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8407FB1" w14:textId="77777777" w:rsidR="00A92A16" w:rsidRPr="0018663A" w:rsidRDefault="00A92A16" w:rsidP="00C240EB">
            <w:pPr>
              <w:spacing w:after="0"/>
              <w:jc w:val="center"/>
              <w:rPr>
                <w:rFonts w:ascii="Arial" w:eastAsia="Gulim" w:hAnsi="Arial" w:cs="Arial"/>
                <w:szCs w:val="36"/>
                <w:lang w:val="en-US" w:eastAsia="ko-KR"/>
              </w:rPr>
            </w:pPr>
            <w:r w:rsidRPr="0018663A">
              <w:rPr>
                <w:rFonts w:ascii="Arial" w:eastAsia="Malgun Gothic" w:hAnsi="Arial" w:cs="Arial"/>
                <w:color w:val="FF0000"/>
                <w:kern w:val="24"/>
                <w:szCs w:val="32"/>
                <w:lang w:eastAsia="ko-KR"/>
              </w:rPr>
              <w:t>27</w:t>
            </w:r>
            <w:r w:rsidRPr="0018663A">
              <w:rPr>
                <w:rFonts w:ascii="Arial" w:eastAsia="Malgun Gothic" w:hAnsi="Arial" w:cs="Arial"/>
                <w:color w:val="000000"/>
                <w:kern w:val="24"/>
                <w:szCs w:val="32"/>
                <w:lang w:eastAsia="ko-KR"/>
              </w:rPr>
              <w:t xml:space="preserve"> + X dB</w:t>
            </w:r>
          </w:p>
        </w:tc>
      </w:tr>
    </w:tbl>
    <w:p w14:paraId="34528F73" w14:textId="77777777" w:rsidR="00A92A16" w:rsidRDefault="00A92A16" w:rsidP="00A92A16"/>
    <w:p w14:paraId="5E55F7D5" w14:textId="77777777" w:rsidR="00A92A16" w:rsidRPr="00D56796" w:rsidRDefault="00D56796" w:rsidP="00D56796">
      <w:pPr>
        <w:pStyle w:val="Heading5"/>
        <w:rPr>
          <w:sz w:val="24"/>
        </w:rPr>
      </w:pPr>
      <w:bookmarkStart w:id="157" w:name="_Toc36034759"/>
      <w:bookmarkStart w:id="158" w:name="_Toc42537354"/>
      <w:bookmarkStart w:id="159" w:name="_Toc72931419"/>
      <w:bookmarkStart w:id="160" w:name="_Toc73026084"/>
      <w:bookmarkStart w:id="161" w:name="_Toc80918166"/>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57"/>
      <w:bookmarkEnd w:id="158"/>
      <w:bookmarkEnd w:id="159"/>
      <w:bookmarkEnd w:id="160"/>
      <w:bookmarkEnd w:id="161"/>
    </w:p>
    <w:p w14:paraId="2311840B"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2034F6B"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040AA945" w14:textId="77777777" w:rsidR="00805EC4" w:rsidRPr="00A92A16" w:rsidRDefault="00805EC4" w:rsidP="00805EC4">
      <w:pPr>
        <w:rPr>
          <w:sz w:val="24"/>
          <w:lang w:eastAsia="ko-KR"/>
        </w:rPr>
      </w:pPr>
    </w:p>
    <w:p w14:paraId="280C7709" w14:textId="77777777" w:rsidR="00805EC4" w:rsidRDefault="00805EC4" w:rsidP="00805EC4">
      <w:pPr>
        <w:pStyle w:val="Heading4"/>
      </w:pPr>
      <w:bookmarkStart w:id="162" w:name="_Toc72931420"/>
      <w:bookmarkStart w:id="163" w:name="_Toc73026085"/>
      <w:bookmarkStart w:id="164" w:name="_Toc80918167"/>
      <w:r w:rsidRPr="00805EC4">
        <w:t xml:space="preserve">5.1.1.3 </w:t>
      </w:r>
      <w:r>
        <w:t>Coexistence results</w:t>
      </w:r>
      <w:bookmarkEnd w:id="162"/>
      <w:bookmarkEnd w:id="163"/>
      <w:bookmarkEnd w:id="164"/>
    </w:p>
    <w:p w14:paraId="013F6C3D" w14:textId="77777777" w:rsidR="0050766B" w:rsidRPr="00A95ED5" w:rsidRDefault="0050766B" w:rsidP="0050766B">
      <w:pPr>
        <w:pStyle w:val="Heading5"/>
      </w:pPr>
      <w:bookmarkStart w:id="165" w:name="OLE_LINK18"/>
      <w:bookmarkStart w:id="166" w:name="_Toc80918168"/>
      <w:bookmarkStart w:id="167" w:name="OLE_LINK19"/>
      <w:r w:rsidRPr="00A95ED5">
        <w:t>5.1.1.3.1</w:t>
      </w:r>
      <w:bookmarkEnd w:id="165"/>
      <w:r w:rsidRPr="00A95ED5">
        <w:t xml:space="preserve"> Scenario A</w:t>
      </w:r>
      <w:bookmarkEnd w:id="166"/>
    </w:p>
    <w:p w14:paraId="79281D13"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167"/>
    <w:p w14:paraId="12F05599" w14:textId="77777777" w:rsidR="0050766B" w:rsidRDefault="0050766B" w:rsidP="0050766B">
      <w:pPr>
        <w:keepNext/>
      </w:pPr>
      <w:r>
        <w:rPr>
          <w:noProof/>
          <w:lang w:val="en-US" w:eastAsia="ko-KR"/>
        </w:rPr>
        <w:lastRenderedPageBreak/>
        <w:drawing>
          <wp:inline distT="0" distB="0" distL="0" distR="0" wp14:anchorId="49902E89" wp14:editId="3B56131D">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7028151A" wp14:editId="4CBE70EB">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2910789E" w14:textId="77777777" w:rsidR="0050766B" w:rsidRPr="000C4727" w:rsidRDefault="0050766B" w:rsidP="0050766B">
      <w:pPr>
        <w:pStyle w:val="Caption"/>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168" w:name="OLE_LINK39"/>
      <w:r w:rsidRPr="000C4727">
        <w:rPr>
          <w:rFonts w:eastAsia="SimSun"/>
          <w:lang w:eastAsia="zh-CN"/>
        </w:rPr>
        <w:t>scenario A case1</w:t>
      </w:r>
      <w:bookmarkEnd w:id="168"/>
    </w:p>
    <w:p w14:paraId="77F01B6A" w14:textId="77777777"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51589F6D" w14:textId="77777777" w:rsidR="0050766B" w:rsidRDefault="0050766B" w:rsidP="0050766B">
      <w:pPr>
        <w:rPr>
          <w:rFonts w:eastAsia="SimSun"/>
          <w:lang w:eastAsia="zh-CN"/>
        </w:rPr>
      </w:pPr>
    </w:p>
    <w:p w14:paraId="4FE9046B" w14:textId="77777777" w:rsidR="0050766B" w:rsidRDefault="0050766B" w:rsidP="0050766B">
      <w:pPr>
        <w:pStyle w:val="Caption"/>
        <w:keepNext/>
        <w:jc w:val="center"/>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14:paraId="59A3F689" w14:textId="77777777" w:rsidTr="00C240EB">
        <w:trPr>
          <w:jc w:val="center"/>
        </w:trPr>
        <w:tc>
          <w:tcPr>
            <w:tcW w:w="0" w:type="auto"/>
            <w:shd w:val="clear" w:color="auto" w:fill="auto"/>
            <w:vAlign w:val="center"/>
          </w:tcPr>
          <w:p w14:paraId="395B6552" w14:textId="77777777" w:rsidR="0050766B" w:rsidRPr="0087716F" w:rsidRDefault="0050766B" w:rsidP="00C240EB">
            <w:pPr>
              <w:jc w:val="center"/>
              <w:rPr>
                <w:b/>
              </w:rPr>
            </w:pPr>
            <w:r>
              <w:rPr>
                <w:b/>
              </w:rPr>
              <w:t>PRR loss</w:t>
            </w:r>
          </w:p>
        </w:tc>
        <w:tc>
          <w:tcPr>
            <w:tcW w:w="0" w:type="auto"/>
            <w:shd w:val="clear" w:color="auto" w:fill="auto"/>
            <w:vAlign w:val="center"/>
          </w:tcPr>
          <w:p w14:paraId="024ADC93" w14:textId="77777777"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14:paraId="0CFCA874" w14:textId="77777777"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14:paraId="53D734B2" w14:textId="77777777"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14:paraId="020D773C" w14:textId="77777777"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14:paraId="497CB2D6" w14:textId="77777777" w:rsidTr="00C240EB">
        <w:trPr>
          <w:jc w:val="center"/>
        </w:trPr>
        <w:tc>
          <w:tcPr>
            <w:tcW w:w="0" w:type="auto"/>
            <w:shd w:val="clear" w:color="auto" w:fill="auto"/>
            <w:vAlign w:val="center"/>
          </w:tcPr>
          <w:p w14:paraId="0235D964" w14:textId="77777777"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14:paraId="66E17FDB" w14:textId="77777777"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14:paraId="73F2ED0B" w14:textId="77777777" w:rsidR="0050766B" w:rsidRPr="0087716F" w:rsidRDefault="0050766B" w:rsidP="00C240EB">
            <w:pPr>
              <w:jc w:val="center"/>
              <w:rPr>
                <w:b/>
              </w:rPr>
            </w:pPr>
            <w:r>
              <w:rPr>
                <w:b/>
              </w:rPr>
              <w:t>0.3</w:t>
            </w:r>
            <w:r w:rsidRPr="0087716F">
              <w:rPr>
                <w:rFonts w:hint="eastAsia"/>
                <w:b/>
              </w:rPr>
              <w:t>%</w:t>
            </w:r>
          </w:p>
        </w:tc>
      </w:tr>
    </w:tbl>
    <w:p w14:paraId="4FE58EB0" w14:textId="77777777" w:rsidR="0050766B" w:rsidRDefault="0050766B" w:rsidP="0050766B">
      <w:pPr>
        <w:rPr>
          <w:rFonts w:eastAsia="SimSun"/>
          <w:lang w:eastAsia="zh-CN"/>
        </w:rPr>
      </w:pPr>
    </w:p>
    <w:p w14:paraId="349FD2B3"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7262F1EB"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bookmarkStart w:id="169" w:name="MCCQCTEMPBM_00000034"/>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58E7BCDB" w14:textId="77777777"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14:paraId="4D44FA65" w14:textId="77777777" w:rsidR="0050766B" w:rsidRPr="00C637AA" w:rsidRDefault="0050766B" w:rsidP="0050766B">
      <w:pPr>
        <w:rPr>
          <w:rFonts w:eastAsia="SimSun"/>
          <w:lang w:eastAsia="zh-CN"/>
        </w:rPr>
      </w:pPr>
    </w:p>
    <w:p w14:paraId="6A46D08D" w14:textId="77777777" w:rsidR="0050766B" w:rsidRPr="00A95ED5" w:rsidRDefault="0050766B" w:rsidP="0050766B">
      <w:pPr>
        <w:pStyle w:val="Heading5"/>
      </w:pPr>
      <w:bookmarkStart w:id="170" w:name="_Toc80918169"/>
      <w:r w:rsidRPr="00A95ED5">
        <w:t>5.1.1.3.</w:t>
      </w:r>
      <w:r>
        <w:t>2</w:t>
      </w:r>
      <w:r w:rsidRPr="00A95ED5">
        <w:t xml:space="preserve"> Scenario </w:t>
      </w:r>
      <w:r>
        <w:t>B</w:t>
      </w:r>
      <w:bookmarkEnd w:id="170"/>
    </w:p>
    <w:p w14:paraId="39BBA596"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6ECC48B3" w14:textId="77777777" w:rsidR="0050766B" w:rsidRDefault="0050766B" w:rsidP="0050766B">
      <w:pPr>
        <w:keepNext/>
      </w:pPr>
      <w:r>
        <w:rPr>
          <w:noProof/>
          <w:lang w:val="en-US" w:eastAsia="ko-KR"/>
        </w:rPr>
        <w:lastRenderedPageBreak/>
        <w:drawing>
          <wp:inline distT="0" distB="0" distL="0" distR="0" wp14:anchorId="40FEC58E" wp14:editId="08EDBECB">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23BD1BEF" wp14:editId="28E55D6B">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2E0DF9BC" w14:textId="77777777" w:rsidR="0050766B" w:rsidRDefault="0050766B" w:rsidP="0050766B">
      <w:pPr>
        <w:pStyle w:val="Caption"/>
        <w:jc w:val="center"/>
        <w:rPr>
          <w:rFonts w:eastAsia="SimSun"/>
          <w:lang w:eastAsia="zh-CN"/>
        </w:rPr>
      </w:pPr>
      <w:r>
        <w:t xml:space="preserve">Figure </w:t>
      </w:r>
      <w:r w:rsidRPr="001F68E3">
        <w:t>5.1.1.3.2</w:t>
      </w:r>
      <w:r>
        <w:t xml:space="preserve">-1 </w:t>
      </w:r>
      <w:bookmarkStart w:id="171" w:name="OLE_LINK52"/>
      <w:bookmarkStart w:id="172" w:name="OLE_LINK51"/>
      <w:r>
        <w:t>SINR and Throughput without power control for case3</w:t>
      </w:r>
      <w:bookmarkEnd w:id="171"/>
      <w:bookmarkEnd w:id="172"/>
    </w:p>
    <w:p w14:paraId="69325AC4" w14:textId="77777777" w:rsidR="0050766B" w:rsidRDefault="0050766B" w:rsidP="0050766B">
      <w:pPr>
        <w:keepNext/>
      </w:pPr>
      <w:r>
        <w:rPr>
          <w:noProof/>
          <w:lang w:val="en-US" w:eastAsia="ko-KR"/>
        </w:rPr>
        <w:drawing>
          <wp:inline distT="0" distB="0" distL="0" distR="0" wp14:anchorId="023D9131" wp14:editId="0EF7A493">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4D714F7B" wp14:editId="0F02F562">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4BD0F741" w14:textId="77777777" w:rsidR="0050766B" w:rsidRDefault="0050766B" w:rsidP="0050766B">
      <w:pPr>
        <w:pStyle w:val="Caption"/>
        <w:jc w:val="center"/>
        <w:rPr>
          <w:rFonts w:eastAsia="SimSun"/>
          <w:lang w:eastAsia="zh-CN"/>
        </w:rPr>
      </w:pPr>
      <w:r>
        <w:t xml:space="preserve">Figure </w:t>
      </w:r>
      <w:r w:rsidRPr="001F68E3">
        <w:t>5.1.1.3.2</w:t>
      </w:r>
      <w:r>
        <w:t>-2 SINR and Throughput with power control for case3</w:t>
      </w:r>
    </w:p>
    <w:p w14:paraId="2AAA6197" w14:textId="77777777" w:rsidR="0050766B" w:rsidRDefault="0050766B" w:rsidP="0050766B">
      <w:pPr>
        <w:keepNext/>
        <w:jc w:val="center"/>
      </w:pPr>
      <w:r>
        <w:rPr>
          <w:noProof/>
          <w:lang w:val="en-US" w:eastAsia="ko-KR"/>
        </w:rPr>
        <w:drawing>
          <wp:inline distT="0" distB="0" distL="0" distR="0" wp14:anchorId="7F8C5FF4" wp14:editId="474A0C0D">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656EA3B0" w14:textId="77777777" w:rsidR="0050766B" w:rsidRDefault="0050766B" w:rsidP="0050766B">
      <w:pPr>
        <w:pStyle w:val="Caption"/>
        <w:jc w:val="center"/>
        <w:rPr>
          <w:rFonts w:eastAsia="SimSun"/>
          <w:lang w:val="en-US" w:eastAsia="zh-CN"/>
        </w:rPr>
      </w:pPr>
      <w:r>
        <w:t xml:space="preserve">Figure </w:t>
      </w:r>
      <w:r w:rsidRPr="001F68E3">
        <w:t>5.1.1.3.2</w:t>
      </w:r>
      <w:r>
        <w:t xml:space="preserve">-3 </w:t>
      </w:r>
      <w:bookmarkStart w:id="173" w:name="OLE_LINK62"/>
      <w:bookmarkStart w:id="174" w:name="OLE_LINK61"/>
      <w:r>
        <w:t>Coexistence results for case4 without power control</w:t>
      </w:r>
      <w:bookmarkEnd w:id="173"/>
      <w:bookmarkEnd w:id="174"/>
    </w:p>
    <w:p w14:paraId="608A7BDD" w14:textId="77777777" w:rsidR="0050766B" w:rsidRDefault="0050766B" w:rsidP="0050766B">
      <w:pPr>
        <w:rPr>
          <w:rFonts w:eastAsia="SimSun"/>
          <w:lang w:val="en-US" w:eastAsia="zh-CN"/>
        </w:rPr>
      </w:pPr>
    </w:p>
    <w:p w14:paraId="3BBEC0D3" w14:textId="77777777" w:rsidR="0050766B" w:rsidRDefault="0050766B" w:rsidP="0050766B">
      <w:pPr>
        <w:keepNext/>
        <w:jc w:val="center"/>
      </w:pPr>
      <w:r>
        <w:rPr>
          <w:noProof/>
          <w:lang w:val="en-US" w:eastAsia="ko-KR"/>
        </w:rPr>
        <w:lastRenderedPageBreak/>
        <w:drawing>
          <wp:inline distT="0" distB="0" distL="0" distR="0" wp14:anchorId="7EBD24A9" wp14:editId="393474B6">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1FF83BF1" w14:textId="77777777" w:rsidR="0050766B" w:rsidRDefault="0050766B" w:rsidP="0050766B">
      <w:pPr>
        <w:pStyle w:val="Caption"/>
        <w:jc w:val="center"/>
        <w:rPr>
          <w:rFonts w:eastAsia="SimSun"/>
          <w:lang w:val="en-US" w:eastAsia="zh-CN"/>
        </w:rPr>
      </w:pPr>
      <w:r>
        <w:t xml:space="preserve">Figure </w:t>
      </w:r>
      <w:r w:rsidRPr="001F68E3">
        <w:t>5.1.1.3.2</w:t>
      </w:r>
      <w:r>
        <w:t>-4 Coexistence results for case4 with power control</w:t>
      </w:r>
    </w:p>
    <w:p w14:paraId="11204580"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1E16F4C7" w14:textId="77777777" w:rsidR="0050766B" w:rsidRDefault="0050766B" w:rsidP="0050766B">
      <w:pPr>
        <w:pStyle w:val="Caption"/>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25A8CF6D"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71B92F63" w14:textId="77777777"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685BD289" w14:textId="77777777" w:rsidR="0050766B" w:rsidRDefault="0050766B" w:rsidP="00C240EB">
            <w:pPr>
              <w:jc w:val="center"/>
              <w:rPr>
                <w:b/>
              </w:rPr>
            </w:pPr>
            <w:r>
              <w:rPr>
                <w:b/>
              </w:rPr>
              <w:t>5% tile</w:t>
            </w:r>
          </w:p>
        </w:tc>
      </w:tr>
      <w:tr w:rsidR="0050766B" w14:paraId="7DE64F95"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A5386"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D32E18"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29C3692" w14:textId="77777777" w:rsidR="0050766B" w:rsidRDefault="0050766B" w:rsidP="00C240EB">
            <w:pPr>
              <w:jc w:val="center"/>
              <w:rPr>
                <w:b/>
              </w:rPr>
            </w:pPr>
            <w:r>
              <w:rPr>
                <w:b/>
              </w:rPr>
              <w:t>with power control</w:t>
            </w:r>
          </w:p>
        </w:tc>
      </w:tr>
      <w:tr w:rsidR="0050766B" w14:paraId="6269E76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1173"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A12283F" w14:textId="77777777"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759EA697" w14:textId="77777777" w:rsidR="0050766B" w:rsidRDefault="0050766B" w:rsidP="00C240EB">
            <w:pPr>
              <w:jc w:val="center"/>
              <w:rPr>
                <w:b/>
              </w:rPr>
            </w:pPr>
            <w:r>
              <w:rPr>
                <w:b/>
              </w:rPr>
              <w:t>little performance loss</w:t>
            </w:r>
          </w:p>
        </w:tc>
      </w:tr>
    </w:tbl>
    <w:p w14:paraId="13DFB164" w14:textId="77777777" w:rsidR="0050766B" w:rsidRDefault="0050766B" w:rsidP="0050766B">
      <w:pPr>
        <w:rPr>
          <w:rFonts w:eastAsia="SimSun"/>
          <w:lang w:val="en-US" w:eastAsia="zh-CN"/>
        </w:rPr>
      </w:pPr>
    </w:p>
    <w:p w14:paraId="07A501AE" w14:textId="77777777" w:rsidR="0050766B" w:rsidRDefault="0050766B" w:rsidP="0050766B">
      <w:pPr>
        <w:pStyle w:val="Caption"/>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3E1178CE"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03E141A" w14:textId="77777777" w:rsidR="0050766B" w:rsidRDefault="0050766B" w:rsidP="00C240EB">
            <w:pPr>
              <w:jc w:val="center"/>
              <w:rPr>
                <w:b/>
              </w:rPr>
            </w:pPr>
            <w:bookmarkStart w:id="175"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48960382" w14:textId="77777777" w:rsidR="0050766B" w:rsidRDefault="0050766B" w:rsidP="00C240EB">
            <w:pPr>
              <w:jc w:val="center"/>
              <w:rPr>
                <w:b/>
              </w:rPr>
            </w:pPr>
            <w:r>
              <w:rPr>
                <w:b/>
              </w:rPr>
              <w:t>At 150m range for 60km/h</w:t>
            </w:r>
          </w:p>
        </w:tc>
      </w:tr>
      <w:tr w:rsidR="0050766B" w14:paraId="5877644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43DD"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EBC44A3" w14:textId="77777777"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7A1E267" w14:textId="77777777" w:rsidR="0050766B" w:rsidRDefault="0050766B" w:rsidP="00C240EB">
            <w:pPr>
              <w:jc w:val="center"/>
              <w:rPr>
                <w:b/>
              </w:rPr>
            </w:pPr>
            <w:r>
              <w:rPr>
                <w:b/>
              </w:rPr>
              <w:t>with power control</w:t>
            </w:r>
          </w:p>
        </w:tc>
      </w:tr>
      <w:tr w:rsidR="0050766B" w14:paraId="78CA8C9D"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FEAD6"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F1002A" w14:textId="77777777"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BA01ECD" w14:textId="77777777" w:rsidR="0050766B" w:rsidRDefault="0050766B" w:rsidP="00C240EB">
            <w:pPr>
              <w:jc w:val="center"/>
              <w:rPr>
                <w:b/>
              </w:rPr>
            </w:pPr>
            <w:r>
              <w:rPr>
                <w:b/>
              </w:rPr>
              <w:t>8.6%</w:t>
            </w:r>
          </w:p>
        </w:tc>
      </w:tr>
      <w:bookmarkEnd w:id="175"/>
    </w:tbl>
    <w:p w14:paraId="0D8163D7" w14:textId="77777777" w:rsidR="0050766B" w:rsidRDefault="0050766B" w:rsidP="0050766B">
      <w:pPr>
        <w:rPr>
          <w:rFonts w:eastAsia="SimSun"/>
          <w:lang w:val="en-US" w:eastAsia="zh-CN"/>
        </w:rPr>
      </w:pPr>
    </w:p>
    <w:p w14:paraId="37DFEBE0" w14:textId="77777777" w:rsidR="0050766B" w:rsidRDefault="0050766B" w:rsidP="0050766B">
      <w:pPr>
        <w:rPr>
          <w:lang w:eastAsia="zh-CN"/>
        </w:rPr>
      </w:pPr>
      <w:r>
        <w:rPr>
          <w:lang w:eastAsia="zh-CN"/>
        </w:rPr>
        <w:t>Based on PC2 NR V2X co-existence simulation results for case3 and case4, the following observations are made:</w:t>
      </w:r>
    </w:p>
    <w:p w14:paraId="2468AFC4" w14:textId="77777777"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5F2BBF4E" w14:textId="77777777"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bookmarkEnd w:id="169"/>
    <w:p w14:paraId="2C56E9A8" w14:textId="77777777" w:rsidR="00805EC4" w:rsidRPr="0050766B" w:rsidRDefault="00805EC4" w:rsidP="00805EC4">
      <w:pPr>
        <w:rPr>
          <w:sz w:val="24"/>
        </w:rPr>
      </w:pPr>
    </w:p>
    <w:p w14:paraId="1D4E8F1A" w14:textId="77777777" w:rsidR="00805EC4" w:rsidRDefault="00805EC4" w:rsidP="00805EC4">
      <w:pPr>
        <w:pStyle w:val="Heading4"/>
      </w:pPr>
      <w:bookmarkStart w:id="176" w:name="_Toc72931421"/>
      <w:bookmarkStart w:id="177" w:name="_Toc73026086"/>
      <w:bookmarkStart w:id="178" w:name="_Toc80918170"/>
      <w:r>
        <w:t>5.1.1.4</w:t>
      </w:r>
      <w:r w:rsidRPr="00805EC4">
        <w:t xml:space="preserve"> </w:t>
      </w:r>
      <w:r>
        <w:t>Conclusion of Coexistence evaluations</w:t>
      </w:r>
      <w:bookmarkEnd w:id="176"/>
      <w:bookmarkEnd w:id="177"/>
      <w:bookmarkEnd w:id="178"/>
    </w:p>
    <w:p w14:paraId="69D48D58" w14:textId="77777777" w:rsidR="00805EC4" w:rsidRPr="00805EC4" w:rsidRDefault="00805EC4" w:rsidP="00805EC4">
      <w:pPr>
        <w:rPr>
          <w:sz w:val="24"/>
          <w:lang w:eastAsia="ko-KR"/>
        </w:rPr>
      </w:pPr>
    </w:p>
    <w:p w14:paraId="1A3F4BF4" w14:textId="77777777" w:rsidR="00805EC4" w:rsidRDefault="00805EC4" w:rsidP="00805EC4">
      <w:pPr>
        <w:pStyle w:val="Heading3"/>
      </w:pPr>
      <w:bookmarkStart w:id="179" w:name="_Toc72931422"/>
      <w:bookmarkStart w:id="180" w:name="_Toc73026087"/>
      <w:bookmarkStart w:id="181" w:name="_Toc80918171"/>
      <w:r>
        <w:rPr>
          <w:rFonts w:hint="eastAsia"/>
        </w:rPr>
        <w:t>5.1.2</w:t>
      </w:r>
      <w:r w:rsidRPr="0087716F">
        <w:tab/>
      </w:r>
      <w:r>
        <w:t>PC2 NR V2X UE RF requirements for single carrier</w:t>
      </w:r>
      <w:bookmarkEnd w:id="179"/>
      <w:bookmarkEnd w:id="180"/>
      <w:bookmarkEnd w:id="181"/>
    </w:p>
    <w:p w14:paraId="09518119" w14:textId="77777777" w:rsidR="00A92A16" w:rsidRPr="004C6BF0" w:rsidRDefault="00A92A16" w:rsidP="00A92A16">
      <w:pPr>
        <w:pStyle w:val="Heading4"/>
        <w:rPr>
          <w:b/>
          <w:bCs/>
        </w:rPr>
      </w:pPr>
      <w:bookmarkStart w:id="182" w:name="_Toc463997753"/>
      <w:bookmarkStart w:id="183" w:name="_Toc36034797"/>
      <w:bookmarkStart w:id="184" w:name="_Toc42537394"/>
      <w:bookmarkStart w:id="185" w:name="_Toc72931423"/>
      <w:bookmarkStart w:id="186" w:name="_Toc73026088"/>
      <w:bookmarkStart w:id="187" w:name="_Toc80918172"/>
      <w:r w:rsidRPr="004C6BF0">
        <w:t>5.1.2.1</w:t>
      </w:r>
      <w:r w:rsidRPr="004C6BF0">
        <w:tab/>
        <w:t>Maximum output power for NR V2X UE</w:t>
      </w:r>
      <w:bookmarkEnd w:id="182"/>
      <w:bookmarkEnd w:id="183"/>
      <w:bookmarkEnd w:id="184"/>
      <w:bookmarkEnd w:id="185"/>
      <w:bookmarkEnd w:id="186"/>
      <w:bookmarkEnd w:id="187"/>
    </w:p>
    <w:p w14:paraId="16D24B11"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1C967A62" w14:textId="77777777"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5B1B76CB" w14:textId="77777777" w:rsidTr="00C240EB">
        <w:trPr>
          <w:jc w:val="center"/>
        </w:trPr>
        <w:tc>
          <w:tcPr>
            <w:tcW w:w="876" w:type="dxa"/>
            <w:vAlign w:val="center"/>
          </w:tcPr>
          <w:p w14:paraId="53E1C5B6"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176AB53B" w14:textId="77777777" w:rsidR="00A92A16" w:rsidRPr="005E2366" w:rsidRDefault="00A92A16" w:rsidP="00C240EB">
            <w:pPr>
              <w:pStyle w:val="TAH"/>
              <w:rPr>
                <w:rFonts w:cs="Arial"/>
              </w:rPr>
            </w:pPr>
            <w:r w:rsidRPr="005E2366">
              <w:rPr>
                <w:rFonts w:cs="Arial"/>
              </w:rPr>
              <w:t>Class 1 (dBm)</w:t>
            </w:r>
          </w:p>
        </w:tc>
        <w:tc>
          <w:tcPr>
            <w:tcW w:w="1048" w:type="dxa"/>
          </w:tcPr>
          <w:p w14:paraId="73B7514D" w14:textId="77777777" w:rsidR="00A92A16" w:rsidRPr="005E2366" w:rsidRDefault="00A92A16" w:rsidP="00C240EB">
            <w:pPr>
              <w:pStyle w:val="TAH"/>
              <w:rPr>
                <w:rFonts w:cs="Arial"/>
              </w:rPr>
            </w:pPr>
            <w:r w:rsidRPr="005E2366">
              <w:rPr>
                <w:rFonts w:cs="Arial"/>
              </w:rPr>
              <w:t>Tolerance (dB)</w:t>
            </w:r>
          </w:p>
        </w:tc>
        <w:tc>
          <w:tcPr>
            <w:tcW w:w="938" w:type="dxa"/>
          </w:tcPr>
          <w:p w14:paraId="5AB6F201" w14:textId="77777777" w:rsidR="00A92A16" w:rsidRPr="005E2366" w:rsidRDefault="00A92A16" w:rsidP="00C240EB">
            <w:pPr>
              <w:pStyle w:val="TAH"/>
              <w:rPr>
                <w:rFonts w:cs="Arial"/>
              </w:rPr>
            </w:pPr>
            <w:r w:rsidRPr="005E2366">
              <w:rPr>
                <w:rFonts w:cs="Arial"/>
              </w:rPr>
              <w:t>Class 2 (dBm)</w:t>
            </w:r>
          </w:p>
        </w:tc>
        <w:tc>
          <w:tcPr>
            <w:tcW w:w="1048" w:type="dxa"/>
          </w:tcPr>
          <w:p w14:paraId="376EF418" w14:textId="77777777" w:rsidR="00A92A16" w:rsidRPr="005E2366" w:rsidRDefault="00A92A16" w:rsidP="00C240EB">
            <w:pPr>
              <w:pStyle w:val="TAH"/>
              <w:rPr>
                <w:rFonts w:cs="Arial"/>
              </w:rPr>
            </w:pPr>
            <w:r w:rsidRPr="005E2366">
              <w:rPr>
                <w:rFonts w:cs="Arial"/>
              </w:rPr>
              <w:t>Tolerance (dB)</w:t>
            </w:r>
          </w:p>
        </w:tc>
        <w:tc>
          <w:tcPr>
            <w:tcW w:w="870" w:type="dxa"/>
          </w:tcPr>
          <w:p w14:paraId="36970D7E" w14:textId="77777777" w:rsidR="00A92A16" w:rsidRPr="005E2366" w:rsidRDefault="00A92A16" w:rsidP="00C240EB">
            <w:pPr>
              <w:pStyle w:val="TAH"/>
              <w:rPr>
                <w:rFonts w:cs="Arial"/>
              </w:rPr>
            </w:pPr>
            <w:r w:rsidRPr="005E2366">
              <w:rPr>
                <w:rFonts w:cs="Arial"/>
              </w:rPr>
              <w:t>Class 3 (dBm)</w:t>
            </w:r>
          </w:p>
        </w:tc>
        <w:tc>
          <w:tcPr>
            <w:tcW w:w="1194" w:type="dxa"/>
          </w:tcPr>
          <w:p w14:paraId="5BED6D45" w14:textId="77777777" w:rsidR="00A92A16" w:rsidRPr="005E2366" w:rsidRDefault="00A92A16" w:rsidP="00C240EB">
            <w:pPr>
              <w:pStyle w:val="TAH"/>
              <w:rPr>
                <w:rFonts w:cs="Arial"/>
              </w:rPr>
            </w:pPr>
            <w:r w:rsidRPr="005E2366">
              <w:rPr>
                <w:rFonts w:cs="Arial"/>
              </w:rPr>
              <w:t>Tolerance (dB)</w:t>
            </w:r>
          </w:p>
        </w:tc>
        <w:tc>
          <w:tcPr>
            <w:tcW w:w="916" w:type="dxa"/>
          </w:tcPr>
          <w:p w14:paraId="3E85C962" w14:textId="77777777" w:rsidR="00A92A16" w:rsidRPr="005E2366" w:rsidRDefault="00A92A16" w:rsidP="00C240EB">
            <w:pPr>
              <w:pStyle w:val="TAH"/>
              <w:rPr>
                <w:rFonts w:cs="Arial"/>
              </w:rPr>
            </w:pPr>
            <w:r w:rsidRPr="005E2366">
              <w:rPr>
                <w:rFonts w:cs="Arial"/>
              </w:rPr>
              <w:t>Class 4 (dBm)</w:t>
            </w:r>
          </w:p>
        </w:tc>
        <w:tc>
          <w:tcPr>
            <w:tcW w:w="1191" w:type="dxa"/>
          </w:tcPr>
          <w:p w14:paraId="2D8B7BDC" w14:textId="77777777" w:rsidR="00A92A16" w:rsidRPr="005E2366" w:rsidRDefault="00A92A16" w:rsidP="00C240EB">
            <w:pPr>
              <w:pStyle w:val="TAH"/>
              <w:rPr>
                <w:rFonts w:cs="Arial"/>
              </w:rPr>
            </w:pPr>
            <w:r w:rsidRPr="005E2366">
              <w:rPr>
                <w:rFonts w:cs="Arial"/>
              </w:rPr>
              <w:t>Tolerance (dB)</w:t>
            </w:r>
          </w:p>
        </w:tc>
      </w:tr>
      <w:tr w:rsidR="00A92A16" w:rsidRPr="00795ABE" w14:paraId="5144B5BE"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47A93BB6"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4264998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8626C71"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62E6FED2"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2CA9AF9"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41A836BF"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6D4913A0"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2782E3F4"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636FC0CF" w14:textId="77777777" w:rsidR="00A92A16" w:rsidRPr="005E2366" w:rsidRDefault="00A92A16" w:rsidP="00C240EB">
            <w:pPr>
              <w:pStyle w:val="TAC"/>
              <w:rPr>
                <w:rFonts w:cs="Arial"/>
              </w:rPr>
            </w:pPr>
          </w:p>
        </w:tc>
      </w:tr>
      <w:tr w:rsidR="00A92A16" w:rsidRPr="00795ABE" w14:paraId="5F41E29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53FD0D1E"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2DED2299"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D55143B"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43F614A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5283BA10"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2285DEC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04BFCEB6"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4D69D6DC"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70649F58" w14:textId="77777777" w:rsidR="00A92A16" w:rsidRPr="005E2366" w:rsidRDefault="00A92A16" w:rsidP="00C240EB">
            <w:pPr>
              <w:pStyle w:val="TAC"/>
              <w:rPr>
                <w:rFonts w:cs="Arial"/>
              </w:rPr>
            </w:pPr>
          </w:p>
        </w:tc>
      </w:tr>
      <w:tr w:rsidR="00A92A16" w:rsidRPr="00795ABE" w14:paraId="3960F294"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7D9F6D62"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68344C53"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5746FD38" w14:textId="77777777" w:rsidR="00A92A16" w:rsidRDefault="00A92A16" w:rsidP="00A92A16"/>
    <w:p w14:paraId="596D24EF" w14:textId="77777777" w:rsidR="00A92A16" w:rsidRPr="004C6BF0" w:rsidRDefault="00A92A16" w:rsidP="00A92A16">
      <w:pPr>
        <w:pStyle w:val="Heading4"/>
        <w:rPr>
          <w:b/>
          <w:bCs/>
        </w:rPr>
      </w:pPr>
      <w:bookmarkStart w:id="188" w:name="_Toc463997754"/>
      <w:bookmarkStart w:id="189" w:name="_Toc36034798"/>
      <w:bookmarkStart w:id="190" w:name="_Toc42537395"/>
      <w:bookmarkStart w:id="191" w:name="_Toc72931424"/>
      <w:bookmarkStart w:id="192" w:name="_Toc73026089"/>
      <w:bookmarkStart w:id="193" w:name="_Toc80918173"/>
      <w:r w:rsidRPr="004C6BF0">
        <w:t>5.1.2</w:t>
      </w:r>
      <w:r>
        <w:t>.2</w:t>
      </w:r>
      <w:r w:rsidRPr="004C6BF0">
        <w:tab/>
        <w:t xml:space="preserve">UE maximum output power </w:t>
      </w:r>
      <w:bookmarkEnd w:id="188"/>
      <w:r w:rsidRPr="004C6BF0">
        <w:t>reduction</w:t>
      </w:r>
      <w:bookmarkEnd w:id="189"/>
      <w:bookmarkEnd w:id="190"/>
      <w:bookmarkEnd w:id="191"/>
      <w:bookmarkEnd w:id="192"/>
      <w:bookmarkEnd w:id="193"/>
    </w:p>
    <w:p w14:paraId="4B2ECBA0" w14:textId="77777777" w:rsidR="00A92A16" w:rsidRDefault="00A92A16" w:rsidP="00A92A16">
      <w:pPr>
        <w:rPr>
          <w:i/>
          <w:color w:val="0066FF"/>
          <w:lang w:eastAsia="ko-KR"/>
        </w:rPr>
      </w:pPr>
    </w:p>
    <w:p w14:paraId="5D469B0E"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78B7516F" w14:textId="77777777" w:rsidR="00A92A16" w:rsidRDefault="00A92A16" w:rsidP="00A92A16">
      <w:pPr>
        <w:pStyle w:val="Caption"/>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7A516712" w14:textId="77777777" w:rsidTr="00C240EB">
        <w:trPr>
          <w:trHeight w:val="336"/>
          <w:jc w:val="center"/>
        </w:trPr>
        <w:tc>
          <w:tcPr>
            <w:tcW w:w="4278" w:type="dxa"/>
            <w:shd w:val="clear" w:color="auto" w:fill="auto"/>
            <w:vAlign w:val="center"/>
          </w:tcPr>
          <w:p w14:paraId="2BBBF800"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6525E865"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03D51F9B" w14:textId="77777777" w:rsidTr="00C240EB">
        <w:trPr>
          <w:trHeight w:val="479"/>
          <w:jc w:val="center"/>
        </w:trPr>
        <w:tc>
          <w:tcPr>
            <w:tcW w:w="4278" w:type="dxa"/>
            <w:shd w:val="clear" w:color="auto" w:fill="auto"/>
            <w:vAlign w:val="center"/>
          </w:tcPr>
          <w:p w14:paraId="1FEC0B76"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3D807354" w14:textId="77777777" w:rsidR="00A92A16" w:rsidRDefault="00A92A16" w:rsidP="00C240EB">
            <w:pPr>
              <w:jc w:val="center"/>
              <w:rPr>
                <w:b/>
                <w:bCs/>
                <w:lang w:val="en-US" w:eastAsia="zh-CN"/>
              </w:rPr>
            </w:pPr>
            <w:r>
              <w:rPr>
                <w:rFonts w:hint="eastAsia"/>
                <w:b/>
                <w:bCs/>
                <w:lang w:val="en-US" w:eastAsia="zh-CN"/>
              </w:rPr>
              <w:t>5.9GHz</w:t>
            </w:r>
          </w:p>
        </w:tc>
      </w:tr>
      <w:tr w:rsidR="00A92A16" w:rsidRPr="00F25884" w14:paraId="4B18181A" w14:textId="77777777" w:rsidTr="00C240EB">
        <w:trPr>
          <w:trHeight w:val="479"/>
          <w:jc w:val="center"/>
        </w:trPr>
        <w:tc>
          <w:tcPr>
            <w:tcW w:w="4278" w:type="dxa"/>
            <w:shd w:val="clear" w:color="auto" w:fill="auto"/>
            <w:vAlign w:val="center"/>
            <w:hideMark/>
          </w:tcPr>
          <w:p w14:paraId="222A38BB"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48CF12FC" w14:textId="77777777"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14:paraId="26346F3F" w14:textId="77777777" w:rsidTr="00C240EB">
        <w:trPr>
          <w:trHeight w:val="479"/>
          <w:jc w:val="center"/>
        </w:trPr>
        <w:tc>
          <w:tcPr>
            <w:tcW w:w="4278" w:type="dxa"/>
            <w:shd w:val="clear" w:color="auto" w:fill="auto"/>
            <w:vAlign w:val="center"/>
          </w:tcPr>
          <w:p w14:paraId="76616D04"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12A02EEA" w14:textId="77777777" w:rsidR="00A92A16" w:rsidRPr="00F25884" w:rsidRDefault="00A92A16" w:rsidP="00C240EB">
            <w:pPr>
              <w:jc w:val="center"/>
              <w:rPr>
                <w:b/>
                <w:lang w:val="en-US" w:eastAsia="zh-CN"/>
              </w:rPr>
            </w:pPr>
            <w:r>
              <w:rPr>
                <w:rFonts w:hint="eastAsia"/>
                <w:b/>
                <w:lang w:val="en-US" w:eastAsia="zh-CN"/>
              </w:rPr>
              <w:t>26 dBm</w:t>
            </w:r>
          </w:p>
        </w:tc>
      </w:tr>
      <w:tr w:rsidR="00A92A16" w:rsidRPr="00F25884" w14:paraId="6A61819B" w14:textId="77777777" w:rsidTr="00C240EB">
        <w:trPr>
          <w:trHeight w:val="479"/>
          <w:jc w:val="center"/>
        </w:trPr>
        <w:tc>
          <w:tcPr>
            <w:tcW w:w="4278" w:type="dxa"/>
            <w:shd w:val="clear" w:color="auto" w:fill="auto"/>
            <w:vAlign w:val="center"/>
          </w:tcPr>
          <w:p w14:paraId="449C8C1E"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44B838A2"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5EBB272F" w14:textId="77777777" w:rsidTr="00C240EB">
        <w:trPr>
          <w:trHeight w:val="479"/>
          <w:jc w:val="center"/>
        </w:trPr>
        <w:tc>
          <w:tcPr>
            <w:tcW w:w="4278" w:type="dxa"/>
            <w:shd w:val="clear" w:color="auto" w:fill="auto"/>
            <w:vAlign w:val="center"/>
            <w:hideMark/>
          </w:tcPr>
          <w:p w14:paraId="39B60095"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164135D7" w14:textId="77777777"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3801F3E9" w14:textId="77777777" w:rsidTr="00C240EB">
        <w:trPr>
          <w:trHeight w:val="479"/>
          <w:jc w:val="center"/>
        </w:trPr>
        <w:tc>
          <w:tcPr>
            <w:tcW w:w="4278" w:type="dxa"/>
            <w:shd w:val="clear" w:color="auto" w:fill="auto"/>
            <w:vAlign w:val="center"/>
          </w:tcPr>
          <w:p w14:paraId="4CDB2B1D"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0F11C6BD" w14:textId="77777777" w:rsidR="00A92A16" w:rsidRPr="00F25884" w:rsidRDefault="00A92A16" w:rsidP="00C240EB">
            <w:pPr>
              <w:jc w:val="center"/>
              <w:rPr>
                <w:b/>
                <w:lang w:val="en-US" w:eastAsia="zh-CN"/>
              </w:rPr>
            </w:pPr>
            <w:r>
              <w:rPr>
                <w:rFonts w:hint="eastAsia"/>
                <w:b/>
                <w:lang w:val="en-US" w:eastAsia="zh-CN"/>
              </w:rPr>
              <w:t>CP-OFDM</w:t>
            </w:r>
          </w:p>
        </w:tc>
      </w:tr>
      <w:tr w:rsidR="00A92A16" w:rsidRPr="00F25884" w14:paraId="47E667AD" w14:textId="77777777" w:rsidTr="00C240EB">
        <w:trPr>
          <w:trHeight w:val="479"/>
          <w:jc w:val="center"/>
        </w:trPr>
        <w:tc>
          <w:tcPr>
            <w:tcW w:w="4278" w:type="dxa"/>
            <w:shd w:val="clear" w:color="auto" w:fill="auto"/>
            <w:vAlign w:val="center"/>
          </w:tcPr>
          <w:p w14:paraId="3DF714C6"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4AE4D5AF"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03510F47" w14:textId="77777777" w:rsidTr="00C240EB">
        <w:trPr>
          <w:trHeight w:val="479"/>
          <w:jc w:val="center"/>
        </w:trPr>
        <w:tc>
          <w:tcPr>
            <w:tcW w:w="4278" w:type="dxa"/>
            <w:shd w:val="clear" w:color="auto" w:fill="auto"/>
            <w:vAlign w:val="center"/>
          </w:tcPr>
          <w:p w14:paraId="6D242E2A"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200BE4B1"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2A81538C" w14:textId="77777777" w:rsidTr="00C240EB">
        <w:trPr>
          <w:trHeight w:val="479"/>
          <w:jc w:val="center"/>
        </w:trPr>
        <w:tc>
          <w:tcPr>
            <w:tcW w:w="4278" w:type="dxa"/>
            <w:shd w:val="clear" w:color="auto" w:fill="auto"/>
            <w:vAlign w:val="center"/>
          </w:tcPr>
          <w:p w14:paraId="57C3DA61" w14:textId="77777777"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14:paraId="0F9D8EF0"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3572807A" w14:textId="77777777" w:rsidTr="00C240EB">
        <w:trPr>
          <w:trHeight w:val="479"/>
          <w:jc w:val="center"/>
        </w:trPr>
        <w:tc>
          <w:tcPr>
            <w:tcW w:w="4278" w:type="dxa"/>
            <w:shd w:val="clear" w:color="auto" w:fill="auto"/>
            <w:vAlign w:val="center"/>
          </w:tcPr>
          <w:p w14:paraId="3E6EEAD7"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403410CC" w14:textId="77777777"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28754205" w14:textId="77777777" w:rsidR="00A92A16" w:rsidRDefault="00A92A16" w:rsidP="00C240EB">
            <w:pPr>
              <w:jc w:val="center"/>
              <w:rPr>
                <w:b/>
                <w:lang w:val="en-US" w:eastAsia="zh-CN"/>
              </w:rPr>
            </w:pPr>
            <w:r w:rsidRPr="00014567">
              <w:rPr>
                <w:lang w:eastAsia="zh-CN"/>
              </w:rPr>
              <w:t>This is based to share PA between LTE V2X and NR V2X at 5.9GHz as worst case.</w:t>
            </w:r>
          </w:p>
        </w:tc>
      </w:tr>
    </w:tbl>
    <w:p w14:paraId="04B786D1" w14:textId="77777777" w:rsidR="00A92A16" w:rsidRDefault="00A92A16" w:rsidP="00A92A16">
      <w:pPr>
        <w:rPr>
          <w:rFonts w:eastAsia="Courier New"/>
          <w:lang w:eastAsia="zh-CN"/>
        </w:rPr>
      </w:pPr>
    </w:p>
    <w:p w14:paraId="0FBB9FC6"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2BED29FA" w14:textId="77777777" w:rsidR="00A92A16" w:rsidRPr="00AE1722" w:rsidRDefault="00A92A16" w:rsidP="00A92A16">
      <w:pPr>
        <w:pStyle w:val="Caption"/>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7D83CC1B" w14:textId="77777777" w:rsidTr="00C240EB">
        <w:trPr>
          <w:trHeight w:val="356"/>
          <w:jc w:val="center"/>
        </w:trPr>
        <w:tc>
          <w:tcPr>
            <w:tcW w:w="3798" w:type="dxa"/>
            <w:shd w:val="clear" w:color="auto" w:fill="auto"/>
            <w:vAlign w:val="center"/>
          </w:tcPr>
          <w:p w14:paraId="44701464" w14:textId="77777777"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14:paraId="1ACB1F7D"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7127B400" w14:textId="77777777" w:rsidTr="00C240EB">
        <w:trPr>
          <w:trHeight w:val="555"/>
          <w:jc w:val="center"/>
        </w:trPr>
        <w:tc>
          <w:tcPr>
            <w:tcW w:w="3798" w:type="dxa"/>
            <w:shd w:val="clear" w:color="auto" w:fill="auto"/>
            <w:vAlign w:val="center"/>
          </w:tcPr>
          <w:p w14:paraId="443A35DF" w14:textId="77777777"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14:paraId="083194D7"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03886D59" w14:textId="77777777" w:rsidTr="00C240EB">
        <w:trPr>
          <w:trHeight w:val="555"/>
          <w:jc w:val="center"/>
        </w:trPr>
        <w:tc>
          <w:tcPr>
            <w:tcW w:w="3798" w:type="dxa"/>
            <w:shd w:val="clear" w:color="auto" w:fill="auto"/>
            <w:vAlign w:val="center"/>
          </w:tcPr>
          <w:p w14:paraId="1B31512C" w14:textId="77777777"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14:paraId="4E03D17C" w14:textId="77777777"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14:paraId="502E5E47" w14:textId="77777777" w:rsidTr="00C240EB">
        <w:trPr>
          <w:trHeight w:val="555"/>
          <w:jc w:val="center"/>
        </w:trPr>
        <w:tc>
          <w:tcPr>
            <w:tcW w:w="3798" w:type="dxa"/>
            <w:shd w:val="clear" w:color="auto" w:fill="auto"/>
            <w:vAlign w:val="center"/>
            <w:hideMark/>
          </w:tcPr>
          <w:p w14:paraId="23D7A701" w14:textId="77777777"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14:paraId="232EA9A2"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C6E33C6" wp14:editId="1AC4FB9D">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759E5566" w14:textId="77777777" w:rsidTr="00C240EB">
        <w:trPr>
          <w:trHeight w:val="555"/>
          <w:jc w:val="center"/>
        </w:trPr>
        <w:tc>
          <w:tcPr>
            <w:tcW w:w="3798" w:type="dxa"/>
            <w:shd w:val="clear" w:color="auto" w:fill="auto"/>
            <w:vAlign w:val="center"/>
          </w:tcPr>
          <w:p w14:paraId="1DE3AD00" w14:textId="77777777"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14:paraId="42709F5C" w14:textId="77777777" w:rsidR="00A92A16" w:rsidRPr="00F25884" w:rsidRDefault="00A92A16" w:rsidP="00C240EB">
            <w:pPr>
              <w:jc w:val="center"/>
              <w:rPr>
                <w:b/>
                <w:lang w:val="en-US" w:eastAsia="zh-CN"/>
              </w:rPr>
            </w:pPr>
            <w:r>
              <w:rPr>
                <w:b/>
                <w:lang w:val="en-US" w:eastAsia="zh-CN"/>
              </w:rPr>
              <w:t>10RB*3 Symbols</w:t>
            </w:r>
          </w:p>
        </w:tc>
      </w:tr>
      <w:tr w:rsidR="00A92A16" w:rsidRPr="00F25884" w14:paraId="6952F528" w14:textId="77777777" w:rsidTr="00C240EB">
        <w:trPr>
          <w:trHeight w:val="557"/>
          <w:jc w:val="center"/>
        </w:trPr>
        <w:tc>
          <w:tcPr>
            <w:tcW w:w="3798" w:type="dxa"/>
            <w:shd w:val="clear" w:color="auto" w:fill="auto"/>
            <w:vAlign w:val="center"/>
          </w:tcPr>
          <w:p w14:paraId="563F271C" w14:textId="77777777"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14:paraId="4FCC3D28" w14:textId="77777777" w:rsidR="00A92A16" w:rsidRPr="000741EC" w:rsidRDefault="00A92A16" w:rsidP="00C240EB">
            <w:pPr>
              <w:jc w:val="center"/>
              <w:rPr>
                <w:rFonts w:eastAsia="Courier New"/>
                <w:b/>
                <w:lang w:val="en-US" w:eastAsia="zh-CN"/>
              </w:rPr>
            </w:pPr>
            <w:r>
              <w:rPr>
                <w:b/>
                <w:lang w:val="en-US" w:eastAsia="zh-CN"/>
              </w:rPr>
              <w:t>0dB</w:t>
            </w:r>
          </w:p>
        </w:tc>
      </w:tr>
    </w:tbl>
    <w:p w14:paraId="2E93E044" w14:textId="77777777" w:rsidR="00A92A16" w:rsidRDefault="00A92A16" w:rsidP="00A92A16">
      <w:pPr>
        <w:spacing w:after="240"/>
      </w:pPr>
    </w:p>
    <w:p w14:paraId="7A0F5748"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9946968" w14:textId="77777777" w:rsidR="00A92A16" w:rsidRPr="00AE1722" w:rsidRDefault="00A92A16" w:rsidP="00A92A16">
      <w:pPr>
        <w:pStyle w:val="Caption"/>
        <w:keepNext/>
        <w:jc w:val="center"/>
      </w:pPr>
      <w:r>
        <w:t>Table 5</w:t>
      </w:r>
      <w:r w:rsidRPr="00414DAE">
        <w:t>.</w:t>
      </w:r>
      <w:r>
        <w:t>1.2.2-3</w:t>
      </w:r>
      <w:r w:rsidRPr="00414DAE">
        <w:t>:</w:t>
      </w:r>
      <w:r>
        <w:t xml:space="preserve"> PC2 V2X UE’ MPR simulation assumptions for PSFCH transmission</w:t>
      </w:r>
    </w:p>
    <w:tbl>
      <w:tblPr>
        <w:tblStyle w:val="TableGrid"/>
        <w:tblW w:w="9344" w:type="dxa"/>
        <w:tblLook w:val="04A0" w:firstRow="1" w:lastRow="0" w:firstColumn="1" w:lastColumn="0" w:noHBand="0" w:noVBand="1"/>
      </w:tblPr>
      <w:tblGrid>
        <w:gridCol w:w="2263"/>
        <w:gridCol w:w="7081"/>
      </w:tblGrid>
      <w:tr w:rsidR="00A92A16" w:rsidRPr="00A336E5" w14:paraId="60766B3C" w14:textId="77777777" w:rsidTr="00C240EB">
        <w:trPr>
          <w:trHeight w:val="340"/>
        </w:trPr>
        <w:tc>
          <w:tcPr>
            <w:tcW w:w="2263" w:type="dxa"/>
            <w:hideMark/>
          </w:tcPr>
          <w:p w14:paraId="0D9C8530"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7081" w:type="dxa"/>
            <w:hideMark/>
          </w:tcPr>
          <w:p w14:paraId="48AE4413"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A336E5" w14:paraId="153E797B" w14:textId="77777777" w:rsidTr="00C240EB">
        <w:trPr>
          <w:trHeight w:val="457"/>
        </w:trPr>
        <w:tc>
          <w:tcPr>
            <w:tcW w:w="2263" w:type="dxa"/>
            <w:hideMark/>
          </w:tcPr>
          <w:p w14:paraId="39FCD0F0"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PSSCH</w:t>
            </w:r>
          </w:p>
        </w:tc>
        <w:tc>
          <w:tcPr>
            <w:tcW w:w="7081" w:type="dxa"/>
            <w:hideMark/>
          </w:tcPr>
          <w:p w14:paraId="32E84F7F"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QPSK</w:t>
            </w:r>
          </w:p>
        </w:tc>
      </w:tr>
      <w:tr w:rsidR="00A92A16" w:rsidRPr="00A336E5" w14:paraId="6C707A11" w14:textId="77777777" w:rsidTr="00C240EB">
        <w:trPr>
          <w:trHeight w:val="457"/>
        </w:trPr>
        <w:tc>
          <w:tcPr>
            <w:tcW w:w="2263" w:type="dxa"/>
            <w:hideMark/>
          </w:tcPr>
          <w:p w14:paraId="18C71BF5"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PSFCH</w:t>
            </w:r>
          </w:p>
        </w:tc>
        <w:tc>
          <w:tcPr>
            <w:tcW w:w="7081" w:type="dxa"/>
            <w:hideMark/>
          </w:tcPr>
          <w:p w14:paraId="2988494B"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ZC sequence</w:t>
            </w:r>
          </w:p>
        </w:tc>
      </w:tr>
      <w:tr w:rsidR="00A92A16" w:rsidRPr="00A336E5" w14:paraId="431D3BF9" w14:textId="77777777" w:rsidTr="00C240EB">
        <w:trPr>
          <w:trHeight w:val="457"/>
        </w:trPr>
        <w:tc>
          <w:tcPr>
            <w:tcW w:w="2263" w:type="dxa"/>
            <w:hideMark/>
          </w:tcPr>
          <w:p w14:paraId="3207C461"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Structure of Slot</w:t>
            </w:r>
          </w:p>
        </w:tc>
        <w:tc>
          <w:tcPr>
            <w:tcW w:w="7081" w:type="dxa"/>
            <w:hideMark/>
          </w:tcPr>
          <w:p w14:paraId="6F058DC9" w14:textId="77777777" w:rsidR="00A92A16" w:rsidRPr="00A336E5" w:rsidRDefault="00A92A16" w:rsidP="00C240EB">
            <w:pPr>
              <w:widowControl/>
              <w:overflowPunct w:val="0"/>
              <w:autoSpaceDE/>
              <w:autoSpaceDN/>
              <w:adjustRightInd/>
              <w:jc w:val="center"/>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Baseline is follow RAN1 agreements</w:t>
            </w:r>
          </w:p>
        </w:tc>
      </w:tr>
      <w:tr w:rsidR="00A92A16" w:rsidRPr="00A336E5" w14:paraId="2FE15233" w14:textId="77777777" w:rsidTr="00C240EB">
        <w:trPr>
          <w:trHeight w:val="457"/>
        </w:trPr>
        <w:tc>
          <w:tcPr>
            <w:tcW w:w="2263" w:type="dxa"/>
            <w:hideMark/>
          </w:tcPr>
          <w:p w14:paraId="5392A549" w14:textId="77777777" w:rsidR="00A92A16" w:rsidRPr="0018663A" w:rsidRDefault="00A92A16" w:rsidP="00C240EB">
            <w:pPr>
              <w:widowControl/>
              <w:overflowPunct w:val="0"/>
              <w:autoSpaceDE/>
              <w:autoSpaceDN/>
              <w:adjustRightInd/>
              <w:jc w:val="center"/>
              <w:rPr>
                <w:rFonts w:ascii="Arial" w:eastAsia="Gulim" w:hAnsi="Arial" w:cs="Arial"/>
                <w:szCs w:val="36"/>
                <w:lang w:val="en-US" w:eastAsia="ko-KR"/>
              </w:rPr>
            </w:pPr>
            <w:bookmarkStart w:id="194" w:name="MCCQCTEMPBM_00000033" w:colFirst="1" w:colLast="1"/>
            <w:r w:rsidRPr="0018663A">
              <w:rPr>
                <w:rFonts w:ascii="Calibri" w:eastAsia="Gulim" w:hAnsi="Calibri" w:cs="Calibri"/>
                <w:b/>
                <w:bCs/>
                <w:kern w:val="24"/>
                <w:szCs w:val="32"/>
                <w:lang w:val="en-US" w:eastAsia="ko-KR"/>
              </w:rPr>
              <w:t>RB allocation</w:t>
            </w:r>
          </w:p>
        </w:tc>
        <w:tc>
          <w:tcPr>
            <w:tcW w:w="7081" w:type="dxa"/>
            <w:hideMark/>
          </w:tcPr>
          <w:p w14:paraId="3BDBB597"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14:paraId="76D2340C"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14:paraId="7923BA86"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14:paraId="6AB7A4C8"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14:paraId="22398179" w14:textId="77777777" w:rsidR="00A92A16" w:rsidRPr="0018663A"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18663A">
              <w:rPr>
                <w:rFonts w:ascii="Calibri" w:eastAsia="Gulim" w:hAnsi="Calibri" w:cs="Calibri"/>
                <w:color w:val="000000"/>
                <w:kern w:val="24"/>
                <w:szCs w:val="32"/>
                <w:lang w:val="en-US" w:eastAsia="ko-KR"/>
              </w:rPr>
              <w:t>MPR will be derived by non-contiguous PSFCH RB allocation (N&gt;1)</w:t>
            </w:r>
          </w:p>
          <w:p w14:paraId="1328B941"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14:paraId="1C57B23B" w14:textId="77777777" w:rsidR="00A92A16" w:rsidRPr="00A336E5" w:rsidRDefault="00A92A16" w:rsidP="00D56796">
            <w:pPr>
              <w:pStyle w:val="ListParagraph"/>
              <w:widowControl/>
              <w:numPr>
                <w:ilvl w:val="1"/>
                <w:numId w:val="14"/>
              </w:numPr>
              <w:tabs>
                <w:tab w:val="left" w:pos="1440"/>
              </w:tabs>
              <w:autoSpaceDE/>
              <w:autoSpaceDN/>
              <w:adjustRightInd/>
              <w:spacing w:after="80"/>
              <w:contextualSpacing w:val="0"/>
              <w:jc w:val="left"/>
              <w:textAlignment w:val="auto"/>
              <w:rPr>
                <w:rFonts w:ascii="Arial" w:eastAsia="Gulim" w:hAnsi="Arial" w:cs="Arial"/>
                <w:szCs w:val="36"/>
                <w:lang w:val="en-US" w:eastAsia="ko-KR"/>
              </w:rPr>
            </w:pPr>
            <w:r w:rsidRPr="00A336E5">
              <w:rPr>
                <w:rFonts w:ascii="Calibri" w:eastAsia="Gulim" w:hAnsi="Calibri" w:cs="Calibri"/>
                <w:color w:val="000000"/>
                <w:kern w:val="24"/>
                <w:szCs w:val="32"/>
                <w:lang w:val="en-US" w:eastAsia="ko-KR"/>
              </w:rPr>
              <w:t>For example: The worst case N gap is (106-1 =105*15kHz*12=) 18.9MHz for 20MHz, 15kHz SCS</w:t>
            </w:r>
          </w:p>
          <w:p w14:paraId="6B5D3D13"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14:paraId="72FCF238" w14:textId="77777777" w:rsidR="00A92A16" w:rsidRPr="0018663A"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14:paraId="6CE532F8" w14:textId="77777777" w:rsidR="00A92A16" w:rsidRPr="00A336E5" w:rsidRDefault="00A92A16" w:rsidP="00D56796">
            <w:pPr>
              <w:pStyle w:val="ListParagraph"/>
              <w:widowControl/>
              <w:numPr>
                <w:ilvl w:val="0"/>
                <w:numId w:val="14"/>
              </w:numPr>
              <w:tabs>
                <w:tab w:val="left" w:pos="720"/>
              </w:tabs>
              <w:autoSpaceDE/>
              <w:autoSpaceDN/>
              <w:adjustRightInd/>
              <w:spacing w:after="80"/>
              <w:ind w:left="687" w:hanging="403"/>
              <w:contextualSpacing w:val="0"/>
              <w:jc w:val="left"/>
              <w:textAlignment w:val="auto"/>
              <w:rPr>
                <w:rFonts w:ascii="Arial" w:eastAsia="Gulim"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Gulim" w:hAnsi="Calibri" w:cs="Calibri"/>
                <w:color w:val="000000"/>
                <w:kern w:val="24"/>
                <w:szCs w:val="32"/>
                <w:lang w:val="en-US" w:eastAsia="ko-KR"/>
              </w:rPr>
              <w:t xml:space="preserve"> </w:t>
            </w:r>
          </w:p>
        </w:tc>
      </w:tr>
      <w:bookmarkEnd w:id="194"/>
    </w:tbl>
    <w:p w14:paraId="721B3CF9" w14:textId="77777777" w:rsidR="00A92A16" w:rsidRPr="00A336E5" w:rsidRDefault="00A92A16" w:rsidP="00A92A16">
      <w:pPr>
        <w:spacing w:after="240"/>
      </w:pPr>
    </w:p>
    <w:p w14:paraId="19FF237B"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6C00E572" w14:textId="77777777" w:rsidR="00A92A16" w:rsidRPr="0018663A" w:rsidRDefault="00A92A16" w:rsidP="00A92A16">
      <w:pPr>
        <w:pStyle w:val="Caption"/>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218DA279" w14:textId="77777777" w:rsidTr="00C240EB">
        <w:trPr>
          <w:trHeight w:val="406"/>
          <w:jc w:val="center"/>
        </w:trPr>
        <w:tc>
          <w:tcPr>
            <w:tcW w:w="3397" w:type="dxa"/>
            <w:hideMark/>
          </w:tcPr>
          <w:p w14:paraId="796F365B"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Items</w:t>
            </w:r>
          </w:p>
        </w:tc>
        <w:tc>
          <w:tcPr>
            <w:tcW w:w="4870" w:type="dxa"/>
            <w:hideMark/>
          </w:tcPr>
          <w:p w14:paraId="3A852949"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Assumption</w:t>
            </w:r>
          </w:p>
        </w:tc>
      </w:tr>
      <w:tr w:rsidR="00A92A16" w:rsidRPr="00CD6D31" w14:paraId="507FA585" w14:textId="77777777" w:rsidTr="00C240EB">
        <w:trPr>
          <w:trHeight w:val="429"/>
          <w:jc w:val="center"/>
        </w:trPr>
        <w:tc>
          <w:tcPr>
            <w:tcW w:w="3397" w:type="dxa"/>
            <w:hideMark/>
          </w:tcPr>
          <w:p w14:paraId="519EC456"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Modulation for PSBCH</w:t>
            </w:r>
          </w:p>
        </w:tc>
        <w:tc>
          <w:tcPr>
            <w:tcW w:w="4870" w:type="dxa"/>
            <w:hideMark/>
          </w:tcPr>
          <w:p w14:paraId="52DF02EA"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QPSK</w:t>
            </w:r>
          </w:p>
        </w:tc>
      </w:tr>
      <w:tr w:rsidR="00A92A16" w:rsidRPr="00CD6D31" w14:paraId="49FECDAA" w14:textId="77777777" w:rsidTr="00C240EB">
        <w:trPr>
          <w:trHeight w:val="429"/>
          <w:jc w:val="center"/>
        </w:trPr>
        <w:tc>
          <w:tcPr>
            <w:tcW w:w="3397" w:type="dxa"/>
            <w:hideMark/>
          </w:tcPr>
          <w:p w14:paraId="4BFDC957"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S-PSS</w:t>
            </w:r>
          </w:p>
        </w:tc>
        <w:tc>
          <w:tcPr>
            <w:tcW w:w="4870" w:type="dxa"/>
            <w:hideMark/>
          </w:tcPr>
          <w:p w14:paraId="6221E944"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M-sequence</w:t>
            </w:r>
          </w:p>
        </w:tc>
      </w:tr>
      <w:tr w:rsidR="00A92A16" w:rsidRPr="00CD6D31" w14:paraId="22B232D4" w14:textId="77777777" w:rsidTr="00C240EB">
        <w:trPr>
          <w:trHeight w:val="429"/>
          <w:jc w:val="center"/>
        </w:trPr>
        <w:tc>
          <w:tcPr>
            <w:tcW w:w="3397" w:type="dxa"/>
            <w:hideMark/>
          </w:tcPr>
          <w:p w14:paraId="4F24C52E"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eastAsia="ko-KR"/>
              </w:rPr>
              <w:t>S-SSS</w:t>
            </w:r>
          </w:p>
        </w:tc>
        <w:tc>
          <w:tcPr>
            <w:tcW w:w="4870" w:type="dxa"/>
            <w:hideMark/>
          </w:tcPr>
          <w:p w14:paraId="50AD480E"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Golden-sequence</w:t>
            </w:r>
          </w:p>
        </w:tc>
      </w:tr>
      <w:tr w:rsidR="00A92A16" w:rsidRPr="00CD6D31" w14:paraId="121FDAEA" w14:textId="77777777" w:rsidTr="00C240EB">
        <w:trPr>
          <w:trHeight w:val="429"/>
          <w:jc w:val="center"/>
        </w:trPr>
        <w:tc>
          <w:tcPr>
            <w:tcW w:w="3397" w:type="dxa"/>
            <w:hideMark/>
          </w:tcPr>
          <w:p w14:paraId="2954BE84"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lastRenderedPageBreak/>
              <w:t>S-SSB structure</w:t>
            </w:r>
          </w:p>
        </w:tc>
        <w:tc>
          <w:tcPr>
            <w:tcW w:w="4870" w:type="dxa"/>
            <w:hideMark/>
          </w:tcPr>
          <w:p w14:paraId="331D9D14" w14:textId="77777777" w:rsidR="00A92A16" w:rsidRPr="0018663A" w:rsidRDefault="00A92A16" w:rsidP="00C240EB">
            <w:pPr>
              <w:spacing w:after="0"/>
              <w:jc w:val="center"/>
              <w:rPr>
                <w:rFonts w:ascii="Arial" w:eastAsia="Gulim" w:hAnsi="Arial" w:cs="Arial"/>
                <w:szCs w:val="36"/>
                <w:lang w:val="en-US" w:eastAsia="ko-KR"/>
              </w:rPr>
            </w:pPr>
            <w:r w:rsidRPr="0099320B">
              <w:rPr>
                <w:rFonts w:ascii="Arial" w:eastAsia="Gulim" w:hAnsi="Arial" w:cs="Arial"/>
                <w:noProof/>
                <w:szCs w:val="36"/>
                <w:lang w:val="en-US" w:eastAsia="ko-KR"/>
              </w:rPr>
              <w:drawing>
                <wp:inline distT="0" distB="0" distL="0" distR="0" wp14:anchorId="11F570DB" wp14:editId="0FF74B97">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1CE6E044" w14:textId="77777777" w:rsidTr="00C240EB">
        <w:trPr>
          <w:trHeight w:val="666"/>
          <w:jc w:val="center"/>
        </w:trPr>
        <w:tc>
          <w:tcPr>
            <w:tcW w:w="3397" w:type="dxa"/>
            <w:hideMark/>
          </w:tcPr>
          <w:p w14:paraId="6B1E03E5"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b/>
                <w:bCs/>
                <w:kern w:val="24"/>
                <w:szCs w:val="32"/>
                <w:lang w:val="en-US" w:eastAsia="ko-KR"/>
              </w:rPr>
              <w:t>RB allocation</w:t>
            </w:r>
          </w:p>
        </w:tc>
        <w:tc>
          <w:tcPr>
            <w:tcW w:w="4870" w:type="dxa"/>
            <w:hideMark/>
          </w:tcPr>
          <w:p w14:paraId="79884D91"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 xml:space="preserve">RBstart: All the possible cases </w:t>
            </w:r>
          </w:p>
          <w:p w14:paraId="7D14AABC" w14:textId="77777777" w:rsidR="00A92A16" w:rsidRPr="0018663A" w:rsidRDefault="00A92A16" w:rsidP="00C240EB">
            <w:pPr>
              <w:overflowPunct w:val="0"/>
              <w:jc w:val="center"/>
              <w:rPr>
                <w:rFonts w:ascii="Arial" w:eastAsia="Gulim" w:hAnsi="Arial" w:cs="Arial"/>
                <w:szCs w:val="36"/>
                <w:lang w:val="en-US" w:eastAsia="ko-KR"/>
              </w:rPr>
            </w:pPr>
            <w:r w:rsidRPr="0018663A">
              <w:rPr>
                <w:rFonts w:ascii="Calibri" w:eastAsia="Gulim" w:hAnsi="Calibri" w:cs="Calibri"/>
                <w:kern w:val="24"/>
                <w:szCs w:val="32"/>
                <w:lang w:val="en-US" w:eastAsia="ko-KR"/>
              </w:rPr>
              <w:t>L</w:t>
            </w:r>
            <w:r w:rsidRPr="0018663A">
              <w:rPr>
                <w:rFonts w:ascii="Calibri" w:eastAsia="Gulim" w:hAnsi="Calibri" w:cs="Calibri"/>
                <w:kern w:val="24"/>
                <w:szCs w:val="32"/>
                <w:vertAlign w:val="subscript"/>
                <w:lang w:val="en-US" w:eastAsia="ko-KR"/>
              </w:rPr>
              <w:t>CRB</w:t>
            </w:r>
            <w:r w:rsidRPr="0018663A">
              <w:rPr>
                <w:rFonts w:ascii="Calibri" w:eastAsia="Gulim" w:hAnsi="Calibri" w:cs="Calibri"/>
                <w:kern w:val="24"/>
                <w:szCs w:val="32"/>
                <w:lang w:val="en-US" w:eastAsia="ko-KR"/>
              </w:rPr>
              <w:t>: 11 RB</w:t>
            </w:r>
          </w:p>
        </w:tc>
      </w:tr>
    </w:tbl>
    <w:p w14:paraId="60364ED1" w14:textId="77777777" w:rsidR="00A92A16" w:rsidRPr="0018663A" w:rsidRDefault="00A92A16" w:rsidP="00A92A16">
      <w:pPr>
        <w:rPr>
          <w:rFonts w:eastAsia="Courier New"/>
          <w:lang w:val="en-US" w:eastAsia="zh-CN"/>
        </w:rPr>
      </w:pPr>
    </w:p>
    <w:p w14:paraId="1E7A9805" w14:textId="77777777" w:rsidR="00CF53A4" w:rsidRPr="001F0EFF" w:rsidRDefault="00CF53A4" w:rsidP="00CF53A4">
      <w:pPr>
        <w:pStyle w:val="Heading5"/>
        <w:rPr>
          <w:b/>
          <w:bCs/>
        </w:rPr>
      </w:pPr>
      <w:bookmarkStart w:id="195" w:name="_Toc80918174"/>
      <w:r w:rsidRPr="001F0EFF">
        <w:rPr>
          <w:bCs/>
        </w:rPr>
        <w:t>5.1.2.2</w:t>
      </w:r>
      <w:r>
        <w:rPr>
          <w:bCs/>
        </w:rPr>
        <w:t>.1</w:t>
      </w:r>
      <w:r w:rsidRPr="001F0EFF">
        <w:rPr>
          <w:bCs/>
        </w:rPr>
        <w:tab/>
      </w:r>
      <w:r>
        <w:rPr>
          <w:bCs/>
        </w:rPr>
        <w:t>MPR for Power class 2 V2X UE</w:t>
      </w:r>
      <w:bookmarkEnd w:id="195"/>
    </w:p>
    <w:p w14:paraId="6026C777" w14:textId="77777777"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4ABEFD4B" w14:textId="77777777" w:rsidR="00CF53A4" w:rsidRDefault="00CF53A4" w:rsidP="00CF53A4">
      <w:pPr>
        <w:spacing w:line="276" w:lineRule="auto"/>
        <w:jc w:val="both"/>
        <w:rPr>
          <w:lang w:val="en-US" w:eastAsia="ko-KR"/>
        </w:rPr>
      </w:pPr>
    </w:p>
    <w:p w14:paraId="1C07F0A7" w14:textId="77777777"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Malgun Gothic"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151FE256"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7A7F84D"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DA6AD"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14:paraId="0E13BDDB"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033ACC86" w14:textId="77777777"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4DB8B"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78271313" w14:textId="77777777"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14:paraId="78F3159C"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67336E"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CD7A1"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33591F12"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D09B85F"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14:paraId="53BC909D"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9100AD" w14:textId="77777777"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5D3C230"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57CDA75E" w14:textId="77777777" w:rsidR="00CF53A4" w:rsidRPr="0087716F" w:rsidRDefault="00CF53A4" w:rsidP="00C240EB">
            <w:pPr>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79AABC6" w14:textId="77777777" w:rsidR="00CF53A4" w:rsidRPr="0087716F" w:rsidRDefault="00CF53A4" w:rsidP="00C240EB">
            <w:pPr>
              <w:jc w:val="center"/>
              <w:rPr>
                <w:rFonts w:ascii="Dotum" w:eastAsia="Dotum" w:hAnsi="Dotum" w:cs="Arial"/>
                <w:color w:val="000000"/>
                <w:sz w:val="18"/>
                <w:szCs w:val="18"/>
              </w:rPr>
            </w:pPr>
          </w:p>
        </w:tc>
      </w:tr>
      <w:tr w:rsidR="00CF53A4" w:rsidRPr="0087716F" w14:paraId="5B72DDB3"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0404AE08"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517F6"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514E7"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FBFC845"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14:paraId="779293B7"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0B005AD" w14:textId="77777777"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69C08" w14:textId="77777777"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CC51C" w14:textId="77777777"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14:paraId="4D39DDCC" w14:textId="77777777" w:rsidR="00CF53A4" w:rsidRDefault="00CF53A4" w:rsidP="00CF53A4">
      <w:pPr>
        <w:spacing w:line="276" w:lineRule="auto"/>
        <w:jc w:val="both"/>
        <w:rPr>
          <w:lang w:val="en-US" w:eastAsia="ko-KR"/>
        </w:rPr>
      </w:pPr>
    </w:p>
    <w:p w14:paraId="3FFEC0F0" w14:textId="77777777" w:rsidR="00CF53A4" w:rsidRPr="00430186" w:rsidRDefault="00CF53A4" w:rsidP="00CF53A4">
      <w:r w:rsidRPr="00430186">
        <w:t>Where the following parameters are defined to specify valid RB allocation ranges for Outer and Inner RB allocations:</w:t>
      </w:r>
    </w:p>
    <w:p w14:paraId="2B3C8B42" w14:textId="77777777"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14:paraId="4CB7352C"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2B7FBCCA"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5E7A691F"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191FBF01"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71EF3CB0" w14:textId="77777777"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01F8160A" w14:textId="77777777"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257238E7" w14:textId="77777777" w:rsidR="00CF53A4" w:rsidRDefault="00CF53A4" w:rsidP="00CF53A4">
      <w:pPr>
        <w:jc w:val="both"/>
        <w:rPr>
          <w:lang w:val="en-US" w:eastAsia="ko-KR"/>
        </w:rPr>
      </w:pPr>
      <w:r w:rsidRPr="00430186">
        <w:rPr>
          <w:lang w:val="en-US" w:eastAsia="ko-KR"/>
        </w:rPr>
        <w:t>where ceil(x) is the smallest integer greater than or equal to x.</w:t>
      </w:r>
    </w:p>
    <w:p w14:paraId="29FDC366" w14:textId="77777777"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14:paraId="073DE37E" w14:textId="77777777" w:rsidR="00CF53A4" w:rsidRDefault="00CF53A4" w:rsidP="00CF53A4">
      <w:pPr>
        <w:spacing w:line="276" w:lineRule="auto"/>
        <w:jc w:val="both"/>
        <w:rPr>
          <w:lang w:eastAsia="ko-KR"/>
        </w:rPr>
      </w:pPr>
    </w:p>
    <w:p w14:paraId="6C4D1E88" w14:textId="77777777" w:rsidR="00CF53A4" w:rsidRPr="001F0EFF" w:rsidRDefault="00CF53A4" w:rsidP="00CF53A4">
      <w:pPr>
        <w:pStyle w:val="Heading4"/>
        <w:rPr>
          <w:b/>
          <w:bCs/>
        </w:rPr>
      </w:pPr>
      <w:bookmarkStart w:id="196" w:name="_Toc80918175"/>
      <w:r w:rsidRPr="001F0EFF">
        <w:t>5.1.2.</w:t>
      </w:r>
      <w:r>
        <w:t>3</w:t>
      </w:r>
      <w:r w:rsidRPr="001F0EFF">
        <w:tab/>
        <w:t>U</w:t>
      </w:r>
      <w:r>
        <w:t>E maximum output power with additional requirements</w:t>
      </w:r>
      <w:bookmarkEnd w:id="196"/>
    </w:p>
    <w:p w14:paraId="6599255D" w14:textId="77777777" w:rsidR="00CF53A4" w:rsidRPr="0087716F" w:rsidRDefault="00CF53A4" w:rsidP="00CF53A4">
      <w:pPr>
        <w:spacing w:after="240"/>
        <w:rPr>
          <w:rFonts w:eastAsia="Batang"/>
          <w:lang w:val="en-US" w:eastAsia="ko-KR"/>
        </w:rPr>
      </w:pPr>
      <w:r w:rsidRPr="0087716F">
        <w:rPr>
          <w:rFonts w:eastAsia="Batang"/>
          <w:lang w:eastAsia="ko-KR"/>
        </w:rPr>
        <w:t xml:space="preserve">To comply the </w:t>
      </w:r>
      <w:r w:rsidRPr="0087716F">
        <w:rPr>
          <w:lang w:eastAsia="zh-CN" w:bidi="bn-IN"/>
        </w:rPr>
        <w:t>EN 302 571</w:t>
      </w:r>
      <w:r w:rsidRPr="0087716F">
        <w:rPr>
          <w:rFonts w:eastAsia="Batang"/>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Batang"/>
          <w:lang w:val="en-US" w:eastAsia="ko-KR"/>
        </w:rPr>
        <w:t xml:space="preserve"> standard as shown in Table 5</w:t>
      </w:r>
      <w:r w:rsidRPr="0087716F">
        <w:rPr>
          <w:rFonts w:eastAsia="Batang"/>
          <w:lang w:val="en-US" w:eastAsia="ko-KR"/>
        </w:rPr>
        <w:t>.1.</w:t>
      </w:r>
      <w:r>
        <w:rPr>
          <w:rFonts w:eastAsia="Batang"/>
          <w:lang w:val="en-US" w:eastAsia="ko-KR"/>
        </w:rPr>
        <w:t>2.</w:t>
      </w:r>
      <w:r w:rsidRPr="0087716F">
        <w:rPr>
          <w:rFonts w:eastAsia="Batang"/>
          <w:lang w:val="en-US" w:eastAsia="ko-KR"/>
        </w:rPr>
        <w:t xml:space="preserve">3-1 and Table </w:t>
      </w:r>
      <w:r>
        <w:rPr>
          <w:rFonts w:eastAsia="Batang"/>
          <w:lang w:val="en-US" w:eastAsia="ko-KR"/>
        </w:rPr>
        <w:t>5</w:t>
      </w:r>
      <w:r w:rsidRPr="0087716F">
        <w:rPr>
          <w:rFonts w:eastAsia="Batang"/>
          <w:lang w:val="en-US" w:eastAsia="ko-KR"/>
        </w:rPr>
        <w:t>.1.</w:t>
      </w:r>
      <w:r>
        <w:rPr>
          <w:rFonts w:eastAsia="Batang"/>
          <w:lang w:val="en-US" w:eastAsia="ko-KR"/>
        </w:rPr>
        <w:t>2.</w:t>
      </w:r>
      <w:r w:rsidRPr="0087716F">
        <w:rPr>
          <w:rFonts w:eastAsia="Batang"/>
          <w:lang w:val="en-US" w:eastAsia="ko-KR"/>
        </w:rPr>
        <w:t xml:space="preserve">3-2. </w:t>
      </w:r>
    </w:p>
    <w:p w14:paraId="3F3B5899" w14:textId="77777777" w:rsidR="00CF53A4" w:rsidRDefault="00CF53A4" w:rsidP="00CF53A4">
      <w:pPr>
        <w:spacing w:line="276" w:lineRule="auto"/>
        <w:jc w:val="both"/>
        <w:rPr>
          <w:lang w:eastAsia="ko-KR"/>
        </w:rPr>
      </w:pPr>
      <w:r w:rsidRPr="0087716F">
        <w:rPr>
          <w:rFonts w:eastAsia="Batang"/>
          <w:lang w:val="en-US" w:eastAsia="ko-KR"/>
        </w:rPr>
        <w:t>NR V2X UE shall satisfy the additional SEM and additional SE requirements</w:t>
      </w:r>
      <w:r w:rsidRPr="0087716F">
        <w:rPr>
          <w:rFonts w:eastAsia="Batang" w:hint="eastAsia"/>
          <w:lang w:val="en-US" w:eastAsia="ko-KR"/>
        </w:rPr>
        <w:t xml:space="preserve"> </w:t>
      </w:r>
      <w:r w:rsidRPr="0087716F">
        <w:rPr>
          <w:rFonts w:eastAsia="Batang"/>
          <w:lang w:val="en-US" w:eastAsia="ko-KR"/>
        </w:rPr>
        <w:t xml:space="preserve">when NS_33 </w:t>
      </w:r>
      <w:r w:rsidRPr="0087716F">
        <w:t xml:space="preserve">is configured from pre-configured radio parameters or the cell and the indication from upper layers has indicated </w:t>
      </w:r>
      <w:r w:rsidRPr="0087716F">
        <w:rPr>
          <w:rFonts w:eastAsia="Batang"/>
          <w:lang w:val="en-US" w:eastAsia="ko-KR"/>
        </w:rPr>
        <w:t>was informed.</w:t>
      </w:r>
    </w:p>
    <w:p w14:paraId="62C2AA11" w14:textId="77777777" w:rsidR="00CF53A4" w:rsidRDefault="00CF53A4" w:rsidP="00CF53A4">
      <w:pPr>
        <w:spacing w:line="276" w:lineRule="auto"/>
        <w:jc w:val="both"/>
        <w:rPr>
          <w:lang w:eastAsia="ko-KR"/>
        </w:rPr>
      </w:pPr>
    </w:p>
    <w:p w14:paraId="610328C3" w14:textId="77777777"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13960EED" w14:textId="77777777" w:rsidTr="00C240EB">
        <w:trPr>
          <w:cantSplit/>
          <w:trHeight w:val="276"/>
          <w:jc w:val="center"/>
        </w:trPr>
        <w:tc>
          <w:tcPr>
            <w:tcW w:w="7203" w:type="dxa"/>
            <w:gridSpan w:val="3"/>
            <w:vAlign w:val="center"/>
          </w:tcPr>
          <w:p w14:paraId="513FB1D5"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14:paraId="4B6EDCDB" w14:textId="77777777" w:rsidTr="00C240EB">
        <w:trPr>
          <w:cantSplit/>
          <w:trHeight w:val="368"/>
          <w:jc w:val="center"/>
        </w:trPr>
        <w:tc>
          <w:tcPr>
            <w:tcW w:w="1555" w:type="dxa"/>
            <w:vAlign w:val="center"/>
          </w:tcPr>
          <w:p w14:paraId="7EC745B4"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14:paraId="3DC9FFA7"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14:paraId="09618DDA"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14:paraId="7E8B920C" w14:textId="77777777"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14:paraId="183E2547" w14:textId="77777777" w:rsidTr="00C240EB">
        <w:trPr>
          <w:cantSplit/>
          <w:trHeight w:val="462"/>
          <w:jc w:val="center"/>
        </w:trPr>
        <w:tc>
          <w:tcPr>
            <w:tcW w:w="1555" w:type="dxa"/>
          </w:tcPr>
          <w:p w14:paraId="771B9931"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14:paraId="78D0F29F" w14:textId="77777777"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14:paraId="02F8A77D"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0B42A29F" w14:textId="77777777" w:rsidTr="00C240EB">
        <w:trPr>
          <w:cantSplit/>
          <w:trHeight w:val="380"/>
          <w:jc w:val="center"/>
        </w:trPr>
        <w:tc>
          <w:tcPr>
            <w:tcW w:w="1555" w:type="dxa"/>
          </w:tcPr>
          <w:p w14:paraId="2328D77C"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14:paraId="70DF6D7C"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14:paraId="46782C27"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14:paraId="27874C3F" w14:textId="77777777" w:rsidTr="00C240EB">
        <w:trPr>
          <w:cantSplit/>
          <w:trHeight w:val="361"/>
          <w:jc w:val="center"/>
        </w:trPr>
        <w:tc>
          <w:tcPr>
            <w:tcW w:w="1555" w:type="dxa"/>
          </w:tcPr>
          <w:p w14:paraId="1665680F" w14:textId="77777777"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14:paraId="4B55C710" w14:textId="77777777"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14:paraId="34C292D2" w14:textId="77777777"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14:paraId="0C84CB15" w14:textId="77777777" w:rsidR="00CF53A4" w:rsidRPr="00DC2E35" w:rsidRDefault="00CF53A4" w:rsidP="00CF53A4"/>
    <w:p w14:paraId="5D6F8EF6" w14:textId="77777777"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CC6543" w14:textId="77777777"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14:paraId="0B55726A" w14:textId="77777777"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68131363" w14:textId="77777777" w:rsidR="00CF53A4" w:rsidRPr="00DC2E35" w:rsidRDefault="00CF53A4" w:rsidP="00CF53A4"/>
    <w:p w14:paraId="3EDBB6B9" w14:textId="77777777"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F53A4" w:rsidRPr="00DC2E35" w14:paraId="1C9BCBF3" w14:textId="77777777" w:rsidTr="00C240EB">
        <w:trPr>
          <w:trHeight w:val="224"/>
          <w:jc w:val="center"/>
        </w:trPr>
        <w:tc>
          <w:tcPr>
            <w:tcW w:w="960" w:type="dxa"/>
            <w:vMerge w:val="restart"/>
            <w:shd w:val="clear" w:color="auto" w:fill="auto"/>
          </w:tcPr>
          <w:p w14:paraId="0DFDB76B"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
          <w:p w14:paraId="5972400A" w14:textId="77777777"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14:paraId="0F0F9401" w14:textId="77777777"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
          <w:p w14:paraId="63ADB211" w14:textId="77777777"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
          <w:p w14:paraId="19952FDD"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772" w:type="dxa"/>
            <w:shd w:val="clear" w:color="auto" w:fill="auto"/>
            <w:vAlign w:val="center"/>
          </w:tcPr>
          <w:p w14:paraId="0B59E42A"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
          <w:p w14:paraId="1292DF8D"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851" w:type="dxa"/>
            <w:shd w:val="clear" w:color="auto" w:fill="auto"/>
            <w:noWrap/>
            <w:vAlign w:val="center"/>
          </w:tcPr>
          <w:p w14:paraId="2796D1DB"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929" w:type="dxa"/>
            <w:shd w:val="clear" w:color="auto" w:fill="auto"/>
            <w:noWrap/>
            <w:vAlign w:val="center"/>
          </w:tcPr>
          <w:p w14:paraId="5FFD89C9" w14:textId="77777777" w:rsidR="00CF53A4" w:rsidRPr="00DC2E35" w:rsidRDefault="00CF53A4" w:rsidP="00C240EB">
            <w:pPr>
              <w:keepNext/>
              <w:keepLines/>
              <w:jc w:val="center"/>
              <w:rPr>
                <w:rFonts w:ascii="Arial" w:hAnsi="Arial" w:cs="Arial"/>
                <w:sz w:val="16"/>
                <w:szCs w:val="16"/>
              </w:rPr>
            </w:pPr>
          </w:p>
        </w:tc>
      </w:tr>
      <w:tr w:rsidR="00CF53A4" w:rsidRPr="00DC2E35" w14:paraId="7DC2D279" w14:textId="77777777" w:rsidTr="00C240EB">
        <w:trPr>
          <w:trHeight w:val="224"/>
          <w:jc w:val="center"/>
        </w:trPr>
        <w:tc>
          <w:tcPr>
            <w:tcW w:w="960" w:type="dxa"/>
            <w:vMerge/>
            <w:shd w:val="clear" w:color="auto" w:fill="auto"/>
          </w:tcPr>
          <w:p w14:paraId="1FEBDA48"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3621CE0E" w14:textId="77777777"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
          <w:p w14:paraId="49EAB704"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
          <w:p w14:paraId="4C7BFCAE"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772" w:type="dxa"/>
            <w:shd w:val="clear" w:color="auto" w:fill="auto"/>
          </w:tcPr>
          <w:p w14:paraId="4B996C16"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
          <w:p w14:paraId="57D46FC4"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851" w:type="dxa"/>
            <w:shd w:val="clear" w:color="auto" w:fill="auto"/>
            <w:noWrap/>
          </w:tcPr>
          <w:p w14:paraId="0BD0A200"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929" w:type="dxa"/>
            <w:shd w:val="clear" w:color="auto" w:fill="auto"/>
            <w:noWrap/>
          </w:tcPr>
          <w:p w14:paraId="5DE38DC6"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14:paraId="7C9030D2" w14:textId="77777777" w:rsidTr="00C240EB">
        <w:trPr>
          <w:trHeight w:val="224"/>
          <w:jc w:val="center"/>
        </w:trPr>
        <w:tc>
          <w:tcPr>
            <w:tcW w:w="960" w:type="dxa"/>
            <w:vMerge/>
            <w:shd w:val="clear" w:color="auto" w:fill="auto"/>
          </w:tcPr>
          <w:p w14:paraId="36115B3A" w14:textId="77777777"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
          <w:p w14:paraId="52E58FDE"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
          <w:p w14:paraId="4BCD22A5" w14:textId="77777777"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
          <w:p w14:paraId="17B6FC78" w14:textId="77777777"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772" w:type="dxa"/>
            <w:shd w:val="clear" w:color="auto" w:fill="auto"/>
            <w:vAlign w:val="center"/>
          </w:tcPr>
          <w:p w14:paraId="620049FA" w14:textId="77777777"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
          <w:p w14:paraId="4022F97A"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851" w:type="dxa"/>
            <w:shd w:val="clear" w:color="auto" w:fill="auto"/>
            <w:noWrap/>
            <w:vAlign w:val="center"/>
          </w:tcPr>
          <w:p w14:paraId="18C98840" w14:textId="77777777"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929" w:type="dxa"/>
            <w:shd w:val="clear" w:color="auto" w:fill="auto"/>
            <w:noWrap/>
            <w:vAlign w:val="center"/>
          </w:tcPr>
          <w:p w14:paraId="067CCB4E" w14:textId="77777777"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14:paraId="57C62667" w14:textId="77777777" w:rsidTr="00C240EB">
        <w:trPr>
          <w:trHeight w:val="224"/>
          <w:jc w:val="center"/>
        </w:trPr>
        <w:tc>
          <w:tcPr>
            <w:tcW w:w="8946" w:type="dxa"/>
            <w:gridSpan w:val="8"/>
            <w:shd w:val="clear" w:color="auto" w:fill="auto"/>
          </w:tcPr>
          <w:p w14:paraId="42ADDF0D" w14:textId="77777777"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14:paraId="2352CBD1" w14:textId="77777777"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14:paraId="3A61DF74" w14:textId="77777777"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14:paraId="67BC1F46" w14:textId="77777777" w:rsidR="00CF53A4" w:rsidRPr="00DC2E35" w:rsidRDefault="00CF53A4" w:rsidP="00CF53A4">
      <w:pPr>
        <w:rPr>
          <w:lang w:eastAsia="zh-CN"/>
        </w:rPr>
      </w:pPr>
    </w:p>
    <w:p w14:paraId="3708A2D0" w14:textId="77777777" w:rsidR="00CF53A4" w:rsidRPr="00DC2E35" w:rsidRDefault="00CF53A4" w:rsidP="00CF53A4">
      <w:pPr>
        <w:spacing w:line="276" w:lineRule="auto"/>
        <w:jc w:val="both"/>
        <w:rPr>
          <w:lang w:eastAsia="ko-KR"/>
        </w:rPr>
      </w:pPr>
    </w:p>
    <w:p w14:paraId="615ACBFE" w14:textId="77777777" w:rsidR="00CF53A4" w:rsidRPr="001F0EFF" w:rsidRDefault="00CF53A4" w:rsidP="00CF53A4">
      <w:pPr>
        <w:pStyle w:val="Heading5"/>
        <w:rPr>
          <w:b/>
          <w:bCs/>
        </w:rPr>
      </w:pPr>
      <w:bookmarkStart w:id="197" w:name="_Toc80918176"/>
      <w:r w:rsidRPr="001F0EFF">
        <w:rPr>
          <w:bCs/>
        </w:rPr>
        <w:t>5.1.2.</w:t>
      </w:r>
      <w:r>
        <w:rPr>
          <w:bCs/>
        </w:rPr>
        <w:t>3.1</w:t>
      </w:r>
      <w:r w:rsidRPr="001F0EFF">
        <w:rPr>
          <w:bCs/>
        </w:rPr>
        <w:tab/>
      </w:r>
      <w:r>
        <w:rPr>
          <w:bCs/>
        </w:rPr>
        <w:t>AMPR for NS_33</w:t>
      </w:r>
      <w:bookmarkEnd w:id="197"/>
    </w:p>
    <w:p w14:paraId="7350C59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7CB8DE0F" w14:textId="77777777"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14:paraId="5B2BEC3E" w14:textId="77777777" w:rsidR="00CF53A4" w:rsidRPr="00A70A52" w:rsidRDefault="00CF53A4" w:rsidP="00CF53A4">
      <w:r w:rsidRPr="00A70A52">
        <w:t>Where M</w:t>
      </w:r>
      <w:r w:rsidRPr="00A70A52">
        <w:rPr>
          <w:vertAlign w:val="subscript"/>
        </w:rPr>
        <w:t>A</w:t>
      </w:r>
      <w:r w:rsidRPr="00A70A52">
        <w:t xml:space="preserve"> is defined as follows</w:t>
      </w:r>
    </w:p>
    <w:p w14:paraId="3F12FE09" w14:textId="77777777" w:rsidR="00CF53A4" w:rsidRPr="00A70A52" w:rsidRDefault="00CF53A4" w:rsidP="00CF53A4">
      <w:pPr>
        <w:keepLines/>
        <w:tabs>
          <w:tab w:val="center" w:pos="4536"/>
          <w:tab w:val="right" w:pos="9072"/>
        </w:tabs>
        <w:jc w:val="center"/>
        <w:rPr>
          <w:noProof/>
          <w:vertAlign w:val="subscript"/>
        </w:rPr>
      </w:pPr>
      <w:r w:rsidRPr="00A70A52">
        <w:rPr>
          <w:noProof/>
          <w:lang w:val="en-US"/>
        </w:rPr>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14:paraId="56A86E3E"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169A2B99" w14:textId="77777777" w:rsidR="00CF53A4" w:rsidRPr="00A70A52" w:rsidRDefault="00CF53A4" w:rsidP="00CF53A4">
      <w:pPr>
        <w:jc w:val="both"/>
      </w:pPr>
      <w:r w:rsidRPr="00A70A52">
        <w:rPr>
          <w:lang w:val="en-US" w:eastAsia="zh-CN"/>
        </w:rPr>
        <w:lastRenderedPageBreak/>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338755B7" w14:textId="77777777" w:rsidR="00CF53A4" w:rsidRPr="00A70A52" w:rsidRDefault="00CF53A4" w:rsidP="00CF53A4"/>
    <w:p w14:paraId="69F00BBE" w14:textId="77777777"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38FF760E" w14:textId="77777777" w:rsidR="00CF53A4" w:rsidRDefault="00CF53A4" w:rsidP="00CF53A4">
      <w:pPr>
        <w:spacing w:line="276" w:lineRule="auto"/>
        <w:jc w:val="both"/>
        <w:rPr>
          <w:lang w:eastAsia="ko-KR"/>
        </w:rPr>
      </w:pPr>
    </w:p>
    <w:p w14:paraId="3B60BE7E" w14:textId="77777777"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0B42E12D" w14:textId="77777777" w:rsidTr="00C240EB">
        <w:trPr>
          <w:trHeight w:val="47"/>
          <w:jc w:val="center"/>
        </w:trPr>
        <w:tc>
          <w:tcPr>
            <w:tcW w:w="1622" w:type="dxa"/>
            <w:vMerge w:val="restart"/>
            <w:vAlign w:val="center"/>
          </w:tcPr>
          <w:p w14:paraId="0978C596"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14:paraId="7940CED9"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14:paraId="464C6659"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14:paraId="7BFF468F"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14:paraId="562007E9" w14:textId="77777777" w:rsidTr="00C240EB">
        <w:trPr>
          <w:trHeight w:val="47"/>
          <w:jc w:val="center"/>
        </w:trPr>
        <w:tc>
          <w:tcPr>
            <w:tcW w:w="1622" w:type="dxa"/>
            <w:vMerge/>
            <w:vAlign w:val="center"/>
          </w:tcPr>
          <w:p w14:paraId="1FC52D54" w14:textId="77777777" w:rsidR="00CF53A4" w:rsidRPr="00E1770C" w:rsidRDefault="00CF53A4" w:rsidP="00C240EB">
            <w:pPr>
              <w:jc w:val="center"/>
              <w:rPr>
                <w:rFonts w:ascii="Arial" w:hAnsi="Arial" w:cs="Arial"/>
                <w:b/>
                <w:sz w:val="18"/>
                <w:szCs w:val="18"/>
              </w:rPr>
            </w:pPr>
          </w:p>
        </w:tc>
        <w:tc>
          <w:tcPr>
            <w:tcW w:w="1603" w:type="dxa"/>
            <w:vMerge/>
            <w:vAlign w:val="center"/>
          </w:tcPr>
          <w:p w14:paraId="6A68A8E9" w14:textId="77777777" w:rsidR="00CF53A4" w:rsidRPr="00E1770C" w:rsidRDefault="00CF53A4" w:rsidP="00C240EB">
            <w:pPr>
              <w:jc w:val="center"/>
              <w:rPr>
                <w:rFonts w:ascii="Arial" w:hAnsi="Arial" w:cs="Arial"/>
                <w:b/>
                <w:sz w:val="18"/>
                <w:szCs w:val="18"/>
              </w:rPr>
            </w:pPr>
          </w:p>
        </w:tc>
        <w:tc>
          <w:tcPr>
            <w:tcW w:w="1604" w:type="dxa"/>
            <w:vMerge/>
            <w:vAlign w:val="center"/>
          </w:tcPr>
          <w:p w14:paraId="4C24D1BA" w14:textId="77777777" w:rsidR="00CF53A4" w:rsidRPr="00E1770C" w:rsidRDefault="00CF53A4" w:rsidP="00C240EB">
            <w:pPr>
              <w:jc w:val="center"/>
              <w:rPr>
                <w:rFonts w:ascii="Arial" w:hAnsi="Arial" w:cs="Arial"/>
                <w:b/>
                <w:sz w:val="18"/>
                <w:szCs w:val="18"/>
              </w:rPr>
            </w:pPr>
          </w:p>
        </w:tc>
        <w:tc>
          <w:tcPr>
            <w:tcW w:w="1397" w:type="dxa"/>
            <w:vAlign w:val="center"/>
          </w:tcPr>
          <w:p w14:paraId="3B8EB9AB"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14:paraId="6D759A94"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14:paraId="53B80837" w14:textId="77777777"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14:paraId="56BA3C50" w14:textId="77777777" w:rsidTr="00C240EB">
        <w:trPr>
          <w:jc w:val="center"/>
        </w:trPr>
        <w:tc>
          <w:tcPr>
            <w:tcW w:w="1622" w:type="dxa"/>
            <w:vMerge w:val="restart"/>
            <w:vAlign w:val="center"/>
          </w:tcPr>
          <w:p w14:paraId="25DC5EF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14:paraId="12351EF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14:paraId="1AF1209A"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14:paraId="2F7C82F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14:paraId="1BF12905" w14:textId="77777777" w:rsidTr="00C240EB">
        <w:trPr>
          <w:jc w:val="center"/>
        </w:trPr>
        <w:tc>
          <w:tcPr>
            <w:tcW w:w="1622" w:type="dxa"/>
            <w:vMerge/>
            <w:vAlign w:val="center"/>
          </w:tcPr>
          <w:p w14:paraId="41A8B46F" w14:textId="77777777" w:rsidR="00CF53A4" w:rsidRPr="00E1770C" w:rsidRDefault="00CF53A4" w:rsidP="00C240EB">
            <w:pPr>
              <w:jc w:val="center"/>
              <w:rPr>
                <w:rFonts w:ascii="Arial" w:hAnsi="Arial" w:cs="Arial"/>
                <w:sz w:val="18"/>
                <w:szCs w:val="18"/>
              </w:rPr>
            </w:pPr>
          </w:p>
        </w:tc>
        <w:tc>
          <w:tcPr>
            <w:tcW w:w="1603" w:type="dxa"/>
            <w:vMerge/>
            <w:vAlign w:val="center"/>
          </w:tcPr>
          <w:p w14:paraId="001EEB55" w14:textId="77777777" w:rsidR="00CF53A4" w:rsidRPr="00E1770C" w:rsidRDefault="00CF53A4" w:rsidP="00C240EB">
            <w:pPr>
              <w:rPr>
                <w:rFonts w:ascii="Arial" w:hAnsi="Arial" w:cs="Arial"/>
                <w:sz w:val="18"/>
                <w:szCs w:val="18"/>
              </w:rPr>
            </w:pPr>
          </w:p>
        </w:tc>
        <w:tc>
          <w:tcPr>
            <w:tcW w:w="1604" w:type="dxa"/>
            <w:vAlign w:val="center"/>
          </w:tcPr>
          <w:p w14:paraId="3D36C9A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79E3318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1497F420" w14:textId="77777777" w:rsidTr="00C240EB">
        <w:trPr>
          <w:jc w:val="center"/>
        </w:trPr>
        <w:tc>
          <w:tcPr>
            <w:tcW w:w="1622" w:type="dxa"/>
            <w:vMerge/>
            <w:vAlign w:val="center"/>
          </w:tcPr>
          <w:p w14:paraId="0DBF7837" w14:textId="77777777" w:rsidR="00CF53A4" w:rsidRPr="00E1770C" w:rsidRDefault="00CF53A4" w:rsidP="00C240EB">
            <w:pPr>
              <w:jc w:val="center"/>
              <w:rPr>
                <w:rFonts w:ascii="Arial" w:hAnsi="Arial" w:cs="Arial"/>
                <w:sz w:val="18"/>
                <w:szCs w:val="18"/>
              </w:rPr>
            </w:pPr>
          </w:p>
        </w:tc>
        <w:tc>
          <w:tcPr>
            <w:tcW w:w="1603" w:type="dxa"/>
            <w:vMerge/>
            <w:vAlign w:val="center"/>
          </w:tcPr>
          <w:p w14:paraId="05738FD4" w14:textId="77777777" w:rsidR="00CF53A4" w:rsidRPr="00E1770C" w:rsidRDefault="00CF53A4" w:rsidP="00C240EB">
            <w:pPr>
              <w:jc w:val="center"/>
              <w:rPr>
                <w:rFonts w:ascii="Arial" w:hAnsi="Arial" w:cs="Arial"/>
                <w:sz w:val="18"/>
                <w:szCs w:val="18"/>
              </w:rPr>
            </w:pPr>
          </w:p>
        </w:tc>
        <w:tc>
          <w:tcPr>
            <w:tcW w:w="1604" w:type="dxa"/>
            <w:vAlign w:val="center"/>
          </w:tcPr>
          <w:p w14:paraId="3D61742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5EB3037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6339FB90" w14:textId="77777777" w:rsidTr="00C240EB">
        <w:trPr>
          <w:jc w:val="center"/>
        </w:trPr>
        <w:tc>
          <w:tcPr>
            <w:tcW w:w="1622" w:type="dxa"/>
            <w:vMerge/>
            <w:vAlign w:val="center"/>
          </w:tcPr>
          <w:p w14:paraId="247D1C96" w14:textId="77777777" w:rsidR="00CF53A4" w:rsidRPr="00E1770C" w:rsidRDefault="00CF53A4" w:rsidP="00C240EB">
            <w:pPr>
              <w:jc w:val="center"/>
              <w:rPr>
                <w:rFonts w:ascii="Arial" w:hAnsi="Arial" w:cs="Arial"/>
                <w:sz w:val="18"/>
                <w:szCs w:val="18"/>
              </w:rPr>
            </w:pPr>
          </w:p>
        </w:tc>
        <w:tc>
          <w:tcPr>
            <w:tcW w:w="1603" w:type="dxa"/>
          </w:tcPr>
          <w:p w14:paraId="6EBE595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14:paraId="177751C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14:paraId="5789F99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3224EB52" w14:textId="77777777" w:rsidTr="00C240EB">
        <w:trPr>
          <w:jc w:val="center"/>
        </w:trPr>
        <w:tc>
          <w:tcPr>
            <w:tcW w:w="1622" w:type="dxa"/>
            <w:vMerge/>
            <w:vAlign w:val="center"/>
          </w:tcPr>
          <w:p w14:paraId="4274A2FF" w14:textId="77777777" w:rsidR="00CF53A4" w:rsidRPr="00E1770C" w:rsidRDefault="00CF53A4" w:rsidP="00C240EB">
            <w:pPr>
              <w:jc w:val="center"/>
              <w:rPr>
                <w:rFonts w:ascii="Arial" w:hAnsi="Arial" w:cs="Arial"/>
                <w:sz w:val="18"/>
                <w:szCs w:val="18"/>
              </w:rPr>
            </w:pPr>
          </w:p>
        </w:tc>
        <w:tc>
          <w:tcPr>
            <w:tcW w:w="1603" w:type="dxa"/>
          </w:tcPr>
          <w:p w14:paraId="0F9DE8C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14:paraId="37F6FEF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14:paraId="19A0352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184385E1" w14:textId="77777777" w:rsidTr="00C240EB">
        <w:trPr>
          <w:jc w:val="center"/>
        </w:trPr>
        <w:tc>
          <w:tcPr>
            <w:tcW w:w="1622" w:type="dxa"/>
            <w:vMerge/>
            <w:vAlign w:val="center"/>
          </w:tcPr>
          <w:p w14:paraId="4D6478D0"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227B9D1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14:paraId="7B46CA9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14:paraId="65D7862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719FCB58" w14:textId="77777777" w:rsidTr="00C240EB">
        <w:trPr>
          <w:jc w:val="center"/>
        </w:trPr>
        <w:tc>
          <w:tcPr>
            <w:tcW w:w="1622" w:type="dxa"/>
            <w:vMerge/>
            <w:vAlign w:val="center"/>
          </w:tcPr>
          <w:p w14:paraId="7173C32E" w14:textId="77777777" w:rsidR="00CF53A4" w:rsidRPr="00E1770C" w:rsidRDefault="00CF53A4" w:rsidP="00C240EB">
            <w:pPr>
              <w:jc w:val="center"/>
              <w:rPr>
                <w:rFonts w:ascii="Arial" w:hAnsi="Arial" w:cs="Arial"/>
                <w:sz w:val="18"/>
                <w:szCs w:val="18"/>
              </w:rPr>
            </w:pPr>
          </w:p>
        </w:tc>
        <w:tc>
          <w:tcPr>
            <w:tcW w:w="1603" w:type="dxa"/>
            <w:vMerge/>
            <w:vAlign w:val="center"/>
          </w:tcPr>
          <w:p w14:paraId="0113AFA1" w14:textId="77777777" w:rsidR="00CF53A4" w:rsidRPr="00E1770C" w:rsidRDefault="00CF53A4" w:rsidP="00C240EB">
            <w:pPr>
              <w:jc w:val="center"/>
              <w:rPr>
                <w:rFonts w:ascii="Arial" w:hAnsi="Arial" w:cs="Arial"/>
                <w:sz w:val="18"/>
                <w:szCs w:val="18"/>
              </w:rPr>
            </w:pPr>
          </w:p>
        </w:tc>
        <w:tc>
          <w:tcPr>
            <w:tcW w:w="1604" w:type="dxa"/>
          </w:tcPr>
          <w:p w14:paraId="6B4566F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14:paraId="608BE36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300A7868" w14:textId="77777777" w:rsidTr="00C240EB">
        <w:trPr>
          <w:jc w:val="center"/>
        </w:trPr>
        <w:tc>
          <w:tcPr>
            <w:tcW w:w="1622" w:type="dxa"/>
            <w:vMerge/>
            <w:vAlign w:val="center"/>
          </w:tcPr>
          <w:p w14:paraId="1A48E283" w14:textId="77777777" w:rsidR="00CF53A4" w:rsidRPr="00E1770C" w:rsidRDefault="00CF53A4" w:rsidP="00C240EB">
            <w:pPr>
              <w:jc w:val="center"/>
              <w:rPr>
                <w:rFonts w:ascii="Arial" w:hAnsi="Arial" w:cs="Arial"/>
                <w:sz w:val="18"/>
                <w:szCs w:val="18"/>
              </w:rPr>
            </w:pPr>
          </w:p>
        </w:tc>
        <w:tc>
          <w:tcPr>
            <w:tcW w:w="1603" w:type="dxa"/>
            <w:vMerge/>
            <w:vAlign w:val="center"/>
          </w:tcPr>
          <w:p w14:paraId="792672A9" w14:textId="77777777" w:rsidR="00CF53A4" w:rsidRPr="00E1770C" w:rsidRDefault="00CF53A4" w:rsidP="00C240EB">
            <w:pPr>
              <w:jc w:val="center"/>
              <w:rPr>
                <w:rFonts w:ascii="Arial" w:hAnsi="Arial" w:cs="Arial"/>
                <w:sz w:val="18"/>
                <w:szCs w:val="18"/>
              </w:rPr>
            </w:pPr>
          </w:p>
        </w:tc>
        <w:tc>
          <w:tcPr>
            <w:tcW w:w="1604" w:type="dxa"/>
          </w:tcPr>
          <w:p w14:paraId="5309AAA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14:paraId="34E4292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14:paraId="406A8CB8" w14:textId="77777777" w:rsidTr="00C240EB">
        <w:trPr>
          <w:jc w:val="center"/>
        </w:trPr>
        <w:tc>
          <w:tcPr>
            <w:tcW w:w="1622" w:type="dxa"/>
            <w:vMerge/>
            <w:vAlign w:val="center"/>
          </w:tcPr>
          <w:p w14:paraId="1CBA0813" w14:textId="77777777" w:rsidR="00CF53A4" w:rsidRPr="00E1770C" w:rsidRDefault="00CF53A4" w:rsidP="00C240EB">
            <w:pPr>
              <w:jc w:val="center"/>
              <w:rPr>
                <w:rFonts w:ascii="Arial" w:hAnsi="Arial" w:cs="Arial"/>
                <w:sz w:val="18"/>
                <w:szCs w:val="18"/>
              </w:rPr>
            </w:pPr>
          </w:p>
        </w:tc>
        <w:tc>
          <w:tcPr>
            <w:tcW w:w="1603" w:type="dxa"/>
            <w:vMerge/>
            <w:vAlign w:val="center"/>
          </w:tcPr>
          <w:p w14:paraId="27D46FA9" w14:textId="77777777" w:rsidR="00CF53A4" w:rsidRPr="00E1770C" w:rsidRDefault="00CF53A4" w:rsidP="00C240EB">
            <w:pPr>
              <w:jc w:val="center"/>
              <w:rPr>
                <w:rFonts w:ascii="Arial" w:hAnsi="Arial" w:cs="Arial"/>
                <w:sz w:val="18"/>
                <w:szCs w:val="18"/>
              </w:rPr>
            </w:pPr>
          </w:p>
        </w:tc>
        <w:tc>
          <w:tcPr>
            <w:tcW w:w="1604" w:type="dxa"/>
          </w:tcPr>
          <w:p w14:paraId="1BCC670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14:paraId="0B9A7AE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14:paraId="72B6402A" w14:textId="77777777" w:rsidTr="00C240EB">
        <w:trPr>
          <w:jc w:val="center"/>
        </w:trPr>
        <w:tc>
          <w:tcPr>
            <w:tcW w:w="1622" w:type="dxa"/>
            <w:vMerge/>
            <w:vAlign w:val="center"/>
          </w:tcPr>
          <w:p w14:paraId="52A558A4" w14:textId="77777777" w:rsidR="00CF53A4" w:rsidRPr="00E1770C" w:rsidRDefault="00CF53A4" w:rsidP="00C240EB">
            <w:pPr>
              <w:jc w:val="center"/>
              <w:rPr>
                <w:rFonts w:ascii="Arial" w:hAnsi="Arial" w:cs="Arial"/>
                <w:sz w:val="18"/>
                <w:szCs w:val="18"/>
              </w:rPr>
            </w:pPr>
          </w:p>
        </w:tc>
        <w:tc>
          <w:tcPr>
            <w:tcW w:w="1603" w:type="dxa"/>
            <w:vMerge/>
            <w:vAlign w:val="center"/>
          </w:tcPr>
          <w:p w14:paraId="2C4677B4" w14:textId="77777777" w:rsidR="00CF53A4" w:rsidRPr="00E1770C" w:rsidRDefault="00CF53A4" w:rsidP="00C240EB">
            <w:pPr>
              <w:jc w:val="center"/>
              <w:rPr>
                <w:rFonts w:ascii="Arial" w:hAnsi="Arial" w:cs="Arial"/>
                <w:sz w:val="18"/>
                <w:szCs w:val="18"/>
              </w:rPr>
            </w:pPr>
          </w:p>
        </w:tc>
        <w:tc>
          <w:tcPr>
            <w:tcW w:w="1604" w:type="dxa"/>
          </w:tcPr>
          <w:p w14:paraId="266AEBF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14:paraId="6EEC1A34"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14:paraId="1EED2BAB" w14:textId="77777777" w:rsidTr="00C240EB">
        <w:trPr>
          <w:jc w:val="center"/>
        </w:trPr>
        <w:tc>
          <w:tcPr>
            <w:tcW w:w="1622" w:type="dxa"/>
            <w:vMerge/>
            <w:vAlign w:val="center"/>
          </w:tcPr>
          <w:p w14:paraId="54C86E16" w14:textId="77777777" w:rsidR="00CF53A4" w:rsidRPr="00E1770C" w:rsidRDefault="00CF53A4" w:rsidP="00C240EB">
            <w:pPr>
              <w:jc w:val="center"/>
              <w:rPr>
                <w:rFonts w:ascii="Arial" w:hAnsi="Arial" w:cs="Arial"/>
                <w:sz w:val="18"/>
                <w:szCs w:val="18"/>
              </w:rPr>
            </w:pPr>
          </w:p>
        </w:tc>
        <w:tc>
          <w:tcPr>
            <w:tcW w:w="1603" w:type="dxa"/>
            <w:vMerge/>
            <w:vAlign w:val="center"/>
          </w:tcPr>
          <w:p w14:paraId="28343250" w14:textId="77777777" w:rsidR="00CF53A4" w:rsidRPr="00E1770C" w:rsidRDefault="00CF53A4" w:rsidP="00C240EB">
            <w:pPr>
              <w:jc w:val="center"/>
              <w:rPr>
                <w:rFonts w:ascii="Arial" w:hAnsi="Arial" w:cs="Arial"/>
                <w:sz w:val="18"/>
                <w:szCs w:val="18"/>
              </w:rPr>
            </w:pPr>
          </w:p>
        </w:tc>
        <w:tc>
          <w:tcPr>
            <w:tcW w:w="1604" w:type="dxa"/>
          </w:tcPr>
          <w:p w14:paraId="757AE540"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14:paraId="06B9BF5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14:paraId="7B9C8BA2" w14:textId="77777777" w:rsidTr="00C240EB">
        <w:trPr>
          <w:jc w:val="center"/>
        </w:trPr>
        <w:tc>
          <w:tcPr>
            <w:tcW w:w="1622" w:type="dxa"/>
            <w:vMerge/>
            <w:vAlign w:val="center"/>
          </w:tcPr>
          <w:p w14:paraId="0BB0FD2A" w14:textId="77777777" w:rsidR="00CF53A4" w:rsidRPr="00E1770C" w:rsidRDefault="00CF53A4" w:rsidP="00C240EB">
            <w:pPr>
              <w:jc w:val="center"/>
              <w:rPr>
                <w:rFonts w:ascii="Arial" w:hAnsi="Arial" w:cs="Arial"/>
                <w:sz w:val="18"/>
                <w:szCs w:val="18"/>
              </w:rPr>
            </w:pPr>
          </w:p>
        </w:tc>
        <w:tc>
          <w:tcPr>
            <w:tcW w:w="1603" w:type="dxa"/>
            <w:vAlign w:val="center"/>
          </w:tcPr>
          <w:p w14:paraId="1FECF70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14:paraId="60CD4E9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3F4CAD2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273E909F" w14:textId="77777777" w:rsidTr="00C240EB">
        <w:trPr>
          <w:jc w:val="center"/>
        </w:trPr>
        <w:tc>
          <w:tcPr>
            <w:tcW w:w="1622" w:type="dxa"/>
            <w:vMerge/>
            <w:vAlign w:val="center"/>
          </w:tcPr>
          <w:p w14:paraId="3FA5C275"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5521DF0A" w14:textId="77777777"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14:paraId="0F7668FD"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4CA66A08"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14:paraId="39E8E87E" w14:textId="77777777" w:rsidTr="00C240EB">
        <w:trPr>
          <w:jc w:val="center"/>
        </w:trPr>
        <w:tc>
          <w:tcPr>
            <w:tcW w:w="1622" w:type="dxa"/>
            <w:vMerge/>
            <w:vAlign w:val="center"/>
          </w:tcPr>
          <w:p w14:paraId="263EE3D4" w14:textId="77777777" w:rsidR="00CF53A4" w:rsidRPr="00E1770C" w:rsidRDefault="00CF53A4" w:rsidP="00C240EB">
            <w:pPr>
              <w:jc w:val="center"/>
              <w:rPr>
                <w:rFonts w:ascii="Arial" w:hAnsi="Arial" w:cs="Arial"/>
                <w:sz w:val="18"/>
                <w:szCs w:val="18"/>
              </w:rPr>
            </w:pPr>
          </w:p>
        </w:tc>
        <w:tc>
          <w:tcPr>
            <w:tcW w:w="1603" w:type="dxa"/>
            <w:vMerge/>
            <w:vAlign w:val="center"/>
          </w:tcPr>
          <w:p w14:paraId="55B6FB1B" w14:textId="77777777" w:rsidR="00CF53A4" w:rsidRPr="00E1770C" w:rsidRDefault="00CF53A4" w:rsidP="00C240EB">
            <w:pPr>
              <w:wordWrap w:val="0"/>
              <w:jc w:val="center"/>
              <w:rPr>
                <w:rFonts w:ascii="Arial" w:hAnsi="Arial" w:cs="Arial"/>
                <w:sz w:val="18"/>
                <w:szCs w:val="18"/>
              </w:rPr>
            </w:pPr>
          </w:p>
        </w:tc>
        <w:tc>
          <w:tcPr>
            <w:tcW w:w="1604" w:type="dxa"/>
            <w:vAlign w:val="center"/>
          </w:tcPr>
          <w:p w14:paraId="67CC126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14:paraId="1AEAB9D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7536D554" w14:textId="77777777" w:rsidTr="00C240EB">
        <w:trPr>
          <w:jc w:val="center"/>
        </w:trPr>
        <w:tc>
          <w:tcPr>
            <w:tcW w:w="1622" w:type="dxa"/>
            <w:vMerge/>
            <w:vAlign w:val="center"/>
          </w:tcPr>
          <w:p w14:paraId="372BECC3" w14:textId="77777777" w:rsidR="00CF53A4" w:rsidRPr="00E1770C" w:rsidRDefault="00CF53A4" w:rsidP="00C240EB">
            <w:pPr>
              <w:jc w:val="center"/>
              <w:rPr>
                <w:rFonts w:ascii="Arial" w:hAnsi="Arial" w:cs="Arial"/>
                <w:sz w:val="18"/>
                <w:szCs w:val="18"/>
              </w:rPr>
            </w:pPr>
          </w:p>
        </w:tc>
        <w:tc>
          <w:tcPr>
            <w:tcW w:w="1603" w:type="dxa"/>
            <w:vMerge/>
            <w:vAlign w:val="center"/>
          </w:tcPr>
          <w:p w14:paraId="2B26B727" w14:textId="77777777" w:rsidR="00CF53A4" w:rsidRPr="00E1770C" w:rsidRDefault="00CF53A4" w:rsidP="00C240EB">
            <w:pPr>
              <w:jc w:val="center"/>
              <w:rPr>
                <w:rFonts w:ascii="Arial" w:hAnsi="Arial" w:cs="Arial"/>
                <w:sz w:val="18"/>
                <w:szCs w:val="18"/>
              </w:rPr>
            </w:pPr>
          </w:p>
        </w:tc>
        <w:tc>
          <w:tcPr>
            <w:tcW w:w="1604" w:type="dxa"/>
            <w:vAlign w:val="center"/>
          </w:tcPr>
          <w:p w14:paraId="074D237F"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14:paraId="355767D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5DAE039D" w14:textId="77777777" w:rsidTr="00C240EB">
        <w:trPr>
          <w:jc w:val="center"/>
        </w:trPr>
        <w:tc>
          <w:tcPr>
            <w:tcW w:w="1622" w:type="dxa"/>
            <w:vMerge/>
            <w:vAlign w:val="center"/>
          </w:tcPr>
          <w:p w14:paraId="53A2E2E3" w14:textId="77777777" w:rsidR="00CF53A4" w:rsidRPr="00E1770C" w:rsidRDefault="00CF53A4" w:rsidP="00C240EB">
            <w:pPr>
              <w:jc w:val="center"/>
              <w:rPr>
                <w:rFonts w:ascii="Arial" w:hAnsi="Arial" w:cs="Arial"/>
                <w:sz w:val="18"/>
                <w:szCs w:val="18"/>
              </w:rPr>
            </w:pPr>
          </w:p>
        </w:tc>
        <w:tc>
          <w:tcPr>
            <w:tcW w:w="1603" w:type="dxa"/>
            <w:vAlign w:val="center"/>
          </w:tcPr>
          <w:p w14:paraId="2AE7038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14:paraId="7B7FC69B"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6FF323B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01EF5137" w14:textId="77777777" w:rsidTr="00C240EB">
        <w:trPr>
          <w:jc w:val="center"/>
        </w:trPr>
        <w:tc>
          <w:tcPr>
            <w:tcW w:w="1622" w:type="dxa"/>
            <w:vMerge/>
            <w:vAlign w:val="center"/>
          </w:tcPr>
          <w:p w14:paraId="77CD79AB" w14:textId="77777777" w:rsidR="00CF53A4" w:rsidRPr="00E1770C" w:rsidRDefault="00CF53A4" w:rsidP="00C240EB">
            <w:pPr>
              <w:jc w:val="center"/>
              <w:rPr>
                <w:rFonts w:ascii="Arial" w:hAnsi="Arial" w:cs="Arial"/>
                <w:sz w:val="18"/>
                <w:szCs w:val="18"/>
              </w:rPr>
            </w:pPr>
          </w:p>
        </w:tc>
        <w:tc>
          <w:tcPr>
            <w:tcW w:w="1603" w:type="dxa"/>
            <w:vAlign w:val="center"/>
          </w:tcPr>
          <w:p w14:paraId="20C19AF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14:paraId="3E61F946"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14:paraId="4FA4D79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14:paraId="4C6A5EBE" w14:textId="77777777" w:rsidTr="00C240EB">
        <w:trPr>
          <w:jc w:val="center"/>
        </w:trPr>
        <w:tc>
          <w:tcPr>
            <w:tcW w:w="1622" w:type="dxa"/>
            <w:vMerge/>
            <w:vAlign w:val="center"/>
          </w:tcPr>
          <w:p w14:paraId="550B558A" w14:textId="77777777" w:rsidR="00CF53A4" w:rsidRPr="00E1770C" w:rsidRDefault="00CF53A4" w:rsidP="00C240EB">
            <w:pPr>
              <w:jc w:val="center"/>
              <w:rPr>
                <w:rFonts w:ascii="Arial" w:hAnsi="Arial" w:cs="Arial"/>
                <w:sz w:val="18"/>
                <w:szCs w:val="18"/>
              </w:rPr>
            </w:pPr>
          </w:p>
        </w:tc>
        <w:tc>
          <w:tcPr>
            <w:tcW w:w="1603" w:type="dxa"/>
            <w:vMerge w:val="restart"/>
            <w:vAlign w:val="center"/>
          </w:tcPr>
          <w:p w14:paraId="2EDD6F92"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14:paraId="000DF5C1"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14:paraId="3299AC0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14:paraId="77815BC7" w14:textId="77777777" w:rsidTr="00C240EB">
        <w:trPr>
          <w:trHeight w:val="277"/>
          <w:jc w:val="center"/>
        </w:trPr>
        <w:tc>
          <w:tcPr>
            <w:tcW w:w="1622" w:type="dxa"/>
            <w:vMerge/>
            <w:vAlign w:val="center"/>
          </w:tcPr>
          <w:p w14:paraId="27C17558" w14:textId="77777777" w:rsidR="00CF53A4" w:rsidRPr="00E1770C" w:rsidRDefault="00CF53A4" w:rsidP="00C240EB">
            <w:pPr>
              <w:jc w:val="center"/>
              <w:rPr>
                <w:rFonts w:ascii="Arial" w:hAnsi="Arial" w:cs="Arial"/>
                <w:sz w:val="18"/>
                <w:szCs w:val="18"/>
              </w:rPr>
            </w:pPr>
          </w:p>
        </w:tc>
        <w:tc>
          <w:tcPr>
            <w:tcW w:w="1603" w:type="dxa"/>
            <w:vMerge/>
            <w:vAlign w:val="center"/>
          </w:tcPr>
          <w:p w14:paraId="43BF6E09" w14:textId="77777777" w:rsidR="00CF53A4" w:rsidRPr="00E1770C" w:rsidRDefault="00CF53A4" w:rsidP="00C240EB">
            <w:pPr>
              <w:jc w:val="center"/>
              <w:rPr>
                <w:rFonts w:ascii="Arial" w:hAnsi="Arial" w:cs="Arial"/>
                <w:sz w:val="18"/>
                <w:szCs w:val="18"/>
              </w:rPr>
            </w:pPr>
          </w:p>
        </w:tc>
        <w:tc>
          <w:tcPr>
            <w:tcW w:w="1604" w:type="dxa"/>
            <w:vAlign w:val="center"/>
          </w:tcPr>
          <w:p w14:paraId="21ED2A89"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14:paraId="22858663"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14:paraId="718A5671" w14:textId="77777777" w:rsidTr="00C240EB">
        <w:trPr>
          <w:jc w:val="center"/>
        </w:trPr>
        <w:tc>
          <w:tcPr>
            <w:tcW w:w="1622" w:type="dxa"/>
            <w:vMerge/>
            <w:vAlign w:val="center"/>
          </w:tcPr>
          <w:p w14:paraId="38AADD00" w14:textId="77777777" w:rsidR="00CF53A4" w:rsidRPr="00E1770C" w:rsidRDefault="00CF53A4" w:rsidP="00C240EB">
            <w:pPr>
              <w:jc w:val="center"/>
              <w:rPr>
                <w:rFonts w:ascii="Arial" w:hAnsi="Arial" w:cs="Arial"/>
                <w:sz w:val="18"/>
                <w:szCs w:val="18"/>
              </w:rPr>
            </w:pPr>
          </w:p>
        </w:tc>
        <w:tc>
          <w:tcPr>
            <w:tcW w:w="1603" w:type="dxa"/>
            <w:vMerge/>
            <w:vAlign w:val="center"/>
          </w:tcPr>
          <w:p w14:paraId="0DED1EA5" w14:textId="77777777" w:rsidR="00CF53A4" w:rsidRPr="00E1770C" w:rsidRDefault="00CF53A4" w:rsidP="00C240EB">
            <w:pPr>
              <w:jc w:val="center"/>
              <w:rPr>
                <w:rFonts w:ascii="Arial" w:hAnsi="Arial" w:cs="Arial"/>
                <w:sz w:val="18"/>
                <w:szCs w:val="18"/>
              </w:rPr>
            </w:pPr>
          </w:p>
        </w:tc>
        <w:tc>
          <w:tcPr>
            <w:tcW w:w="1604" w:type="dxa"/>
            <w:vAlign w:val="center"/>
          </w:tcPr>
          <w:p w14:paraId="5CBD6B05"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14:paraId="69BF78C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14:paraId="1A4C212B" w14:textId="77777777" w:rsidTr="00C240EB">
        <w:trPr>
          <w:jc w:val="center"/>
        </w:trPr>
        <w:tc>
          <w:tcPr>
            <w:tcW w:w="1622" w:type="dxa"/>
            <w:vMerge/>
            <w:vAlign w:val="center"/>
          </w:tcPr>
          <w:p w14:paraId="6323248F" w14:textId="77777777" w:rsidR="00CF53A4" w:rsidRPr="00E1770C" w:rsidRDefault="00CF53A4" w:rsidP="00C240EB">
            <w:pPr>
              <w:jc w:val="center"/>
              <w:rPr>
                <w:rFonts w:ascii="Arial" w:hAnsi="Arial" w:cs="Arial"/>
                <w:sz w:val="18"/>
                <w:szCs w:val="18"/>
              </w:rPr>
            </w:pPr>
          </w:p>
        </w:tc>
        <w:tc>
          <w:tcPr>
            <w:tcW w:w="1603" w:type="dxa"/>
            <w:vAlign w:val="center"/>
          </w:tcPr>
          <w:p w14:paraId="563E775C"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14:paraId="3575F677"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14:paraId="097CF83E" w14:textId="77777777"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14:paraId="75A11C66" w14:textId="77777777" w:rsidR="00CF53A4" w:rsidRDefault="00CF53A4" w:rsidP="00CF53A4">
      <w:pPr>
        <w:spacing w:line="276" w:lineRule="auto"/>
        <w:jc w:val="both"/>
        <w:rPr>
          <w:lang w:eastAsia="ko-KR"/>
        </w:rPr>
      </w:pPr>
    </w:p>
    <w:p w14:paraId="40CB7495" w14:textId="77777777"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26CDA5AB" w14:textId="77777777" w:rsidTr="00C240EB">
        <w:trPr>
          <w:trHeight w:val="195"/>
          <w:jc w:val="center"/>
        </w:trPr>
        <w:tc>
          <w:tcPr>
            <w:tcW w:w="1626" w:type="dxa"/>
            <w:vMerge w:val="restart"/>
            <w:vAlign w:val="center"/>
          </w:tcPr>
          <w:p w14:paraId="584457F6"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Carrier frequency [MHz]</w:t>
            </w:r>
          </w:p>
        </w:tc>
        <w:tc>
          <w:tcPr>
            <w:tcW w:w="1274" w:type="dxa"/>
            <w:vMerge w:val="restart"/>
            <w:vAlign w:val="center"/>
          </w:tcPr>
          <w:p w14:paraId="50EF5E6B"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RB allocations</w:t>
            </w:r>
          </w:p>
        </w:tc>
        <w:tc>
          <w:tcPr>
            <w:tcW w:w="4957" w:type="dxa"/>
            <w:gridSpan w:val="4"/>
            <w:vAlign w:val="center"/>
          </w:tcPr>
          <w:p w14:paraId="0A0617D9"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A-MPR (dB)</w:t>
            </w:r>
          </w:p>
        </w:tc>
      </w:tr>
      <w:tr w:rsidR="00CF53A4" w:rsidRPr="00686416" w14:paraId="1DC3220D" w14:textId="77777777" w:rsidTr="00C240EB">
        <w:trPr>
          <w:trHeight w:val="128"/>
          <w:jc w:val="center"/>
        </w:trPr>
        <w:tc>
          <w:tcPr>
            <w:tcW w:w="1626" w:type="dxa"/>
            <w:vMerge/>
            <w:vAlign w:val="center"/>
          </w:tcPr>
          <w:p w14:paraId="3A594FB0" w14:textId="77777777" w:rsidR="00CF53A4" w:rsidRPr="00E37A20" w:rsidRDefault="00CF53A4" w:rsidP="00C240EB">
            <w:pPr>
              <w:jc w:val="center"/>
              <w:rPr>
                <w:rFonts w:ascii="Arial" w:hAnsi="Arial" w:cs="Arial"/>
                <w:b/>
                <w:sz w:val="18"/>
                <w:szCs w:val="18"/>
              </w:rPr>
            </w:pPr>
          </w:p>
        </w:tc>
        <w:tc>
          <w:tcPr>
            <w:tcW w:w="1274" w:type="dxa"/>
            <w:vMerge/>
            <w:vAlign w:val="center"/>
          </w:tcPr>
          <w:p w14:paraId="0F52E01E" w14:textId="77777777" w:rsidR="00CF53A4" w:rsidRPr="00E37A20" w:rsidRDefault="00CF53A4" w:rsidP="00C240EB">
            <w:pPr>
              <w:jc w:val="center"/>
              <w:rPr>
                <w:rFonts w:ascii="Arial" w:hAnsi="Arial" w:cs="Arial"/>
                <w:b/>
                <w:sz w:val="18"/>
                <w:szCs w:val="18"/>
              </w:rPr>
            </w:pPr>
          </w:p>
        </w:tc>
        <w:tc>
          <w:tcPr>
            <w:tcW w:w="1218" w:type="dxa"/>
            <w:vAlign w:val="center"/>
          </w:tcPr>
          <w:p w14:paraId="796C95D1"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14:paraId="55BC7899"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14:paraId="3A6B6138"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14:paraId="447D80CD" w14:textId="77777777"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14:paraId="52A98B6B" w14:textId="77777777" w:rsidTr="00C240EB">
        <w:trPr>
          <w:trHeight w:val="150"/>
          <w:jc w:val="center"/>
        </w:trPr>
        <w:tc>
          <w:tcPr>
            <w:tcW w:w="1626" w:type="dxa"/>
            <w:vMerge w:val="restart"/>
            <w:vAlign w:val="center"/>
          </w:tcPr>
          <w:p w14:paraId="61FDFD93"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5870,5910,5920</w:t>
            </w:r>
          </w:p>
        </w:tc>
        <w:tc>
          <w:tcPr>
            <w:tcW w:w="1274" w:type="dxa"/>
            <w:vAlign w:val="center"/>
          </w:tcPr>
          <w:p w14:paraId="67F5DAB9"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5DD4E1BE"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14:paraId="4AE51D80"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14:paraId="73A6C0F0" w14:textId="77777777" w:rsidTr="00C240EB">
        <w:trPr>
          <w:trHeight w:val="253"/>
          <w:jc w:val="center"/>
        </w:trPr>
        <w:tc>
          <w:tcPr>
            <w:tcW w:w="1626" w:type="dxa"/>
            <w:vMerge/>
            <w:vAlign w:val="center"/>
          </w:tcPr>
          <w:p w14:paraId="4D56727E" w14:textId="77777777" w:rsidR="00CF53A4" w:rsidRPr="00686416" w:rsidRDefault="00CF53A4" w:rsidP="00C240EB">
            <w:pPr>
              <w:jc w:val="center"/>
              <w:rPr>
                <w:rFonts w:ascii="Arial" w:hAnsi="Arial" w:cs="Arial"/>
                <w:sz w:val="18"/>
                <w:szCs w:val="18"/>
              </w:rPr>
            </w:pPr>
          </w:p>
        </w:tc>
        <w:tc>
          <w:tcPr>
            <w:tcW w:w="1274" w:type="dxa"/>
            <w:vAlign w:val="center"/>
          </w:tcPr>
          <w:p w14:paraId="087337D3"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14:paraId="47314A48"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14:paraId="48FB8193" w14:textId="77777777" w:rsidR="00CF53A4" w:rsidRPr="00686416" w:rsidRDefault="00CF53A4" w:rsidP="00C240EB">
            <w:pPr>
              <w:jc w:val="center"/>
              <w:rPr>
                <w:rFonts w:ascii="Arial" w:hAnsi="Arial" w:cs="Arial"/>
                <w:sz w:val="18"/>
                <w:szCs w:val="18"/>
              </w:rPr>
            </w:pPr>
          </w:p>
        </w:tc>
      </w:tr>
      <w:tr w:rsidR="00CF53A4" w:rsidRPr="00686416" w14:paraId="238DA571" w14:textId="77777777" w:rsidTr="00C240EB">
        <w:trPr>
          <w:trHeight w:val="253"/>
          <w:jc w:val="center"/>
        </w:trPr>
        <w:tc>
          <w:tcPr>
            <w:tcW w:w="1626" w:type="dxa"/>
            <w:vMerge w:val="restart"/>
            <w:vAlign w:val="center"/>
          </w:tcPr>
          <w:p w14:paraId="5F449D8A"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14:paraId="665C95C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14:paraId="08EA69DB"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14:paraId="23EBAE62"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14:paraId="6B117E93" w14:textId="77777777" w:rsidTr="00C240EB">
        <w:trPr>
          <w:trHeight w:val="253"/>
          <w:jc w:val="center"/>
        </w:trPr>
        <w:tc>
          <w:tcPr>
            <w:tcW w:w="1626" w:type="dxa"/>
            <w:vMerge/>
            <w:vAlign w:val="center"/>
          </w:tcPr>
          <w:p w14:paraId="0C10B09A" w14:textId="77777777" w:rsidR="00CF53A4" w:rsidRPr="00686416" w:rsidRDefault="00CF53A4" w:rsidP="00C240EB">
            <w:pPr>
              <w:jc w:val="center"/>
              <w:rPr>
                <w:rFonts w:ascii="Arial" w:hAnsi="Arial" w:cs="Arial"/>
                <w:sz w:val="18"/>
                <w:szCs w:val="18"/>
              </w:rPr>
            </w:pPr>
          </w:p>
        </w:tc>
        <w:tc>
          <w:tcPr>
            <w:tcW w:w="1274" w:type="dxa"/>
            <w:vAlign w:val="center"/>
          </w:tcPr>
          <w:p w14:paraId="7753C189"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14:paraId="63348A72"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71B023FC"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0D615BF5" w14:textId="77777777" w:rsidR="00CF53A4" w:rsidRPr="00686416" w:rsidRDefault="00CF53A4" w:rsidP="00C240EB">
            <w:pPr>
              <w:jc w:val="center"/>
              <w:rPr>
                <w:rFonts w:ascii="Arial" w:hAnsi="Arial" w:cs="Arial"/>
                <w:sz w:val="18"/>
                <w:szCs w:val="18"/>
              </w:rPr>
            </w:pPr>
          </w:p>
        </w:tc>
      </w:tr>
    </w:tbl>
    <w:p w14:paraId="1931AC90" w14:textId="77777777" w:rsidR="00CF53A4" w:rsidRDefault="00CF53A4" w:rsidP="00CF53A4">
      <w:pPr>
        <w:spacing w:line="276" w:lineRule="auto"/>
        <w:jc w:val="both"/>
        <w:rPr>
          <w:lang w:eastAsia="ko-KR"/>
        </w:rPr>
      </w:pPr>
    </w:p>
    <w:p w14:paraId="21B5DE2A"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5918C088" w14:textId="77777777" w:rsidR="00805EC4" w:rsidRPr="00CF53A4" w:rsidRDefault="00805EC4" w:rsidP="00805EC4"/>
    <w:p w14:paraId="259F01FE" w14:textId="77777777" w:rsidR="00805EC4" w:rsidRPr="0087716F" w:rsidRDefault="00805EC4" w:rsidP="00805EC4">
      <w:pPr>
        <w:pStyle w:val="Heading3"/>
        <w:rPr>
          <w:rFonts w:eastAsia="MS Mincho"/>
          <w:lang w:eastAsia="zh-CN"/>
        </w:rPr>
      </w:pPr>
      <w:bookmarkStart w:id="198" w:name="_Toc72931425"/>
      <w:bookmarkStart w:id="199" w:name="_Toc73026090"/>
      <w:bookmarkStart w:id="200" w:name="_Toc80918177"/>
      <w:r w:rsidRPr="0087716F">
        <w:t>5.</w:t>
      </w:r>
      <w:r>
        <w:rPr>
          <w:rFonts w:hint="eastAsia"/>
          <w:lang w:eastAsia="ko-KR"/>
        </w:rPr>
        <w:t>1</w:t>
      </w:r>
      <w:r>
        <w:t>.3</w:t>
      </w:r>
      <w:r w:rsidRPr="0087716F">
        <w:tab/>
      </w:r>
      <w:r>
        <w:t>PC2 NR V2X UE RF requirements SL-MIMO</w:t>
      </w:r>
      <w:bookmarkEnd w:id="198"/>
      <w:bookmarkEnd w:id="199"/>
      <w:bookmarkEnd w:id="200"/>
    </w:p>
    <w:p w14:paraId="601C25EB" w14:textId="77777777" w:rsidR="00805EC4" w:rsidRPr="00805EC4" w:rsidRDefault="00805EC4" w:rsidP="00805EC4">
      <w:pPr>
        <w:rPr>
          <w:rFonts w:eastAsia="SimSun"/>
          <w:lang w:eastAsia="zh-CN"/>
        </w:rPr>
      </w:pPr>
    </w:p>
    <w:p w14:paraId="32E78E80" w14:textId="77777777" w:rsidR="00805EC4" w:rsidRPr="0087716F" w:rsidRDefault="00805EC4" w:rsidP="00805EC4">
      <w:pPr>
        <w:pStyle w:val="Heading3"/>
        <w:rPr>
          <w:rFonts w:eastAsia="SimSun"/>
          <w:lang w:eastAsia="zh-CN"/>
        </w:rPr>
      </w:pPr>
      <w:bookmarkStart w:id="201" w:name="_Toc72931426"/>
      <w:bookmarkStart w:id="202" w:name="_Toc73026091"/>
      <w:bookmarkStart w:id="203" w:name="_Toc80918178"/>
      <w:r w:rsidRPr="0087716F">
        <w:t>5.</w:t>
      </w:r>
      <w:r>
        <w:rPr>
          <w:rFonts w:hint="eastAsia"/>
          <w:lang w:eastAsia="ko-KR"/>
        </w:rPr>
        <w:t>1</w:t>
      </w:r>
      <w:r>
        <w:t>.4</w:t>
      </w:r>
      <w:r w:rsidRPr="0087716F">
        <w:tab/>
      </w:r>
      <w:r>
        <w:t>PC2 NR V2X inter-band con-current UE RF requirements</w:t>
      </w:r>
      <w:bookmarkEnd w:id="201"/>
      <w:bookmarkEnd w:id="202"/>
      <w:bookmarkEnd w:id="203"/>
    </w:p>
    <w:p w14:paraId="78528E14" w14:textId="77777777" w:rsidR="00805EC4" w:rsidRDefault="00805EC4" w:rsidP="00805EC4"/>
    <w:p w14:paraId="12217D58" w14:textId="77777777" w:rsidR="00661635" w:rsidRPr="0087716F" w:rsidRDefault="00661635" w:rsidP="00661635"/>
    <w:p w14:paraId="29D257FC" w14:textId="77777777" w:rsidR="00661635" w:rsidRPr="0087716F" w:rsidRDefault="00661635" w:rsidP="00661635">
      <w:pPr>
        <w:pStyle w:val="Heading2"/>
      </w:pPr>
      <w:bookmarkStart w:id="204" w:name="_Toc36034750"/>
      <w:bookmarkStart w:id="205" w:name="_Toc42537345"/>
      <w:bookmarkStart w:id="206" w:name="_Toc46356410"/>
      <w:bookmarkStart w:id="207" w:name="_Toc52566324"/>
      <w:bookmarkStart w:id="208" w:name="_Toc72931427"/>
      <w:bookmarkStart w:id="209" w:name="_Toc73026092"/>
      <w:bookmarkStart w:id="210" w:name="_Toc80918179"/>
      <w:r w:rsidRPr="0087716F">
        <w:t>5.2</w:t>
      </w:r>
      <w:r w:rsidRPr="0087716F">
        <w:tab/>
      </w:r>
      <w:bookmarkEnd w:id="204"/>
      <w:bookmarkEnd w:id="205"/>
      <w:bookmarkEnd w:id="206"/>
      <w:bookmarkEnd w:id="207"/>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08"/>
      <w:bookmarkEnd w:id="209"/>
      <w:bookmarkEnd w:id="210"/>
    </w:p>
    <w:p w14:paraId="05862F2C" w14:textId="77777777" w:rsidR="00661635" w:rsidRDefault="00661635" w:rsidP="00661635">
      <w:pPr>
        <w:pStyle w:val="Heading3"/>
      </w:pPr>
      <w:bookmarkStart w:id="211" w:name="_Toc36034753"/>
      <w:bookmarkStart w:id="212" w:name="_Toc42537348"/>
      <w:bookmarkStart w:id="213" w:name="_Toc46356413"/>
      <w:bookmarkStart w:id="214" w:name="_Toc52566327"/>
      <w:bookmarkStart w:id="215" w:name="_Toc72931428"/>
      <w:bookmarkStart w:id="216" w:name="_Toc73026093"/>
      <w:bookmarkStart w:id="217" w:name="_Toc80918180"/>
      <w:r w:rsidRPr="00DA197E">
        <w:rPr>
          <w:rFonts w:hint="eastAsia"/>
        </w:rPr>
        <w:t>5.2.1</w:t>
      </w:r>
      <w:r w:rsidRPr="0087716F">
        <w:tab/>
      </w:r>
      <w:bookmarkEnd w:id="211"/>
      <w:bookmarkEnd w:id="212"/>
      <w:bookmarkEnd w:id="213"/>
      <w:bookmarkEnd w:id="214"/>
      <w:r w:rsidR="00B40BA3">
        <w:rPr>
          <w:rFonts w:eastAsia="SimSun"/>
          <w:szCs w:val="24"/>
          <w:lang w:eastAsia="zh-CN"/>
        </w:rPr>
        <w:t>Intra-band V2X</w:t>
      </w:r>
      <w:r>
        <w:t xml:space="preserve"> operation scenarios and basic assumptions</w:t>
      </w:r>
      <w:bookmarkEnd w:id="215"/>
      <w:bookmarkEnd w:id="216"/>
      <w:bookmarkEnd w:id="217"/>
    </w:p>
    <w:p w14:paraId="07CC6F8C"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48E0090D" w14:textId="77777777" w:rsidR="00A0566F" w:rsidRDefault="00A0566F" w:rsidP="00A0566F">
      <w:pPr>
        <w:numPr>
          <w:ilvl w:val="0"/>
          <w:numId w:val="35"/>
        </w:numPr>
        <w:rPr>
          <w:lang w:val="en-US"/>
        </w:rPr>
      </w:pPr>
      <w:bookmarkStart w:id="218" w:name="MCCQCTEMPBM_00000032"/>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55C82498" w14:textId="77777777" w:rsidR="00A0566F" w:rsidRPr="00C240EB" w:rsidRDefault="00A0566F" w:rsidP="00C240EB">
      <w:pPr>
        <w:widowControl w:val="0"/>
        <w:numPr>
          <w:ilvl w:val="1"/>
          <w:numId w:val="37"/>
        </w:numPr>
        <w:autoSpaceDE w:val="0"/>
        <w:autoSpaceDN w:val="0"/>
        <w:adjustRightInd w:val="0"/>
        <w:spacing w:after="120"/>
        <w:jc w:val="both"/>
        <w:rPr>
          <w:rFonts w:eastAsia="Batang"/>
          <w:lang w:val="en-US"/>
        </w:rPr>
      </w:pPr>
      <w:bookmarkStart w:id="219" w:name="MCCQCTEMPBM_00000031"/>
      <w:r w:rsidRPr="00B51088">
        <w:rPr>
          <w:rFonts w:eastAsia="Batang"/>
          <w:lang w:val="en-US"/>
        </w:rPr>
        <w:t>RAN4 allow TDM operation between spectrally partially used PC5 SL and Uu UL/DL operation in a licensed TDD band regardless of adjacent/ non-adjacent carrier</w:t>
      </w:r>
    </w:p>
    <w:bookmarkEnd w:id="219"/>
    <w:p w14:paraId="7A30B222" w14:textId="77777777"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14:paraId="392EB72A" w14:textId="77777777"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bookmarkEnd w:id="218"/>
    <w:p w14:paraId="5035A6FD" w14:textId="77777777" w:rsidR="00A0566F" w:rsidRPr="00A0566F" w:rsidRDefault="00A0566F" w:rsidP="00A0566F">
      <w:pPr>
        <w:rPr>
          <w:lang w:val="en-US"/>
        </w:rPr>
      </w:pPr>
      <w:r>
        <w:rPr>
          <w:rFonts w:hint="eastAsia"/>
          <w:lang w:val="en-US"/>
        </w:rPr>
        <w:t>Other UE RF architecture is not precluded from implementation perspective.</w:t>
      </w:r>
    </w:p>
    <w:p w14:paraId="355424DB" w14:textId="77777777" w:rsidR="00A0566F" w:rsidRDefault="00A0566F" w:rsidP="00A0566F">
      <w:r>
        <w:rPr>
          <w:rFonts w:hint="eastAsia"/>
        </w:rPr>
        <w:t xml:space="preserve">In Rel-17, RAN4 focus on TDD band for intra-band V2X operation and deprioritize FDD band. </w:t>
      </w:r>
      <w:bookmarkStart w:id="220" w:name="OLE_LINK10"/>
      <w:bookmarkStart w:id="221" w:name="OLE_LINK11"/>
      <w:r>
        <w:rPr>
          <w:rFonts w:hint="eastAsia"/>
        </w:rPr>
        <w:t>FDD band can be studied once operators have a request.</w:t>
      </w:r>
      <w:bookmarkEnd w:id="220"/>
      <w:bookmarkEnd w:id="221"/>
      <w:r>
        <w:rPr>
          <w:rFonts w:hint="eastAsia"/>
        </w:rPr>
        <w:t xml:space="preserve"> </w:t>
      </w:r>
    </w:p>
    <w:p w14:paraId="7816C371" w14:textId="77777777" w:rsidR="00A0566F" w:rsidRDefault="00A0566F" w:rsidP="00A0566F">
      <w:r>
        <w:rPr>
          <w:rFonts w:hint="eastAsia"/>
        </w:rPr>
        <w:t xml:space="preserve">For intra-band contiguous V2X con-current operation with FDM operation, simultaneous UL transmission and SL reception in TDD band are not allowed. </w:t>
      </w:r>
    </w:p>
    <w:p w14:paraId="1C54B6BF" w14:textId="77777777" w:rsidR="00661635" w:rsidRPr="00A0566F" w:rsidRDefault="00661635" w:rsidP="00661635"/>
    <w:p w14:paraId="78F3780D" w14:textId="77777777" w:rsidR="00661635" w:rsidRPr="0087716F" w:rsidRDefault="00661635" w:rsidP="00661635">
      <w:pPr>
        <w:pStyle w:val="Heading3"/>
        <w:rPr>
          <w:rFonts w:eastAsia="MS Mincho"/>
          <w:lang w:eastAsia="zh-CN"/>
        </w:rPr>
      </w:pPr>
      <w:bookmarkStart w:id="222" w:name="_Toc36034755"/>
      <w:bookmarkStart w:id="223" w:name="_Toc42537350"/>
      <w:bookmarkStart w:id="224" w:name="_Toc46356415"/>
      <w:bookmarkStart w:id="225" w:name="_Toc52566329"/>
      <w:bookmarkStart w:id="226" w:name="_Toc72931429"/>
      <w:bookmarkStart w:id="227" w:name="_Toc73026094"/>
      <w:bookmarkStart w:id="228" w:name="_Toc80918181"/>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222"/>
      <w:bookmarkEnd w:id="223"/>
      <w:bookmarkEnd w:id="224"/>
      <w:bookmarkEnd w:id="225"/>
      <w:bookmarkEnd w:id="226"/>
      <w:bookmarkEnd w:id="227"/>
      <w:bookmarkEnd w:id="228"/>
    </w:p>
    <w:p w14:paraId="2F51938B" w14:textId="77777777" w:rsidR="00661635" w:rsidRDefault="00661635" w:rsidP="00661635">
      <w:pPr>
        <w:rPr>
          <w:rFonts w:eastAsia="SimSun"/>
          <w:lang w:eastAsia="zh-CN"/>
        </w:rPr>
      </w:pPr>
    </w:p>
    <w:p w14:paraId="6796090B" w14:textId="77777777" w:rsidR="00805EC4" w:rsidRPr="00805EC4" w:rsidRDefault="00805EC4" w:rsidP="00805EC4">
      <w:pPr>
        <w:pStyle w:val="Heading4"/>
      </w:pPr>
      <w:bookmarkStart w:id="229" w:name="_Toc72931430"/>
      <w:bookmarkStart w:id="230" w:name="_Toc73026095"/>
      <w:bookmarkStart w:id="231" w:name="_Toc80918182"/>
      <w:r>
        <w:rPr>
          <w:rFonts w:hint="eastAsia"/>
        </w:rPr>
        <w:t>5.2.2</w:t>
      </w:r>
      <w:r w:rsidRPr="00805EC4">
        <w:rPr>
          <w:rFonts w:hint="eastAsia"/>
        </w:rPr>
        <w:t xml:space="preserve">.1 Coexistence evaluation </w:t>
      </w:r>
      <w:r w:rsidRPr="00805EC4">
        <w:t>scenarios</w:t>
      </w:r>
      <w:bookmarkEnd w:id="229"/>
      <w:bookmarkEnd w:id="230"/>
      <w:bookmarkEnd w:id="231"/>
    </w:p>
    <w:p w14:paraId="01E5EB21" w14:textId="77777777" w:rsidR="00805EC4" w:rsidRPr="00805EC4" w:rsidRDefault="00805EC4" w:rsidP="00805EC4">
      <w:pPr>
        <w:rPr>
          <w:sz w:val="24"/>
          <w:lang w:eastAsia="ko-KR"/>
        </w:rPr>
      </w:pPr>
    </w:p>
    <w:p w14:paraId="6C79F553" w14:textId="77777777" w:rsidR="00805EC4" w:rsidRPr="00805EC4" w:rsidRDefault="00805EC4" w:rsidP="00805EC4">
      <w:pPr>
        <w:pStyle w:val="Heading4"/>
      </w:pPr>
      <w:bookmarkStart w:id="232" w:name="_Toc72931431"/>
      <w:bookmarkStart w:id="233" w:name="_Toc73026096"/>
      <w:bookmarkStart w:id="234" w:name="_Toc80918183"/>
      <w:r>
        <w:t>5.2.2</w:t>
      </w:r>
      <w:r w:rsidRPr="00805EC4">
        <w:t>.2 Coexistence simulations assumptions</w:t>
      </w:r>
      <w:bookmarkEnd w:id="232"/>
      <w:bookmarkEnd w:id="233"/>
      <w:bookmarkEnd w:id="234"/>
      <w:r w:rsidRPr="00805EC4">
        <w:t xml:space="preserve"> </w:t>
      </w:r>
    </w:p>
    <w:p w14:paraId="1DC57508" w14:textId="77777777" w:rsidR="00805EC4" w:rsidRPr="00805EC4" w:rsidRDefault="00805EC4" w:rsidP="00805EC4">
      <w:pPr>
        <w:rPr>
          <w:sz w:val="24"/>
          <w:lang w:eastAsia="ko-KR"/>
        </w:rPr>
      </w:pPr>
    </w:p>
    <w:p w14:paraId="3B277279" w14:textId="77777777" w:rsidR="00805EC4" w:rsidRDefault="00805EC4" w:rsidP="00805EC4">
      <w:pPr>
        <w:pStyle w:val="Heading4"/>
      </w:pPr>
      <w:bookmarkStart w:id="235" w:name="_Toc72931432"/>
      <w:bookmarkStart w:id="236" w:name="_Toc73026097"/>
      <w:bookmarkStart w:id="237" w:name="_Toc80918184"/>
      <w:r>
        <w:t>5.2.2</w:t>
      </w:r>
      <w:r w:rsidRPr="00805EC4">
        <w:t xml:space="preserve">.3 </w:t>
      </w:r>
      <w:r>
        <w:t>Coexistence results</w:t>
      </w:r>
      <w:bookmarkEnd w:id="235"/>
      <w:bookmarkEnd w:id="236"/>
      <w:bookmarkEnd w:id="237"/>
    </w:p>
    <w:p w14:paraId="735F5921" w14:textId="77777777" w:rsidR="00805EC4" w:rsidRDefault="00805EC4" w:rsidP="00805EC4">
      <w:pPr>
        <w:rPr>
          <w:sz w:val="24"/>
        </w:rPr>
      </w:pPr>
    </w:p>
    <w:p w14:paraId="2BEB4AA4" w14:textId="77777777" w:rsidR="00805EC4" w:rsidRDefault="00805EC4" w:rsidP="00805EC4">
      <w:pPr>
        <w:pStyle w:val="Heading4"/>
      </w:pPr>
      <w:bookmarkStart w:id="238" w:name="_Toc72931433"/>
      <w:bookmarkStart w:id="239" w:name="_Toc73026098"/>
      <w:bookmarkStart w:id="240" w:name="_Toc80918185"/>
      <w:r>
        <w:lastRenderedPageBreak/>
        <w:t>5.2.2.4</w:t>
      </w:r>
      <w:r w:rsidRPr="00805EC4">
        <w:t xml:space="preserve"> </w:t>
      </w:r>
      <w:r>
        <w:t>Conclusion of Coexistence evaluations</w:t>
      </w:r>
      <w:bookmarkEnd w:id="238"/>
      <w:bookmarkEnd w:id="239"/>
      <w:bookmarkEnd w:id="240"/>
    </w:p>
    <w:p w14:paraId="7C9B2E98" w14:textId="77777777" w:rsidR="00805EC4" w:rsidRDefault="00805EC4" w:rsidP="00661635">
      <w:pPr>
        <w:rPr>
          <w:rFonts w:eastAsia="SimSun"/>
          <w:lang w:eastAsia="zh-CN"/>
        </w:rPr>
      </w:pPr>
    </w:p>
    <w:p w14:paraId="6857862F" w14:textId="77777777" w:rsidR="00B40BA3" w:rsidRPr="0087716F" w:rsidRDefault="00B40BA3" w:rsidP="00B40BA3">
      <w:pPr>
        <w:pStyle w:val="Heading3"/>
        <w:rPr>
          <w:rFonts w:eastAsia="MS Mincho"/>
          <w:lang w:eastAsia="zh-CN"/>
        </w:rPr>
      </w:pPr>
      <w:bookmarkStart w:id="241" w:name="_Toc72931434"/>
      <w:bookmarkStart w:id="242" w:name="_Toc73026099"/>
      <w:bookmarkStart w:id="243" w:name="_Toc80918186"/>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241"/>
      <w:bookmarkEnd w:id="242"/>
      <w:bookmarkEnd w:id="243"/>
    </w:p>
    <w:p w14:paraId="00C3BAC7" w14:textId="77777777" w:rsidR="00A0566F" w:rsidRPr="00A0566F"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 xml:space="preserve">.1 </w:t>
      </w:r>
      <w:r>
        <w:rPr>
          <w:rFonts w:ascii="Arial" w:hAnsi="Arial" w:hint="eastAsia"/>
          <w:sz w:val="24"/>
        </w:rPr>
        <w:t>Operating bands for intra-band V2X operation with TDM operation</w:t>
      </w:r>
    </w:p>
    <w:p w14:paraId="6FE127E0"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2BC3B670" w14:textId="77777777"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383062C6"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E3AA1A9"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7A5881FE" w14:textId="77777777" w:rsidR="00A0566F" w:rsidRPr="00EF5447" w:rsidRDefault="00A0566F" w:rsidP="00C240EB">
            <w:pPr>
              <w:pStyle w:val="TAH"/>
              <w:rPr>
                <w:rFonts w:eastAsia="Malgun Gothic"/>
                <w:lang w:eastAsia="ko-KR"/>
              </w:rPr>
            </w:pPr>
            <w:r>
              <w:rPr>
                <w:rFonts w:hint="eastAsia"/>
                <w:lang w:eastAsia="zh-CN"/>
              </w:rPr>
              <w:t>NR Uu</w:t>
            </w:r>
            <w:r w:rsidRPr="00EF5447">
              <w:rPr>
                <w:rFonts w:eastAsia="Malgun Gothic"/>
                <w:lang w:eastAsia="ko-KR"/>
              </w:rPr>
              <w:t xml:space="preserve">  or NR </w:t>
            </w:r>
            <w:r>
              <w:rPr>
                <w:rFonts w:hint="eastAsia"/>
                <w:lang w:eastAsia="zh-CN"/>
              </w:rPr>
              <w:t xml:space="preserve">V2X </w:t>
            </w:r>
            <w:r w:rsidRPr="00EF5447">
              <w:rPr>
                <w:rFonts w:eastAsia="Malgun Gothic"/>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307FF6EB" w14:textId="77777777" w:rsidR="00A0566F" w:rsidRPr="00EF5447" w:rsidRDefault="00A0566F" w:rsidP="00C240EB">
            <w:pPr>
              <w:pStyle w:val="TAH"/>
            </w:pPr>
            <w:r w:rsidRPr="00EF5447">
              <w:t>Interface</w:t>
            </w:r>
          </w:p>
        </w:tc>
      </w:tr>
      <w:tr w:rsidR="00A0566F" w:rsidRPr="00EF5447" w14:paraId="42122C88"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334A11C2"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3B98126C"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40795FF" w14:textId="77777777" w:rsidR="00A0566F" w:rsidRPr="00EF5447" w:rsidRDefault="00A0566F" w:rsidP="00C240EB">
            <w:pPr>
              <w:pStyle w:val="TAC"/>
              <w:rPr>
                <w:lang w:eastAsia="zh-CN"/>
              </w:rPr>
            </w:pPr>
            <w:r>
              <w:rPr>
                <w:rFonts w:hint="eastAsia"/>
                <w:lang w:eastAsia="zh-CN"/>
              </w:rPr>
              <w:t>Uu</w:t>
            </w:r>
          </w:p>
        </w:tc>
      </w:tr>
      <w:tr w:rsidR="00A0566F" w:rsidRPr="00EF5447" w14:paraId="09DF42F4"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4E432F87"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02832AE2"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7D10D599" w14:textId="77777777" w:rsidR="00A0566F" w:rsidRPr="00EF5447" w:rsidRDefault="00A0566F" w:rsidP="00C240EB">
            <w:pPr>
              <w:pStyle w:val="TAC"/>
              <w:rPr>
                <w:rFonts w:eastAsia="Malgun Gothic"/>
                <w:lang w:eastAsia="ko-KR"/>
              </w:rPr>
            </w:pPr>
            <w:r w:rsidRPr="00EF5447">
              <w:rPr>
                <w:rFonts w:eastAsia="Malgun Gothic"/>
                <w:lang w:eastAsia="ko-KR"/>
              </w:rPr>
              <w:t>PC5</w:t>
            </w:r>
          </w:p>
        </w:tc>
      </w:tr>
      <w:tr w:rsidR="00A0566F" w:rsidRPr="00EF5447" w14:paraId="1C47EB44"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55183220"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0E1949ED" w14:textId="77777777" w:rsidR="00A0566F" w:rsidRDefault="00A0566F" w:rsidP="00A0566F"/>
    <w:p w14:paraId="7B35C1BD" w14:textId="77777777" w:rsidR="00A0566F" w:rsidRDefault="00A0566F" w:rsidP="00A0566F">
      <w:r w:rsidRPr="00B51088">
        <w:t>For</w:t>
      </w:r>
      <w:r>
        <w:t xml:space="preserve"> the intra-band V2X service for TDM</w:t>
      </w:r>
      <w:r w:rsidRPr="00B51088">
        <w:t xml:space="preserve"> </w:t>
      </w:r>
      <w:r>
        <w:t>operation in same carrier or different carrier, the NR Uu operation meet the NR UE RF requirements and NR V2X UE meet the existing TS38.101-1 RF requirements in suffix E, respectively.</w:t>
      </w:r>
    </w:p>
    <w:p w14:paraId="58567C26"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2 Tx requirements for intra-band V2X operation with TDM operation</w:t>
      </w:r>
    </w:p>
    <w:p w14:paraId="08E5ADD3" w14:textId="77777777" w:rsidR="00A0566F" w:rsidRDefault="00A0566F" w:rsidP="00C240EB">
      <w:pPr>
        <w:pStyle w:val="Heading5"/>
      </w:pPr>
      <w:bookmarkStart w:id="244" w:name="_Toc45890622"/>
      <w:bookmarkStart w:id="245" w:name="_Toc45891846"/>
      <w:bookmarkStart w:id="246" w:name="_Toc45892256"/>
      <w:bookmarkStart w:id="247" w:name="_Toc45892666"/>
      <w:bookmarkStart w:id="248" w:name="_Toc52353079"/>
      <w:bookmarkStart w:id="249" w:name="_Toc53174902"/>
      <w:bookmarkStart w:id="250" w:name="_Toc61378222"/>
      <w:bookmarkStart w:id="251" w:name="_Toc61378697"/>
      <w:bookmarkStart w:id="252" w:name="_Toc67953887"/>
      <w:bookmarkStart w:id="253" w:name="_Toc68733554"/>
      <w:bookmarkStart w:id="254" w:name="_Toc68784870"/>
      <w:bookmarkStart w:id="255" w:name="_Toc76736826"/>
      <w:bookmarkStart w:id="256" w:name="_Toc80918187"/>
      <w:r>
        <w:t>5.2.3.2.1</w:t>
      </w:r>
      <w:r w:rsidRPr="00EF5447">
        <w:tab/>
      </w:r>
      <w:bookmarkEnd w:id="244"/>
      <w:bookmarkEnd w:id="245"/>
      <w:bookmarkEnd w:id="246"/>
      <w:bookmarkEnd w:id="247"/>
      <w:bookmarkEnd w:id="248"/>
      <w:bookmarkEnd w:id="249"/>
      <w:bookmarkEnd w:id="250"/>
      <w:bookmarkEnd w:id="251"/>
      <w:bookmarkEnd w:id="252"/>
      <w:bookmarkEnd w:id="253"/>
      <w:bookmarkEnd w:id="254"/>
      <w:bookmarkEnd w:id="255"/>
      <w:r>
        <w:t>Additional Tx requirements for TDM operation</w:t>
      </w:r>
      <w:bookmarkEnd w:id="256"/>
    </w:p>
    <w:p w14:paraId="6E4A4055" w14:textId="77777777" w:rsidR="00A0566F" w:rsidRPr="00C02687" w:rsidRDefault="00A0566F" w:rsidP="00A0566F">
      <w:pPr>
        <w:rPr>
          <w:rFonts w:eastAsia="Malgun Gothic"/>
        </w:rPr>
      </w:pPr>
      <w:r w:rsidRPr="00C02687">
        <w:rPr>
          <w:rFonts w:eastAsia="Malgun Gothic" w:hint="eastAsia"/>
        </w:rPr>
        <w:t>T</w:t>
      </w:r>
      <w:r w:rsidRPr="00C02687">
        <w:rPr>
          <w:rFonts w:eastAsia="Malgun Gothic"/>
        </w:rPr>
        <w:t>o decide the switching position for TDM operation in same/different carrier, RNA4 would be considered as following priority rule in TS38.321</w:t>
      </w:r>
    </w:p>
    <w:p w14:paraId="3192DE10"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14:paraId="6A5DD5EA"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14:paraId="2CE46480"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14:paraId="50F04AF4" w14:textId="77777777" w:rsidR="00A0566F" w:rsidRDefault="00A0566F" w:rsidP="00A0566F">
      <w:pPr>
        <w:tabs>
          <w:tab w:val="left" w:pos="6870"/>
        </w:tabs>
        <w:ind w:leftChars="100" w:left="200"/>
        <w:jc w:val="both"/>
      </w:pPr>
      <w:r>
        <w:rPr>
          <w:rFonts w:eastAsia="Malgun Gothic"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14:paraId="2D786548" w14:textId="77777777" w:rsidR="00A0566F" w:rsidRPr="00A0566F" w:rsidRDefault="00A0566F" w:rsidP="00A0566F"/>
    <w:p w14:paraId="7ED2518C" w14:textId="77777777" w:rsidR="00A0566F" w:rsidRPr="00526CA3" w:rsidRDefault="00A0566F" w:rsidP="00A0566F">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3</w:t>
      </w:r>
      <w:r w:rsidRPr="00F42528">
        <w:rPr>
          <w:rFonts w:ascii="Arial" w:eastAsia="Malgun Gothic" w:hAnsi="Arial" w:hint="eastAsia"/>
          <w:sz w:val="24"/>
        </w:rPr>
        <w:t>.</w:t>
      </w:r>
      <w:r>
        <w:rPr>
          <w:rFonts w:ascii="Arial" w:hAnsi="Arial" w:hint="eastAsia"/>
          <w:sz w:val="24"/>
        </w:rPr>
        <w:t>3 Rx requirements for intra-band V2X operation with TDM operation</w:t>
      </w:r>
    </w:p>
    <w:p w14:paraId="658F5241" w14:textId="77777777" w:rsidR="00B40BA3" w:rsidRPr="00A0566F" w:rsidRDefault="00B40BA3" w:rsidP="00661635">
      <w:pPr>
        <w:rPr>
          <w:rFonts w:eastAsia="SimSun"/>
          <w:lang w:eastAsia="zh-CN"/>
        </w:rPr>
      </w:pPr>
    </w:p>
    <w:p w14:paraId="4653851E" w14:textId="77777777" w:rsidR="00805EC4" w:rsidRPr="0087716F" w:rsidRDefault="00805EC4" w:rsidP="00805EC4">
      <w:pPr>
        <w:pStyle w:val="Heading3"/>
        <w:rPr>
          <w:rFonts w:eastAsia="MS Mincho"/>
          <w:lang w:eastAsia="zh-CN"/>
        </w:rPr>
      </w:pPr>
      <w:bookmarkStart w:id="257" w:name="_Toc72931437"/>
      <w:bookmarkStart w:id="258" w:name="_Toc73026100"/>
      <w:bookmarkStart w:id="259" w:name="_Toc80918188"/>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257"/>
      <w:bookmarkEnd w:id="258"/>
      <w:bookmarkEnd w:id="259"/>
    </w:p>
    <w:p w14:paraId="0D26B342" w14:textId="77777777" w:rsidR="00A0566F" w:rsidRPr="00A0566F" w:rsidRDefault="00A0566F" w:rsidP="00A0566F">
      <w:pPr>
        <w:keepNext/>
        <w:keepLines/>
        <w:spacing w:before="120"/>
        <w:ind w:left="1418" w:hanging="1418"/>
        <w:outlineLvl w:val="3"/>
        <w:rPr>
          <w:rFonts w:ascii="Arial" w:hAnsi="Arial"/>
          <w:sz w:val="24"/>
        </w:rPr>
      </w:pPr>
      <w:bookmarkStart w:id="260" w:name="OLE_LINK12"/>
      <w:bookmarkStart w:id="261" w:name="OLE_LINK13"/>
      <w:r w:rsidRPr="00F42528">
        <w:rPr>
          <w:rFonts w:ascii="Arial" w:eastAsia="Malgun Gothic" w:hAnsi="Arial" w:hint="eastAsia"/>
          <w:sz w:val="24"/>
        </w:rPr>
        <w:t>5.2.</w:t>
      </w:r>
      <w:r>
        <w:rPr>
          <w:rFonts w:ascii="Arial" w:hAnsi="Arial" w:hint="eastAsia"/>
          <w:sz w:val="24"/>
        </w:rPr>
        <w:t>4</w:t>
      </w:r>
      <w:r w:rsidRPr="00F42528">
        <w:rPr>
          <w:rFonts w:ascii="Arial" w:eastAsia="Malgun Gothic" w:hAnsi="Arial" w:hint="eastAsia"/>
          <w:sz w:val="24"/>
        </w:rPr>
        <w:t xml:space="preserve">.1 </w:t>
      </w:r>
      <w:r>
        <w:rPr>
          <w:rFonts w:ascii="Arial" w:hAnsi="Arial" w:hint="eastAsia"/>
          <w:sz w:val="24"/>
        </w:rPr>
        <w:t>Configuration for intra-band contiguous V2X con-current operation with FDM operation</w:t>
      </w:r>
    </w:p>
    <w:bookmarkEnd w:id="260"/>
    <w:bookmarkEnd w:id="261"/>
    <w:p w14:paraId="20B798E9"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E71E362" w14:textId="77777777" w:rsidR="00A0566F" w:rsidRPr="00EF5447" w:rsidRDefault="00A0566F" w:rsidP="00A0566F">
      <w:pPr>
        <w:pStyle w:val="TH"/>
      </w:pPr>
      <w:r>
        <w:lastRenderedPageBreak/>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521DAC6" w14:textId="77777777" w:rsidTr="00C240EB">
        <w:trPr>
          <w:trHeight w:val="187"/>
          <w:tblHeader/>
          <w:jc w:val="center"/>
        </w:trPr>
        <w:tc>
          <w:tcPr>
            <w:tcW w:w="0" w:type="auto"/>
          </w:tcPr>
          <w:p w14:paraId="322CFE0B"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14:paraId="031AC4DD" w14:textId="77777777"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14:paraId="34FF1619"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38FF7F52" w14:textId="77777777"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3CC44D26"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14:paraId="51D074E8" w14:textId="77777777"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14:paraId="6E41E6A6" w14:textId="77777777" w:rsidTr="00C240EB">
        <w:trPr>
          <w:trHeight w:val="187"/>
          <w:jc w:val="center"/>
        </w:trPr>
        <w:tc>
          <w:tcPr>
            <w:tcW w:w="1558" w:type="dxa"/>
            <w:shd w:val="clear" w:color="auto" w:fill="auto"/>
            <w:tcMar>
              <w:top w:w="0" w:type="dxa"/>
              <w:left w:w="108" w:type="dxa"/>
              <w:bottom w:w="0" w:type="dxa"/>
              <w:right w:w="108" w:type="dxa"/>
            </w:tcMar>
            <w:hideMark/>
          </w:tcPr>
          <w:p w14:paraId="3ED2A663" w14:textId="77777777" w:rsidR="00A0566F" w:rsidRPr="00EF5447" w:rsidRDefault="00A0566F" w:rsidP="00C240EB">
            <w:pPr>
              <w:pStyle w:val="TAC"/>
              <w:keepNext w:val="0"/>
              <w:rPr>
                <w:lang w:eastAsia="en-GB"/>
              </w:rPr>
            </w:pPr>
            <w:r>
              <w:rPr>
                <w:lang w:eastAsia="en-GB"/>
              </w:rPr>
              <w:t>V2X_</w:t>
            </w:r>
            <w:r>
              <w:rPr>
                <w:rFonts w:hint="eastAsia"/>
                <w:lang w:eastAsia="zh-CN"/>
              </w:rPr>
              <w:t>n79</w:t>
            </w:r>
            <w:r w:rsidRPr="00EF5447">
              <w:rPr>
                <w:lang w:eastAsia="en-GB"/>
              </w:rPr>
              <w:t>AA</w:t>
            </w:r>
          </w:p>
        </w:tc>
        <w:tc>
          <w:tcPr>
            <w:tcW w:w="1395" w:type="dxa"/>
            <w:shd w:val="clear" w:color="auto" w:fill="auto"/>
            <w:tcMar>
              <w:top w:w="0" w:type="dxa"/>
              <w:left w:w="108" w:type="dxa"/>
              <w:bottom w:w="0" w:type="dxa"/>
              <w:right w:w="108" w:type="dxa"/>
            </w:tcMar>
            <w:hideMark/>
          </w:tcPr>
          <w:p w14:paraId="3245F03E"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401E50EB"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66130B67"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03A96BED"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159E2018" w14:textId="77777777" w:rsidR="00A0566F" w:rsidRPr="00EF5447" w:rsidRDefault="00A0566F" w:rsidP="00C240EB">
            <w:pPr>
              <w:pStyle w:val="TAC"/>
              <w:keepNext w:val="0"/>
              <w:rPr>
                <w:lang w:eastAsia="en-GB"/>
              </w:rPr>
            </w:pPr>
            <w:r w:rsidRPr="00EF5447">
              <w:rPr>
                <w:lang w:eastAsia="en-GB"/>
              </w:rPr>
              <w:t>0</w:t>
            </w:r>
          </w:p>
        </w:tc>
      </w:tr>
    </w:tbl>
    <w:p w14:paraId="713A5567" w14:textId="77777777" w:rsidR="00805EC4" w:rsidRDefault="00805EC4" w:rsidP="00661635">
      <w:pPr>
        <w:rPr>
          <w:rFonts w:eastAsia="SimSun"/>
          <w:lang w:eastAsia="zh-CN"/>
        </w:rPr>
      </w:pPr>
    </w:p>
    <w:p w14:paraId="65EB4E38" w14:textId="77777777" w:rsidR="004F23F1" w:rsidRPr="00805EC4" w:rsidRDefault="004F23F1" w:rsidP="004F23F1">
      <w:pPr>
        <w:pStyle w:val="Heading4"/>
      </w:pPr>
      <w:bookmarkStart w:id="262" w:name="_Toc72931439"/>
      <w:bookmarkStart w:id="263" w:name="_Toc73026101"/>
      <w:bookmarkStart w:id="264" w:name="_Toc80918189"/>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262"/>
      <w:bookmarkEnd w:id="263"/>
      <w:bookmarkEnd w:id="264"/>
    </w:p>
    <w:p w14:paraId="0F24B9A6" w14:textId="77777777" w:rsidR="00A92A16" w:rsidRPr="004C6BF0" w:rsidRDefault="00B40BA3" w:rsidP="00A92A16">
      <w:pPr>
        <w:pStyle w:val="Heading5"/>
        <w:rPr>
          <w:b/>
          <w:bCs/>
          <w:sz w:val="24"/>
        </w:rPr>
      </w:pPr>
      <w:bookmarkStart w:id="265" w:name="_Toc72931440"/>
      <w:bookmarkStart w:id="266" w:name="_Toc73026102"/>
      <w:bookmarkStart w:id="267" w:name="_Toc80918190"/>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265"/>
      <w:bookmarkEnd w:id="266"/>
      <w:bookmarkEnd w:id="267"/>
    </w:p>
    <w:p w14:paraId="0EF2E016"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14:paraId="168B6A1C"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683766D9" w14:textId="77777777" w:rsidTr="00C240EB">
        <w:trPr>
          <w:jc w:val="center"/>
        </w:trPr>
        <w:tc>
          <w:tcPr>
            <w:tcW w:w="1047" w:type="dxa"/>
            <w:vAlign w:val="center"/>
          </w:tcPr>
          <w:p w14:paraId="7D727DE6"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2C54D691" w14:textId="77777777" w:rsidR="00A92A16" w:rsidRPr="005E2366" w:rsidRDefault="00A92A16" w:rsidP="00C240EB">
            <w:pPr>
              <w:pStyle w:val="TAH"/>
              <w:rPr>
                <w:rFonts w:cs="Arial"/>
              </w:rPr>
            </w:pPr>
            <w:r w:rsidRPr="005E2366">
              <w:rPr>
                <w:rFonts w:cs="Arial"/>
              </w:rPr>
              <w:t>Class 1 (dBm)</w:t>
            </w:r>
          </w:p>
        </w:tc>
        <w:tc>
          <w:tcPr>
            <w:tcW w:w="1040" w:type="dxa"/>
          </w:tcPr>
          <w:p w14:paraId="4DB855D0" w14:textId="77777777" w:rsidR="00A92A16" w:rsidRPr="005E2366" w:rsidRDefault="00A92A16" w:rsidP="00C240EB">
            <w:pPr>
              <w:pStyle w:val="TAH"/>
              <w:rPr>
                <w:rFonts w:cs="Arial"/>
              </w:rPr>
            </w:pPr>
            <w:r w:rsidRPr="005E2366">
              <w:rPr>
                <w:rFonts w:cs="Arial"/>
              </w:rPr>
              <w:t>Tolerance (dB)</w:t>
            </w:r>
          </w:p>
        </w:tc>
        <w:tc>
          <w:tcPr>
            <w:tcW w:w="909" w:type="dxa"/>
          </w:tcPr>
          <w:p w14:paraId="33C0DDF0" w14:textId="77777777" w:rsidR="00A92A16" w:rsidRPr="005E2366" w:rsidRDefault="00A92A16" w:rsidP="00C240EB">
            <w:pPr>
              <w:pStyle w:val="TAH"/>
              <w:rPr>
                <w:rFonts w:cs="Arial"/>
              </w:rPr>
            </w:pPr>
            <w:r w:rsidRPr="005E2366">
              <w:rPr>
                <w:rFonts w:cs="Arial"/>
              </w:rPr>
              <w:t>Class 2 (dBm)</w:t>
            </w:r>
          </w:p>
        </w:tc>
        <w:tc>
          <w:tcPr>
            <w:tcW w:w="1040" w:type="dxa"/>
          </w:tcPr>
          <w:p w14:paraId="090EFDB5" w14:textId="77777777" w:rsidR="00A92A16" w:rsidRPr="005E2366" w:rsidRDefault="00A92A16" w:rsidP="00C240EB">
            <w:pPr>
              <w:pStyle w:val="TAH"/>
              <w:rPr>
                <w:rFonts w:cs="Arial"/>
              </w:rPr>
            </w:pPr>
            <w:r w:rsidRPr="005E2366">
              <w:rPr>
                <w:rFonts w:cs="Arial"/>
              </w:rPr>
              <w:t>Tolerance (dB)</w:t>
            </w:r>
          </w:p>
        </w:tc>
        <w:tc>
          <w:tcPr>
            <w:tcW w:w="850" w:type="dxa"/>
          </w:tcPr>
          <w:p w14:paraId="1F27C11A" w14:textId="77777777" w:rsidR="00A92A16" w:rsidRPr="005E2366" w:rsidRDefault="00A92A16" w:rsidP="00C240EB">
            <w:pPr>
              <w:pStyle w:val="TAH"/>
              <w:rPr>
                <w:rFonts w:cs="Arial"/>
              </w:rPr>
            </w:pPr>
            <w:r w:rsidRPr="005E2366">
              <w:rPr>
                <w:rFonts w:cs="Arial"/>
              </w:rPr>
              <w:t>Class 3 (dBm)</w:t>
            </w:r>
          </w:p>
        </w:tc>
        <w:tc>
          <w:tcPr>
            <w:tcW w:w="1168" w:type="dxa"/>
          </w:tcPr>
          <w:p w14:paraId="5327CCB3" w14:textId="77777777" w:rsidR="00A92A16" w:rsidRPr="005E2366" w:rsidRDefault="00A92A16" w:rsidP="00C240EB">
            <w:pPr>
              <w:pStyle w:val="TAH"/>
              <w:rPr>
                <w:rFonts w:cs="Arial"/>
              </w:rPr>
            </w:pPr>
            <w:r w:rsidRPr="005E2366">
              <w:rPr>
                <w:rFonts w:cs="Arial"/>
              </w:rPr>
              <w:t>Tolerance (dB)</w:t>
            </w:r>
          </w:p>
        </w:tc>
        <w:tc>
          <w:tcPr>
            <w:tcW w:w="890" w:type="dxa"/>
          </w:tcPr>
          <w:p w14:paraId="38E4C918" w14:textId="77777777" w:rsidR="00A92A16" w:rsidRPr="005E2366" w:rsidRDefault="00A92A16" w:rsidP="00C240EB">
            <w:pPr>
              <w:pStyle w:val="TAH"/>
              <w:rPr>
                <w:rFonts w:cs="Arial"/>
              </w:rPr>
            </w:pPr>
            <w:r w:rsidRPr="005E2366">
              <w:rPr>
                <w:rFonts w:cs="Arial"/>
              </w:rPr>
              <w:t>Class 4 (dBm)</w:t>
            </w:r>
          </w:p>
        </w:tc>
        <w:tc>
          <w:tcPr>
            <w:tcW w:w="1166" w:type="dxa"/>
          </w:tcPr>
          <w:p w14:paraId="3C035DEF" w14:textId="77777777" w:rsidR="00A92A16" w:rsidRPr="005E2366" w:rsidRDefault="00A92A16" w:rsidP="00C240EB">
            <w:pPr>
              <w:pStyle w:val="TAH"/>
              <w:rPr>
                <w:rFonts w:cs="Arial"/>
              </w:rPr>
            </w:pPr>
            <w:r w:rsidRPr="005E2366">
              <w:rPr>
                <w:rFonts w:cs="Arial"/>
              </w:rPr>
              <w:t>Tolerance (dB)</w:t>
            </w:r>
          </w:p>
        </w:tc>
      </w:tr>
      <w:tr w:rsidR="00A92A16" w:rsidRPr="00795ABE" w14:paraId="486E05A9"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3071888C"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0E90240D"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AC3BB3F"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51F34663"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CE03062"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3FAD196F"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6EB59EA6"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489432A7"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7867FD51" w14:textId="77777777" w:rsidR="00A92A16" w:rsidRPr="005E2366" w:rsidRDefault="00A92A16" w:rsidP="00C240EB">
            <w:pPr>
              <w:pStyle w:val="TAC"/>
              <w:rPr>
                <w:rFonts w:cs="Arial"/>
              </w:rPr>
            </w:pPr>
          </w:p>
        </w:tc>
      </w:tr>
      <w:tr w:rsidR="00A92A16" w:rsidRPr="00795ABE" w14:paraId="26CC9FAF"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3FDBFA56"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751F9C31"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8B7F3AB"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240BC84E"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7310225D" w14:textId="77777777" w:rsidR="00A92A16" w:rsidRPr="005E2366" w:rsidRDefault="0050766B" w:rsidP="00C240EB">
            <w:pPr>
              <w:pStyle w:val="TAC"/>
              <w:rPr>
                <w:rFonts w:cs="Arial"/>
              </w:rPr>
            </w:pPr>
            <w:r w:rsidRPr="0071084B">
              <w:rPr>
                <w:rFonts w:cs="Arial"/>
              </w:rPr>
              <w:t>±2</w:t>
            </w:r>
          </w:p>
        </w:tc>
        <w:tc>
          <w:tcPr>
            <w:tcW w:w="850" w:type="dxa"/>
            <w:tcBorders>
              <w:top w:val="single" w:sz="4" w:space="0" w:color="auto"/>
              <w:left w:val="single" w:sz="4" w:space="0" w:color="auto"/>
              <w:bottom w:val="single" w:sz="4" w:space="0" w:color="auto"/>
              <w:right w:val="single" w:sz="4" w:space="0" w:color="auto"/>
            </w:tcBorders>
          </w:tcPr>
          <w:p w14:paraId="4D03354F"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0F20E45B" w14:textId="77777777" w:rsidR="00A92A16" w:rsidRPr="005E2366" w:rsidRDefault="00A92A16" w:rsidP="00C240EB">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14:paraId="7BE52390"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0924779" w14:textId="77777777" w:rsidR="00A92A16" w:rsidRPr="005E2366" w:rsidRDefault="00A92A16" w:rsidP="00C240EB">
            <w:pPr>
              <w:pStyle w:val="TAC"/>
              <w:rPr>
                <w:rFonts w:cs="Arial"/>
              </w:rPr>
            </w:pPr>
          </w:p>
        </w:tc>
      </w:tr>
      <w:tr w:rsidR="00A92A16" w:rsidRPr="00795ABE" w14:paraId="0F36CBD1"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1316D54B"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6E01541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404F3BE"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D0788C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5172271"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13913553"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44B776C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4D53E6DD"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6CC85D4" w14:textId="77777777" w:rsidR="00A92A16" w:rsidRPr="005E2366" w:rsidRDefault="00A92A16" w:rsidP="00C240EB">
            <w:pPr>
              <w:pStyle w:val="TAC"/>
              <w:rPr>
                <w:rFonts w:cs="Arial"/>
              </w:rPr>
            </w:pPr>
          </w:p>
        </w:tc>
      </w:tr>
      <w:tr w:rsidR="00A92A16" w:rsidRPr="00795ABE" w14:paraId="50C15159"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4435D470"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6023996A"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35A9502" w14:textId="77777777" w:rsidR="00A92A16" w:rsidRDefault="00A92A16" w:rsidP="00A92A16"/>
    <w:p w14:paraId="651320C0" w14:textId="77777777" w:rsidR="00A92A16" w:rsidRPr="004C6BF0" w:rsidRDefault="00A92A16" w:rsidP="00A92A16">
      <w:pPr>
        <w:pStyle w:val="Heading5"/>
        <w:rPr>
          <w:b/>
          <w:bCs/>
          <w:sz w:val="24"/>
        </w:rPr>
      </w:pPr>
      <w:bookmarkStart w:id="268" w:name="_Toc72931441"/>
      <w:bookmarkStart w:id="269" w:name="_Toc73026103"/>
      <w:bookmarkStart w:id="270" w:name="_Toc80918191"/>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268"/>
      <w:bookmarkEnd w:id="269"/>
      <w:bookmarkEnd w:id="270"/>
    </w:p>
    <w:p w14:paraId="29DC5A57" w14:textId="77777777" w:rsidR="00A92A16" w:rsidRDefault="00A92A16" w:rsidP="00A92A16">
      <w:pPr>
        <w:rPr>
          <w:i/>
          <w:color w:val="0066FF"/>
          <w:lang w:eastAsia="ko-KR"/>
        </w:rPr>
      </w:pPr>
    </w:p>
    <w:p w14:paraId="0582875D"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B8FA065" w14:textId="77777777" w:rsidR="00A92A16" w:rsidRDefault="00A92A16" w:rsidP="00A92A16">
      <w:pPr>
        <w:pStyle w:val="Caption"/>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6335E544" w14:textId="77777777" w:rsidTr="00C240EB">
        <w:trPr>
          <w:trHeight w:val="336"/>
          <w:jc w:val="center"/>
        </w:trPr>
        <w:tc>
          <w:tcPr>
            <w:tcW w:w="4278" w:type="dxa"/>
            <w:shd w:val="clear" w:color="auto" w:fill="auto"/>
            <w:vAlign w:val="center"/>
          </w:tcPr>
          <w:p w14:paraId="500949F0" w14:textId="77777777"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14:paraId="0F6650C9"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7BE27794" w14:textId="77777777" w:rsidTr="00C240EB">
        <w:trPr>
          <w:trHeight w:val="479"/>
          <w:jc w:val="center"/>
        </w:trPr>
        <w:tc>
          <w:tcPr>
            <w:tcW w:w="4278" w:type="dxa"/>
            <w:shd w:val="clear" w:color="auto" w:fill="auto"/>
            <w:vAlign w:val="center"/>
          </w:tcPr>
          <w:p w14:paraId="25A94F07" w14:textId="77777777"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14:paraId="6B49738A" w14:textId="77777777"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14:paraId="7F97AB12" w14:textId="77777777" w:rsidTr="00C240EB">
        <w:trPr>
          <w:trHeight w:val="479"/>
          <w:jc w:val="center"/>
        </w:trPr>
        <w:tc>
          <w:tcPr>
            <w:tcW w:w="4278" w:type="dxa"/>
            <w:shd w:val="clear" w:color="auto" w:fill="auto"/>
            <w:vAlign w:val="center"/>
            <w:hideMark/>
          </w:tcPr>
          <w:p w14:paraId="3A12721C" w14:textId="77777777"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14:paraId="70B0740F" w14:textId="77777777"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14:paraId="3C616620" w14:textId="77777777"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14:paraId="66105E07" w14:textId="77777777" w:rsidTr="00C240EB">
        <w:trPr>
          <w:trHeight w:val="479"/>
          <w:jc w:val="center"/>
        </w:trPr>
        <w:tc>
          <w:tcPr>
            <w:tcW w:w="4278" w:type="dxa"/>
            <w:shd w:val="clear" w:color="auto" w:fill="auto"/>
            <w:vAlign w:val="center"/>
          </w:tcPr>
          <w:p w14:paraId="788ABC62" w14:textId="77777777"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14:paraId="7D69FCB3" w14:textId="77777777" w:rsidR="00A92A16" w:rsidRPr="00F25884" w:rsidRDefault="00A92A16" w:rsidP="00C240EB">
            <w:pPr>
              <w:jc w:val="center"/>
              <w:rPr>
                <w:b/>
                <w:lang w:val="en-US" w:eastAsia="zh-CN"/>
              </w:rPr>
            </w:pPr>
            <w:r>
              <w:rPr>
                <w:rFonts w:hint="eastAsia"/>
                <w:b/>
                <w:lang w:val="en-US" w:eastAsia="zh-CN"/>
              </w:rPr>
              <w:t>26 dBm</w:t>
            </w:r>
          </w:p>
        </w:tc>
      </w:tr>
      <w:tr w:rsidR="00A92A16" w:rsidRPr="00F25884" w14:paraId="1A079667" w14:textId="77777777" w:rsidTr="00C240EB">
        <w:trPr>
          <w:trHeight w:val="479"/>
          <w:jc w:val="center"/>
        </w:trPr>
        <w:tc>
          <w:tcPr>
            <w:tcW w:w="4278" w:type="dxa"/>
            <w:shd w:val="clear" w:color="auto" w:fill="auto"/>
            <w:vAlign w:val="center"/>
          </w:tcPr>
          <w:p w14:paraId="1CF42E41" w14:textId="77777777"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14:paraId="5E9F22D1" w14:textId="77777777"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14:paraId="058D8572" w14:textId="77777777" w:rsidTr="00C240EB">
        <w:trPr>
          <w:trHeight w:val="479"/>
          <w:jc w:val="center"/>
        </w:trPr>
        <w:tc>
          <w:tcPr>
            <w:tcW w:w="4278" w:type="dxa"/>
            <w:shd w:val="clear" w:color="auto" w:fill="auto"/>
            <w:vAlign w:val="center"/>
            <w:hideMark/>
          </w:tcPr>
          <w:p w14:paraId="3021A52A" w14:textId="77777777"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14:paraId="15CA1B7F" w14:textId="77777777"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14:paraId="2C6D977D" w14:textId="77777777" w:rsidTr="00C240EB">
        <w:trPr>
          <w:trHeight w:val="479"/>
          <w:jc w:val="center"/>
        </w:trPr>
        <w:tc>
          <w:tcPr>
            <w:tcW w:w="4278" w:type="dxa"/>
            <w:shd w:val="clear" w:color="auto" w:fill="auto"/>
            <w:vAlign w:val="center"/>
          </w:tcPr>
          <w:p w14:paraId="214523A2" w14:textId="77777777"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14:paraId="7474C0AF" w14:textId="77777777"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14:paraId="3E10FAAD" w14:textId="77777777"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14:paraId="37E5B3CB" w14:textId="77777777" w:rsidTr="00C240EB">
        <w:trPr>
          <w:trHeight w:val="479"/>
          <w:jc w:val="center"/>
        </w:trPr>
        <w:tc>
          <w:tcPr>
            <w:tcW w:w="4278" w:type="dxa"/>
            <w:shd w:val="clear" w:color="auto" w:fill="auto"/>
            <w:vAlign w:val="center"/>
          </w:tcPr>
          <w:p w14:paraId="03596BAF" w14:textId="77777777"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14:paraId="1884C0D0"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70B9EEF6" w14:textId="77777777" w:rsidTr="00C240EB">
        <w:trPr>
          <w:trHeight w:val="479"/>
          <w:jc w:val="center"/>
        </w:trPr>
        <w:tc>
          <w:tcPr>
            <w:tcW w:w="4278" w:type="dxa"/>
            <w:shd w:val="clear" w:color="auto" w:fill="auto"/>
            <w:vAlign w:val="center"/>
          </w:tcPr>
          <w:p w14:paraId="022F507C" w14:textId="77777777"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14:paraId="6C2F6170" w14:textId="77777777" w:rsidR="00A92A16" w:rsidRPr="00F25884" w:rsidRDefault="00A92A16" w:rsidP="00C240EB">
            <w:pPr>
              <w:jc w:val="center"/>
              <w:rPr>
                <w:b/>
                <w:lang w:val="en-US" w:eastAsia="zh-CN"/>
              </w:rPr>
            </w:pPr>
            <w:r>
              <w:rPr>
                <w:rFonts w:hint="eastAsia"/>
                <w:b/>
                <w:lang w:val="en-US" w:eastAsia="zh-CN"/>
              </w:rPr>
              <w:t>25dBc</w:t>
            </w:r>
          </w:p>
        </w:tc>
      </w:tr>
      <w:tr w:rsidR="00A92A16" w:rsidRPr="00F25884" w14:paraId="36917750" w14:textId="77777777" w:rsidTr="00C240EB">
        <w:trPr>
          <w:trHeight w:val="479"/>
          <w:jc w:val="center"/>
        </w:trPr>
        <w:tc>
          <w:tcPr>
            <w:tcW w:w="4278" w:type="dxa"/>
            <w:shd w:val="clear" w:color="auto" w:fill="auto"/>
            <w:vAlign w:val="center"/>
          </w:tcPr>
          <w:p w14:paraId="28114C14" w14:textId="77777777" w:rsidR="00A92A16" w:rsidRPr="00F25884" w:rsidRDefault="00A92A16" w:rsidP="00C240EB">
            <w:pPr>
              <w:jc w:val="center"/>
              <w:rPr>
                <w:b/>
                <w:lang w:val="en-US" w:eastAsia="zh-CN"/>
              </w:rPr>
            </w:pPr>
            <w:r>
              <w:rPr>
                <w:rFonts w:hint="eastAsia"/>
                <w:b/>
                <w:lang w:val="en-US" w:eastAsia="zh-CN"/>
              </w:rPr>
              <w:lastRenderedPageBreak/>
              <w:t>CI</w:t>
            </w:r>
            <w:r>
              <w:rPr>
                <w:b/>
                <w:lang w:val="en-US" w:eastAsia="zh-CN"/>
              </w:rPr>
              <w:t>M3</w:t>
            </w:r>
          </w:p>
        </w:tc>
        <w:tc>
          <w:tcPr>
            <w:tcW w:w="3658" w:type="dxa"/>
            <w:shd w:val="clear" w:color="auto" w:fill="auto"/>
            <w:vAlign w:val="center"/>
          </w:tcPr>
          <w:p w14:paraId="3AA066B8" w14:textId="77777777"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14:paraId="4CB03FE5" w14:textId="77777777" w:rsidTr="00C240EB">
        <w:trPr>
          <w:trHeight w:val="479"/>
          <w:jc w:val="center"/>
        </w:trPr>
        <w:tc>
          <w:tcPr>
            <w:tcW w:w="4278" w:type="dxa"/>
            <w:shd w:val="clear" w:color="auto" w:fill="auto"/>
            <w:vAlign w:val="center"/>
          </w:tcPr>
          <w:p w14:paraId="059B0312" w14:textId="77777777"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14:paraId="26D17633" w14:textId="77777777"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14:paraId="209004F7" w14:textId="77777777" w:rsidR="00A92A16" w:rsidRDefault="00A92A16" w:rsidP="00A92A16">
      <w:pPr>
        <w:rPr>
          <w:rFonts w:eastAsia="Courier New"/>
          <w:lang w:eastAsia="zh-CN"/>
        </w:rPr>
      </w:pPr>
    </w:p>
    <w:p w14:paraId="501B4A3A"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1FB6C63" w14:textId="77777777" w:rsidR="00A92A16" w:rsidRPr="00AE1722" w:rsidRDefault="00A92A16" w:rsidP="00A92A16">
      <w:pPr>
        <w:pStyle w:val="Caption"/>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262132BC" w14:textId="77777777" w:rsidTr="00C240EB">
        <w:trPr>
          <w:trHeight w:val="354"/>
          <w:jc w:val="center"/>
        </w:trPr>
        <w:tc>
          <w:tcPr>
            <w:tcW w:w="3884" w:type="dxa"/>
            <w:shd w:val="clear" w:color="auto" w:fill="auto"/>
            <w:vAlign w:val="center"/>
          </w:tcPr>
          <w:p w14:paraId="6579D938" w14:textId="77777777"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14:paraId="0E8F2F95" w14:textId="77777777" w:rsidR="00A92A16" w:rsidRPr="00F25884" w:rsidRDefault="00A92A16" w:rsidP="00C240EB">
            <w:pPr>
              <w:jc w:val="center"/>
              <w:rPr>
                <w:b/>
                <w:lang w:val="en-US" w:eastAsia="zh-CN"/>
              </w:rPr>
            </w:pPr>
            <w:r w:rsidRPr="00F25884">
              <w:rPr>
                <w:b/>
                <w:lang w:val="en-US" w:eastAsia="zh-CN"/>
              </w:rPr>
              <w:t>Assumption</w:t>
            </w:r>
          </w:p>
        </w:tc>
      </w:tr>
      <w:tr w:rsidR="00A92A16" w:rsidRPr="00F25884" w14:paraId="4959B9EB" w14:textId="77777777" w:rsidTr="00C240EB">
        <w:trPr>
          <w:trHeight w:val="552"/>
          <w:jc w:val="center"/>
        </w:trPr>
        <w:tc>
          <w:tcPr>
            <w:tcW w:w="3884" w:type="dxa"/>
            <w:shd w:val="clear" w:color="auto" w:fill="auto"/>
            <w:vAlign w:val="center"/>
          </w:tcPr>
          <w:p w14:paraId="62A41456" w14:textId="77777777" w:rsidR="00A92A16" w:rsidRPr="00A336E5" w:rsidRDefault="00A92A16" w:rsidP="00C240EB">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14:paraId="4BAD105E" w14:textId="77777777"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14:paraId="3C14B26F" w14:textId="77777777" w:rsidTr="00C240EB">
        <w:trPr>
          <w:trHeight w:val="552"/>
          <w:jc w:val="center"/>
        </w:trPr>
        <w:tc>
          <w:tcPr>
            <w:tcW w:w="3884" w:type="dxa"/>
            <w:shd w:val="clear" w:color="auto" w:fill="auto"/>
            <w:vAlign w:val="center"/>
          </w:tcPr>
          <w:p w14:paraId="123E490F" w14:textId="77777777"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14:paraId="7A85925F" w14:textId="77777777"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14:paraId="714D431D" w14:textId="77777777" w:rsidR="00A92A16" w:rsidRPr="00015F66" w:rsidRDefault="00A92A16" w:rsidP="00C240EB">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14:paraId="45A9037C" w14:textId="77777777" w:rsidTr="00C240EB">
        <w:trPr>
          <w:trHeight w:val="552"/>
          <w:jc w:val="center"/>
        </w:trPr>
        <w:tc>
          <w:tcPr>
            <w:tcW w:w="3884" w:type="dxa"/>
            <w:shd w:val="clear" w:color="auto" w:fill="auto"/>
            <w:vAlign w:val="center"/>
            <w:hideMark/>
          </w:tcPr>
          <w:p w14:paraId="010E32C1" w14:textId="77777777"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14:paraId="18BDD535" w14:textId="77777777"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1D1BA504" wp14:editId="48965708">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785B1899" w14:textId="77777777" w:rsidTr="00C240EB">
        <w:trPr>
          <w:trHeight w:val="552"/>
          <w:jc w:val="center"/>
        </w:trPr>
        <w:tc>
          <w:tcPr>
            <w:tcW w:w="3884" w:type="dxa"/>
            <w:shd w:val="clear" w:color="auto" w:fill="auto"/>
            <w:vAlign w:val="center"/>
          </w:tcPr>
          <w:p w14:paraId="7FF777FC" w14:textId="77777777"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53C2EF17" w14:textId="77777777" w:rsidR="00A92A16" w:rsidRPr="00F25884" w:rsidRDefault="00A92A16" w:rsidP="00C240EB">
            <w:pPr>
              <w:jc w:val="center"/>
              <w:rPr>
                <w:b/>
                <w:lang w:val="en-US" w:eastAsia="zh-CN"/>
              </w:rPr>
            </w:pPr>
            <w:r>
              <w:rPr>
                <w:b/>
                <w:lang w:val="en-US" w:eastAsia="zh-CN"/>
              </w:rPr>
              <w:t>10RB*3 Symbols</w:t>
            </w:r>
          </w:p>
        </w:tc>
      </w:tr>
      <w:tr w:rsidR="00A92A16" w:rsidRPr="00F25884" w14:paraId="4C541579" w14:textId="77777777" w:rsidTr="00C240EB">
        <w:trPr>
          <w:trHeight w:val="554"/>
          <w:jc w:val="center"/>
        </w:trPr>
        <w:tc>
          <w:tcPr>
            <w:tcW w:w="3884" w:type="dxa"/>
            <w:shd w:val="clear" w:color="auto" w:fill="auto"/>
            <w:vAlign w:val="center"/>
          </w:tcPr>
          <w:p w14:paraId="59CB9E37" w14:textId="77777777"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73818EE6" w14:textId="77777777" w:rsidR="00A92A16" w:rsidRPr="000741EC" w:rsidRDefault="00A92A16" w:rsidP="00C240EB">
            <w:pPr>
              <w:jc w:val="center"/>
              <w:rPr>
                <w:rFonts w:eastAsia="Courier New"/>
                <w:b/>
                <w:lang w:val="en-US" w:eastAsia="zh-CN"/>
              </w:rPr>
            </w:pPr>
            <w:r>
              <w:rPr>
                <w:b/>
                <w:lang w:val="en-US" w:eastAsia="zh-CN"/>
              </w:rPr>
              <w:t>0dB</w:t>
            </w:r>
          </w:p>
        </w:tc>
      </w:tr>
      <w:tr w:rsidR="00A92A16" w:rsidRPr="00F25884" w14:paraId="3E13EEAD" w14:textId="77777777" w:rsidTr="00C240EB">
        <w:trPr>
          <w:trHeight w:val="554"/>
          <w:jc w:val="center"/>
        </w:trPr>
        <w:tc>
          <w:tcPr>
            <w:tcW w:w="8108" w:type="dxa"/>
            <w:gridSpan w:val="2"/>
            <w:shd w:val="clear" w:color="auto" w:fill="auto"/>
            <w:vAlign w:val="center"/>
          </w:tcPr>
          <w:p w14:paraId="50C8AFFA" w14:textId="77777777"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14:paraId="1DB8290F" w14:textId="77777777" w:rsidR="00A92A16" w:rsidRDefault="00A92A16" w:rsidP="00A92A16">
      <w:pPr>
        <w:spacing w:after="240"/>
      </w:pPr>
    </w:p>
    <w:p w14:paraId="3D0BDF7E"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0B89C3B6"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3F25D5EA"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contiguous RB allocation is specified in </w:t>
      </w:r>
      <w:r>
        <w:t xml:space="preserve">Table 5.2.4.1.2-3 </w:t>
      </w:r>
      <w:r w:rsidRPr="00A1115A">
        <w:t xml:space="preserve">for UE power class 3 </w:t>
      </w:r>
      <w:r>
        <w:t>with bandwidth class</w:t>
      </w:r>
      <w:r w:rsidRPr="00A1115A">
        <w:t xml:space="preserve"> B. </w:t>
      </w:r>
    </w:p>
    <w:p w14:paraId="298C3FB6" w14:textId="77777777" w:rsidR="0050766B" w:rsidRDefault="0050766B" w:rsidP="0050766B">
      <w:pPr>
        <w:pStyle w:val="BodyText"/>
        <w:rPr>
          <w:b/>
          <w:lang w:eastAsia="ko-KR"/>
        </w:rPr>
      </w:pPr>
    </w:p>
    <w:p w14:paraId="0474EA75"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5.2.4.1.2-3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C3A4016" w14:textId="77777777" w:rsidTr="00C240EB">
        <w:trPr>
          <w:trHeight w:val="146"/>
          <w:jc w:val="center"/>
        </w:trPr>
        <w:tc>
          <w:tcPr>
            <w:tcW w:w="2255" w:type="dxa"/>
            <w:gridSpan w:val="2"/>
            <w:vMerge w:val="restart"/>
            <w:shd w:val="clear" w:color="auto" w:fill="auto"/>
          </w:tcPr>
          <w:p w14:paraId="14534CF8" w14:textId="77777777"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14:paraId="5ABC7DFD"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29ED24A6" w14:textId="77777777" w:rsidTr="00C240EB">
        <w:trPr>
          <w:trHeight w:val="145"/>
          <w:jc w:val="center"/>
        </w:trPr>
        <w:tc>
          <w:tcPr>
            <w:tcW w:w="2255" w:type="dxa"/>
            <w:gridSpan w:val="2"/>
            <w:vMerge/>
            <w:shd w:val="clear" w:color="auto" w:fill="auto"/>
          </w:tcPr>
          <w:p w14:paraId="31B9320F" w14:textId="77777777" w:rsidR="0050766B" w:rsidRPr="00594EAF" w:rsidRDefault="0050766B" w:rsidP="00C240EB">
            <w:pPr>
              <w:rPr>
                <w:lang w:val="en-US"/>
              </w:rPr>
            </w:pPr>
          </w:p>
        </w:tc>
        <w:tc>
          <w:tcPr>
            <w:tcW w:w="1709" w:type="dxa"/>
            <w:shd w:val="clear" w:color="auto" w:fill="auto"/>
          </w:tcPr>
          <w:p w14:paraId="28C2276B"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3B6EEFAA" w14:textId="77777777" w:rsidR="0050766B" w:rsidRPr="00594EAF" w:rsidRDefault="0050766B" w:rsidP="00C240EB">
            <w:pPr>
              <w:jc w:val="center"/>
              <w:rPr>
                <w:lang w:val="en-US"/>
              </w:rPr>
            </w:pPr>
            <w:r w:rsidRPr="00594EAF">
              <w:rPr>
                <w:rFonts w:hint="eastAsia"/>
                <w:lang w:val="en-US"/>
              </w:rPr>
              <w:t>outer</w:t>
            </w:r>
          </w:p>
        </w:tc>
      </w:tr>
      <w:tr w:rsidR="0050766B" w:rsidRPr="00594EAF" w14:paraId="10E200D4" w14:textId="77777777" w:rsidTr="00C240EB">
        <w:trPr>
          <w:jc w:val="center"/>
        </w:trPr>
        <w:tc>
          <w:tcPr>
            <w:tcW w:w="1099" w:type="dxa"/>
            <w:vMerge w:val="restart"/>
            <w:shd w:val="clear" w:color="auto" w:fill="auto"/>
          </w:tcPr>
          <w:p w14:paraId="09A3D09F" w14:textId="77777777" w:rsidR="0050766B" w:rsidRPr="00594EAF" w:rsidRDefault="0050766B" w:rsidP="00C240EB">
            <w:pPr>
              <w:rPr>
                <w:lang w:val="en-US"/>
              </w:rPr>
            </w:pPr>
            <w:r w:rsidRPr="00594EAF">
              <w:rPr>
                <w:rFonts w:hint="eastAsia"/>
                <w:lang w:val="en-US"/>
              </w:rPr>
              <w:t>CP-OFDM</w:t>
            </w:r>
          </w:p>
        </w:tc>
        <w:tc>
          <w:tcPr>
            <w:tcW w:w="1156" w:type="dxa"/>
            <w:shd w:val="clear" w:color="auto" w:fill="auto"/>
          </w:tcPr>
          <w:p w14:paraId="6C870ED8" w14:textId="77777777" w:rsidR="0050766B" w:rsidRPr="00594EAF" w:rsidRDefault="0050766B" w:rsidP="00C240EB">
            <w:pPr>
              <w:rPr>
                <w:lang w:val="en-US"/>
              </w:rPr>
            </w:pPr>
            <w:r w:rsidRPr="00594EAF">
              <w:rPr>
                <w:rFonts w:hint="eastAsia"/>
                <w:lang w:val="en-US"/>
              </w:rPr>
              <w:t>QPSK</w:t>
            </w:r>
          </w:p>
        </w:tc>
        <w:tc>
          <w:tcPr>
            <w:tcW w:w="1709" w:type="dxa"/>
            <w:shd w:val="clear" w:color="auto" w:fill="auto"/>
          </w:tcPr>
          <w:p w14:paraId="14515F52"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10C2812B"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6F55D0BD" w14:textId="77777777" w:rsidTr="00C240EB">
        <w:trPr>
          <w:jc w:val="center"/>
        </w:trPr>
        <w:tc>
          <w:tcPr>
            <w:tcW w:w="1099" w:type="dxa"/>
            <w:vMerge/>
            <w:shd w:val="clear" w:color="auto" w:fill="auto"/>
          </w:tcPr>
          <w:p w14:paraId="49466CF4" w14:textId="77777777" w:rsidR="0050766B" w:rsidRPr="00594EAF" w:rsidRDefault="0050766B" w:rsidP="00C240EB">
            <w:pPr>
              <w:rPr>
                <w:lang w:val="en-US"/>
              </w:rPr>
            </w:pPr>
          </w:p>
        </w:tc>
        <w:tc>
          <w:tcPr>
            <w:tcW w:w="1156" w:type="dxa"/>
            <w:shd w:val="clear" w:color="auto" w:fill="auto"/>
          </w:tcPr>
          <w:p w14:paraId="2DCE9F5D" w14:textId="77777777" w:rsidR="0050766B" w:rsidRPr="00594EAF" w:rsidRDefault="0050766B" w:rsidP="00C240EB">
            <w:pPr>
              <w:rPr>
                <w:lang w:val="en-US"/>
              </w:rPr>
            </w:pPr>
            <w:r w:rsidRPr="00594EAF">
              <w:rPr>
                <w:rFonts w:hint="eastAsia"/>
                <w:lang w:val="en-US"/>
              </w:rPr>
              <w:t>16QAM</w:t>
            </w:r>
          </w:p>
        </w:tc>
        <w:tc>
          <w:tcPr>
            <w:tcW w:w="1709" w:type="dxa"/>
            <w:shd w:val="clear" w:color="auto" w:fill="auto"/>
          </w:tcPr>
          <w:p w14:paraId="6AC47AA4"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0EA1C6D7"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54C2F8FC" w14:textId="77777777" w:rsidTr="00C240EB">
        <w:trPr>
          <w:jc w:val="center"/>
        </w:trPr>
        <w:tc>
          <w:tcPr>
            <w:tcW w:w="1099" w:type="dxa"/>
            <w:vMerge/>
            <w:shd w:val="clear" w:color="auto" w:fill="auto"/>
          </w:tcPr>
          <w:p w14:paraId="4A35CA10" w14:textId="77777777" w:rsidR="0050766B" w:rsidRPr="00594EAF" w:rsidRDefault="0050766B" w:rsidP="00C240EB">
            <w:pPr>
              <w:rPr>
                <w:lang w:val="en-US"/>
              </w:rPr>
            </w:pPr>
          </w:p>
        </w:tc>
        <w:tc>
          <w:tcPr>
            <w:tcW w:w="1156" w:type="dxa"/>
            <w:shd w:val="clear" w:color="auto" w:fill="auto"/>
          </w:tcPr>
          <w:p w14:paraId="0C9594C4" w14:textId="77777777" w:rsidR="0050766B" w:rsidRPr="00594EAF" w:rsidRDefault="0050766B" w:rsidP="00C240EB">
            <w:pPr>
              <w:rPr>
                <w:lang w:val="en-US"/>
              </w:rPr>
            </w:pPr>
            <w:r w:rsidRPr="00594EAF">
              <w:rPr>
                <w:rFonts w:hint="eastAsia"/>
                <w:lang w:val="en-US"/>
              </w:rPr>
              <w:t>64QAM</w:t>
            </w:r>
          </w:p>
        </w:tc>
        <w:tc>
          <w:tcPr>
            <w:tcW w:w="1709" w:type="dxa"/>
            <w:shd w:val="clear" w:color="auto" w:fill="auto"/>
          </w:tcPr>
          <w:p w14:paraId="6178EB95" w14:textId="77777777"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14:paraId="76F29ECC" w14:textId="77777777" w:rsidR="0050766B" w:rsidRPr="00594EAF" w:rsidRDefault="0050766B" w:rsidP="00C240EB">
            <w:pPr>
              <w:jc w:val="center"/>
              <w:rPr>
                <w:lang w:val="en-US"/>
              </w:rPr>
            </w:pPr>
            <w:r w:rsidRPr="008C419B">
              <w:rPr>
                <w:lang w:val="en-US"/>
              </w:rPr>
              <w:t xml:space="preserve">≤ </w:t>
            </w:r>
            <w:r>
              <w:rPr>
                <w:lang w:val="en-US"/>
              </w:rPr>
              <w:t>[1.0]</w:t>
            </w:r>
          </w:p>
        </w:tc>
      </w:tr>
      <w:tr w:rsidR="0050766B" w:rsidRPr="00594EAF" w14:paraId="262EF13A" w14:textId="77777777" w:rsidTr="00C240EB">
        <w:trPr>
          <w:jc w:val="center"/>
        </w:trPr>
        <w:tc>
          <w:tcPr>
            <w:tcW w:w="1099" w:type="dxa"/>
            <w:vMerge/>
            <w:shd w:val="clear" w:color="auto" w:fill="auto"/>
          </w:tcPr>
          <w:p w14:paraId="56D6C592" w14:textId="77777777" w:rsidR="0050766B" w:rsidRPr="00594EAF" w:rsidRDefault="0050766B" w:rsidP="00C240EB">
            <w:pPr>
              <w:rPr>
                <w:lang w:val="en-US"/>
              </w:rPr>
            </w:pPr>
          </w:p>
        </w:tc>
        <w:tc>
          <w:tcPr>
            <w:tcW w:w="1156" w:type="dxa"/>
            <w:shd w:val="clear" w:color="auto" w:fill="auto"/>
          </w:tcPr>
          <w:p w14:paraId="08664CB5" w14:textId="77777777" w:rsidR="0050766B" w:rsidRPr="00594EAF" w:rsidRDefault="0050766B" w:rsidP="00C240EB">
            <w:pPr>
              <w:rPr>
                <w:lang w:val="en-US"/>
              </w:rPr>
            </w:pPr>
            <w:r w:rsidRPr="00594EAF">
              <w:rPr>
                <w:rFonts w:hint="eastAsia"/>
                <w:lang w:val="en-US"/>
              </w:rPr>
              <w:t>256QAM</w:t>
            </w:r>
          </w:p>
        </w:tc>
        <w:tc>
          <w:tcPr>
            <w:tcW w:w="1709" w:type="dxa"/>
            <w:shd w:val="clear" w:color="auto" w:fill="auto"/>
          </w:tcPr>
          <w:p w14:paraId="579966FD" w14:textId="77777777"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14:paraId="3310CA55" w14:textId="77777777" w:rsidR="0050766B" w:rsidRPr="00594EAF" w:rsidRDefault="0050766B" w:rsidP="00C240EB">
            <w:pPr>
              <w:jc w:val="center"/>
              <w:rPr>
                <w:lang w:val="en-US"/>
              </w:rPr>
            </w:pPr>
            <w:r w:rsidRPr="008C419B">
              <w:rPr>
                <w:lang w:val="en-US"/>
              </w:rPr>
              <w:t xml:space="preserve">≤ </w:t>
            </w:r>
            <w:r>
              <w:rPr>
                <w:lang w:val="en-US"/>
              </w:rPr>
              <w:t>[1.5]</w:t>
            </w:r>
          </w:p>
        </w:tc>
      </w:tr>
    </w:tbl>
    <w:p w14:paraId="71E90972" w14:textId="77777777" w:rsidR="0050766B" w:rsidRDefault="0050766B" w:rsidP="0050766B">
      <w:pPr>
        <w:pStyle w:val="BodyText"/>
        <w:rPr>
          <w:rFonts w:eastAsia="Batang"/>
          <w:b/>
          <w:lang w:eastAsia="ko-KR"/>
        </w:rPr>
      </w:pPr>
    </w:p>
    <w:p w14:paraId="141C5047"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1D4082FF"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EEE23E3"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20E39E99" w14:textId="77777777"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574812F8" w14:textId="77777777" w:rsidR="0050766B" w:rsidRPr="007110F4" w:rsidRDefault="0050766B" w:rsidP="0050766B">
      <w:pPr>
        <w:spacing w:afterLines="50" w:after="120"/>
        <w:jc w:val="center"/>
        <w:rPr>
          <w:lang w:val="en-US"/>
        </w:rPr>
      </w:pPr>
      <w:r w:rsidRPr="007110F4">
        <w:t>where</w:t>
      </w:r>
    </w:p>
    <w:p w14:paraId="030CA790" w14:textId="77777777"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1784EF45" w14:textId="77777777"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1DBE722" w14:textId="77777777" w:rsidR="0050766B" w:rsidRPr="007110F4" w:rsidRDefault="0050766B" w:rsidP="0050766B">
      <w:pPr>
        <w:spacing w:afterLines="50" w:after="120"/>
        <w:jc w:val="center"/>
        <w:rPr>
          <w:lang w:val="en-US"/>
        </w:rPr>
      </w:pPr>
      <w:r w:rsidRPr="007110F4">
        <w:rPr>
          <w:lang w:val="en-CA"/>
        </w:rPr>
        <w:t>with</w:t>
      </w:r>
    </w:p>
    <w:p w14:paraId="4C3EF59E" w14:textId="77777777"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26618850" w14:textId="77777777"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06B73DB5" w14:textId="77777777"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3EC6F7A9" w14:textId="77777777"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7217DCFE" w14:textId="77777777"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14:paraId="1885EADF" w14:textId="77777777"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64902462" w14:textId="77777777"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14:paraId="08D0A65C" w14:textId="77777777" w:rsidR="0050766B" w:rsidRPr="00697A28" w:rsidRDefault="0050766B" w:rsidP="0050766B">
      <w:pPr>
        <w:pStyle w:val="BodyText"/>
        <w:rPr>
          <w:b/>
          <w:lang w:val="en-US" w:eastAsia="ko-KR"/>
        </w:rPr>
      </w:pPr>
    </w:p>
    <w:p w14:paraId="478ADA55"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w:t>
      </w:r>
      <w:r>
        <w:t>non-</w:t>
      </w:r>
      <w:r w:rsidRPr="00A1115A">
        <w:t xml:space="preserve">contiguous RB allocation is specified in </w:t>
      </w:r>
      <w:r>
        <w:t xml:space="preserve">Table 5.2.4.1.2-4 </w:t>
      </w:r>
      <w:r w:rsidRPr="00A1115A">
        <w:t xml:space="preserve">for UE power class 3 </w:t>
      </w:r>
      <w:r>
        <w:t>with bandwidth class</w:t>
      </w:r>
      <w:r w:rsidRPr="00A1115A">
        <w:t xml:space="preserve"> B. </w:t>
      </w:r>
    </w:p>
    <w:p w14:paraId="34E6D096" w14:textId="77777777" w:rsidR="0050766B" w:rsidRPr="00AB6784" w:rsidRDefault="0050766B" w:rsidP="0050766B">
      <w:pPr>
        <w:pStyle w:val="BodyText"/>
        <w:rPr>
          <w:b/>
          <w:lang w:eastAsia="ko-KR"/>
        </w:rPr>
      </w:pPr>
    </w:p>
    <w:p w14:paraId="15DCDEF0"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5.2.4.1.2-4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16788AAA" w14:textId="77777777" w:rsidTr="00C240EB">
        <w:trPr>
          <w:trHeight w:val="146"/>
          <w:jc w:val="center"/>
        </w:trPr>
        <w:tc>
          <w:tcPr>
            <w:tcW w:w="2193" w:type="dxa"/>
            <w:gridSpan w:val="2"/>
            <w:vMerge w:val="restart"/>
            <w:shd w:val="clear" w:color="auto" w:fill="auto"/>
          </w:tcPr>
          <w:p w14:paraId="55616BDC" w14:textId="77777777"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14:paraId="1573CC7D"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610A7470" w14:textId="77777777" w:rsidTr="00C240EB">
        <w:trPr>
          <w:trHeight w:val="145"/>
          <w:jc w:val="center"/>
        </w:trPr>
        <w:tc>
          <w:tcPr>
            <w:tcW w:w="2193" w:type="dxa"/>
            <w:gridSpan w:val="2"/>
            <w:vMerge/>
            <w:shd w:val="clear" w:color="auto" w:fill="auto"/>
          </w:tcPr>
          <w:p w14:paraId="296C5887" w14:textId="77777777" w:rsidR="0050766B" w:rsidRPr="00594EAF" w:rsidRDefault="0050766B" w:rsidP="00C240EB">
            <w:pPr>
              <w:rPr>
                <w:lang w:val="en-US"/>
              </w:rPr>
            </w:pPr>
          </w:p>
        </w:tc>
        <w:tc>
          <w:tcPr>
            <w:tcW w:w="1073" w:type="dxa"/>
            <w:shd w:val="clear" w:color="auto" w:fill="auto"/>
          </w:tcPr>
          <w:p w14:paraId="3C8CF26F" w14:textId="77777777"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14:paraId="063D596E"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14:paraId="7A9C80E9"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14:paraId="5E2B1E30" w14:textId="77777777" w:rsidTr="00C240EB">
        <w:trPr>
          <w:jc w:val="center"/>
        </w:trPr>
        <w:tc>
          <w:tcPr>
            <w:tcW w:w="1060" w:type="dxa"/>
            <w:vMerge w:val="restart"/>
            <w:shd w:val="clear" w:color="auto" w:fill="auto"/>
          </w:tcPr>
          <w:p w14:paraId="6921C806" w14:textId="77777777" w:rsidR="0050766B" w:rsidRPr="00594EAF" w:rsidRDefault="0050766B" w:rsidP="00C240EB">
            <w:pPr>
              <w:rPr>
                <w:lang w:val="en-US"/>
              </w:rPr>
            </w:pPr>
            <w:r w:rsidRPr="00594EAF">
              <w:rPr>
                <w:rFonts w:hint="eastAsia"/>
                <w:lang w:val="en-US"/>
              </w:rPr>
              <w:t>CP-OFDM</w:t>
            </w:r>
          </w:p>
        </w:tc>
        <w:tc>
          <w:tcPr>
            <w:tcW w:w="1133" w:type="dxa"/>
            <w:shd w:val="clear" w:color="auto" w:fill="auto"/>
          </w:tcPr>
          <w:p w14:paraId="50037821" w14:textId="77777777" w:rsidR="0050766B" w:rsidRPr="00594EAF" w:rsidRDefault="0050766B" w:rsidP="00C240EB">
            <w:pPr>
              <w:rPr>
                <w:lang w:val="en-US"/>
              </w:rPr>
            </w:pPr>
            <w:r w:rsidRPr="00594EAF">
              <w:rPr>
                <w:rFonts w:hint="eastAsia"/>
                <w:lang w:val="en-US"/>
              </w:rPr>
              <w:t>QPSK</w:t>
            </w:r>
          </w:p>
        </w:tc>
        <w:tc>
          <w:tcPr>
            <w:tcW w:w="1073" w:type="dxa"/>
            <w:shd w:val="clear" w:color="auto" w:fill="auto"/>
          </w:tcPr>
          <w:p w14:paraId="30245DAF"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7E2AD84A"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4CB8874B" w14:textId="77777777"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26F2345D" w14:textId="77777777" w:rsidTr="00C240EB">
        <w:trPr>
          <w:jc w:val="center"/>
        </w:trPr>
        <w:tc>
          <w:tcPr>
            <w:tcW w:w="1060" w:type="dxa"/>
            <w:vMerge/>
            <w:shd w:val="clear" w:color="auto" w:fill="auto"/>
          </w:tcPr>
          <w:p w14:paraId="3731FE64" w14:textId="77777777" w:rsidR="0050766B" w:rsidRPr="00594EAF" w:rsidRDefault="0050766B" w:rsidP="00C240EB">
            <w:pPr>
              <w:rPr>
                <w:lang w:val="en-US"/>
              </w:rPr>
            </w:pPr>
          </w:p>
        </w:tc>
        <w:tc>
          <w:tcPr>
            <w:tcW w:w="1133" w:type="dxa"/>
            <w:shd w:val="clear" w:color="auto" w:fill="auto"/>
          </w:tcPr>
          <w:p w14:paraId="13F90BD6" w14:textId="77777777" w:rsidR="0050766B" w:rsidRPr="00594EAF" w:rsidRDefault="0050766B" w:rsidP="00C240EB">
            <w:pPr>
              <w:rPr>
                <w:lang w:val="en-US"/>
              </w:rPr>
            </w:pPr>
            <w:r w:rsidRPr="00594EAF">
              <w:rPr>
                <w:rFonts w:hint="eastAsia"/>
                <w:lang w:val="en-US"/>
              </w:rPr>
              <w:t>16QAM</w:t>
            </w:r>
          </w:p>
        </w:tc>
        <w:tc>
          <w:tcPr>
            <w:tcW w:w="1073" w:type="dxa"/>
            <w:shd w:val="clear" w:color="auto" w:fill="auto"/>
          </w:tcPr>
          <w:p w14:paraId="5447CB7C"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61563D78"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4481143D"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185ADE23" w14:textId="77777777" w:rsidTr="00C240EB">
        <w:trPr>
          <w:jc w:val="center"/>
        </w:trPr>
        <w:tc>
          <w:tcPr>
            <w:tcW w:w="1060" w:type="dxa"/>
            <w:vMerge/>
            <w:shd w:val="clear" w:color="auto" w:fill="auto"/>
          </w:tcPr>
          <w:p w14:paraId="34CFA336" w14:textId="77777777" w:rsidR="0050766B" w:rsidRPr="00594EAF" w:rsidRDefault="0050766B" w:rsidP="00C240EB">
            <w:pPr>
              <w:rPr>
                <w:lang w:val="en-US"/>
              </w:rPr>
            </w:pPr>
          </w:p>
        </w:tc>
        <w:tc>
          <w:tcPr>
            <w:tcW w:w="1133" w:type="dxa"/>
            <w:shd w:val="clear" w:color="auto" w:fill="auto"/>
          </w:tcPr>
          <w:p w14:paraId="1CB516C7" w14:textId="77777777" w:rsidR="0050766B" w:rsidRPr="00594EAF" w:rsidRDefault="0050766B" w:rsidP="00C240EB">
            <w:pPr>
              <w:rPr>
                <w:lang w:val="en-US"/>
              </w:rPr>
            </w:pPr>
            <w:r w:rsidRPr="00594EAF">
              <w:rPr>
                <w:rFonts w:hint="eastAsia"/>
                <w:lang w:val="en-US"/>
              </w:rPr>
              <w:t>64QAM</w:t>
            </w:r>
          </w:p>
        </w:tc>
        <w:tc>
          <w:tcPr>
            <w:tcW w:w="1073" w:type="dxa"/>
            <w:shd w:val="clear" w:color="auto" w:fill="auto"/>
          </w:tcPr>
          <w:p w14:paraId="6A3780B2" w14:textId="77777777"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14:paraId="6E51138A" w14:textId="77777777" w:rsidR="0050766B" w:rsidRPr="00594EAF" w:rsidRDefault="0050766B" w:rsidP="00C240EB">
            <w:pPr>
              <w:jc w:val="center"/>
              <w:rPr>
                <w:lang w:val="en-US"/>
              </w:rPr>
            </w:pPr>
            <w:r w:rsidRPr="008C419B">
              <w:rPr>
                <w:lang w:val="en-US"/>
              </w:rPr>
              <w:t xml:space="preserve">≤ </w:t>
            </w:r>
            <w:r>
              <w:rPr>
                <w:lang w:val="en-US"/>
              </w:rPr>
              <w:t>[1.5]</w:t>
            </w:r>
          </w:p>
        </w:tc>
        <w:tc>
          <w:tcPr>
            <w:tcW w:w="1134" w:type="dxa"/>
          </w:tcPr>
          <w:p w14:paraId="37677E09"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14:paraId="0F0C9E79" w14:textId="77777777" w:rsidTr="00C240EB">
        <w:trPr>
          <w:jc w:val="center"/>
        </w:trPr>
        <w:tc>
          <w:tcPr>
            <w:tcW w:w="1060" w:type="dxa"/>
            <w:vMerge/>
            <w:shd w:val="clear" w:color="auto" w:fill="auto"/>
          </w:tcPr>
          <w:p w14:paraId="7108A766" w14:textId="77777777" w:rsidR="0050766B" w:rsidRPr="00594EAF" w:rsidRDefault="0050766B" w:rsidP="00C240EB">
            <w:pPr>
              <w:rPr>
                <w:lang w:val="en-US"/>
              </w:rPr>
            </w:pPr>
          </w:p>
        </w:tc>
        <w:tc>
          <w:tcPr>
            <w:tcW w:w="1133" w:type="dxa"/>
            <w:shd w:val="clear" w:color="auto" w:fill="auto"/>
          </w:tcPr>
          <w:p w14:paraId="740AE737" w14:textId="77777777" w:rsidR="0050766B" w:rsidRPr="00594EAF" w:rsidRDefault="0050766B" w:rsidP="00C240EB">
            <w:pPr>
              <w:rPr>
                <w:lang w:val="en-US"/>
              </w:rPr>
            </w:pPr>
            <w:r w:rsidRPr="00594EAF">
              <w:rPr>
                <w:rFonts w:hint="eastAsia"/>
                <w:lang w:val="en-US"/>
              </w:rPr>
              <w:t>256QAM</w:t>
            </w:r>
          </w:p>
        </w:tc>
        <w:tc>
          <w:tcPr>
            <w:tcW w:w="1073" w:type="dxa"/>
            <w:shd w:val="clear" w:color="auto" w:fill="auto"/>
          </w:tcPr>
          <w:p w14:paraId="61553039" w14:textId="77777777"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14:paraId="1C27F5AB" w14:textId="77777777" w:rsidR="0050766B" w:rsidRPr="00594EAF" w:rsidRDefault="0050766B" w:rsidP="00C240EB">
            <w:pPr>
              <w:jc w:val="center"/>
              <w:rPr>
                <w:lang w:val="en-US"/>
              </w:rPr>
            </w:pPr>
            <w:r w:rsidRPr="008C419B">
              <w:rPr>
                <w:lang w:val="en-US"/>
              </w:rPr>
              <w:t xml:space="preserve">≤ </w:t>
            </w:r>
            <w:r>
              <w:rPr>
                <w:lang w:val="en-US"/>
              </w:rPr>
              <w:t>[2.0]</w:t>
            </w:r>
          </w:p>
        </w:tc>
        <w:tc>
          <w:tcPr>
            <w:tcW w:w="1134" w:type="dxa"/>
          </w:tcPr>
          <w:p w14:paraId="4408575F" w14:textId="77777777"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14:paraId="72283BF4" w14:textId="77777777" w:rsidR="0050766B" w:rsidRPr="000316D4" w:rsidRDefault="0050766B" w:rsidP="0050766B">
      <w:pPr>
        <w:pStyle w:val="BodyText"/>
        <w:rPr>
          <w:rFonts w:eastAsia="Batang"/>
          <w:b/>
          <w:lang w:eastAsia="ko-KR"/>
        </w:rPr>
      </w:pPr>
    </w:p>
    <w:p w14:paraId="0C910218" w14:textId="77777777"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320A0F56" w14:textId="77777777" w:rsidR="0050766B" w:rsidRPr="00AB6784" w:rsidRDefault="0050766B" w:rsidP="0050766B"/>
    <w:p w14:paraId="46FB2E0F" w14:textId="77777777"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2D22CACB" w14:textId="77777777" w:rsidR="0050766B" w:rsidRDefault="0050766B" w:rsidP="0050766B"/>
    <w:p w14:paraId="2ACAA351"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3AE81E89" w14:textId="77777777"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75E84BE0" w14:textId="77777777" w:rsidR="0050766B" w:rsidRDefault="0050766B" w:rsidP="0050766B">
      <w:pPr>
        <w:spacing w:afterLines="50" w:after="120" w:line="276" w:lineRule="auto"/>
        <w:jc w:val="center"/>
      </w:pPr>
      <w:r w:rsidRPr="00892751">
        <w:t>where</w:t>
      </w:r>
    </w:p>
    <w:p w14:paraId="6BB3D5F8" w14:textId="77777777"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6D248633" w14:textId="77777777"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D3D3D27" w14:textId="77777777"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215FC6EE" w14:textId="77777777"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725F500E" w14:textId="77777777"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D8F20BF" w14:textId="77777777" w:rsidR="0050766B" w:rsidRDefault="0050766B" w:rsidP="0050766B">
      <w:pPr>
        <w:rPr>
          <w:lang w:eastAsia="zh-CN"/>
        </w:rPr>
      </w:pPr>
    </w:p>
    <w:p w14:paraId="06E81C60"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11955250"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28838CD3" w14:textId="77777777" w:rsidR="0050766B" w:rsidRPr="007324D8" w:rsidRDefault="0050766B" w:rsidP="0050766B">
      <w:pPr>
        <w:spacing w:line="276" w:lineRule="auto"/>
        <w:jc w:val="center"/>
        <w:rPr>
          <w:lang w:val="en-US" w:eastAsia="zh-CN"/>
        </w:rPr>
      </w:pPr>
      <w:r w:rsidRPr="007324D8">
        <w:rPr>
          <w:lang w:eastAsia="zh-CN"/>
        </w:rPr>
        <w:t>where</w:t>
      </w:r>
    </w:p>
    <w:p w14:paraId="59BE323F"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709A928B" w14:textId="77777777"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74F4E1C4" w14:textId="77777777"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14:paraId="71862565" w14:textId="77777777" w:rsidR="0050766B" w:rsidRDefault="0050766B" w:rsidP="0050766B">
      <w:pPr>
        <w:rPr>
          <w:lang w:val="en-US" w:eastAsia="zh-CN"/>
        </w:rPr>
      </w:pPr>
    </w:p>
    <w:p w14:paraId="42558402" w14:textId="77777777"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65B6255A" w14:textId="77777777" w:rsidR="0050766B" w:rsidRPr="00AB6784" w:rsidRDefault="0050766B" w:rsidP="0050766B">
      <w:pPr>
        <w:pStyle w:val="BodyText"/>
        <w:rPr>
          <w:b/>
          <w:lang w:eastAsia="ko-KR"/>
        </w:rPr>
      </w:pPr>
    </w:p>
    <w:p w14:paraId="17C3EBBA"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contiguous RB allocation is specified in </w:t>
      </w:r>
      <w:r>
        <w:t xml:space="preserve">Table 5.2.4.1.2-5 </w:t>
      </w:r>
      <w:r w:rsidRPr="00A1115A">
        <w:t xml:space="preserve">for UE power class </w:t>
      </w:r>
      <w:r>
        <w:t>2</w:t>
      </w:r>
      <w:r w:rsidRPr="00A1115A">
        <w:t xml:space="preserve"> </w:t>
      </w:r>
      <w:r>
        <w:t>with bandwidth class</w:t>
      </w:r>
      <w:r w:rsidRPr="00A1115A">
        <w:t xml:space="preserve"> B. </w:t>
      </w:r>
    </w:p>
    <w:p w14:paraId="523705FA" w14:textId="77777777" w:rsidR="0050766B" w:rsidRDefault="0050766B" w:rsidP="0050766B">
      <w:pPr>
        <w:pStyle w:val="BodyText"/>
        <w:rPr>
          <w:b/>
          <w:lang w:eastAsia="ko-KR"/>
        </w:rPr>
      </w:pPr>
    </w:p>
    <w:p w14:paraId="23ED25A2"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5.2.4.1.2-5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253286A6" w14:textId="77777777" w:rsidTr="00C240EB">
        <w:trPr>
          <w:trHeight w:val="146"/>
          <w:jc w:val="center"/>
        </w:trPr>
        <w:tc>
          <w:tcPr>
            <w:tcW w:w="2255" w:type="dxa"/>
            <w:gridSpan w:val="2"/>
            <w:vMerge w:val="restart"/>
            <w:shd w:val="clear" w:color="auto" w:fill="auto"/>
          </w:tcPr>
          <w:p w14:paraId="5BC97B36" w14:textId="77777777"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14:paraId="5B88ABC5"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6985E431" w14:textId="77777777" w:rsidTr="00C240EB">
        <w:trPr>
          <w:trHeight w:val="145"/>
          <w:jc w:val="center"/>
        </w:trPr>
        <w:tc>
          <w:tcPr>
            <w:tcW w:w="2255" w:type="dxa"/>
            <w:gridSpan w:val="2"/>
            <w:vMerge/>
            <w:shd w:val="clear" w:color="auto" w:fill="auto"/>
          </w:tcPr>
          <w:p w14:paraId="1E645F3B" w14:textId="77777777" w:rsidR="0050766B" w:rsidRPr="00594EAF" w:rsidRDefault="0050766B" w:rsidP="00C240EB">
            <w:pPr>
              <w:rPr>
                <w:lang w:val="en-US"/>
              </w:rPr>
            </w:pPr>
          </w:p>
        </w:tc>
        <w:tc>
          <w:tcPr>
            <w:tcW w:w="1709" w:type="dxa"/>
            <w:shd w:val="clear" w:color="auto" w:fill="auto"/>
          </w:tcPr>
          <w:p w14:paraId="0BA61482" w14:textId="77777777"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14:paraId="7D6D69EF" w14:textId="77777777" w:rsidR="0050766B" w:rsidRPr="00594EAF" w:rsidRDefault="0050766B" w:rsidP="00C240EB">
            <w:pPr>
              <w:jc w:val="center"/>
              <w:rPr>
                <w:lang w:val="en-US"/>
              </w:rPr>
            </w:pPr>
            <w:r w:rsidRPr="00594EAF">
              <w:rPr>
                <w:rFonts w:hint="eastAsia"/>
                <w:lang w:val="en-US"/>
              </w:rPr>
              <w:t>outer</w:t>
            </w:r>
          </w:p>
        </w:tc>
      </w:tr>
      <w:tr w:rsidR="0050766B" w:rsidRPr="00594EAF" w14:paraId="265E8120" w14:textId="77777777" w:rsidTr="00C240EB">
        <w:trPr>
          <w:jc w:val="center"/>
        </w:trPr>
        <w:tc>
          <w:tcPr>
            <w:tcW w:w="1099" w:type="dxa"/>
            <w:vMerge w:val="restart"/>
            <w:shd w:val="clear" w:color="auto" w:fill="auto"/>
          </w:tcPr>
          <w:p w14:paraId="50901B12" w14:textId="77777777" w:rsidR="0050766B" w:rsidRPr="00594EAF" w:rsidRDefault="0050766B" w:rsidP="00C240EB">
            <w:pPr>
              <w:rPr>
                <w:lang w:val="en-US"/>
              </w:rPr>
            </w:pPr>
            <w:r w:rsidRPr="00594EAF">
              <w:rPr>
                <w:rFonts w:hint="eastAsia"/>
                <w:lang w:val="en-US"/>
              </w:rPr>
              <w:t>CP-OFDM</w:t>
            </w:r>
          </w:p>
        </w:tc>
        <w:tc>
          <w:tcPr>
            <w:tcW w:w="1156" w:type="dxa"/>
            <w:shd w:val="clear" w:color="auto" w:fill="auto"/>
          </w:tcPr>
          <w:p w14:paraId="436B5143" w14:textId="77777777" w:rsidR="0050766B" w:rsidRPr="00594EAF" w:rsidRDefault="0050766B" w:rsidP="00C240EB">
            <w:pPr>
              <w:rPr>
                <w:lang w:val="en-US"/>
              </w:rPr>
            </w:pPr>
            <w:r w:rsidRPr="00594EAF">
              <w:rPr>
                <w:rFonts w:hint="eastAsia"/>
                <w:lang w:val="en-US"/>
              </w:rPr>
              <w:t>QPSK</w:t>
            </w:r>
          </w:p>
        </w:tc>
        <w:tc>
          <w:tcPr>
            <w:tcW w:w="1709" w:type="dxa"/>
            <w:shd w:val="clear" w:color="auto" w:fill="auto"/>
          </w:tcPr>
          <w:p w14:paraId="07195B5F" w14:textId="77777777"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14:paraId="72D311CB"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1B05BD18" w14:textId="77777777" w:rsidTr="00C240EB">
        <w:trPr>
          <w:jc w:val="center"/>
        </w:trPr>
        <w:tc>
          <w:tcPr>
            <w:tcW w:w="1099" w:type="dxa"/>
            <w:vMerge/>
            <w:shd w:val="clear" w:color="auto" w:fill="auto"/>
          </w:tcPr>
          <w:p w14:paraId="128C5D27" w14:textId="77777777" w:rsidR="0050766B" w:rsidRPr="00594EAF" w:rsidRDefault="0050766B" w:rsidP="00C240EB">
            <w:pPr>
              <w:rPr>
                <w:lang w:val="en-US"/>
              </w:rPr>
            </w:pPr>
          </w:p>
        </w:tc>
        <w:tc>
          <w:tcPr>
            <w:tcW w:w="1156" w:type="dxa"/>
            <w:shd w:val="clear" w:color="auto" w:fill="auto"/>
          </w:tcPr>
          <w:p w14:paraId="2DDE614F" w14:textId="77777777" w:rsidR="0050766B" w:rsidRPr="00594EAF" w:rsidRDefault="0050766B" w:rsidP="00C240EB">
            <w:pPr>
              <w:rPr>
                <w:lang w:val="en-US"/>
              </w:rPr>
            </w:pPr>
            <w:r w:rsidRPr="00594EAF">
              <w:rPr>
                <w:rFonts w:hint="eastAsia"/>
                <w:lang w:val="en-US"/>
              </w:rPr>
              <w:t>16QAM</w:t>
            </w:r>
          </w:p>
        </w:tc>
        <w:tc>
          <w:tcPr>
            <w:tcW w:w="1709" w:type="dxa"/>
            <w:shd w:val="clear" w:color="auto" w:fill="auto"/>
          </w:tcPr>
          <w:p w14:paraId="4747D9C2" w14:textId="77777777"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14:paraId="2A79BAF3"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5BF9EC07" w14:textId="77777777" w:rsidTr="00C240EB">
        <w:trPr>
          <w:jc w:val="center"/>
        </w:trPr>
        <w:tc>
          <w:tcPr>
            <w:tcW w:w="1099" w:type="dxa"/>
            <w:vMerge/>
            <w:shd w:val="clear" w:color="auto" w:fill="auto"/>
          </w:tcPr>
          <w:p w14:paraId="4633F9C4" w14:textId="77777777" w:rsidR="0050766B" w:rsidRPr="00594EAF" w:rsidRDefault="0050766B" w:rsidP="00C240EB">
            <w:pPr>
              <w:rPr>
                <w:lang w:val="en-US"/>
              </w:rPr>
            </w:pPr>
          </w:p>
        </w:tc>
        <w:tc>
          <w:tcPr>
            <w:tcW w:w="1156" w:type="dxa"/>
            <w:shd w:val="clear" w:color="auto" w:fill="auto"/>
          </w:tcPr>
          <w:p w14:paraId="5301A8F2" w14:textId="77777777" w:rsidR="0050766B" w:rsidRPr="00594EAF" w:rsidRDefault="0050766B" w:rsidP="00C240EB">
            <w:pPr>
              <w:rPr>
                <w:lang w:val="en-US"/>
              </w:rPr>
            </w:pPr>
            <w:r w:rsidRPr="00594EAF">
              <w:rPr>
                <w:rFonts w:hint="eastAsia"/>
                <w:lang w:val="en-US"/>
              </w:rPr>
              <w:t>64QAM</w:t>
            </w:r>
          </w:p>
        </w:tc>
        <w:tc>
          <w:tcPr>
            <w:tcW w:w="1709" w:type="dxa"/>
            <w:shd w:val="clear" w:color="auto" w:fill="auto"/>
          </w:tcPr>
          <w:p w14:paraId="01BB3677" w14:textId="77777777"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14:paraId="062531F3" w14:textId="77777777" w:rsidR="0050766B" w:rsidRPr="00594EAF" w:rsidRDefault="0050766B" w:rsidP="00C240EB">
            <w:pPr>
              <w:jc w:val="center"/>
              <w:rPr>
                <w:lang w:val="en-US"/>
              </w:rPr>
            </w:pPr>
            <w:r w:rsidRPr="008C419B">
              <w:rPr>
                <w:lang w:val="en-US"/>
              </w:rPr>
              <w:t xml:space="preserve">≤ </w:t>
            </w:r>
            <w:r>
              <w:rPr>
                <w:lang w:val="en-US"/>
              </w:rPr>
              <w:t>[3.5]</w:t>
            </w:r>
          </w:p>
        </w:tc>
      </w:tr>
      <w:tr w:rsidR="0050766B" w:rsidRPr="00594EAF" w14:paraId="0BEA0461" w14:textId="77777777" w:rsidTr="00C240EB">
        <w:trPr>
          <w:jc w:val="center"/>
        </w:trPr>
        <w:tc>
          <w:tcPr>
            <w:tcW w:w="1099" w:type="dxa"/>
            <w:vMerge/>
            <w:shd w:val="clear" w:color="auto" w:fill="auto"/>
          </w:tcPr>
          <w:p w14:paraId="1DE0B495" w14:textId="77777777" w:rsidR="0050766B" w:rsidRPr="00594EAF" w:rsidRDefault="0050766B" w:rsidP="00C240EB">
            <w:pPr>
              <w:rPr>
                <w:lang w:val="en-US"/>
              </w:rPr>
            </w:pPr>
          </w:p>
        </w:tc>
        <w:tc>
          <w:tcPr>
            <w:tcW w:w="1156" w:type="dxa"/>
            <w:shd w:val="clear" w:color="auto" w:fill="auto"/>
          </w:tcPr>
          <w:p w14:paraId="507C7FD6" w14:textId="77777777" w:rsidR="0050766B" w:rsidRPr="00594EAF" w:rsidRDefault="0050766B" w:rsidP="00C240EB">
            <w:pPr>
              <w:rPr>
                <w:lang w:val="en-US"/>
              </w:rPr>
            </w:pPr>
            <w:r w:rsidRPr="00594EAF">
              <w:rPr>
                <w:rFonts w:hint="eastAsia"/>
                <w:lang w:val="en-US"/>
              </w:rPr>
              <w:t>256QAM</w:t>
            </w:r>
          </w:p>
        </w:tc>
        <w:tc>
          <w:tcPr>
            <w:tcW w:w="1709" w:type="dxa"/>
            <w:shd w:val="clear" w:color="auto" w:fill="auto"/>
          </w:tcPr>
          <w:p w14:paraId="53410810" w14:textId="77777777"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14:paraId="00DF270E" w14:textId="77777777" w:rsidR="0050766B" w:rsidRPr="00594EAF" w:rsidRDefault="0050766B" w:rsidP="00C240EB">
            <w:pPr>
              <w:jc w:val="center"/>
              <w:rPr>
                <w:lang w:val="en-US"/>
              </w:rPr>
            </w:pPr>
            <w:r w:rsidRPr="008C419B">
              <w:rPr>
                <w:lang w:val="en-US"/>
              </w:rPr>
              <w:t xml:space="preserve">≤ </w:t>
            </w:r>
            <w:r>
              <w:rPr>
                <w:lang w:val="en-US"/>
              </w:rPr>
              <w:t>[5.0]</w:t>
            </w:r>
          </w:p>
        </w:tc>
      </w:tr>
    </w:tbl>
    <w:p w14:paraId="2BB6AADF" w14:textId="77777777" w:rsidR="0050766B" w:rsidRDefault="0050766B" w:rsidP="0050766B">
      <w:pPr>
        <w:pStyle w:val="BodyText"/>
        <w:rPr>
          <w:rFonts w:eastAsia="Batang"/>
          <w:b/>
          <w:lang w:eastAsia="ko-KR"/>
        </w:rPr>
      </w:pPr>
    </w:p>
    <w:p w14:paraId="19C603BE"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5.2.4.1.1-1</w:t>
      </w:r>
      <w:r>
        <w:t xml:space="preserve"> </w:t>
      </w:r>
      <w:r w:rsidRPr="00A1115A">
        <w:t xml:space="preserve">with </w:t>
      </w:r>
      <w:r>
        <w:t>non-</w:t>
      </w:r>
      <w:r w:rsidRPr="00A1115A">
        <w:t xml:space="preserve">contiguous RB allocation is specified in </w:t>
      </w:r>
      <w:r>
        <w:t xml:space="preserve">Table 5.2.4.1.2-6 </w:t>
      </w:r>
      <w:r w:rsidRPr="00A1115A">
        <w:t xml:space="preserve">for UE power class </w:t>
      </w:r>
      <w:r>
        <w:t>2</w:t>
      </w:r>
      <w:r w:rsidRPr="00A1115A">
        <w:t xml:space="preserve"> </w:t>
      </w:r>
      <w:r>
        <w:t>with bandwidth class</w:t>
      </w:r>
      <w:r w:rsidRPr="00A1115A">
        <w:t xml:space="preserve"> B. </w:t>
      </w:r>
    </w:p>
    <w:p w14:paraId="5C8A603C" w14:textId="77777777" w:rsidR="0050766B" w:rsidRPr="00AB6784" w:rsidRDefault="0050766B" w:rsidP="0050766B">
      <w:pPr>
        <w:pStyle w:val="BodyText"/>
        <w:rPr>
          <w:b/>
          <w:lang w:eastAsia="ko-KR"/>
        </w:rPr>
      </w:pPr>
    </w:p>
    <w:p w14:paraId="439AB593"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5.2.4.1.2-6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352D5743" w14:textId="77777777" w:rsidTr="00C240EB">
        <w:trPr>
          <w:trHeight w:val="164"/>
          <w:jc w:val="center"/>
        </w:trPr>
        <w:tc>
          <w:tcPr>
            <w:tcW w:w="2317" w:type="dxa"/>
            <w:gridSpan w:val="2"/>
            <w:vMerge w:val="restart"/>
            <w:shd w:val="clear" w:color="auto" w:fill="auto"/>
          </w:tcPr>
          <w:p w14:paraId="2134AD68" w14:textId="77777777"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14:paraId="7CED42EC" w14:textId="77777777"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14:paraId="1BB6D2A5" w14:textId="77777777" w:rsidTr="00C240EB">
        <w:trPr>
          <w:trHeight w:val="163"/>
          <w:jc w:val="center"/>
        </w:trPr>
        <w:tc>
          <w:tcPr>
            <w:tcW w:w="2317" w:type="dxa"/>
            <w:gridSpan w:val="2"/>
            <w:vMerge/>
            <w:shd w:val="clear" w:color="auto" w:fill="auto"/>
          </w:tcPr>
          <w:p w14:paraId="2779852D" w14:textId="77777777" w:rsidR="0050766B" w:rsidRPr="00594EAF" w:rsidRDefault="0050766B" w:rsidP="00C240EB">
            <w:pPr>
              <w:rPr>
                <w:lang w:val="en-US"/>
              </w:rPr>
            </w:pPr>
          </w:p>
        </w:tc>
        <w:tc>
          <w:tcPr>
            <w:tcW w:w="1134" w:type="dxa"/>
            <w:shd w:val="clear" w:color="auto" w:fill="auto"/>
          </w:tcPr>
          <w:p w14:paraId="7BF6CF09" w14:textId="77777777"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14:paraId="4671753E" w14:textId="77777777"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14:paraId="09ABB7CC" w14:textId="77777777"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14:paraId="3FE30602" w14:textId="77777777" w:rsidTr="00C240EB">
        <w:trPr>
          <w:trHeight w:val="252"/>
          <w:jc w:val="center"/>
        </w:trPr>
        <w:tc>
          <w:tcPr>
            <w:tcW w:w="1120" w:type="dxa"/>
            <w:vMerge w:val="restart"/>
            <w:shd w:val="clear" w:color="auto" w:fill="auto"/>
          </w:tcPr>
          <w:p w14:paraId="4FBBCCFF" w14:textId="77777777" w:rsidR="0050766B" w:rsidRPr="00594EAF" w:rsidRDefault="0050766B" w:rsidP="00C240EB">
            <w:pPr>
              <w:rPr>
                <w:lang w:val="en-US"/>
              </w:rPr>
            </w:pPr>
            <w:r w:rsidRPr="00594EAF">
              <w:rPr>
                <w:rFonts w:hint="eastAsia"/>
                <w:lang w:val="en-US"/>
              </w:rPr>
              <w:t>CP-OFDM</w:t>
            </w:r>
          </w:p>
        </w:tc>
        <w:tc>
          <w:tcPr>
            <w:tcW w:w="1197" w:type="dxa"/>
            <w:shd w:val="clear" w:color="auto" w:fill="auto"/>
          </w:tcPr>
          <w:p w14:paraId="72B4304B" w14:textId="77777777" w:rsidR="0050766B" w:rsidRPr="00594EAF" w:rsidRDefault="0050766B" w:rsidP="00C240EB">
            <w:pPr>
              <w:rPr>
                <w:lang w:val="en-US"/>
              </w:rPr>
            </w:pPr>
            <w:r w:rsidRPr="00594EAF">
              <w:rPr>
                <w:rFonts w:hint="eastAsia"/>
                <w:lang w:val="en-US"/>
              </w:rPr>
              <w:t>QPSK</w:t>
            </w:r>
          </w:p>
        </w:tc>
        <w:tc>
          <w:tcPr>
            <w:tcW w:w="1134" w:type="dxa"/>
            <w:shd w:val="clear" w:color="auto" w:fill="auto"/>
          </w:tcPr>
          <w:p w14:paraId="05ADAF67" w14:textId="77777777"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14:paraId="732EA329" w14:textId="77777777" w:rsidR="0050766B" w:rsidRPr="00594EAF" w:rsidRDefault="0050766B" w:rsidP="00C240EB">
            <w:pPr>
              <w:jc w:val="center"/>
              <w:rPr>
                <w:lang w:val="en-US"/>
              </w:rPr>
            </w:pPr>
            <w:r w:rsidRPr="008C419B">
              <w:rPr>
                <w:lang w:val="en-US"/>
              </w:rPr>
              <w:t xml:space="preserve">≤ </w:t>
            </w:r>
            <w:r>
              <w:rPr>
                <w:lang w:val="en-US"/>
              </w:rPr>
              <w:t>[4.0]</w:t>
            </w:r>
          </w:p>
        </w:tc>
        <w:tc>
          <w:tcPr>
            <w:tcW w:w="1198" w:type="dxa"/>
          </w:tcPr>
          <w:p w14:paraId="5F364431" w14:textId="77777777"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74C8F7FC" w14:textId="77777777" w:rsidTr="00C240EB">
        <w:trPr>
          <w:trHeight w:val="269"/>
          <w:jc w:val="center"/>
        </w:trPr>
        <w:tc>
          <w:tcPr>
            <w:tcW w:w="1120" w:type="dxa"/>
            <w:vMerge/>
            <w:shd w:val="clear" w:color="auto" w:fill="auto"/>
          </w:tcPr>
          <w:p w14:paraId="036A5E63" w14:textId="77777777" w:rsidR="0050766B" w:rsidRPr="00594EAF" w:rsidRDefault="0050766B" w:rsidP="00C240EB">
            <w:pPr>
              <w:rPr>
                <w:lang w:val="en-US"/>
              </w:rPr>
            </w:pPr>
          </w:p>
        </w:tc>
        <w:tc>
          <w:tcPr>
            <w:tcW w:w="1197" w:type="dxa"/>
            <w:shd w:val="clear" w:color="auto" w:fill="auto"/>
          </w:tcPr>
          <w:p w14:paraId="22B39F68" w14:textId="77777777" w:rsidR="0050766B" w:rsidRPr="00594EAF" w:rsidRDefault="0050766B" w:rsidP="00C240EB">
            <w:pPr>
              <w:rPr>
                <w:lang w:val="en-US"/>
              </w:rPr>
            </w:pPr>
            <w:r w:rsidRPr="00594EAF">
              <w:rPr>
                <w:rFonts w:hint="eastAsia"/>
                <w:lang w:val="en-US"/>
              </w:rPr>
              <w:t>16QAM</w:t>
            </w:r>
          </w:p>
        </w:tc>
        <w:tc>
          <w:tcPr>
            <w:tcW w:w="1134" w:type="dxa"/>
            <w:shd w:val="clear" w:color="auto" w:fill="auto"/>
          </w:tcPr>
          <w:p w14:paraId="5FF72F66" w14:textId="77777777"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14:paraId="28E234FF" w14:textId="77777777" w:rsidR="0050766B" w:rsidRPr="00594EAF" w:rsidRDefault="0050766B" w:rsidP="00C240EB">
            <w:pPr>
              <w:jc w:val="center"/>
              <w:rPr>
                <w:lang w:val="en-US"/>
              </w:rPr>
            </w:pPr>
            <w:r w:rsidRPr="008C419B">
              <w:rPr>
                <w:lang w:val="en-US"/>
              </w:rPr>
              <w:t xml:space="preserve">≤ </w:t>
            </w:r>
            <w:r>
              <w:rPr>
                <w:lang w:val="en-US"/>
              </w:rPr>
              <w:t>[4.0]</w:t>
            </w:r>
          </w:p>
        </w:tc>
        <w:tc>
          <w:tcPr>
            <w:tcW w:w="1198" w:type="dxa"/>
          </w:tcPr>
          <w:p w14:paraId="0917E56B"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550A1BDE" w14:textId="77777777" w:rsidTr="00C240EB">
        <w:trPr>
          <w:trHeight w:val="269"/>
          <w:jc w:val="center"/>
        </w:trPr>
        <w:tc>
          <w:tcPr>
            <w:tcW w:w="1120" w:type="dxa"/>
            <w:vMerge/>
            <w:shd w:val="clear" w:color="auto" w:fill="auto"/>
          </w:tcPr>
          <w:p w14:paraId="5CDE6EA3" w14:textId="77777777" w:rsidR="0050766B" w:rsidRPr="00594EAF" w:rsidRDefault="0050766B" w:rsidP="00C240EB">
            <w:pPr>
              <w:rPr>
                <w:lang w:val="en-US"/>
              </w:rPr>
            </w:pPr>
          </w:p>
        </w:tc>
        <w:tc>
          <w:tcPr>
            <w:tcW w:w="1197" w:type="dxa"/>
            <w:shd w:val="clear" w:color="auto" w:fill="auto"/>
          </w:tcPr>
          <w:p w14:paraId="5C47593A" w14:textId="77777777" w:rsidR="0050766B" w:rsidRPr="00594EAF" w:rsidRDefault="0050766B" w:rsidP="00C240EB">
            <w:pPr>
              <w:rPr>
                <w:lang w:val="en-US"/>
              </w:rPr>
            </w:pPr>
            <w:r w:rsidRPr="00594EAF">
              <w:rPr>
                <w:rFonts w:hint="eastAsia"/>
                <w:lang w:val="en-US"/>
              </w:rPr>
              <w:t>64QAM</w:t>
            </w:r>
          </w:p>
        </w:tc>
        <w:tc>
          <w:tcPr>
            <w:tcW w:w="1134" w:type="dxa"/>
            <w:shd w:val="clear" w:color="auto" w:fill="auto"/>
          </w:tcPr>
          <w:p w14:paraId="3836E322" w14:textId="77777777"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14:paraId="2CB459C2" w14:textId="77777777" w:rsidR="0050766B" w:rsidRPr="00594EAF" w:rsidRDefault="0050766B" w:rsidP="00C240EB">
            <w:pPr>
              <w:jc w:val="center"/>
              <w:rPr>
                <w:lang w:val="en-US"/>
              </w:rPr>
            </w:pPr>
            <w:r w:rsidRPr="008C419B">
              <w:rPr>
                <w:lang w:val="en-US"/>
              </w:rPr>
              <w:t xml:space="preserve">≤ </w:t>
            </w:r>
            <w:r>
              <w:rPr>
                <w:lang w:val="en-US"/>
              </w:rPr>
              <w:t>[4.5]</w:t>
            </w:r>
          </w:p>
        </w:tc>
        <w:tc>
          <w:tcPr>
            <w:tcW w:w="1198" w:type="dxa"/>
          </w:tcPr>
          <w:p w14:paraId="1DE4291E"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14:paraId="2DD6AA18" w14:textId="77777777" w:rsidTr="00C240EB">
        <w:trPr>
          <w:trHeight w:val="269"/>
          <w:jc w:val="center"/>
        </w:trPr>
        <w:tc>
          <w:tcPr>
            <w:tcW w:w="1120" w:type="dxa"/>
            <w:vMerge/>
            <w:shd w:val="clear" w:color="auto" w:fill="auto"/>
          </w:tcPr>
          <w:p w14:paraId="7FDC07C9" w14:textId="77777777" w:rsidR="0050766B" w:rsidRPr="00594EAF" w:rsidRDefault="0050766B" w:rsidP="00C240EB">
            <w:pPr>
              <w:rPr>
                <w:lang w:val="en-US"/>
              </w:rPr>
            </w:pPr>
          </w:p>
        </w:tc>
        <w:tc>
          <w:tcPr>
            <w:tcW w:w="1197" w:type="dxa"/>
            <w:shd w:val="clear" w:color="auto" w:fill="auto"/>
          </w:tcPr>
          <w:p w14:paraId="372398B1" w14:textId="77777777" w:rsidR="0050766B" w:rsidRPr="00594EAF" w:rsidRDefault="0050766B" w:rsidP="00C240EB">
            <w:pPr>
              <w:rPr>
                <w:lang w:val="en-US"/>
              </w:rPr>
            </w:pPr>
            <w:r w:rsidRPr="00594EAF">
              <w:rPr>
                <w:rFonts w:hint="eastAsia"/>
                <w:lang w:val="en-US"/>
              </w:rPr>
              <w:t>256QAM</w:t>
            </w:r>
          </w:p>
        </w:tc>
        <w:tc>
          <w:tcPr>
            <w:tcW w:w="1134" w:type="dxa"/>
            <w:shd w:val="clear" w:color="auto" w:fill="auto"/>
          </w:tcPr>
          <w:p w14:paraId="6BA57CB7" w14:textId="77777777"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14:paraId="46AE5E15" w14:textId="77777777" w:rsidR="0050766B" w:rsidRPr="00594EAF" w:rsidRDefault="0050766B" w:rsidP="00C240EB">
            <w:pPr>
              <w:jc w:val="center"/>
              <w:rPr>
                <w:lang w:val="en-US"/>
              </w:rPr>
            </w:pPr>
            <w:r w:rsidRPr="008C419B">
              <w:rPr>
                <w:lang w:val="en-US"/>
              </w:rPr>
              <w:t xml:space="preserve">≤ </w:t>
            </w:r>
            <w:r>
              <w:rPr>
                <w:lang w:val="en-US"/>
              </w:rPr>
              <w:t>[5.0]</w:t>
            </w:r>
          </w:p>
        </w:tc>
        <w:tc>
          <w:tcPr>
            <w:tcW w:w="1198" w:type="dxa"/>
          </w:tcPr>
          <w:p w14:paraId="2A5C3129" w14:textId="77777777"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14:paraId="1F48170A" w14:textId="77777777" w:rsidR="0099320B" w:rsidRPr="0099320B" w:rsidRDefault="0099320B" w:rsidP="004F23F1">
      <w:pPr>
        <w:rPr>
          <w:sz w:val="24"/>
          <w:lang w:eastAsia="ko-KR"/>
        </w:rPr>
      </w:pPr>
    </w:p>
    <w:p w14:paraId="2BA89694" w14:textId="77777777" w:rsidR="004F23F1" w:rsidRPr="00805EC4" w:rsidRDefault="004F23F1" w:rsidP="004F23F1">
      <w:pPr>
        <w:pStyle w:val="Heading4"/>
      </w:pPr>
      <w:bookmarkStart w:id="271" w:name="_Toc72931463"/>
      <w:bookmarkStart w:id="272" w:name="_Toc73026104"/>
      <w:bookmarkStart w:id="273" w:name="_Toc80918192"/>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271"/>
      <w:bookmarkEnd w:id="272"/>
      <w:bookmarkEnd w:id="273"/>
    </w:p>
    <w:p w14:paraId="7DA56B3A" w14:textId="77777777" w:rsidR="004F23F1" w:rsidRPr="0099320B" w:rsidRDefault="004F23F1" w:rsidP="004F23F1">
      <w:pPr>
        <w:rPr>
          <w:sz w:val="24"/>
          <w:lang w:eastAsia="ko-KR"/>
        </w:rPr>
      </w:pPr>
    </w:p>
    <w:p w14:paraId="4E0F8A81" w14:textId="77777777" w:rsidR="004F23F1" w:rsidRPr="0087716F" w:rsidRDefault="004F23F1" w:rsidP="004F23F1">
      <w:pPr>
        <w:pStyle w:val="Heading3"/>
        <w:rPr>
          <w:rFonts w:eastAsia="MS Mincho"/>
          <w:lang w:eastAsia="zh-CN"/>
        </w:rPr>
      </w:pPr>
      <w:bookmarkStart w:id="274" w:name="_Toc72931473"/>
      <w:bookmarkStart w:id="275" w:name="_Toc73026105"/>
      <w:bookmarkStart w:id="276" w:name="_Toc80918193"/>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274"/>
      <w:bookmarkEnd w:id="275"/>
      <w:bookmarkEnd w:id="276"/>
    </w:p>
    <w:p w14:paraId="45414936" w14:textId="77777777" w:rsidR="00A0566F" w:rsidRPr="00C240EB" w:rsidRDefault="00A0566F" w:rsidP="00C240EB">
      <w:pPr>
        <w:keepNext/>
        <w:keepLines/>
        <w:spacing w:before="120"/>
        <w:ind w:left="1418" w:hanging="1418"/>
        <w:outlineLvl w:val="3"/>
        <w:rPr>
          <w:rFonts w:ascii="Arial" w:hAnsi="Arial"/>
          <w:sz w:val="24"/>
        </w:rPr>
      </w:pPr>
      <w:r w:rsidRPr="00F42528">
        <w:rPr>
          <w:rFonts w:ascii="Arial" w:eastAsia="Malgun Gothic" w:hAnsi="Arial" w:hint="eastAsia"/>
          <w:sz w:val="24"/>
        </w:rPr>
        <w:t>5.2.</w:t>
      </w:r>
      <w:r>
        <w:rPr>
          <w:rFonts w:ascii="Arial" w:hAnsi="Arial" w:hint="eastAsia"/>
          <w:sz w:val="24"/>
        </w:rPr>
        <w:t>5</w:t>
      </w:r>
      <w:r w:rsidRPr="00F42528">
        <w:rPr>
          <w:rFonts w:ascii="Arial" w:eastAsia="Malgun Gothic" w:hAnsi="Arial" w:hint="eastAsia"/>
          <w:sz w:val="24"/>
        </w:rPr>
        <w:t xml:space="preserve">.1 </w:t>
      </w:r>
      <w:r>
        <w:rPr>
          <w:rFonts w:ascii="Arial" w:hAnsi="Arial" w:hint="eastAsia"/>
          <w:sz w:val="24"/>
        </w:rPr>
        <w:t>Configuration for intra-band non-contiguous V2X con-current operation with FDM operation</w:t>
      </w:r>
    </w:p>
    <w:p w14:paraId="74A267FE" w14:textId="77777777"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57C7123" w14:textId="77777777" w:rsidR="00A0566F" w:rsidRPr="00526CA3" w:rsidRDefault="00A0566F" w:rsidP="00A0566F"/>
    <w:p w14:paraId="620D1A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55E928F9" w14:textId="77777777" w:rsidTr="00C240EB">
        <w:trPr>
          <w:trHeight w:val="187"/>
          <w:tblHeader/>
          <w:jc w:val="center"/>
        </w:trPr>
        <w:tc>
          <w:tcPr>
            <w:tcW w:w="0" w:type="auto"/>
          </w:tcPr>
          <w:p w14:paraId="2BCE5CA0" w14:textId="77777777" w:rsidR="00A0566F" w:rsidRPr="00EF5447" w:rsidRDefault="00A0566F" w:rsidP="00C240EB">
            <w:pPr>
              <w:pStyle w:val="TAH"/>
              <w:rPr>
                <w:lang w:eastAsia="en-GB"/>
              </w:rPr>
            </w:pPr>
            <w:r w:rsidRPr="00EF5447">
              <w:rPr>
                <w:lang w:eastAsia="en-GB"/>
              </w:rPr>
              <w:t>V2X configuration</w:t>
            </w:r>
          </w:p>
        </w:tc>
        <w:tc>
          <w:tcPr>
            <w:tcW w:w="1395" w:type="dxa"/>
          </w:tcPr>
          <w:p w14:paraId="26C422E5"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4D7B6A95"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12B4A33C" w14:textId="77777777" w:rsidR="00A0566F" w:rsidRPr="00EF5447" w:rsidRDefault="00A0566F" w:rsidP="00C240EB">
            <w:pPr>
              <w:pStyle w:val="TAH"/>
              <w:rPr>
                <w:lang w:eastAsia="en-GB"/>
              </w:rPr>
            </w:pPr>
            <w:r w:rsidRPr="00EF5447">
              <w:rPr>
                <w:lang w:eastAsia="en-GB"/>
              </w:rPr>
              <w:t>Channel bandwidths for NR carrier (MHz)</w:t>
            </w:r>
          </w:p>
        </w:tc>
        <w:tc>
          <w:tcPr>
            <w:tcW w:w="0" w:type="auto"/>
          </w:tcPr>
          <w:p w14:paraId="36E6E4C0"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52E27D2E"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46EED003" w14:textId="77777777" w:rsidTr="00C240EB">
        <w:trPr>
          <w:trHeight w:val="187"/>
          <w:jc w:val="center"/>
        </w:trPr>
        <w:tc>
          <w:tcPr>
            <w:tcW w:w="1558" w:type="dxa"/>
            <w:shd w:val="clear" w:color="auto" w:fill="auto"/>
            <w:tcMar>
              <w:top w:w="0" w:type="dxa"/>
              <w:left w:w="108" w:type="dxa"/>
              <w:bottom w:w="0" w:type="dxa"/>
              <w:right w:w="108" w:type="dxa"/>
            </w:tcMar>
            <w:hideMark/>
          </w:tcPr>
          <w:p w14:paraId="6CD5BB6F" w14:textId="77777777" w:rsidR="00A0566F" w:rsidRPr="00EF5447" w:rsidRDefault="00A0566F" w:rsidP="00C240EB">
            <w:pPr>
              <w:pStyle w:val="TAC"/>
              <w:keepNext w:val="0"/>
              <w:rPr>
                <w:lang w:eastAsia="en-GB"/>
              </w:rPr>
            </w:pPr>
            <w:r w:rsidRPr="00EF5447">
              <w:rPr>
                <w:lang w:eastAsia="en-GB"/>
              </w:rPr>
              <w:t>V2X_</w:t>
            </w:r>
            <w:r>
              <w:rPr>
                <w:rFonts w:hint="eastAsia"/>
                <w:lang w:eastAsia="zh-CN"/>
              </w:rPr>
              <w:t>n79</w:t>
            </w:r>
            <w:r>
              <w:rPr>
                <w:lang w:eastAsia="en-GB"/>
              </w:rPr>
              <w:t>A</w:t>
            </w:r>
            <w:r>
              <w:rPr>
                <w:rFonts w:hint="eastAsia"/>
                <w:lang w:eastAsia="zh-CN"/>
              </w:rPr>
              <w:t>-</w:t>
            </w:r>
            <w:r>
              <w:rPr>
                <w:lang w:eastAsia="en-GB"/>
              </w:rPr>
              <w:t>n</w:t>
            </w:r>
            <w:r>
              <w:rPr>
                <w:rFonts w:hint="eastAsia"/>
                <w:lang w:eastAsia="zh-CN"/>
              </w:rPr>
              <w:t>79</w:t>
            </w:r>
            <w:r w:rsidRPr="00EF5447">
              <w:rPr>
                <w:lang w:eastAsia="en-GB"/>
              </w:rPr>
              <w:t>A</w:t>
            </w:r>
          </w:p>
        </w:tc>
        <w:tc>
          <w:tcPr>
            <w:tcW w:w="1395" w:type="dxa"/>
            <w:shd w:val="clear" w:color="auto" w:fill="auto"/>
            <w:tcMar>
              <w:top w:w="0" w:type="dxa"/>
              <w:left w:w="108" w:type="dxa"/>
              <w:bottom w:w="0" w:type="dxa"/>
              <w:right w:w="108" w:type="dxa"/>
            </w:tcMar>
            <w:hideMark/>
          </w:tcPr>
          <w:p w14:paraId="5E848F8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E821D35"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00A74FD4"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DAE15C3"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0A85B7F4" w14:textId="77777777" w:rsidR="00A0566F" w:rsidRPr="00EF5447" w:rsidRDefault="00A0566F" w:rsidP="00C240EB">
            <w:pPr>
              <w:pStyle w:val="TAC"/>
              <w:keepNext w:val="0"/>
              <w:rPr>
                <w:lang w:eastAsia="en-GB"/>
              </w:rPr>
            </w:pPr>
            <w:r w:rsidRPr="00EF5447">
              <w:rPr>
                <w:lang w:eastAsia="en-GB"/>
              </w:rPr>
              <w:t>0</w:t>
            </w:r>
          </w:p>
        </w:tc>
      </w:tr>
    </w:tbl>
    <w:p w14:paraId="52AEE668" w14:textId="77777777" w:rsidR="004F23F1" w:rsidRPr="004F23F1" w:rsidRDefault="004F23F1" w:rsidP="004F23F1">
      <w:pPr>
        <w:rPr>
          <w:sz w:val="24"/>
          <w:lang w:eastAsia="ko-KR"/>
        </w:rPr>
      </w:pPr>
    </w:p>
    <w:p w14:paraId="1ACA07BD" w14:textId="77777777" w:rsidR="004F23F1" w:rsidRPr="00805EC4" w:rsidRDefault="004F23F1" w:rsidP="004F23F1">
      <w:pPr>
        <w:pStyle w:val="Heading4"/>
      </w:pPr>
      <w:bookmarkStart w:id="277" w:name="_Toc72931474"/>
      <w:bookmarkStart w:id="278" w:name="_Toc73026106"/>
      <w:bookmarkStart w:id="279" w:name="_Toc80918194"/>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277"/>
      <w:bookmarkEnd w:id="278"/>
      <w:bookmarkEnd w:id="279"/>
    </w:p>
    <w:p w14:paraId="53979CF9" w14:textId="77777777" w:rsidR="004F23F1" w:rsidRPr="007F3544" w:rsidRDefault="004F23F1" w:rsidP="004F23F1">
      <w:pPr>
        <w:rPr>
          <w:sz w:val="24"/>
          <w:lang w:eastAsia="ko-KR"/>
        </w:rPr>
      </w:pPr>
    </w:p>
    <w:p w14:paraId="7A6DE8F3" w14:textId="77777777" w:rsidR="004F23F1" w:rsidRDefault="004F23F1" w:rsidP="004F23F1">
      <w:pPr>
        <w:pStyle w:val="Heading4"/>
      </w:pPr>
      <w:bookmarkStart w:id="280" w:name="_Toc72931475"/>
      <w:bookmarkStart w:id="281" w:name="_Toc73026107"/>
      <w:bookmarkStart w:id="282" w:name="_Toc80918195"/>
      <w:r>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280"/>
      <w:bookmarkEnd w:id="281"/>
      <w:bookmarkEnd w:id="282"/>
    </w:p>
    <w:p w14:paraId="658EB314" w14:textId="77777777" w:rsidR="004F23F1" w:rsidRDefault="004F23F1" w:rsidP="004F23F1">
      <w:pPr>
        <w:rPr>
          <w:sz w:val="24"/>
        </w:rPr>
      </w:pPr>
    </w:p>
    <w:p w14:paraId="2E78E966" w14:textId="77777777" w:rsidR="004F23F1" w:rsidRPr="00805EC4" w:rsidRDefault="004F23F1" w:rsidP="00661635">
      <w:pPr>
        <w:rPr>
          <w:rFonts w:eastAsia="SimSun"/>
          <w:lang w:eastAsia="zh-CN"/>
        </w:rPr>
      </w:pPr>
    </w:p>
    <w:p w14:paraId="6F9EAD71" w14:textId="77777777" w:rsidR="00661635" w:rsidRPr="0087716F" w:rsidRDefault="00661635" w:rsidP="00661635">
      <w:pPr>
        <w:spacing w:after="0"/>
        <w:rPr>
          <w:rFonts w:eastAsia="SimSun"/>
          <w:lang w:eastAsia="zh-CN"/>
        </w:rPr>
      </w:pPr>
      <w:r w:rsidRPr="0087716F">
        <w:rPr>
          <w:rFonts w:eastAsia="SimSun"/>
          <w:lang w:eastAsia="zh-CN"/>
        </w:rPr>
        <w:br w:type="page"/>
      </w:r>
    </w:p>
    <w:p w14:paraId="3570BB84" w14:textId="77777777" w:rsidR="00661635" w:rsidRPr="0087716F" w:rsidRDefault="00661635" w:rsidP="00661635">
      <w:pPr>
        <w:pStyle w:val="Heading1"/>
      </w:pPr>
      <w:bookmarkStart w:id="283" w:name="_Toc4427972"/>
      <w:bookmarkStart w:id="284" w:name="_Toc36034776"/>
      <w:bookmarkStart w:id="285" w:name="_Toc42537371"/>
      <w:bookmarkStart w:id="286" w:name="_Toc46356436"/>
      <w:bookmarkStart w:id="287" w:name="_Toc52566350"/>
      <w:bookmarkStart w:id="288" w:name="_Toc72931476"/>
      <w:bookmarkStart w:id="289" w:name="_Toc73026108"/>
      <w:bookmarkStart w:id="290" w:name="_Toc80918196"/>
      <w:r w:rsidRPr="0087716F">
        <w:lastRenderedPageBreak/>
        <w:t>6</w:t>
      </w:r>
      <w:r w:rsidRPr="0087716F">
        <w:tab/>
      </w:r>
      <w:bookmarkEnd w:id="283"/>
      <w:bookmarkEnd w:id="284"/>
      <w:bookmarkEnd w:id="285"/>
      <w:bookmarkEnd w:id="286"/>
      <w:bookmarkEnd w:id="287"/>
      <w:r>
        <w:t>Sidelink enhancement for advanced V2X service, public safety and other commercial use cases</w:t>
      </w:r>
      <w:bookmarkEnd w:id="288"/>
      <w:bookmarkEnd w:id="289"/>
      <w:bookmarkEnd w:id="290"/>
    </w:p>
    <w:p w14:paraId="40D68D59" w14:textId="77777777" w:rsidR="00661635" w:rsidRDefault="00661635" w:rsidP="00661635">
      <w:pPr>
        <w:pStyle w:val="Heading2"/>
      </w:pPr>
      <w:bookmarkStart w:id="291" w:name="_Toc36034777"/>
      <w:bookmarkStart w:id="292" w:name="_Toc42537372"/>
      <w:bookmarkStart w:id="293" w:name="_Toc46356437"/>
      <w:bookmarkStart w:id="294" w:name="_Toc52566351"/>
      <w:bookmarkStart w:id="295" w:name="_Toc72931477"/>
      <w:bookmarkStart w:id="296" w:name="_Toc73026109"/>
      <w:bookmarkStart w:id="297" w:name="_Toc80918197"/>
      <w:r w:rsidRPr="0087716F">
        <w:t>6.1</w:t>
      </w:r>
      <w:bookmarkEnd w:id="291"/>
      <w:bookmarkEnd w:id="292"/>
      <w:bookmarkEnd w:id="293"/>
      <w:bookmarkEnd w:id="294"/>
      <w:r w:rsidRPr="0087716F">
        <w:tab/>
      </w:r>
      <w:r>
        <w:t xml:space="preserve">Coexistence </w:t>
      </w:r>
      <w:r w:rsidR="004F23F1">
        <w:t>evaluation</w:t>
      </w:r>
      <w:bookmarkEnd w:id="295"/>
      <w:bookmarkEnd w:id="296"/>
      <w:bookmarkEnd w:id="297"/>
    </w:p>
    <w:p w14:paraId="01F9535F" w14:textId="77777777" w:rsidR="00661635" w:rsidRPr="00DA197E" w:rsidRDefault="00661635" w:rsidP="00661635"/>
    <w:p w14:paraId="5500144A" w14:textId="77777777" w:rsidR="004F23F1" w:rsidRPr="004F23F1" w:rsidRDefault="004F23F1" w:rsidP="004F23F1">
      <w:pPr>
        <w:pStyle w:val="Heading3"/>
      </w:pPr>
      <w:bookmarkStart w:id="298" w:name="_Toc72931478"/>
      <w:bookmarkStart w:id="299" w:name="_Toc73026110"/>
      <w:bookmarkStart w:id="300" w:name="_Toc80918198"/>
      <w:r>
        <w:rPr>
          <w:rFonts w:hint="eastAsia"/>
        </w:rPr>
        <w:t>6.1.1</w:t>
      </w:r>
      <w:r w:rsidRPr="004F23F1">
        <w:rPr>
          <w:rFonts w:hint="eastAsia"/>
        </w:rPr>
        <w:t xml:space="preserve"> Coexistence evaluation </w:t>
      </w:r>
      <w:r w:rsidRPr="004F23F1">
        <w:t>scenarios</w:t>
      </w:r>
      <w:bookmarkEnd w:id="298"/>
      <w:bookmarkEnd w:id="299"/>
      <w:bookmarkEnd w:id="300"/>
    </w:p>
    <w:p w14:paraId="7F173E3D" w14:textId="77777777" w:rsidR="004F23F1" w:rsidRPr="00805EC4" w:rsidRDefault="004F23F1" w:rsidP="004F23F1">
      <w:pPr>
        <w:rPr>
          <w:sz w:val="24"/>
          <w:lang w:eastAsia="ko-KR"/>
        </w:rPr>
      </w:pPr>
    </w:p>
    <w:p w14:paraId="39BB9575" w14:textId="77777777" w:rsidR="004F23F1" w:rsidRPr="004F23F1" w:rsidRDefault="004F23F1" w:rsidP="004F23F1">
      <w:pPr>
        <w:pStyle w:val="Heading3"/>
      </w:pPr>
      <w:bookmarkStart w:id="301" w:name="_Toc72931479"/>
      <w:bookmarkStart w:id="302" w:name="_Toc73026111"/>
      <w:bookmarkStart w:id="303" w:name="_Toc80918199"/>
      <w:r>
        <w:t>6.1</w:t>
      </w:r>
      <w:r w:rsidRPr="004F23F1">
        <w:t>.2 Coexistence simulations assumptions</w:t>
      </w:r>
      <w:bookmarkEnd w:id="301"/>
      <w:bookmarkEnd w:id="302"/>
      <w:bookmarkEnd w:id="303"/>
      <w:r w:rsidRPr="004F23F1">
        <w:t xml:space="preserve"> </w:t>
      </w:r>
    </w:p>
    <w:p w14:paraId="6C618789" w14:textId="77777777" w:rsidR="004F23F1" w:rsidRPr="00805EC4" w:rsidRDefault="004F23F1" w:rsidP="004F23F1">
      <w:pPr>
        <w:rPr>
          <w:sz w:val="24"/>
          <w:lang w:eastAsia="ko-KR"/>
        </w:rPr>
      </w:pPr>
    </w:p>
    <w:p w14:paraId="74999165" w14:textId="77777777" w:rsidR="004F23F1" w:rsidRPr="004F23F1" w:rsidRDefault="004F23F1" w:rsidP="004F23F1">
      <w:pPr>
        <w:pStyle w:val="Heading3"/>
      </w:pPr>
      <w:bookmarkStart w:id="304" w:name="_Toc72931480"/>
      <w:bookmarkStart w:id="305" w:name="_Toc73026112"/>
      <w:bookmarkStart w:id="306" w:name="_Toc80918200"/>
      <w:r>
        <w:t>6.1</w:t>
      </w:r>
      <w:r w:rsidRPr="004F23F1">
        <w:t>.3 Coexistence results</w:t>
      </w:r>
      <w:bookmarkEnd w:id="304"/>
      <w:bookmarkEnd w:id="305"/>
      <w:bookmarkEnd w:id="306"/>
    </w:p>
    <w:p w14:paraId="426BCEFF" w14:textId="77777777" w:rsidR="004F23F1" w:rsidRPr="004F23F1" w:rsidRDefault="004F23F1" w:rsidP="004F23F1">
      <w:pPr>
        <w:rPr>
          <w:sz w:val="24"/>
        </w:rPr>
      </w:pPr>
    </w:p>
    <w:p w14:paraId="3CF0D77E" w14:textId="77777777" w:rsidR="004F23F1" w:rsidRPr="004F23F1" w:rsidRDefault="004F23F1" w:rsidP="004F23F1">
      <w:pPr>
        <w:pStyle w:val="Heading3"/>
      </w:pPr>
      <w:bookmarkStart w:id="307" w:name="_Toc72931481"/>
      <w:bookmarkStart w:id="308" w:name="_Toc73026113"/>
      <w:bookmarkStart w:id="309" w:name="_Toc80918201"/>
      <w:r>
        <w:t>6.1</w:t>
      </w:r>
      <w:r w:rsidRPr="004F23F1">
        <w:t xml:space="preserve">.4 Conclusion of Coexistence </w:t>
      </w:r>
      <w:r>
        <w:t>evaluations</w:t>
      </w:r>
      <w:bookmarkEnd w:id="307"/>
      <w:bookmarkEnd w:id="308"/>
      <w:bookmarkEnd w:id="309"/>
    </w:p>
    <w:p w14:paraId="7E87C1DB" w14:textId="77777777" w:rsidR="004F23F1" w:rsidRPr="004F23F1" w:rsidRDefault="004F23F1" w:rsidP="00661635"/>
    <w:p w14:paraId="3924DA88" w14:textId="77777777" w:rsidR="00661635" w:rsidRPr="0087716F" w:rsidRDefault="00661635" w:rsidP="00661635"/>
    <w:p w14:paraId="55E06381" w14:textId="77777777" w:rsidR="00661635" w:rsidRPr="0087716F" w:rsidRDefault="004F23F1" w:rsidP="00661635">
      <w:pPr>
        <w:pStyle w:val="Heading2"/>
      </w:pPr>
      <w:bookmarkStart w:id="310" w:name="_Toc72931482"/>
      <w:bookmarkStart w:id="311" w:name="_Toc73026114"/>
      <w:bookmarkStart w:id="312" w:name="_Toc80918202"/>
      <w:r>
        <w:t>6.2</w:t>
      </w:r>
      <w:r w:rsidR="00661635" w:rsidRPr="0087716F">
        <w:tab/>
      </w:r>
      <w:r w:rsidR="00661635">
        <w:t>RAN4 RF impact analysis for other WG’s sidelink enhancement</w:t>
      </w:r>
      <w:bookmarkEnd w:id="310"/>
      <w:bookmarkEnd w:id="311"/>
      <w:bookmarkEnd w:id="312"/>
    </w:p>
    <w:p w14:paraId="1C562C60" w14:textId="77777777" w:rsidR="00661635" w:rsidRPr="00DA197E" w:rsidRDefault="00661635" w:rsidP="00661635">
      <w:pPr>
        <w:rPr>
          <w:rFonts w:eastAsia="SimSun"/>
          <w:lang w:eastAsia="zh-CN"/>
        </w:rPr>
      </w:pPr>
    </w:p>
    <w:p w14:paraId="30F1108E" w14:textId="77777777" w:rsidR="005649A5" w:rsidRPr="0087716F" w:rsidRDefault="005649A5">
      <w:pPr>
        <w:spacing w:after="0"/>
      </w:pPr>
      <w:r w:rsidRPr="0087716F">
        <w:br w:type="page"/>
      </w:r>
    </w:p>
    <w:p w14:paraId="2B14DB79" w14:textId="77777777" w:rsidR="00661635" w:rsidRPr="0087716F" w:rsidRDefault="00661635" w:rsidP="00661635">
      <w:pPr>
        <w:pStyle w:val="Heading1"/>
      </w:pPr>
      <w:bookmarkStart w:id="313" w:name="_Toc36034778"/>
      <w:bookmarkStart w:id="314" w:name="_Toc42537375"/>
      <w:bookmarkStart w:id="315" w:name="_Toc46356440"/>
      <w:bookmarkStart w:id="316" w:name="_Toc52566354"/>
      <w:bookmarkStart w:id="317" w:name="_Toc72931483"/>
      <w:bookmarkStart w:id="318" w:name="_Toc73026115"/>
      <w:bookmarkStart w:id="319" w:name="_Toc80918203"/>
      <w:r w:rsidRPr="0087716F">
        <w:lastRenderedPageBreak/>
        <w:t>7</w:t>
      </w:r>
      <w:r w:rsidRPr="0087716F">
        <w:tab/>
        <w:t>Operating bands and channel arrangement</w:t>
      </w:r>
      <w:bookmarkEnd w:id="313"/>
      <w:bookmarkEnd w:id="314"/>
      <w:bookmarkEnd w:id="315"/>
      <w:bookmarkEnd w:id="316"/>
      <w:r>
        <w:t xml:space="preserve"> for SL enhancement</w:t>
      </w:r>
      <w:bookmarkEnd w:id="317"/>
      <w:bookmarkEnd w:id="318"/>
      <w:bookmarkEnd w:id="319"/>
    </w:p>
    <w:p w14:paraId="5A347A29" w14:textId="77777777" w:rsidR="00661635" w:rsidRPr="0087716F" w:rsidRDefault="00661635" w:rsidP="00661635">
      <w:pPr>
        <w:pStyle w:val="Heading2"/>
      </w:pPr>
      <w:bookmarkStart w:id="320" w:name="_Toc36034779"/>
      <w:bookmarkStart w:id="321" w:name="_Toc42537376"/>
      <w:bookmarkStart w:id="322" w:name="_Toc46356441"/>
      <w:bookmarkStart w:id="323" w:name="_Toc52566355"/>
      <w:bookmarkStart w:id="324" w:name="_Toc72931484"/>
      <w:bookmarkStart w:id="325" w:name="_Toc73026116"/>
      <w:bookmarkStart w:id="326" w:name="_Toc80918204"/>
      <w:r w:rsidRPr="0087716F">
        <w:t>7.1</w:t>
      </w:r>
      <w:r w:rsidRPr="0087716F">
        <w:tab/>
        <w:t>Operating bands</w:t>
      </w:r>
      <w:bookmarkEnd w:id="320"/>
      <w:bookmarkEnd w:id="321"/>
      <w:bookmarkEnd w:id="322"/>
      <w:bookmarkEnd w:id="323"/>
      <w:bookmarkEnd w:id="324"/>
      <w:bookmarkEnd w:id="325"/>
      <w:bookmarkEnd w:id="326"/>
    </w:p>
    <w:p w14:paraId="2A3F627E" w14:textId="77777777" w:rsidR="00661635" w:rsidRDefault="00661635" w:rsidP="00661635">
      <w:pPr>
        <w:pStyle w:val="Heading3"/>
      </w:pPr>
      <w:bookmarkStart w:id="327" w:name="_Toc36034780"/>
      <w:bookmarkStart w:id="328" w:name="_Toc42537377"/>
      <w:bookmarkStart w:id="329" w:name="_Toc46356442"/>
      <w:bookmarkStart w:id="330" w:name="_Toc52566356"/>
      <w:bookmarkStart w:id="331" w:name="_Toc72931485"/>
      <w:bookmarkStart w:id="332" w:name="_Toc73026117"/>
      <w:bookmarkStart w:id="333" w:name="_Toc80918205"/>
      <w:r w:rsidRPr="0087716F">
        <w:t>7</w:t>
      </w:r>
      <w:r w:rsidRPr="0087716F">
        <w:rPr>
          <w:rFonts w:hint="eastAsia"/>
        </w:rPr>
        <w:t>.1.1</w:t>
      </w:r>
      <w:r w:rsidRPr="0087716F">
        <w:rPr>
          <w:rFonts w:hint="eastAsia"/>
        </w:rPr>
        <w:tab/>
        <w:t>Operating bands</w:t>
      </w:r>
      <w:bookmarkEnd w:id="327"/>
      <w:bookmarkEnd w:id="328"/>
      <w:bookmarkEnd w:id="329"/>
      <w:bookmarkEnd w:id="330"/>
      <w:bookmarkEnd w:id="331"/>
      <w:bookmarkEnd w:id="332"/>
      <w:bookmarkEnd w:id="333"/>
    </w:p>
    <w:p w14:paraId="5CB24F51"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3F99C492"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F57E8D2"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0916EF55"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E83EA2"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BB7B3E1"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717C8F35"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528EE79A"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E9C7521"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7A8B8D03"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ADAC4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5FB78AFE"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1F5C12A2"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A439AF5" w14:textId="77777777" w:rsidR="0099320B" w:rsidRPr="0087716F" w:rsidRDefault="0099320B" w:rsidP="00C240EB">
            <w:pPr>
              <w:pStyle w:val="TAH"/>
              <w:rPr>
                <w:rFonts w:cs="Arial"/>
              </w:rPr>
            </w:pPr>
          </w:p>
        </w:tc>
      </w:tr>
      <w:tr w:rsidR="0099320B" w:rsidRPr="0087716F" w14:paraId="05F0431C"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4661CE" w14:textId="77777777"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4E230E8D" w14:textId="77777777"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14:paraId="31F21496" w14:textId="77777777"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2F0C7E68" w14:textId="77777777"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0D5A334D" w14:textId="77777777"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14:paraId="586ECA71" w14:textId="77777777"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14:paraId="2D59371B" w14:textId="77777777"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52A3C96B" w14:textId="77777777"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14:paraId="7072FA11" w14:textId="77777777"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14:paraId="4E756BDD"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6D4B300F" w14:textId="77777777"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787F93B3" w14:textId="77777777"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51523BBA"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5ACA3898" w14:textId="77777777"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14:paraId="1AE9F9E2" w14:textId="77777777"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14:paraId="1D2424B3" w14:textId="77777777"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14:paraId="0EA0B974" w14:textId="77777777"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14:paraId="46F74320" w14:textId="77777777" w:rsidR="0099320B" w:rsidRPr="00D3341C" w:rsidRDefault="0099320B" w:rsidP="00C240EB">
            <w:pPr>
              <w:pStyle w:val="TAC"/>
              <w:rPr>
                <w:rFonts w:cs="Arial"/>
                <w:lang w:eastAsia="zh-CN"/>
              </w:rPr>
            </w:pPr>
            <w:r w:rsidRPr="00D3341C">
              <w:rPr>
                <w:rFonts w:cs="Arial"/>
                <w:lang w:eastAsia="zh-CN"/>
              </w:rPr>
              <w:t>TDD</w:t>
            </w:r>
          </w:p>
        </w:tc>
        <w:tc>
          <w:tcPr>
            <w:tcW w:w="0" w:type="auto"/>
            <w:tcBorders>
              <w:top w:val="single" w:sz="4" w:space="0" w:color="auto"/>
              <w:bottom w:val="single" w:sz="4" w:space="0" w:color="auto"/>
              <w:right w:val="single" w:sz="4" w:space="0" w:color="auto"/>
            </w:tcBorders>
            <w:vAlign w:val="center"/>
          </w:tcPr>
          <w:p w14:paraId="16D6EE01" w14:textId="77777777" w:rsidR="0099320B" w:rsidRPr="00D3341C" w:rsidRDefault="0099320B" w:rsidP="00C240EB">
            <w:pPr>
              <w:pStyle w:val="TAC"/>
              <w:rPr>
                <w:rFonts w:cs="Arial"/>
                <w:lang w:eastAsia="ko-KR"/>
              </w:rPr>
            </w:pPr>
            <w:r w:rsidRPr="00D3341C">
              <w:rPr>
                <w:rFonts w:cs="Arial"/>
                <w:lang w:eastAsia="ko-KR"/>
              </w:rPr>
              <w:t>PC5</w:t>
            </w:r>
          </w:p>
        </w:tc>
      </w:tr>
      <w:tr w:rsidR="0099320B" w:rsidRPr="0087716F" w14:paraId="3889EEA3"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9B7CC6A" w14:textId="77777777"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Malgun Gothic"/>
                <w:lang w:eastAsia="ko-KR"/>
              </w:rPr>
              <w:t>out-of-coverage scenario</w:t>
            </w:r>
            <w:r>
              <w:rPr>
                <w:rFonts w:eastAsia="Malgun Gothic"/>
                <w:lang w:eastAsia="ko-KR"/>
              </w:rPr>
              <w:t>s</w:t>
            </w:r>
            <w:r w:rsidRPr="00865538">
              <w:rPr>
                <w:rFonts w:eastAsia="Malgun Gothic"/>
                <w:lang w:eastAsia="ko-KR"/>
              </w:rPr>
              <w:t>.</w:t>
            </w:r>
          </w:p>
          <w:p w14:paraId="6B29AACA" w14:textId="77777777" w:rsidR="0099320B" w:rsidRPr="00B1534B" w:rsidRDefault="0099320B" w:rsidP="00C240EB">
            <w:pPr>
              <w:pStyle w:val="TAN"/>
              <w:rPr>
                <w:lang w:eastAsia="ko-KR"/>
              </w:rPr>
            </w:pPr>
            <w:r w:rsidRPr="0014309C">
              <w:rPr>
                <w:rFonts w:hint="eastAsia"/>
                <w:lang w:eastAsia="zh-CN"/>
              </w:rPr>
              <w:t>Note 2:     NR V2X service</w:t>
            </w:r>
            <w:r w:rsidRPr="00865538">
              <w:rPr>
                <w:rFonts w:eastAsia="Malgun Gothic"/>
                <w:lang w:eastAsia="ko-KR"/>
              </w:rPr>
              <w:t xml:space="preserve"> is partially </w:t>
            </w:r>
            <w:r w:rsidRPr="0014309C">
              <w:rPr>
                <w:rFonts w:hint="eastAsia"/>
                <w:lang w:eastAsia="zh-CN"/>
              </w:rPr>
              <w:t xml:space="preserve">operated </w:t>
            </w:r>
            <w:r w:rsidRPr="00865538">
              <w:rPr>
                <w:rFonts w:eastAsia="Malgun Gothic"/>
                <w:lang w:eastAsia="ko-KR"/>
              </w:rPr>
              <w:t>in this band with NR Uu.</w:t>
            </w:r>
          </w:p>
        </w:tc>
      </w:tr>
    </w:tbl>
    <w:p w14:paraId="1E94A262" w14:textId="77777777" w:rsidR="0099320B" w:rsidRPr="0099320B" w:rsidRDefault="0099320B" w:rsidP="0099320B"/>
    <w:p w14:paraId="472641CC" w14:textId="77777777" w:rsidR="00661635" w:rsidRPr="0087716F" w:rsidRDefault="00661635" w:rsidP="00661635">
      <w:pPr>
        <w:pStyle w:val="Heading3"/>
      </w:pPr>
      <w:bookmarkStart w:id="334" w:name="_Toc36034782"/>
      <w:bookmarkStart w:id="335" w:name="_Toc42537379"/>
      <w:bookmarkStart w:id="336" w:name="_Toc46356444"/>
      <w:bookmarkStart w:id="337" w:name="_Toc52566358"/>
      <w:bookmarkStart w:id="338" w:name="_Toc72931486"/>
      <w:bookmarkStart w:id="339" w:name="_Toc73026118"/>
      <w:bookmarkStart w:id="340" w:name="_Toc80918206"/>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334"/>
      <w:bookmarkEnd w:id="335"/>
      <w:bookmarkEnd w:id="336"/>
      <w:bookmarkEnd w:id="337"/>
      <w:bookmarkEnd w:id="338"/>
      <w:bookmarkEnd w:id="339"/>
      <w:bookmarkEnd w:id="340"/>
    </w:p>
    <w:p w14:paraId="21B711CB" w14:textId="77777777" w:rsidR="00661635" w:rsidRPr="0087716F" w:rsidRDefault="00661635" w:rsidP="00661635"/>
    <w:p w14:paraId="073254B1" w14:textId="77777777" w:rsidR="00661635" w:rsidRPr="0087716F" w:rsidRDefault="00661635" w:rsidP="00661635">
      <w:pPr>
        <w:pStyle w:val="Heading2"/>
      </w:pPr>
      <w:bookmarkStart w:id="341" w:name="_Toc36034783"/>
      <w:bookmarkStart w:id="342" w:name="_Toc42537380"/>
      <w:bookmarkStart w:id="343" w:name="_Toc46356445"/>
      <w:bookmarkStart w:id="344" w:name="_Toc52566359"/>
      <w:bookmarkStart w:id="345" w:name="_Toc72931487"/>
      <w:bookmarkStart w:id="346" w:name="_Toc73026119"/>
      <w:bookmarkStart w:id="347" w:name="_Toc80918207"/>
      <w:r w:rsidRPr="0087716F">
        <w:t>7.2</w:t>
      </w:r>
      <w:r w:rsidRPr="0087716F">
        <w:tab/>
        <w:t>Channel bandwidth</w:t>
      </w:r>
      <w:bookmarkEnd w:id="341"/>
      <w:bookmarkEnd w:id="342"/>
      <w:bookmarkEnd w:id="343"/>
      <w:bookmarkEnd w:id="344"/>
      <w:bookmarkEnd w:id="345"/>
      <w:bookmarkEnd w:id="346"/>
      <w:bookmarkEnd w:id="347"/>
    </w:p>
    <w:p w14:paraId="30E7C9C4" w14:textId="77777777" w:rsidR="00661635" w:rsidRDefault="00661635" w:rsidP="00661635">
      <w:pPr>
        <w:pStyle w:val="Heading3"/>
      </w:pPr>
      <w:bookmarkStart w:id="348" w:name="_Toc36034784"/>
      <w:bookmarkStart w:id="349" w:name="_Toc42537381"/>
      <w:bookmarkStart w:id="350" w:name="_Toc46356446"/>
      <w:bookmarkStart w:id="351" w:name="_Toc52566360"/>
      <w:bookmarkStart w:id="352" w:name="_Toc72931488"/>
      <w:bookmarkStart w:id="353" w:name="_Toc73026120"/>
      <w:bookmarkStart w:id="354" w:name="_Toc80918208"/>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348"/>
      <w:bookmarkEnd w:id="349"/>
      <w:bookmarkEnd w:id="350"/>
      <w:bookmarkEnd w:id="351"/>
      <w:bookmarkEnd w:id="352"/>
      <w:bookmarkEnd w:id="353"/>
      <w:bookmarkEnd w:id="354"/>
    </w:p>
    <w:p w14:paraId="47343846"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95FA7A0"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3C7EA34" w14:textId="77777777" w:rsidTr="00C240EB">
        <w:trPr>
          <w:trHeight w:val="272"/>
          <w:jc w:val="center"/>
        </w:trPr>
        <w:tc>
          <w:tcPr>
            <w:tcW w:w="0" w:type="auto"/>
            <w:gridSpan w:val="12"/>
            <w:vAlign w:val="center"/>
          </w:tcPr>
          <w:p w14:paraId="25AE88EE"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6342A2F3" w14:textId="77777777" w:rsidTr="00C240EB">
        <w:trPr>
          <w:trHeight w:val="272"/>
          <w:jc w:val="center"/>
        </w:trPr>
        <w:tc>
          <w:tcPr>
            <w:tcW w:w="0" w:type="auto"/>
            <w:vAlign w:val="center"/>
          </w:tcPr>
          <w:p w14:paraId="17709B45"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56015964"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0CCF3B6E"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0527A63C"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5D20F2E8"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413A770"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110B68E1"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7DC33682"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450F10F6"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6E0A9165"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2678BC57"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DE17C5"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C18E7B3" w14:textId="77777777" w:rsidTr="00C240EB">
        <w:trPr>
          <w:trHeight w:val="272"/>
          <w:jc w:val="center"/>
        </w:trPr>
        <w:tc>
          <w:tcPr>
            <w:tcW w:w="0" w:type="auto"/>
            <w:vMerge w:val="restart"/>
            <w:vAlign w:val="center"/>
          </w:tcPr>
          <w:p w14:paraId="0E7241F0"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0584437"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653DDC60"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13C4C62"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514B0898" w14:textId="77777777" w:rsidR="0099320B" w:rsidRPr="0087716F" w:rsidRDefault="0099320B" w:rsidP="00C240EB">
            <w:pPr>
              <w:pStyle w:val="TAH"/>
              <w:rPr>
                <w:rFonts w:cs="Arial"/>
                <w:lang w:eastAsia="zh-CN"/>
              </w:rPr>
            </w:pPr>
          </w:p>
        </w:tc>
        <w:tc>
          <w:tcPr>
            <w:tcW w:w="0" w:type="auto"/>
            <w:vAlign w:val="center"/>
          </w:tcPr>
          <w:p w14:paraId="46958383" w14:textId="77777777" w:rsidR="0099320B" w:rsidRPr="00A72147" w:rsidRDefault="0099320B" w:rsidP="00C240EB">
            <w:pPr>
              <w:pStyle w:val="TAH"/>
              <w:rPr>
                <w:rFonts w:cs="Arial"/>
                <w:lang w:eastAsia="ko-KR"/>
              </w:rPr>
            </w:pPr>
          </w:p>
        </w:tc>
        <w:tc>
          <w:tcPr>
            <w:tcW w:w="0" w:type="auto"/>
            <w:vAlign w:val="center"/>
          </w:tcPr>
          <w:p w14:paraId="70E31FB0" w14:textId="77777777" w:rsidR="0099320B" w:rsidRPr="0087716F" w:rsidRDefault="0099320B" w:rsidP="00C240EB">
            <w:pPr>
              <w:pStyle w:val="TAH"/>
              <w:rPr>
                <w:rFonts w:cs="Arial"/>
                <w:lang w:eastAsia="zh-CN"/>
              </w:rPr>
            </w:pPr>
          </w:p>
        </w:tc>
        <w:tc>
          <w:tcPr>
            <w:tcW w:w="0" w:type="auto"/>
            <w:vAlign w:val="center"/>
          </w:tcPr>
          <w:p w14:paraId="5443A0BE" w14:textId="77777777" w:rsidR="0099320B" w:rsidRPr="0087716F" w:rsidRDefault="0099320B" w:rsidP="00C240EB">
            <w:pPr>
              <w:pStyle w:val="TAH"/>
              <w:rPr>
                <w:rFonts w:cs="Arial"/>
                <w:lang w:eastAsia="zh-CN"/>
              </w:rPr>
            </w:pPr>
          </w:p>
        </w:tc>
        <w:tc>
          <w:tcPr>
            <w:tcW w:w="0" w:type="auto"/>
            <w:vAlign w:val="center"/>
          </w:tcPr>
          <w:p w14:paraId="417A71F7" w14:textId="77777777" w:rsidR="0099320B" w:rsidRPr="0087716F" w:rsidRDefault="0099320B" w:rsidP="00C240EB">
            <w:pPr>
              <w:pStyle w:val="TAH"/>
              <w:rPr>
                <w:rFonts w:cs="Arial"/>
                <w:lang w:eastAsia="zh-CN"/>
              </w:rPr>
            </w:pPr>
          </w:p>
        </w:tc>
        <w:tc>
          <w:tcPr>
            <w:tcW w:w="0" w:type="auto"/>
            <w:vAlign w:val="center"/>
          </w:tcPr>
          <w:p w14:paraId="1172DB83" w14:textId="77777777" w:rsidR="0099320B" w:rsidRPr="0087716F" w:rsidRDefault="0099320B" w:rsidP="00C240EB">
            <w:pPr>
              <w:pStyle w:val="TAH"/>
              <w:rPr>
                <w:rFonts w:cs="Arial"/>
                <w:lang w:eastAsia="zh-CN"/>
              </w:rPr>
            </w:pPr>
          </w:p>
        </w:tc>
        <w:tc>
          <w:tcPr>
            <w:tcW w:w="0" w:type="auto"/>
            <w:vAlign w:val="center"/>
          </w:tcPr>
          <w:p w14:paraId="7E5BEEB4" w14:textId="77777777" w:rsidR="0099320B" w:rsidRPr="0087716F" w:rsidRDefault="0099320B" w:rsidP="00C240EB">
            <w:pPr>
              <w:pStyle w:val="TAH"/>
              <w:rPr>
                <w:rFonts w:cs="Arial"/>
                <w:lang w:eastAsia="zh-CN"/>
              </w:rPr>
            </w:pPr>
          </w:p>
        </w:tc>
        <w:tc>
          <w:tcPr>
            <w:tcW w:w="0" w:type="auto"/>
            <w:vAlign w:val="center"/>
          </w:tcPr>
          <w:p w14:paraId="27E15F7C" w14:textId="77777777" w:rsidR="0099320B" w:rsidRPr="0087716F" w:rsidRDefault="0099320B" w:rsidP="00C240EB">
            <w:pPr>
              <w:pStyle w:val="TAH"/>
              <w:rPr>
                <w:rFonts w:cs="Arial"/>
                <w:lang w:eastAsia="zh-CN"/>
              </w:rPr>
            </w:pPr>
          </w:p>
        </w:tc>
      </w:tr>
      <w:tr w:rsidR="0099320B" w:rsidRPr="0087716F" w14:paraId="207EE7E9" w14:textId="77777777" w:rsidTr="00C240EB">
        <w:trPr>
          <w:trHeight w:val="272"/>
          <w:jc w:val="center"/>
        </w:trPr>
        <w:tc>
          <w:tcPr>
            <w:tcW w:w="0" w:type="auto"/>
            <w:vMerge/>
            <w:vAlign w:val="center"/>
          </w:tcPr>
          <w:p w14:paraId="327D74BA" w14:textId="77777777" w:rsidR="0099320B" w:rsidRPr="0087716F" w:rsidRDefault="0099320B" w:rsidP="00C240EB">
            <w:pPr>
              <w:pStyle w:val="TAH"/>
              <w:rPr>
                <w:rFonts w:cs="Arial"/>
                <w:lang w:eastAsia="zh-CN"/>
              </w:rPr>
            </w:pPr>
          </w:p>
        </w:tc>
        <w:tc>
          <w:tcPr>
            <w:tcW w:w="0" w:type="auto"/>
          </w:tcPr>
          <w:p w14:paraId="11F3CDFA"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5131B175" w14:textId="77777777" w:rsidR="0099320B" w:rsidRPr="00865538" w:rsidRDefault="0099320B" w:rsidP="00C240EB">
            <w:pPr>
              <w:pStyle w:val="TAH"/>
              <w:rPr>
                <w:rFonts w:cs="Arial"/>
                <w:b w:val="0"/>
                <w:lang w:eastAsia="zh-CN"/>
              </w:rPr>
            </w:pPr>
          </w:p>
        </w:tc>
        <w:tc>
          <w:tcPr>
            <w:tcW w:w="0" w:type="auto"/>
            <w:vAlign w:val="center"/>
          </w:tcPr>
          <w:p w14:paraId="7A71B3D6"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770D0CE1" w14:textId="77777777" w:rsidR="0099320B" w:rsidRPr="0087716F" w:rsidRDefault="0099320B" w:rsidP="00C240EB">
            <w:pPr>
              <w:pStyle w:val="TAH"/>
              <w:rPr>
                <w:rFonts w:cs="Arial"/>
                <w:lang w:eastAsia="zh-CN"/>
              </w:rPr>
            </w:pPr>
          </w:p>
        </w:tc>
        <w:tc>
          <w:tcPr>
            <w:tcW w:w="0" w:type="auto"/>
            <w:vAlign w:val="center"/>
          </w:tcPr>
          <w:p w14:paraId="4AB4028F" w14:textId="77777777" w:rsidR="0099320B" w:rsidRPr="0087716F" w:rsidRDefault="0099320B" w:rsidP="00C240EB">
            <w:pPr>
              <w:pStyle w:val="TAH"/>
              <w:rPr>
                <w:rFonts w:cs="Arial"/>
                <w:lang w:eastAsia="zh-CN"/>
              </w:rPr>
            </w:pPr>
          </w:p>
        </w:tc>
        <w:tc>
          <w:tcPr>
            <w:tcW w:w="0" w:type="auto"/>
            <w:vAlign w:val="center"/>
          </w:tcPr>
          <w:p w14:paraId="76D2F44C" w14:textId="77777777" w:rsidR="0099320B" w:rsidRPr="0087716F" w:rsidRDefault="0099320B" w:rsidP="00C240EB">
            <w:pPr>
              <w:pStyle w:val="TAH"/>
              <w:rPr>
                <w:rFonts w:cs="Arial"/>
                <w:lang w:eastAsia="zh-CN"/>
              </w:rPr>
            </w:pPr>
          </w:p>
        </w:tc>
        <w:tc>
          <w:tcPr>
            <w:tcW w:w="0" w:type="auto"/>
            <w:vAlign w:val="center"/>
          </w:tcPr>
          <w:p w14:paraId="15F30B56" w14:textId="77777777" w:rsidR="0099320B" w:rsidRPr="0087716F" w:rsidRDefault="0099320B" w:rsidP="00C240EB">
            <w:pPr>
              <w:pStyle w:val="TAH"/>
              <w:rPr>
                <w:rFonts w:cs="Arial"/>
                <w:lang w:eastAsia="zh-CN"/>
              </w:rPr>
            </w:pPr>
          </w:p>
        </w:tc>
        <w:tc>
          <w:tcPr>
            <w:tcW w:w="0" w:type="auto"/>
            <w:vAlign w:val="center"/>
          </w:tcPr>
          <w:p w14:paraId="2806A24F" w14:textId="77777777" w:rsidR="0099320B" w:rsidRPr="0087716F" w:rsidRDefault="0099320B" w:rsidP="00C240EB">
            <w:pPr>
              <w:pStyle w:val="TAH"/>
              <w:rPr>
                <w:rFonts w:cs="Arial"/>
                <w:lang w:eastAsia="zh-CN"/>
              </w:rPr>
            </w:pPr>
          </w:p>
        </w:tc>
        <w:tc>
          <w:tcPr>
            <w:tcW w:w="0" w:type="auto"/>
            <w:vAlign w:val="center"/>
          </w:tcPr>
          <w:p w14:paraId="218D6FCB" w14:textId="77777777" w:rsidR="0099320B" w:rsidRPr="0087716F" w:rsidRDefault="0099320B" w:rsidP="00C240EB">
            <w:pPr>
              <w:pStyle w:val="TAH"/>
              <w:rPr>
                <w:rFonts w:cs="Arial"/>
                <w:lang w:eastAsia="zh-CN"/>
              </w:rPr>
            </w:pPr>
          </w:p>
        </w:tc>
        <w:tc>
          <w:tcPr>
            <w:tcW w:w="0" w:type="auto"/>
            <w:vAlign w:val="center"/>
          </w:tcPr>
          <w:p w14:paraId="4A066FF9" w14:textId="77777777" w:rsidR="0099320B" w:rsidRPr="0087716F" w:rsidRDefault="0099320B" w:rsidP="00C240EB">
            <w:pPr>
              <w:pStyle w:val="TAH"/>
              <w:rPr>
                <w:rFonts w:cs="Arial"/>
                <w:lang w:eastAsia="zh-CN"/>
              </w:rPr>
            </w:pPr>
          </w:p>
        </w:tc>
        <w:tc>
          <w:tcPr>
            <w:tcW w:w="0" w:type="auto"/>
            <w:vAlign w:val="center"/>
          </w:tcPr>
          <w:p w14:paraId="74028A41" w14:textId="77777777" w:rsidR="0099320B" w:rsidRPr="0087716F" w:rsidRDefault="0099320B" w:rsidP="00C240EB">
            <w:pPr>
              <w:pStyle w:val="TAH"/>
              <w:rPr>
                <w:rFonts w:cs="Arial"/>
                <w:lang w:eastAsia="zh-CN"/>
              </w:rPr>
            </w:pPr>
          </w:p>
        </w:tc>
      </w:tr>
      <w:tr w:rsidR="0099320B" w:rsidRPr="0087716F" w14:paraId="56CA85F0" w14:textId="77777777" w:rsidTr="00C240EB">
        <w:trPr>
          <w:trHeight w:val="272"/>
          <w:jc w:val="center"/>
        </w:trPr>
        <w:tc>
          <w:tcPr>
            <w:tcW w:w="0" w:type="auto"/>
            <w:vMerge/>
            <w:vAlign w:val="center"/>
          </w:tcPr>
          <w:p w14:paraId="3F9398B5" w14:textId="77777777" w:rsidR="0099320B" w:rsidRPr="0087716F" w:rsidRDefault="0099320B" w:rsidP="00C240EB">
            <w:pPr>
              <w:pStyle w:val="TAH"/>
              <w:rPr>
                <w:rFonts w:cs="Arial"/>
                <w:lang w:eastAsia="zh-CN"/>
              </w:rPr>
            </w:pPr>
          </w:p>
        </w:tc>
        <w:tc>
          <w:tcPr>
            <w:tcW w:w="0" w:type="auto"/>
          </w:tcPr>
          <w:p w14:paraId="1C562109"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2F3E2279" w14:textId="77777777" w:rsidR="0099320B" w:rsidRPr="00865538" w:rsidRDefault="0099320B" w:rsidP="00C240EB">
            <w:pPr>
              <w:pStyle w:val="TAH"/>
              <w:rPr>
                <w:rFonts w:cs="Arial"/>
                <w:b w:val="0"/>
                <w:lang w:eastAsia="zh-CN"/>
              </w:rPr>
            </w:pPr>
          </w:p>
        </w:tc>
        <w:tc>
          <w:tcPr>
            <w:tcW w:w="0" w:type="auto"/>
            <w:vAlign w:val="center"/>
          </w:tcPr>
          <w:p w14:paraId="7DBD4B61" w14:textId="77777777" w:rsidR="0099320B" w:rsidRPr="0014309C" w:rsidRDefault="0099320B" w:rsidP="00C240EB">
            <w:pPr>
              <w:pStyle w:val="TAH"/>
              <w:rPr>
                <w:rFonts w:cs="Arial"/>
                <w:lang w:eastAsia="zh-CN"/>
              </w:rPr>
            </w:pPr>
          </w:p>
        </w:tc>
        <w:tc>
          <w:tcPr>
            <w:tcW w:w="0" w:type="auto"/>
            <w:vAlign w:val="center"/>
          </w:tcPr>
          <w:p w14:paraId="6201B6C1" w14:textId="77777777" w:rsidR="0099320B" w:rsidRPr="0087716F" w:rsidRDefault="0099320B" w:rsidP="00C240EB">
            <w:pPr>
              <w:pStyle w:val="TAH"/>
              <w:rPr>
                <w:rFonts w:cs="Arial"/>
                <w:lang w:eastAsia="zh-CN"/>
              </w:rPr>
            </w:pPr>
          </w:p>
        </w:tc>
        <w:tc>
          <w:tcPr>
            <w:tcW w:w="0" w:type="auto"/>
            <w:vAlign w:val="center"/>
          </w:tcPr>
          <w:p w14:paraId="76CD0751" w14:textId="77777777" w:rsidR="0099320B" w:rsidRPr="0087716F" w:rsidRDefault="0099320B" w:rsidP="00C240EB">
            <w:pPr>
              <w:pStyle w:val="TAH"/>
              <w:rPr>
                <w:rFonts w:cs="Arial"/>
                <w:lang w:eastAsia="zh-CN"/>
              </w:rPr>
            </w:pPr>
          </w:p>
        </w:tc>
        <w:tc>
          <w:tcPr>
            <w:tcW w:w="0" w:type="auto"/>
            <w:vAlign w:val="center"/>
          </w:tcPr>
          <w:p w14:paraId="329E9C46" w14:textId="77777777" w:rsidR="0099320B" w:rsidRPr="0087716F" w:rsidRDefault="0099320B" w:rsidP="00C240EB">
            <w:pPr>
              <w:pStyle w:val="TAH"/>
              <w:rPr>
                <w:rFonts w:cs="Arial"/>
                <w:lang w:eastAsia="zh-CN"/>
              </w:rPr>
            </w:pPr>
          </w:p>
        </w:tc>
        <w:tc>
          <w:tcPr>
            <w:tcW w:w="0" w:type="auto"/>
            <w:vAlign w:val="center"/>
          </w:tcPr>
          <w:p w14:paraId="09DDE800" w14:textId="77777777" w:rsidR="0099320B" w:rsidRPr="0087716F" w:rsidRDefault="0099320B" w:rsidP="00C240EB">
            <w:pPr>
              <w:pStyle w:val="TAH"/>
              <w:rPr>
                <w:rFonts w:cs="Arial"/>
                <w:lang w:eastAsia="zh-CN"/>
              </w:rPr>
            </w:pPr>
          </w:p>
        </w:tc>
        <w:tc>
          <w:tcPr>
            <w:tcW w:w="0" w:type="auto"/>
            <w:vAlign w:val="center"/>
          </w:tcPr>
          <w:p w14:paraId="2119EED1" w14:textId="77777777" w:rsidR="0099320B" w:rsidRPr="0087716F" w:rsidRDefault="0099320B" w:rsidP="00C240EB">
            <w:pPr>
              <w:pStyle w:val="TAH"/>
              <w:rPr>
                <w:rFonts w:cs="Arial"/>
                <w:lang w:eastAsia="zh-CN"/>
              </w:rPr>
            </w:pPr>
          </w:p>
        </w:tc>
        <w:tc>
          <w:tcPr>
            <w:tcW w:w="0" w:type="auto"/>
            <w:vAlign w:val="center"/>
          </w:tcPr>
          <w:p w14:paraId="7AEB7ED8" w14:textId="77777777" w:rsidR="0099320B" w:rsidRPr="0087716F" w:rsidRDefault="0099320B" w:rsidP="00C240EB">
            <w:pPr>
              <w:pStyle w:val="TAH"/>
              <w:rPr>
                <w:rFonts w:cs="Arial"/>
                <w:lang w:eastAsia="zh-CN"/>
              </w:rPr>
            </w:pPr>
          </w:p>
        </w:tc>
        <w:tc>
          <w:tcPr>
            <w:tcW w:w="0" w:type="auto"/>
            <w:vAlign w:val="center"/>
          </w:tcPr>
          <w:p w14:paraId="376E2A24" w14:textId="77777777" w:rsidR="0099320B" w:rsidRPr="0087716F" w:rsidRDefault="0099320B" w:rsidP="00C240EB">
            <w:pPr>
              <w:pStyle w:val="TAH"/>
              <w:rPr>
                <w:rFonts w:cs="Arial"/>
                <w:lang w:eastAsia="zh-CN"/>
              </w:rPr>
            </w:pPr>
          </w:p>
        </w:tc>
        <w:tc>
          <w:tcPr>
            <w:tcW w:w="0" w:type="auto"/>
            <w:vAlign w:val="center"/>
          </w:tcPr>
          <w:p w14:paraId="185382B8" w14:textId="77777777" w:rsidR="0099320B" w:rsidRPr="0087716F" w:rsidRDefault="0099320B" w:rsidP="00C240EB">
            <w:pPr>
              <w:pStyle w:val="TAH"/>
              <w:rPr>
                <w:rFonts w:cs="Arial"/>
                <w:lang w:eastAsia="zh-CN"/>
              </w:rPr>
            </w:pPr>
          </w:p>
        </w:tc>
      </w:tr>
      <w:tr w:rsidR="0099320B" w:rsidRPr="0087716F" w14:paraId="17843345" w14:textId="77777777" w:rsidTr="00C240EB">
        <w:trPr>
          <w:trHeight w:val="272"/>
          <w:jc w:val="center"/>
        </w:trPr>
        <w:tc>
          <w:tcPr>
            <w:tcW w:w="0" w:type="auto"/>
            <w:vMerge w:val="restart"/>
            <w:vAlign w:val="center"/>
          </w:tcPr>
          <w:p w14:paraId="328131C3"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215EDD0F"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4F534C69" w14:textId="77777777" w:rsidR="0099320B" w:rsidRPr="00D3341C" w:rsidRDefault="0099320B" w:rsidP="00C240EB">
            <w:pPr>
              <w:pStyle w:val="TAC"/>
              <w:rPr>
                <w:rFonts w:cs="Arial"/>
              </w:rPr>
            </w:pPr>
          </w:p>
        </w:tc>
        <w:tc>
          <w:tcPr>
            <w:tcW w:w="0" w:type="auto"/>
            <w:vAlign w:val="center"/>
          </w:tcPr>
          <w:p w14:paraId="49A72851" w14:textId="77777777" w:rsidR="0099320B" w:rsidRPr="00D3341C" w:rsidRDefault="0099320B" w:rsidP="00C240EB">
            <w:pPr>
              <w:pStyle w:val="TAC"/>
              <w:rPr>
                <w:rFonts w:cs="Arial"/>
              </w:rPr>
            </w:pPr>
            <w:r w:rsidRPr="00D3341C">
              <w:rPr>
                <w:rFonts w:cs="Arial"/>
              </w:rPr>
              <w:t>Yes</w:t>
            </w:r>
          </w:p>
        </w:tc>
        <w:tc>
          <w:tcPr>
            <w:tcW w:w="0" w:type="auto"/>
            <w:vAlign w:val="center"/>
          </w:tcPr>
          <w:p w14:paraId="2CC292E7" w14:textId="77777777" w:rsidR="0099320B" w:rsidRPr="00D3341C" w:rsidRDefault="0099320B" w:rsidP="00C240EB">
            <w:pPr>
              <w:pStyle w:val="TAC"/>
              <w:rPr>
                <w:rFonts w:cs="Arial"/>
              </w:rPr>
            </w:pPr>
            <w:r w:rsidRPr="00D3341C">
              <w:rPr>
                <w:rFonts w:cs="Arial"/>
              </w:rPr>
              <w:t>Yes</w:t>
            </w:r>
          </w:p>
        </w:tc>
        <w:tc>
          <w:tcPr>
            <w:tcW w:w="0" w:type="auto"/>
            <w:vAlign w:val="center"/>
          </w:tcPr>
          <w:p w14:paraId="3F8A7BD7"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3EBDAB5E"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D63FAD6" w14:textId="77777777" w:rsidR="0099320B" w:rsidRPr="00865538" w:rsidRDefault="0099320B" w:rsidP="00C240EB">
            <w:pPr>
              <w:pStyle w:val="TAC"/>
              <w:rPr>
                <w:rFonts w:cs="Arial"/>
                <w:lang w:eastAsia="zh-CN"/>
              </w:rPr>
            </w:pPr>
          </w:p>
        </w:tc>
        <w:tc>
          <w:tcPr>
            <w:tcW w:w="0" w:type="auto"/>
            <w:vAlign w:val="center"/>
          </w:tcPr>
          <w:p w14:paraId="4F9A945F" w14:textId="77777777" w:rsidR="0099320B" w:rsidRPr="00865538" w:rsidRDefault="0099320B" w:rsidP="00C240EB">
            <w:pPr>
              <w:pStyle w:val="TAC"/>
              <w:rPr>
                <w:rFonts w:cs="Arial"/>
                <w:highlight w:val="yellow"/>
                <w:lang w:eastAsia="zh-CN"/>
              </w:rPr>
            </w:pPr>
          </w:p>
        </w:tc>
        <w:tc>
          <w:tcPr>
            <w:tcW w:w="0" w:type="auto"/>
            <w:vAlign w:val="center"/>
          </w:tcPr>
          <w:p w14:paraId="783AD5ED" w14:textId="77777777" w:rsidR="0099320B" w:rsidRPr="00865538" w:rsidRDefault="0099320B" w:rsidP="00C240EB">
            <w:pPr>
              <w:pStyle w:val="TAC"/>
              <w:rPr>
                <w:rFonts w:cs="Arial"/>
                <w:highlight w:val="yellow"/>
                <w:lang w:eastAsia="zh-CN"/>
              </w:rPr>
            </w:pPr>
          </w:p>
        </w:tc>
        <w:tc>
          <w:tcPr>
            <w:tcW w:w="0" w:type="auto"/>
            <w:vAlign w:val="center"/>
          </w:tcPr>
          <w:p w14:paraId="042DE800" w14:textId="77777777" w:rsidR="0099320B" w:rsidRPr="00865538" w:rsidRDefault="0099320B" w:rsidP="00C240EB">
            <w:pPr>
              <w:pStyle w:val="TAC"/>
              <w:rPr>
                <w:rFonts w:cs="Arial"/>
                <w:highlight w:val="yellow"/>
                <w:lang w:eastAsia="zh-CN"/>
              </w:rPr>
            </w:pPr>
          </w:p>
        </w:tc>
        <w:tc>
          <w:tcPr>
            <w:tcW w:w="0" w:type="auto"/>
            <w:vAlign w:val="center"/>
          </w:tcPr>
          <w:p w14:paraId="702A0810" w14:textId="77777777" w:rsidR="0099320B" w:rsidRPr="00865538" w:rsidRDefault="0099320B" w:rsidP="00C240EB">
            <w:pPr>
              <w:pStyle w:val="TAC"/>
              <w:rPr>
                <w:rFonts w:cs="Arial"/>
                <w:highlight w:val="yellow"/>
                <w:lang w:eastAsia="zh-CN"/>
              </w:rPr>
            </w:pPr>
          </w:p>
        </w:tc>
      </w:tr>
      <w:tr w:rsidR="0099320B" w:rsidRPr="0087716F" w14:paraId="7D4EFCD4" w14:textId="77777777" w:rsidTr="00C240EB">
        <w:trPr>
          <w:trHeight w:val="272"/>
          <w:jc w:val="center"/>
        </w:trPr>
        <w:tc>
          <w:tcPr>
            <w:tcW w:w="0" w:type="auto"/>
            <w:vMerge/>
            <w:vAlign w:val="center"/>
          </w:tcPr>
          <w:p w14:paraId="45AF8F72" w14:textId="77777777" w:rsidR="0099320B" w:rsidRPr="00D3341C" w:rsidRDefault="0099320B" w:rsidP="00C240EB">
            <w:pPr>
              <w:pStyle w:val="TAC"/>
              <w:rPr>
                <w:rFonts w:cs="Arial"/>
              </w:rPr>
            </w:pPr>
          </w:p>
        </w:tc>
        <w:tc>
          <w:tcPr>
            <w:tcW w:w="0" w:type="auto"/>
          </w:tcPr>
          <w:p w14:paraId="7B1ED6C9"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6922DD12" w14:textId="77777777" w:rsidR="0099320B" w:rsidRPr="00D3341C" w:rsidRDefault="0099320B" w:rsidP="00C240EB">
            <w:pPr>
              <w:pStyle w:val="TAC"/>
              <w:rPr>
                <w:rFonts w:cs="Arial"/>
              </w:rPr>
            </w:pPr>
          </w:p>
        </w:tc>
        <w:tc>
          <w:tcPr>
            <w:tcW w:w="0" w:type="auto"/>
            <w:vAlign w:val="center"/>
          </w:tcPr>
          <w:p w14:paraId="7987E5B6" w14:textId="77777777" w:rsidR="0099320B" w:rsidRPr="00D3341C" w:rsidRDefault="0099320B" w:rsidP="00C240EB">
            <w:pPr>
              <w:pStyle w:val="TAC"/>
              <w:rPr>
                <w:rFonts w:cs="Arial"/>
              </w:rPr>
            </w:pPr>
            <w:r w:rsidRPr="00D3341C">
              <w:rPr>
                <w:rFonts w:cs="Arial"/>
              </w:rPr>
              <w:t>Yes</w:t>
            </w:r>
          </w:p>
        </w:tc>
        <w:tc>
          <w:tcPr>
            <w:tcW w:w="0" w:type="auto"/>
            <w:vAlign w:val="center"/>
          </w:tcPr>
          <w:p w14:paraId="6D845FB7" w14:textId="77777777" w:rsidR="0099320B" w:rsidRPr="00D3341C" w:rsidRDefault="0099320B" w:rsidP="00C240EB">
            <w:pPr>
              <w:pStyle w:val="TAC"/>
              <w:rPr>
                <w:rFonts w:cs="Arial"/>
              </w:rPr>
            </w:pPr>
            <w:r w:rsidRPr="00D3341C">
              <w:rPr>
                <w:rFonts w:cs="Arial"/>
              </w:rPr>
              <w:t>Yes</w:t>
            </w:r>
          </w:p>
        </w:tc>
        <w:tc>
          <w:tcPr>
            <w:tcW w:w="0" w:type="auto"/>
            <w:vAlign w:val="center"/>
          </w:tcPr>
          <w:p w14:paraId="0A58DF34" w14:textId="77777777" w:rsidR="0099320B" w:rsidRPr="00D3341C" w:rsidRDefault="0099320B" w:rsidP="00C240EB">
            <w:pPr>
              <w:pStyle w:val="TAC"/>
              <w:rPr>
                <w:rFonts w:cs="Arial"/>
              </w:rPr>
            </w:pPr>
            <w:r w:rsidRPr="00D3341C">
              <w:rPr>
                <w:rFonts w:cs="Arial"/>
              </w:rPr>
              <w:t>Yes</w:t>
            </w:r>
          </w:p>
        </w:tc>
        <w:tc>
          <w:tcPr>
            <w:tcW w:w="0" w:type="auto"/>
            <w:vAlign w:val="center"/>
          </w:tcPr>
          <w:p w14:paraId="0E777AC7"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18ADD034" w14:textId="77777777" w:rsidR="0099320B" w:rsidRPr="00865538" w:rsidRDefault="0099320B" w:rsidP="00C240EB">
            <w:pPr>
              <w:pStyle w:val="TAC"/>
              <w:rPr>
                <w:rFonts w:cs="Arial"/>
                <w:lang w:eastAsia="zh-CN"/>
              </w:rPr>
            </w:pPr>
          </w:p>
        </w:tc>
        <w:tc>
          <w:tcPr>
            <w:tcW w:w="0" w:type="auto"/>
            <w:vAlign w:val="center"/>
          </w:tcPr>
          <w:p w14:paraId="5F191F4C" w14:textId="77777777" w:rsidR="0099320B" w:rsidRPr="00865538" w:rsidRDefault="0099320B" w:rsidP="00C240EB">
            <w:pPr>
              <w:pStyle w:val="TAC"/>
              <w:rPr>
                <w:rFonts w:cs="Arial"/>
                <w:highlight w:val="yellow"/>
                <w:lang w:eastAsia="zh-CN"/>
              </w:rPr>
            </w:pPr>
          </w:p>
        </w:tc>
        <w:tc>
          <w:tcPr>
            <w:tcW w:w="0" w:type="auto"/>
            <w:vAlign w:val="center"/>
          </w:tcPr>
          <w:p w14:paraId="61D2A097" w14:textId="77777777" w:rsidR="0099320B" w:rsidRPr="00865538" w:rsidRDefault="0099320B" w:rsidP="00C240EB">
            <w:pPr>
              <w:pStyle w:val="TAC"/>
              <w:rPr>
                <w:rFonts w:cs="Arial"/>
                <w:highlight w:val="yellow"/>
                <w:lang w:eastAsia="zh-CN"/>
              </w:rPr>
            </w:pPr>
          </w:p>
        </w:tc>
        <w:tc>
          <w:tcPr>
            <w:tcW w:w="0" w:type="auto"/>
            <w:vAlign w:val="center"/>
          </w:tcPr>
          <w:p w14:paraId="6867B5F7" w14:textId="77777777" w:rsidR="0099320B" w:rsidRPr="00865538" w:rsidRDefault="0099320B" w:rsidP="00C240EB">
            <w:pPr>
              <w:pStyle w:val="TAC"/>
              <w:rPr>
                <w:rFonts w:cs="Arial"/>
                <w:highlight w:val="yellow"/>
              </w:rPr>
            </w:pPr>
          </w:p>
        </w:tc>
        <w:tc>
          <w:tcPr>
            <w:tcW w:w="0" w:type="auto"/>
            <w:vAlign w:val="center"/>
          </w:tcPr>
          <w:p w14:paraId="6DBCC142" w14:textId="77777777" w:rsidR="0099320B" w:rsidRPr="00865538" w:rsidRDefault="0099320B" w:rsidP="00C240EB">
            <w:pPr>
              <w:pStyle w:val="TAC"/>
              <w:rPr>
                <w:rFonts w:cs="Arial"/>
                <w:highlight w:val="yellow"/>
                <w:lang w:eastAsia="zh-CN"/>
              </w:rPr>
            </w:pPr>
          </w:p>
        </w:tc>
      </w:tr>
      <w:tr w:rsidR="0099320B" w:rsidRPr="0087716F" w14:paraId="27791014" w14:textId="77777777" w:rsidTr="00C240EB">
        <w:trPr>
          <w:trHeight w:val="272"/>
          <w:jc w:val="center"/>
        </w:trPr>
        <w:tc>
          <w:tcPr>
            <w:tcW w:w="0" w:type="auto"/>
            <w:vMerge/>
            <w:vAlign w:val="center"/>
          </w:tcPr>
          <w:p w14:paraId="5A465AF5" w14:textId="77777777" w:rsidR="0099320B" w:rsidRPr="00D3341C" w:rsidRDefault="0099320B" w:rsidP="00C240EB">
            <w:pPr>
              <w:pStyle w:val="TAC"/>
              <w:rPr>
                <w:rFonts w:cs="Arial"/>
              </w:rPr>
            </w:pPr>
          </w:p>
        </w:tc>
        <w:tc>
          <w:tcPr>
            <w:tcW w:w="0" w:type="auto"/>
          </w:tcPr>
          <w:p w14:paraId="581C524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518D4F80" w14:textId="77777777" w:rsidR="0099320B" w:rsidRPr="00D3341C" w:rsidRDefault="0099320B" w:rsidP="00C240EB">
            <w:pPr>
              <w:pStyle w:val="TAC"/>
              <w:rPr>
                <w:rFonts w:cs="Arial"/>
              </w:rPr>
            </w:pPr>
          </w:p>
        </w:tc>
        <w:tc>
          <w:tcPr>
            <w:tcW w:w="0" w:type="auto"/>
            <w:vAlign w:val="center"/>
          </w:tcPr>
          <w:p w14:paraId="352FB5F2" w14:textId="77777777" w:rsidR="0099320B" w:rsidRPr="00D3341C" w:rsidRDefault="0099320B" w:rsidP="00C240EB">
            <w:pPr>
              <w:pStyle w:val="TAC"/>
              <w:rPr>
                <w:rFonts w:cs="Arial"/>
              </w:rPr>
            </w:pPr>
            <w:r w:rsidRPr="00D3341C">
              <w:rPr>
                <w:rFonts w:cs="Arial"/>
              </w:rPr>
              <w:t>Yes</w:t>
            </w:r>
          </w:p>
        </w:tc>
        <w:tc>
          <w:tcPr>
            <w:tcW w:w="0" w:type="auto"/>
            <w:vAlign w:val="center"/>
          </w:tcPr>
          <w:p w14:paraId="0263D398" w14:textId="77777777" w:rsidR="0099320B" w:rsidRPr="00D3341C" w:rsidRDefault="0099320B" w:rsidP="00C240EB">
            <w:pPr>
              <w:pStyle w:val="TAC"/>
              <w:rPr>
                <w:rFonts w:cs="Arial"/>
              </w:rPr>
            </w:pPr>
            <w:r w:rsidRPr="00D3341C">
              <w:rPr>
                <w:rFonts w:cs="Arial"/>
              </w:rPr>
              <w:t>Yes</w:t>
            </w:r>
          </w:p>
        </w:tc>
        <w:tc>
          <w:tcPr>
            <w:tcW w:w="0" w:type="auto"/>
            <w:vAlign w:val="center"/>
          </w:tcPr>
          <w:p w14:paraId="4AB9170E" w14:textId="77777777" w:rsidR="0099320B" w:rsidRPr="00D3341C" w:rsidRDefault="0099320B" w:rsidP="00C240EB">
            <w:pPr>
              <w:pStyle w:val="TAC"/>
              <w:rPr>
                <w:rFonts w:cs="Arial"/>
              </w:rPr>
            </w:pPr>
            <w:r w:rsidRPr="00D3341C">
              <w:rPr>
                <w:rFonts w:cs="Arial"/>
              </w:rPr>
              <w:t>Yes</w:t>
            </w:r>
          </w:p>
        </w:tc>
        <w:tc>
          <w:tcPr>
            <w:tcW w:w="0" w:type="auto"/>
            <w:vAlign w:val="center"/>
          </w:tcPr>
          <w:p w14:paraId="39B64DB4"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21CFC62A" w14:textId="77777777" w:rsidR="0099320B" w:rsidRPr="00865538" w:rsidRDefault="0099320B" w:rsidP="00C240EB">
            <w:pPr>
              <w:pStyle w:val="TAC"/>
              <w:rPr>
                <w:rFonts w:cs="Arial"/>
                <w:lang w:eastAsia="zh-CN"/>
              </w:rPr>
            </w:pPr>
          </w:p>
        </w:tc>
        <w:tc>
          <w:tcPr>
            <w:tcW w:w="0" w:type="auto"/>
            <w:vAlign w:val="center"/>
          </w:tcPr>
          <w:p w14:paraId="3AF1EF95" w14:textId="77777777" w:rsidR="0099320B" w:rsidRPr="00865538" w:rsidRDefault="0099320B" w:rsidP="00C240EB">
            <w:pPr>
              <w:pStyle w:val="TAC"/>
              <w:rPr>
                <w:rFonts w:cs="Arial"/>
                <w:highlight w:val="yellow"/>
                <w:lang w:eastAsia="zh-CN"/>
              </w:rPr>
            </w:pPr>
          </w:p>
        </w:tc>
        <w:tc>
          <w:tcPr>
            <w:tcW w:w="0" w:type="auto"/>
            <w:vAlign w:val="center"/>
          </w:tcPr>
          <w:p w14:paraId="6E80F50D" w14:textId="77777777" w:rsidR="0099320B" w:rsidRPr="00865538" w:rsidRDefault="0099320B" w:rsidP="00C240EB">
            <w:pPr>
              <w:pStyle w:val="TAC"/>
              <w:rPr>
                <w:rFonts w:cs="Arial"/>
                <w:highlight w:val="yellow"/>
                <w:lang w:eastAsia="zh-CN"/>
              </w:rPr>
            </w:pPr>
          </w:p>
        </w:tc>
        <w:tc>
          <w:tcPr>
            <w:tcW w:w="0" w:type="auto"/>
            <w:vAlign w:val="center"/>
          </w:tcPr>
          <w:p w14:paraId="6445F054" w14:textId="77777777" w:rsidR="0099320B" w:rsidRPr="00865538" w:rsidRDefault="0099320B" w:rsidP="00C240EB">
            <w:pPr>
              <w:pStyle w:val="TAC"/>
              <w:rPr>
                <w:rFonts w:cs="Arial"/>
                <w:highlight w:val="yellow"/>
              </w:rPr>
            </w:pPr>
          </w:p>
        </w:tc>
        <w:tc>
          <w:tcPr>
            <w:tcW w:w="0" w:type="auto"/>
            <w:vAlign w:val="center"/>
          </w:tcPr>
          <w:p w14:paraId="6A21A30D" w14:textId="77777777" w:rsidR="0099320B" w:rsidRPr="00865538" w:rsidRDefault="0099320B" w:rsidP="00C240EB">
            <w:pPr>
              <w:pStyle w:val="TAC"/>
              <w:rPr>
                <w:rFonts w:cs="Arial"/>
                <w:highlight w:val="yellow"/>
                <w:lang w:eastAsia="zh-CN"/>
              </w:rPr>
            </w:pPr>
          </w:p>
        </w:tc>
      </w:tr>
    </w:tbl>
    <w:p w14:paraId="6A6A8762" w14:textId="77777777" w:rsidR="0099320B" w:rsidRPr="0099320B" w:rsidRDefault="0099320B" w:rsidP="0099320B"/>
    <w:p w14:paraId="13D8BCAE" w14:textId="77777777" w:rsidR="00661635" w:rsidRPr="0087716F" w:rsidRDefault="00661635" w:rsidP="00661635">
      <w:pPr>
        <w:pStyle w:val="Heading3"/>
      </w:pPr>
      <w:bookmarkStart w:id="355" w:name="_Toc36034786"/>
      <w:bookmarkStart w:id="356" w:name="_Toc42537383"/>
      <w:bookmarkStart w:id="357" w:name="_Toc46356448"/>
      <w:bookmarkStart w:id="358" w:name="_Toc52566362"/>
      <w:bookmarkStart w:id="359" w:name="_Toc72931489"/>
      <w:bookmarkStart w:id="360" w:name="_Toc73026121"/>
      <w:bookmarkStart w:id="361" w:name="_Toc80918209"/>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355"/>
      <w:bookmarkEnd w:id="356"/>
      <w:bookmarkEnd w:id="357"/>
      <w:bookmarkEnd w:id="358"/>
      <w:bookmarkEnd w:id="359"/>
      <w:bookmarkEnd w:id="360"/>
      <w:bookmarkEnd w:id="361"/>
    </w:p>
    <w:p w14:paraId="7CCB1F45" w14:textId="77777777" w:rsidR="00661635" w:rsidRPr="0087716F" w:rsidRDefault="00661635" w:rsidP="00661635"/>
    <w:p w14:paraId="177BA5E3" w14:textId="77777777" w:rsidR="00661635" w:rsidRPr="0087716F" w:rsidRDefault="00661635" w:rsidP="00661635">
      <w:pPr>
        <w:pStyle w:val="Heading2"/>
        <w:spacing w:after="240"/>
        <w:ind w:left="0" w:firstLine="0"/>
      </w:pPr>
      <w:bookmarkStart w:id="362" w:name="_Toc36034787"/>
      <w:bookmarkStart w:id="363" w:name="_Toc42537384"/>
      <w:bookmarkStart w:id="364" w:name="_Toc46356449"/>
      <w:bookmarkStart w:id="365" w:name="_Toc52566363"/>
      <w:bookmarkStart w:id="366" w:name="_Toc72931490"/>
      <w:bookmarkStart w:id="367" w:name="_Toc73026122"/>
      <w:bookmarkStart w:id="368" w:name="_Toc80918210"/>
      <w:r w:rsidRPr="0087716F">
        <w:lastRenderedPageBreak/>
        <w:t>7.3</w:t>
      </w:r>
      <w:r w:rsidRPr="0087716F">
        <w:tab/>
        <w:t>Channel arrangement</w:t>
      </w:r>
      <w:bookmarkEnd w:id="362"/>
      <w:bookmarkEnd w:id="363"/>
      <w:bookmarkEnd w:id="364"/>
      <w:bookmarkEnd w:id="365"/>
      <w:r>
        <w:t xml:space="preserve"> enhancement</w:t>
      </w:r>
      <w:bookmarkEnd w:id="366"/>
      <w:bookmarkEnd w:id="367"/>
      <w:bookmarkEnd w:id="368"/>
    </w:p>
    <w:p w14:paraId="7D97A6D7" w14:textId="77777777" w:rsidR="00661635" w:rsidRDefault="00661635" w:rsidP="00661635">
      <w:pPr>
        <w:pStyle w:val="Heading3"/>
        <w:spacing w:after="240"/>
      </w:pPr>
      <w:bookmarkStart w:id="369" w:name="_Toc36034788"/>
      <w:bookmarkStart w:id="370" w:name="_Toc42537385"/>
      <w:bookmarkStart w:id="371" w:name="_Toc46356450"/>
      <w:bookmarkStart w:id="372" w:name="_Toc52566364"/>
      <w:bookmarkStart w:id="373" w:name="_Toc72931491"/>
      <w:bookmarkStart w:id="374" w:name="_Toc73026123"/>
      <w:bookmarkStart w:id="375" w:name="_Toc80918211"/>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369"/>
      <w:bookmarkEnd w:id="370"/>
      <w:bookmarkEnd w:id="371"/>
      <w:bookmarkEnd w:id="372"/>
      <w:bookmarkEnd w:id="373"/>
      <w:bookmarkEnd w:id="374"/>
      <w:bookmarkEnd w:id="375"/>
    </w:p>
    <w:p w14:paraId="3DE87AD8" w14:textId="77777777" w:rsidR="00715C56" w:rsidRPr="00715C56" w:rsidRDefault="00715C56" w:rsidP="00715C56">
      <w:pPr>
        <w:pStyle w:val="Heading4"/>
        <w:spacing w:after="240"/>
      </w:pPr>
      <w:bookmarkStart w:id="376" w:name="_Toc36034790"/>
      <w:bookmarkStart w:id="377" w:name="_Toc42537387"/>
      <w:bookmarkStart w:id="378" w:name="_Toc46356452"/>
      <w:bookmarkStart w:id="379" w:name="_Toc52566366"/>
      <w:bookmarkStart w:id="380" w:name="_Toc61187274"/>
      <w:bookmarkStart w:id="381" w:name="_Toc72931492"/>
      <w:bookmarkStart w:id="382" w:name="_Toc73026124"/>
      <w:bookmarkStart w:id="383" w:name="_Toc80918212"/>
      <w:r w:rsidRPr="00E86F52">
        <w:t>7</w:t>
      </w:r>
      <w:r w:rsidRPr="00715C56">
        <w:t>.3.1.1</w:t>
      </w:r>
      <w:r w:rsidRPr="00715C56">
        <w:tab/>
        <w:t>NR-ARFCN and channel raster</w:t>
      </w:r>
      <w:bookmarkEnd w:id="376"/>
      <w:bookmarkEnd w:id="377"/>
      <w:bookmarkEnd w:id="378"/>
      <w:bookmarkEnd w:id="379"/>
      <w:bookmarkEnd w:id="380"/>
      <w:bookmarkEnd w:id="381"/>
      <w:bookmarkEnd w:id="382"/>
      <w:bookmarkEnd w:id="383"/>
      <w:r w:rsidRPr="00715C56">
        <w:t xml:space="preserve"> </w:t>
      </w:r>
    </w:p>
    <w:p w14:paraId="1ABD8A4F"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746FCA5E" w14:textId="77777777" w:rsidR="00715C56" w:rsidRPr="00E86F52" w:rsidRDefault="00715C56" w:rsidP="00715C56">
      <w:pPr>
        <w:pStyle w:val="Heading4"/>
        <w:spacing w:after="240"/>
      </w:pPr>
      <w:bookmarkStart w:id="384" w:name="_Toc36034791"/>
      <w:bookmarkStart w:id="385" w:name="_Toc42537388"/>
      <w:bookmarkStart w:id="386" w:name="_Toc46356453"/>
      <w:bookmarkStart w:id="387" w:name="_Toc52566367"/>
      <w:bookmarkStart w:id="388" w:name="_Toc61187275"/>
      <w:bookmarkStart w:id="389" w:name="_Toc72931493"/>
      <w:bookmarkStart w:id="390" w:name="_Toc73026125"/>
      <w:bookmarkStart w:id="391" w:name="_Toc80918213"/>
      <w:r w:rsidRPr="0014309C">
        <w:t>7.3.1.2</w:t>
      </w:r>
      <w:r w:rsidRPr="00E86F52">
        <w:tab/>
        <w:t>Channel raster to resource element mapping</w:t>
      </w:r>
      <w:bookmarkEnd w:id="384"/>
      <w:bookmarkEnd w:id="385"/>
      <w:bookmarkEnd w:id="386"/>
      <w:bookmarkEnd w:id="387"/>
      <w:bookmarkEnd w:id="388"/>
      <w:bookmarkEnd w:id="389"/>
      <w:bookmarkEnd w:id="390"/>
      <w:bookmarkEnd w:id="391"/>
    </w:p>
    <w:p w14:paraId="7FB377E6"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230BA738" w14:textId="77777777" w:rsidR="00715C56" w:rsidRPr="00E86F52" w:rsidRDefault="00715C56" w:rsidP="00715C56">
      <w:pPr>
        <w:pStyle w:val="Heading4"/>
        <w:spacing w:after="240"/>
      </w:pPr>
      <w:bookmarkStart w:id="392" w:name="_Toc36034792"/>
      <w:bookmarkStart w:id="393" w:name="_Toc42537389"/>
      <w:bookmarkStart w:id="394" w:name="_Toc46356454"/>
      <w:bookmarkStart w:id="395" w:name="_Toc52566368"/>
      <w:bookmarkStart w:id="396" w:name="_Toc61187276"/>
      <w:bookmarkStart w:id="397" w:name="_Toc72931494"/>
      <w:bookmarkStart w:id="398" w:name="_Toc73026126"/>
      <w:bookmarkStart w:id="399" w:name="_Toc80918214"/>
      <w:r w:rsidRPr="0014309C">
        <w:t>7.3.1.3</w:t>
      </w:r>
      <w:r w:rsidRPr="00E86F52">
        <w:tab/>
        <w:t>Channel raster entries for each operating band</w:t>
      </w:r>
      <w:bookmarkEnd w:id="392"/>
      <w:bookmarkEnd w:id="393"/>
      <w:bookmarkEnd w:id="394"/>
      <w:bookmarkEnd w:id="395"/>
      <w:bookmarkEnd w:id="396"/>
      <w:bookmarkEnd w:id="397"/>
      <w:bookmarkEnd w:id="398"/>
      <w:bookmarkEnd w:id="399"/>
    </w:p>
    <w:p w14:paraId="111AE225" w14:textId="77777777"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4F624DE7" w14:textId="77777777" w:rsidR="00715C56" w:rsidRPr="00715C56" w:rsidRDefault="00715C56" w:rsidP="00715C56"/>
    <w:p w14:paraId="0953740F" w14:textId="77777777" w:rsidR="00661635" w:rsidRPr="0087716F" w:rsidRDefault="00661635" w:rsidP="00661635">
      <w:pPr>
        <w:pStyle w:val="Heading3"/>
        <w:spacing w:after="240"/>
      </w:pPr>
      <w:bookmarkStart w:id="400" w:name="_Toc72931495"/>
      <w:bookmarkStart w:id="401" w:name="_Toc73026127"/>
      <w:bookmarkStart w:id="402" w:name="_Toc80918215"/>
      <w:r>
        <w:rPr>
          <w:rFonts w:hint="eastAsia"/>
        </w:rPr>
        <w:t>7.3.2</w:t>
      </w:r>
      <w:bookmarkStart w:id="403" w:name="_Toc36034793"/>
      <w:bookmarkStart w:id="404" w:name="_Toc42537390"/>
      <w:bookmarkStart w:id="405" w:name="_Toc46356455"/>
      <w:bookmarkStart w:id="406" w:name="_Toc52566369"/>
      <w:r w:rsidRPr="0087716F">
        <w:tab/>
        <w:t>Synchronization raster</w:t>
      </w:r>
      <w:bookmarkEnd w:id="400"/>
      <w:bookmarkEnd w:id="401"/>
      <w:bookmarkEnd w:id="402"/>
      <w:bookmarkEnd w:id="403"/>
      <w:bookmarkEnd w:id="404"/>
      <w:bookmarkEnd w:id="405"/>
      <w:bookmarkEnd w:id="406"/>
      <w:r w:rsidRPr="0087716F">
        <w:t xml:space="preserve"> </w:t>
      </w:r>
    </w:p>
    <w:p w14:paraId="61980E75" w14:textId="77777777"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216F8263" w14:textId="77777777" w:rsidR="00661635" w:rsidRPr="00715C56" w:rsidRDefault="00661635" w:rsidP="00661635"/>
    <w:p w14:paraId="4DE9C84F" w14:textId="77777777" w:rsidR="00661635" w:rsidRPr="0087716F" w:rsidRDefault="00661635" w:rsidP="00661635"/>
    <w:p w14:paraId="1CB66F52" w14:textId="77777777" w:rsidR="00661635" w:rsidRPr="0087716F" w:rsidRDefault="00661635" w:rsidP="00661635"/>
    <w:p w14:paraId="1DD9507E" w14:textId="77777777" w:rsidR="00661635" w:rsidRPr="0087716F" w:rsidRDefault="00661635" w:rsidP="00661635">
      <w:pPr>
        <w:spacing w:after="0"/>
      </w:pPr>
      <w:r w:rsidRPr="0087716F">
        <w:br w:type="page"/>
      </w:r>
    </w:p>
    <w:p w14:paraId="34F1B1FD" w14:textId="77777777" w:rsidR="00661635" w:rsidRPr="0087716F" w:rsidRDefault="00661635" w:rsidP="00661635">
      <w:pPr>
        <w:pStyle w:val="Heading1"/>
      </w:pPr>
      <w:bookmarkStart w:id="407" w:name="_Toc36034795"/>
      <w:bookmarkStart w:id="408" w:name="_Toc42537392"/>
      <w:bookmarkStart w:id="409" w:name="_Toc46356457"/>
      <w:bookmarkStart w:id="410" w:name="_Toc52566371"/>
      <w:bookmarkStart w:id="411" w:name="_Toc72931496"/>
      <w:bookmarkStart w:id="412" w:name="_Toc73026128"/>
      <w:bookmarkStart w:id="413" w:name="_Toc80918216"/>
      <w:r w:rsidRPr="0087716F">
        <w:lastRenderedPageBreak/>
        <w:t>8</w:t>
      </w:r>
      <w:r w:rsidRPr="0087716F">
        <w:tab/>
        <w:t>Transmitter</w:t>
      </w:r>
      <w:r>
        <w:t>/Receiver</w:t>
      </w:r>
      <w:r w:rsidRPr="0087716F">
        <w:t xml:space="preserve"> characteristics</w:t>
      </w:r>
      <w:bookmarkEnd w:id="407"/>
      <w:bookmarkEnd w:id="408"/>
      <w:bookmarkEnd w:id="409"/>
      <w:bookmarkEnd w:id="410"/>
      <w:r>
        <w:t xml:space="preserve"> for SL enhancement</w:t>
      </w:r>
      <w:bookmarkEnd w:id="411"/>
      <w:bookmarkEnd w:id="412"/>
      <w:bookmarkEnd w:id="413"/>
    </w:p>
    <w:p w14:paraId="374603F0" w14:textId="77777777" w:rsidR="00661635" w:rsidRPr="0087716F" w:rsidRDefault="00661635" w:rsidP="00661635">
      <w:pPr>
        <w:pStyle w:val="Heading2"/>
      </w:pPr>
      <w:bookmarkStart w:id="414" w:name="_Toc36034796"/>
      <w:bookmarkStart w:id="415" w:name="_Toc42537393"/>
      <w:bookmarkStart w:id="416" w:name="_Toc46356458"/>
      <w:bookmarkStart w:id="417" w:name="_Toc52566372"/>
      <w:bookmarkStart w:id="418" w:name="_Toc72931497"/>
      <w:bookmarkStart w:id="419" w:name="_Toc73026129"/>
      <w:bookmarkStart w:id="420" w:name="_Toc80918217"/>
      <w:r w:rsidRPr="0087716F">
        <w:t>8.1</w:t>
      </w:r>
      <w:r w:rsidRPr="0087716F">
        <w:tab/>
      </w:r>
      <w:r>
        <w:t xml:space="preserve">SL enhancement </w:t>
      </w:r>
      <w:r w:rsidRPr="0087716F">
        <w:t>UE Tx requirements</w:t>
      </w:r>
      <w:bookmarkEnd w:id="414"/>
      <w:bookmarkEnd w:id="415"/>
      <w:bookmarkEnd w:id="416"/>
      <w:bookmarkEnd w:id="417"/>
      <w:bookmarkEnd w:id="418"/>
      <w:bookmarkEnd w:id="419"/>
      <w:bookmarkEnd w:id="420"/>
    </w:p>
    <w:p w14:paraId="1411DD8A" w14:textId="77777777" w:rsidR="00661635" w:rsidRDefault="00661635" w:rsidP="00661635"/>
    <w:p w14:paraId="0C6CB853" w14:textId="77777777" w:rsidR="00661635" w:rsidRPr="0087716F" w:rsidRDefault="00661635" w:rsidP="00661635">
      <w:pPr>
        <w:pStyle w:val="Heading2"/>
      </w:pPr>
      <w:bookmarkStart w:id="421" w:name="_Toc36034825"/>
      <w:bookmarkStart w:id="422" w:name="_Toc42537425"/>
      <w:bookmarkStart w:id="423" w:name="_Toc46356490"/>
      <w:bookmarkStart w:id="424" w:name="_Toc52566404"/>
      <w:bookmarkStart w:id="425" w:name="_Toc72931498"/>
      <w:bookmarkStart w:id="426" w:name="_Toc73026130"/>
      <w:bookmarkStart w:id="427" w:name="_Toc80918218"/>
      <w:r>
        <w:t>8.2</w:t>
      </w:r>
      <w:r w:rsidRPr="0087716F">
        <w:tab/>
      </w:r>
      <w:bookmarkEnd w:id="421"/>
      <w:bookmarkEnd w:id="422"/>
      <w:bookmarkEnd w:id="423"/>
      <w:bookmarkEnd w:id="424"/>
      <w:r>
        <w:t>SL enhancement UE R</w:t>
      </w:r>
      <w:r w:rsidRPr="0087716F">
        <w:t>x requirements</w:t>
      </w:r>
      <w:bookmarkEnd w:id="425"/>
      <w:bookmarkEnd w:id="426"/>
      <w:bookmarkEnd w:id="427"/>
    </w:p>
    <w:p w14:paraId="41E7FCAD" w14:textId="77777777" w:rsidR="0099320B" w:rsidRPr="009128D9" w:rsidRDefault="0099320B" w:rsidP="0099320B">
      <w:pPr>
        <w:pStyle w:val="Heading3"/>
        <w:rPr>
          <w:color w:val="000000" w:themeColor="text1"/>
          <w:szCs w:val="28"/>
          <w:lang w:eastAsia="x-none"/>
        </w:rPr>
      </w:pPr>
      <w:bookmarkStart w:id="428" w:name="_Toc463997783"/>
      <w:bookmarkStart w:id="429" w:name="_Toc36034826"/>
      <w:bookmarkStart w:id="430" w:name="_Toc42537426"/>
      <w:bookmarkStart w:id="431" w:name="_Toc46356491"/>
      <w:bookmarkStart w:id="432" w:name="_Toc52566405"/>
      <w:bookmarkStart w:id="433" w:name="_Toc72931499"/>
      <w:bookmarkStart w:id="434" w:name="_Toc73026131"/>
      <w:bookmarkStart w:id="435" w:name="_Toc80918219"/>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428"/>
      <w:bookmarkEnd w:id="429"/>
      <w:bookmarkEnd w:id="430"/>
      <w:bookmarkEnd w:id="431"/>
      <w:bookmarkEnd w:id="432"/>
      <w:bookmarkEnd w:id="433"/>
      <w:bookmarkEnd w:id="434"/>
      <w:bookmarkEnd w:id="435"/>
    </w:p>
    <w:p w14:paraId="7BD55F59"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3B7C5C1"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7C2A50A8" w14:textId="77777777" w:rsidR="0099320B" w:rsidRPr="00A1196C" w:rsidRDefault="0099320B" w:rsidP="0099320B">
      <w:pPr>
        <w:jc w:val="center"/>
        <w:rPr>
          <w:color w:val="000000" w:themeColor="text1"/>
        </w:rPr>
      </w:pPr>
      <w:r w:rsidRPr="00A1196C">
        <w:rPr>
          <w:rFonts w:eastAsia="Batang"/>
          <w:color w:val="000000" w:themeColor="text1"/>
          <w:kern w:val="2"/>
          <w:lang w:val="en-US" w:eastAsia="ko-KR"/>
        </w:rPr>
        <w:t>REFSENS</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w:t>
      </w:r>
      <w:r w:rsidRPr="00A1196C">
        <w:rPr>
          <w:rFonts w:eastAsia="Batang"/>
          <w:i/>
          <w:color w:val="000000" w:themeColor="text1"/>
          <w:kern w:val="2"/>
          <w:lang w:val="en-US" w:eastAsia="ko-KR"/>
        </w:rPr>
        <w:t>kTB</w:t>
      </w:r>
      <w:r w:rsidRPr="00A1196C">
        <w:rPr>
          <w:rFonts w:eastAsia="Batang"/>
          <w:color w:val="000000" w:themeColor="text1"/>
          <w:kern w:val="2"/>
          <w:lang w:val="en-US" w:eastAsia="ko-KR"/>
        </w:rPr>
        <w:t xml:space="preserve"> + SNR</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xml:space="preserve"> </w:t>
      </w:r>
      <w:r w:rsidRPr="00A1196C">
        <w:rPr>
          <w:color w:val="000000" w:themeColor="text1"/>
          <w:kern w:val="2"/>
          <w:lang w:val="en-US"/>
        </w:rPr>
        <w:t>+</w:t>
      </w:r>
      <w:r w:rsidRPr="00A1196C">
        <w:rPr>
          <w:rFonts w:eastAsia="Batang"/>
          <w:color w:val="000000" w:themeColor="text1"/>
          <w:kern w:val="2"/>
          <w:lang w:val="en-US" w:eastAsia="ko-KR"/>
        </w:rPr>
        <w:t>10log</w:t>
      </w:r>
      <w:r w:rsidRPr="00A1196C">
        <w:rPr>
          <w:rFonts w:eastAsia="Batang"/>
          <w:color w:val="000000" w:themeColor="text1"/>
          <w:kern w:val="2"/>
          <w:vertAlign w:val="subscript"/>
          <w:lang w:val="en-US" w:eastAsia="ko-KR"/>
        </w:rPr>
        <w:t>10</w:t>
      </w:r>
      <w:r w:rsidRPr="00A1196C">
        <w:rPr>
          <w:rFonts w:eastAsia="Batang"/>
          <w:color w:val="000000" w:themeColor="text1"/>
          <w:kern w:val="2"/>
          <w:lang w:val="en-US" w:eastAsia="ko-KR"/>
        </w:rPr>
        <w:t>(L</w:t>
      </w:r>
      <w:r w:rsidRPr="00A1196C">
        <w:rPr>
          <w:rFonts w:eastAsia="Batang"/>
          <w:color w:val="000000" w:themeColor="text1"/>
          <w:kern w:val="2"/>
          <w:vertAlign w:val="subscript"/>
          <w:lang w:val="en-US" w:eastAsia="ko-KR"/>
        </w:rPr>
        <w:t>CRB</w:t>
      </w:r>
      <w:r w:rsidRPr="00A1196C">
        <w:rPr>
          <w:rFonts w:eastAsia="Batang"/>
          <w:color w:val="000000" w:themeColor="text1"/>
          <w:kern w:val="2"/>
          <w:lang w:val="en-US" w:eastAsia="ko-KR"/>
        </w:rPr>
        <w:t>*SCS*12/RX_BW) +</w:t>
      </w:r>
      <w:r w:rsidRPr="00A1196C">
        <w:rPr>
          <w:color w:val="000000" w:themeColor="text1"/>
          <w:kern w:val="2"/>
          <w:lang w:val="en-US"/>
        </w:rPr>
        <w:t>(</w:t>
      </w:r>
      <w:r w:rsidRPr="00A1196C">
        <w:rPr>
          <w:rFonts w:eastAsia="Batang"/>
          <w:color w:val="000000" w:themeColor="text1"/>
          <w:kern w:val="2"/>
          <w:lang w:val="en-US" w:eastAsia="ko-KR"/>
        </w:rPr>
        <w:t xml:space="preserve"> NF</w:t>
      </w:r>
      <w:r w:rsidRPr="00A1196C">
        <w:rPr>
          <w:rFonts w:eastAsia="Batang"/>
          <w:color w:val="000000" w:themeColor="text1"/>
          <w:kern w:val="2"/>
          <w:vertAlign w:val="subscript"/>
          <w:lang w:val="en-US" w:eastAsia="ko-KR"/>
        </w:rPr>
        <w:t>V2X</w:t>
      </w:r>
      <w:r w:rsidRPr="00A1196C">
        <w:rPr>
          <w:rFonts w:eastAsia="Batang"/>
          <w:color w:val="000000" w:themeColor="text1"/>
          <w:kern w:val="2"/>
          <w:lang w:val="en-US" w:eastAsia="ko-KR"/>
        </w:rPr>
        <w:t>+ IM</w:t>
      </w:r>
      <w:r w:rsidRPr="00A1196C">
        <w:rPr>
          <w:color w:val="000000" w:themeColor="text1"/>
          <w:kern w:val="2"/>
          <w:lang w:val="en-US"/>
        </w:rPr>
        <w:t>) – Diversity gain</w:t>
      </w:r>
    </w:p>
    <w:p w14:paraId="7E652B2C" w14:textId="77777777" w:rsidR="0099320B" w:rsidRPr="00A1196C" w:rsidRDefault="0099320B" w:rsidP="0099320B">
      <w:pPr>
        <w:rPr>
          <w:color w:val="000000" w:themeColor="text1"/>
        </w:rPr>
      </w:pPr>
      <w:r w:rsidRPr="00A1196C">
        <w:rPr>
          <w:color w:val="000000" w:themeColor="text1"/>
        </w:rPr>
        <w:t>Where</w:t>
      </w:r>
    </w:p>
    <w:p w14:paraId="0A3637CA"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5D06FD26"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Batang"/>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702A808E"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2992BB0D" w14:textId="77777777"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7D1EB81D"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1E8A1AF0"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333819F8"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2CFBAC4A" w14:textId="77777777" w:rsidTr="00C240EB">
        <w:trPr>
          <w:trHeight w:val="221"/>
          <w:jc w:val="center"/>
        </w:trPr>
        <w:tc>
          <w:tcPr>
            <w:tcW w:w="8505" w:type="dxa"/>
            <w:gridSpan w:val="8"/>
          </w:tcPr>
          <w:p w14:paraId="0A48FC17"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14:paraId="02925E88" w14:textId="77777777" w:rsidTr="00C240EB">
        <w:trPr>
          <w:trHeight w:val="429"/>
          <w:jc w:val="center"/>
        </w:trPr>
        <w:tc>
          <w:tcPr>
            <w:tcW w:w="1407" w:type="dxa"/>
            <w:shd w:val="clear" w:color="auto" w:fill="auto"/>
            <w:vAlign w:val="center"/>
          </w:tcPr>
          <w:p w14:paraId="4E0D539F"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704DD233"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7485EDC1"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50FEEF70" w14:textId="77777777"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5F346BEF"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791D9E44"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004D8CDF"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3A21E55C"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4168C38E"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6B22EB3C"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35A75608"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6F9C46D9"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5956D9C8"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73EDBDAC" w14:textId="77777777"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14:paraId="392965B8" w14:textId="77777777" w:rsidTr="00C240EB">
        <w:trPr>
          <w:trHeight w:val="207"/>
          <w:jc w:val="center"/>
        </w:trPr>
        <w:tc>
          <w:tcPr>
            <w:tcW w:w="1407" w:type="dxa"/>
            <w:vMerge w:val="restart"/>
            <w:shd w:val="clear" w:color="auto" w:fill="auto"/>
            <w:vAlign w:val="center"/>
          </w:tcPr>
          <w:p w14:paraId="44414260"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69C34D9"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01A41664" w14:textId="77777777" w:rsidR="0099320B" w:rsidRPr="00FC2073" w:rsidRDefault="00FC2073" w:rsidP="00FC2073">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1" w:type="dxa"/>
            <w:shd w:val="clear" w:color="auto" w:fill="auto"/>
          </w:tcPr>
          <w:p w14:paraId="0EFBBE97" w14:textId="77777777" w:rsidR="0099320B" w:rsidRPr="00FC2073" w:rsidRDefault="00FC2073" w:rsidP="00C240EB">
            <w:pPr>
              <w:pStyle w:val="TAC"/>
              <w:rPr>
                <w:rFonts w:cs="Arial"/>
                <w:color w:val="000000" w:themeColor="text1"/>
                <w:szCs w:val="18"/>
                <w:lang w:eastAsia="zh-CN"/>
              </w:rPr>
            </w:pPr>
            <w:r w:rsidRPr="00D56796">
              <w:rPr>
                <w:rFonts w:cs="Arial"/>
                <w:color w:val="000000" w:themeColor="text1"/>
                <w:szCs w:val="18"/>
                <w:lang w:eastAsia="ko-KR"/>
              </w:rPr>
              <w:t>TDB</w:t>
            </w:r>
          </w:p>
        </w:tc>
        <w:tc>
          <w:tcPr>
            <w:tcW w:w="932" w:type="dxa"/>
            <w:shd w:val="clear" w:color="auto" w:fill="auto"/>
            <w:vAlign w:val="center"/>
          </w:tcPr>
          <w:p w14:paraId="6ACB6C8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190FCCA1"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E29FA4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7B74568D"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99320B" w:rsidRPr="009128D9" w14:paraId="667B3C98" w14:textId="77777777" w:rsidTr="00C240EB">
        <w:trPr>
          <w:trHeight w:val="233"/>
          <w:jc w:val="center"/>
        </w:trPr>
        <w:tc>
          <w:tcPr>
            <w:tcW w:w="1407" w:type="dxa"/>
            <w:vMerge/>
            <w:shd w:val="clear" w:color="auto" w:fill="auto"/>
            <w:vAlign w:val="center"/>
          </w:tcPr>
          <w:p w14:paraId="04301F7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45349124"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0CB0FBA8"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7CB30CE2" w14:textId="77777777" w:rsidR="0099320B" w:rsidRPr="00FC2073" w:rsidRDefault="00FC2073" w:rsidP="00C240EB">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2" w:type="dxa"/>
            <w:shd w:val="clear" w:color="auto" w:fill="auto"/>
            <w:vAlign w:val="center"/>
          </w:tcPr>
          <w:p w14:paraId="7C02246C"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793C39D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68401F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14D1DC0"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5BC543F" w14:textId="77777777" w:rsidTr="00C240EB">
        <w:trPr>
          <w:trHeight w:val="207"/>
          <w:jc w:val="center"/>
        </w:trPr>
        <w:tc>
          <w:tcPr>
            <w:tcW w:w="1407" w:type="dxa"/>
            <w:vMerge/>
            <w:shd w:val="clear" w:color="auto" w:fill="auto"/>
            <w:vAlign w:val="center"/>
          </w:tcPr>
          <w:p w14:paraId="20D07800"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7898573D"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0757A4B1"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4855D29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F7C14B1"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7632821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AB6C57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20C236C8"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4F8DA91" w14:textId="77777777" w:rsidR="0099320B" w:rsidRPr="009128D9" w:rsidRDefault="0099320B" w:rsidP="0099320B">
      <w:pPr>
        <w:rPr>
          <w:color w:val="000000" w:themeColor="text1"/>
        </w:rPr>
      </w:pPr>
    </w:p>
    <w:p w14:paraId="49E5B2CF"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64F21545" w14:textId="77777777" w:rsidTr="00C240EB">
        <w:trPr>
          <w:trHeight w:val="251"/>
          <w:jc w:val="center"/>
        </w:trPr>
        <w:tc>
          <w:tcPr>
            <w:tcW w:w="8618" w:type="dxa"/>
            <w:gridSpan w:val="8"/>
          </w:tcPr>
          <w:p w14:paraId="0C0989A4"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1A781631" w14:textId="77777777" w:rsidTr="00C240EB">
        <w:trPr>
          <w:trHeight w:val="413"/>
          <w:jc w:val="center"/>
        </w:trPr>
        <w:tc>
          <w:tcPr>
            <w:tcW w:w="1268" w:type="dxa"/>
            <w:shd w:val="clear" w:color="auto" w:fill="auto"/>
            <w:vAlign w:val="center"/>
          </w:tcPr>
          <w:p w14:paraId="3626D6DA"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0B0D3A6C" w14:textId="77777777" w:rsidR="0099320B" w:rsidRPr="009128D9" w:rsidRDefault="0099320B" w:rsidP="00C240EB">
            <w:pPr>
              <w:pStyle w:val="TAH"/>
              <w:rPr>
                <w:rFonts w:cs="Arial"/>
                <w:color w:val="000000" w:themeColor="text1"/>
              </w:rPr>
            </w:pPr>
            <w:r w:rsidRPr="009128D9">
              <w:rPr>
                <w:rFonts w:eastAsia="Malgun Gothic" w:cs="Arial" w:hint="eastAsia"/>
                <w:color w:val="000000" w:themeColor="text1"/>
                <w:lang w:eastAsia="ko-KR"/>
              </w:rPr>
              <w:t>SCS (kHz)</w:t>
            </w:r>
          </w:p>
        </w:tc>
        <w:tc>
          <w:tcPr>
            <w:tcW w:w="980" w:type="dxa"/>
          </w:tcPr>
          <w:p w14:paraId="1586F0D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74D1428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1AF18B76"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3F7FE8B0"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290E71F8"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2A36FC41"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15D8242C" w14:textId="77777777" w:rsidTr="00C240EB">
        <w:trPr>
          <w:trHeight w:val="251"/>
          <w:jc w:val="center"/>
        </w:trPr>
        <w:tc>
          <w:tcPr>
            <w:tcW w:w="1268" w:type="dxa"/>
            <w:vMerge w:val="restart"/>
            <w:shd w:val="clear" w:color="auto" w:fill="auto"/>
            <w:vAlign w:val="center"/>
          </w:tcPr>
          <w:p w14:paraId="0BF821B5"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4931D04E"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171118FB"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25</w:t>
            </w:r>
          </w:p>
        </w:tc>
        <w:tc>
          <w:tcPr>
            <w:tcW w:w="980" w:type="dxa"/>
            <w:shd w:val="clear" w:color="auto" w:fill="auto"/>
            <w:vAlign w:val="center"/>
          </w:tcPr>
          <w:p w14:paraId="05F80418" w14:textId="77777777" w:rsidR="0099320B" w:rsidRPr="00FC2073" w:rsidRDefault="0099320B" w:rsidP="00A0566F">
            <w:pPr>
              <w:pStyle w:val="TAC"/>
              <w:rPr>
                <w:rFonts w:cs="Arial"/>
                <w:color w:val="000000" w:themeColor="text1"/>
                <w:lang w:eastAsia="zh-CN"/>
              </w:rPr>
            </w:pPr>
            <w:r w:rsidRPr="00FC2073">
              <w:rPr>
                <w:rFonts w:cs="Arial" w:hint="eastAsia"/>
                <w:color w:val="000000" w:themeColor="text1"/>
                <w:lang w:eastAsia="zh-CN"/>
              </w:rPr>
              <w:t>50</w:t>
            </w:r>
          </w:p>
        </w:tc>
        <w:tc>
          <w:tcPr>
            <w:tcW w:w="994" w:type="dxa"/>
            <w:shd w:val="clear" w:color="auto" w:fill="auto"/>
            <w:vAlign w:val="center"/>
          </w:tcPr>
          <w:p w14:paraId="16C1B4F5"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2047E33D"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00E55289"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789C0E29" w14:textId="77777777" w:rsidR="0099320B" w:rsidRPr="009128D9" w:rsidRDefault="0099320B" w:rsidP="00C240EB">
            <w:pPr>
              <w:pStyle w:val="TAC"/>
              <w:rPr>
                <w:rFonts w:eastAsia="MS Mincho" w:cs="Arial"/>
                <w:color w:val="000000" w:themeColor="text1"/>
              </w:rPr>
            </w:pPr>
            <w:r w:rsidRPr="009128D9">
              <w:rPr>
                <w:rFonts w:cs="Arial" w:hint="eastAsia"/>
                <w:color w:val="000000" w:themeColor="text1"/>
                <w:lang w:eastAsia="zh-CN"/>
              </w:rPr>
              <w:t>FDD</w:t>
            </w:r>
          </w:p>
        </w:tc>
      </w:tr>
      <w:tr w:rsidR="0099320B" w:rsidRPr="009128D9" w14:paraId="0D21C113" w14:textId="77777777" w:rsidTr="00C240EB">
        <w:trPr>
          <w:trHeight w:val="251"/>
          <w:jc w:val="center"/>
        </w:trPr>
        <w:tc>
          <w:tcPr>
            <w:tcW w:w="1268" w:type="dxa"/>
            <w:vMerge/>
            <w:shd w:val="clear" w:color="auto" w:fill="auto"/>
            <w:vAlign w:val="center"/>
          </w:tcPr>
          <w:p w14:paraId="1FF072F2"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667661EA"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972A18" w14:textId="77777777" w:rsidR="0099320B" w:rsidRPr="00FC2073" w:rsidRDefault="0099320B" w:rsidP="00C240EB">
            <w:pPr>
              <w:pStyle w:val="TAC"/>
              <w:rPr>
                <w:rFonts w:eastAsia="Malgun Gothic" w:cs="Arial"/>
                <w:color w:val="000000" w:themeColor="text1"/>
                <w:lang w:eastAsia="ko-KR"/>
              </w:rPr>
            </w:pPr>
          </w:p>
        </w:tc>
        <w:tc>
          <w:tcPr>
            <w:tcW w:w="980" w:type="dxa"/>
            <w:shd w:val="clear" w:color="auto" w:fill="auto"/>
            <w:vAlign w:val="center"/>
          </w:tcPr>
          <w:p w14:paraId="5036BDA0"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24</w:t>
            </w:r>
          </w:p>
        </w:tc>
        <w:tc>
          <w:tcPr>
            <w:tcW w:w="994" w:type="dxa"/>
            <w:shd w:val="clear" w:color="auto" w:fill="auto"/>
            <w:vAlign w:val="center"/>
          </w:tcPr>
          <w:p w14:paraId="5F1573F9"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550EF0EC"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393D62EE"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03090C19" w14:textId="77777777" w:rsidR="0099320B" w:rsidRPr="009128D9" w:rsidRDefault="0099320B" w:rsidP="00C240EB">
            <w:pPr>
              <w:pStyle w:val="TAC"/>
              <w:rPr>
                <w:rFonts w:cs="Arial"/>
                <w:color w:val="000000" w:themeColor="text1"/>
                <w:lang w:eastAsia="zh-CN"/>
              </w:rPr>
            </w:pPr>
          </w:p>
        </w:tc>
      </w:tr>
      <w:tr w:rsidR="0099320B" w:rsidRPr="009128D9" w14:paraId="015FD7F6" w14:textId="77777777" w:rsidTr="00C240EB">
        <w:trPr>
          <w:trHeight w:val="251"/>
          <w:jc w:val="center"/>
        </w:trPr>
        <w:tc>
          <w:tcPr>
            <w:tcW w:w="1268" w:type="dxa"/>
            <w:vMerge/>
            <w:shd w:val="clear" w:color="auto" w:fill="auto"/>
            <w:vAlign w:val="center"/>
          </w:tcPr>
          <w:p w14:paraId="62F8ACE6"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90DF0D2"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26DCB42F" w14:textId="77777777" w:rsidR="0099320B" w:rsidRPr="009128D9" w:rsidRDefault="0099320B" w:rsidP="00C240EB">
            <w:pPr>
              <w:pStyle w:val="TAC"/>
              <w:rPr>
                <w:rFonts w:eastAsia="Malgun Gothic" w:cs="Arial"/>
                <w:color w:val="000000" w:themeColor="text1"/>
                <w:lang w:eastAsia="ko-KR"/>
              </w:rPr>
            </w:pPr>
          </w:p>
        </w:tc>
        <w:tc>
          <w:tcPr>
            <w:tcW w:w="980" w:type="dxa"/>
            <w:shd w:val="clear" w:color="auto" w:fill="auto"/>
            <w:vAlign w:val="center"/>
          </w:tcPr>
          <w:p w14:paraId="7BF92758" w14:textId="77777777" w:rsidR="0099320B" w:rsidRPr="009128D9" w:rsidRDefault="0099320B" w:rsidP="00C240EB">
            <w:pPr>
              <w:pStyle w:val="TAC"/>
              <w:rPr>
                <w:rFonts w:eastAsia="Malgun Gothic" w:cs="Arial"/>
                <w:color w:val="000000" w:themeColor="text1"/>
                <w:lang w:eastAsia="ko-KR"/>
              </w:rPr>
            </w:pPr>
          </w:p>
        </w:tc>
        <w:tc>
          <w:tcPr>
            <w:tcW w:w="994" w:type="dxa"/>
            <w:shd w:val="clear" w:color="auto" w:fill="auto"/>
            <w:vAlign w:val="center"/>
          </w:tcPr>
          <w:p w14:paraId="2067449F" w14:textId="77777777" w:rsidR="0099320B" w:rsidRPr="009128D9" w:rsidRDefault="0099320B" w:rsidP="00C240EB">
            <w:pPr>
              <w:pStyle w:val="TAC"/>
              <w:rPr>
                <w:rFonts w:eastAsia="Malgun Gothic" w:cs="Arial"/>
                <w:color w:val="000000" w:themeColor="text1"/>
                <w:lang w:eastAsia="ko-KR"/>
              </w:rPr>
            </w:pPr>
          </w:p>
        </w:tc>
        <w:tc>
          <w:tcPr>
            <w:tcW w:w="966" w:type="dxa"/>
            <w:shd w:val="clear" w:color="auto" w:fill="auto"/>
            <w:vAlign w:val="center"/>
          </w:tcPr>
          <w:p w14:paraId="34C03FBC" w14:textId="77777777" w:rsidR="0099320B" w:rsidRPr="009128D9" w:rsidRDefault="0099320B" w:rsidP="00C240EB">
            <w:pPr>
              <w:pStyle w:val="TAC"/>
              <w:rPr>
                <w:rFonts w:eastAsia="Malgun Gothic" w:cs="Arial"/>
                <w:color w:val="000000" w:themeColor="text1"/>
                <w:lang w:eastAsia="ko-KR"/>
              </w:rPr>
            </w:pPr>
          </w:p>
        </w:tc>
        <w:tc>
          <w:tcPr>
            <w:tcW w:w="1063" w:type="dxa"/>
            <w:shd w:val="clear" w:color="auto" w:fill="auto"/>
            <w:vAlign w:val="center"/>
          </w:tcPr>
          <w:p w14:paraId="4E59DD12" w14:textId="77777777" w:rsidR="0099320B" w:rsidRPr="009128D9" w:rsidRDefault="0099320B" w:rsidP="00C240EB">
            <w:pPr>
              <w:pStyle w:val="TAC"/>
              <w:rPr>
                <w:rFonts w:eastAsia="Malgun Gothic" w:cs="Arial"/>
                <w:color w:val="000000" w:themeColor="text1"/>
                <w:lang w:eastAsia="ko-KR"/>
              </w:rPr>
            </w:pPr>
          </w:p>
        </w:tc>
        <w:tc>
          <w:tcPr>
            <w:tcW w:w="1358" w:type="dxa"/>
            <w:vMerge/>
            <w:shd w:val="clear" w:color="auto" w:fill="auto"/>
            <w:vAlign w:val="center"/>
          </w:tcPr>
          <w:p w14:paraId="6882EA35" w14:textId="77777777" w:rsidR="0099320B" w:rsidRPr="009128D9" w:rsidRDefault="0099320B" w:rsidP="00C240EB">
            <w:pPr>
              <w:pStyle w:val="TAC"/>
              <w:rPr>
                <w:rFonts w:cs="Arial"/>
                <w:color w:val="000000" w:themeColor="text1"/>
                <w:lang w:eastAsia="zh-CN"/>
              </w:rPr>
            </w:pPr>
          </w:p>
        </w:tc>
      </w:tr>
    </w:tbl>
    <w:p w14:paraId="54ECB0A3" w14:textId="77777777" w:rsidR="0099320B" w:rsidRPr="009128D9" w:rsidRDefault="0099320B" w:rsidP="0099320B">
      <w:pPr>
        <w:rPr>
          <w:color w:val="000000" w:themeColor="text1"/>
        </w:rPr>
      </w:pPr>
    </w:p>
    <w:p w14:paraId="174146DE" w14:textId="77777777" w:rsidR="0099320B" w:rsidRPr="009128D9" w:rsidRDefault="0099320B" w:rsidP="0099320B">
      <w:pPr>
        <w:pStyle w:val="Heading3"/>
        <w:rPr>
          <w:color w:val="000000" w:themeColor="text1"/>
          <w:szCs w:val="28"/>
        </w:rPr>
      </w:pPr>
      <w:bookmarkStart w:id="436" w:name="_Toc463997784"/>
      <w:bookmarkStart w:id="437" w:name="_Toc36034827"/>
      <w:bookmarkStart w:id="438" w:name="_Toc42537427"/>
      <w:bookmarkStart w:id="439" w:name="_Toc46356492"/>
      <w:bookmarkStart w:id="440" w:name="_Toc52566406"/>
      <w:bookmarkStart w:id="441" w:name="_Toc72931500"/>
      <w:bookmarkStart w:id="442" w:name="_Toc73026132"/>
      <w:bookmarkStart w:id="443" w:name="_Toc80918220"/>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436"/>
      <w:bookmarkEnd w:id="437"/>
      <w:bookmarkEnd w:id="438"/>
      <w:bookmarkEnd w:id="439"/>
      <w:bookmarkEnd w:id="440"/>
      <w:bookmarkEnd w:id="441"/>
      <w:bookmarkEnd w:id="442"/>
      <w:bookmarkEnd w:id="443"/>
    </w:p>
    <w:p w14:paraId="3E4875EF"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7CE13001" w14:textId="77777777" w:rsidR="0099320B" w:rsidRPr="009128D9" w:rsidRDefault="0099320B" w:rsidP="0099320B">
      <w:pPr>
        <w:pStyle w:val="TH"/>
        <w:rPr>
          <w:color w:val="000000" w:themeColor="text1"/>
          <w:lang w:eastAsia="zh-CN"/>
        </w:rPr>
      </w:pPr>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676B25E3" w14:textId="77777777" w:rsidTr="00C240EB">
        <w:trPr>
          <w:jc w:val="center"/>
        </w:trPr>
        <w:tc>
          <w:tcPr>
            <w:tcW w:w="2246" w:type="dxa"/>
            <w:tcBorders>
              <w:bottom w:val="nil"/>
            </w:tcBorders>
            <w:shd w:val="clear" w:color="auto" w:fill="auto"/>
          </w:tcPr>
          <w:p w14:paraId="65FBA2ED"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01A65503"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651811AE"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5D9A4BF7" w14:textId="77777777" w:rsidTr="00C240EB">
        <w:trPr>
          <w:jc w:val="center"/>
        </w:trPr>
        <w:tc>
          <w:tcPr>
            <w:tcW w:w="2246" w:type="dxa"/>
            <w:tcBorders>
              <w:top w:val="nil"/>
              <w:bottom w:val="single" w:sz="4" w:space="0" w:color="auto"/>
            </w:tcBorders>
            <w:shd w:val="clear" w:color="auto" w:fill="auto"/>
          </w:tcPr>
          <w:p w14:paraId="14996D6E"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D07C104" w14:textId="77777777" w:rsidR="0099320B" w:rsidRPr="009128D9" w:rsidRDefault="0099320B" w:rsidP="00C240EB">
            <w:pPr>
              <w:pStyle w:val="TAH"/>
              <w:rPr>
                <w:color w:val="000000" w:themeColor="text1"/>
              </w:rPr>
            </w:pPr>
          </w:p>
        </w:tc>
        <w:tc>
          <w:tcPr>
            <w:tcW w:w="1093" w:type="dxa"/>
          </w:tcPr>
          <w:p w14:paraId="0D84AF2A"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3640A9A3"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69B8A1B6"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6B20B89A"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6156E4F4"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2FD86B64" w14:textId="77777777" w:rsidTr="00C240EB">
        <w:trPr>
          <w:jc w:val="center"/>
        </w:trPr>
        <w:tc>
          <w:tcPr>
            <w:tcW w:w="2246" w:type="dxa"/>
            <w:tcBorders>
              <w:bottom w:val="nil"/>
            </w:tcBorders>
            <w:shd w:val="clear" w:color="auto" w:fill="auto"/>
          </w:tcPr>
          <w:p w14:paraId="03612F15"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4257DEC5"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4009F080"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585C3C89"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658B2C08" w14:textId="77777777" w:rsidR="0099320B" w:rsidRPr="00A1115A" w:rsidRDefault="0099320B" w:rsidP="00C240EB">
            <w:pPr>
              <w:pStyle w:val="TAC"/>
              <w:rPr>
                <w:vertAlign w:val="superscript"/>
                <w:lang w:eastAsia="zh-CN"/>
              </w:rPr>
            </w:pPr>
          </w:p>
        </w:tc>
        <w:tc>
          <w:tcPr>
            <w:tcW w:w="1093" w:type="dxa"/>
          </w:tcPr>
          <w:p w14:paraId="27252E10" w14:textId="77777777" w:rsidR="0099320B" w:rsidRPr="00A1115A" w:rsidRDefault="0099320B" w:rsidP="00C240EB">
            <w:pPr>
              <w:pStyle w:val="TAC"/>
              <w:rPr>
                <w:vertAlign w:val="superscript"/>
                <w:lang w:eastAsia="zh-CN"/>
              </w:rPr>
            </w:pPr>
          </w:p>
        </w:tc>
        <w:tc>
          <w:tcPr>
            <w:tcW w:w="1093" w:type="dxa"/>
          </w:tcPr>
          <w:p w14:paraId="5864D8A7" w14:textId="77777777" w:rsidR="0099320B" w:rsidRPr="00A1115A" w:rsidRDefault="0099320B" w:rsidP="00C240EB">
            <w:pPr>
              <w:pStyle w:val="TAC"/>
            </w:pPr>
          </w:p>
        </w:tc>
      </w:tr>
      <w:tr w:rsidR="0099320B" w:rsidRPr="009128D9" w14:paraId="0E6F331C" w14:textId="77777777" w:rsidTr="00C240EB">
        <w:trPr>
          <w:jc w:val="center"/>
        </w:trPr>
        <w:tc>
          <w:tcPr>
            <w:tcW w:w="2246" w:type="dxa"/>
            <w:tcBorders>
              <w:top w:val="nil"/>
            </w:tcBorders>
            <w:shd w:val="clear" w:color="auto" w:fill="auto"/>
          </w:tcPr>
          <w:p w14:paraId="1C9CA450"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40584164" w14:textId="77777777" w:rsidR="0099320B" w:rsidRPr="009128D9" w:rsidRDefault="0099320B" w:rsidP="00C240EB">
            <w:pPr>
              <w:pStyle w:val="TAC"/>
              <w:rPr>
                <w:color w:val="000000" w:themeColor="text1"/>
              </w:rPr>
            </w:pPr>
          </w:p>
        </w:tc>
        <w:tc>
          <w:tcPr>
            <w:tcW w:w="1093" w:type="dxa"/>
          </w:tcPr>
          <w:p w14:paraId="14D1793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4324DFD1"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78AB39C7" w14:textId="77777777" w:rsidR="0099320B" w:rsidRPr="00A1115A" w:rsidRDefault="0099320B" w:rsidP="00C240EB">
            <w:pPr>
              <w:pStyle w:val="TAC"/>
              <w:rPr>
                <w:vertAlign w:val="superscript"/>
                <w:lang w:eastAsia="zh-CN"/>
              </w:rPr>
            </w:pPr>
          </w:p>
        </w:tc>
        <w:tc>
          <w:tcPr>
            <w:tcW w:w="1093" w:type="dxa"/>
          </w:tcPr>
          <w:p w14:paraId="5BD473DD" w14:textId="77777777" w:rsidR="0099320B" w:rsidRPr="00A1115A" w:rsidRDefault="0099320B" w:rsidP="00C240EB">
            <w:pPr>
              <w:pStyle w:val="TAC"/>
              <w:rPr>
                <w:vertAlign w:val="superscript"/>
                <w:lang w:eastAsia="zh-CN"/>
              </w:rPr>
            </w:pPr>
          </w:p>
        </w:tc>
        <w:tc>
          <w:tcPr>
            <w:tcW w:w="1093" w:type="dxa"/>
          </w:tcPr>
          <w:p w14:paraId="006DC6C5" w14:textId="77777777" w:rsidR="0099320B" w:rsidRPr="00A1115A" w:rsidRDefault="0099320B" w:rsidP="00C240EB">
            <w:pPr>
              <w:pStyle w:val="TAC"/>
            </w:pPr>
          </w:p>
        </w:tc>
      </w:tr>
      <w:tr w:rsidR="0099320B" w:rsidRPr="009128D9" w14:paraId="3BA24392" w14:textId="77777777" w:rsidTr="00C240EB">
        <w:trPr>
          <w:trHeight w:val="350"/>
          <w:jc w:val="center"/>
        </w:trPr>
        <w:tc>
          <w:tcPr>
            <w:tcW w:w="8420" w:type="dxa"/>
            <w:gridSpan w:val="7"/>
          </w:tcPr>
          <w:p w14:paraId="5B086DD9"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64</w:t>
            </w:r>
            <w:r w:rsidRPr="009128D9">
              <w:rPr>
                <w:color w:val="000000" w:themeColor="text1"/>
              </w:rPr>
              <w:t>QAM.</w:t>
            </w:r>
          </w:p>
          <w:p w14:paraId="6D6AF768"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5B071C5E" w14:textId="77777777" w:rsidR="0099320B" w:rsidRPr="00295C74" w:rsidRDefault="0099320B" w:rsidP="0099320B">
      <w:pPr>
        <w:rPr>
          <w:color w:val="000000" w:themeColor="text1"/>
        </w:rPr>
      </w:pPr>
    </w:p>
    <w:p w14:paraId="3AD8244E" w14:textId="77777777" w:rsidR="0099320B" w:rsidRPr="009128D9" w:rsidRDefault="0099320B" w:rsidP="0099320B">
      <w:pPr>
        <w:pStyle w:val="Heading3"/>
        <w:rPr>
          <w:color w:val="000000" w:themeColor="text1"/>
          <w:szCs w:val="28"/>
          <w:lang w:eastAsia="x-none"/>
        </w:rPr>
      </w:pPr>
      <w:bookmarkStart w:id="444" w:name="_Toc463997785"/>
      <w:bookmarkStart w:id="445" w:name="_Toc36034828"/>
      <w:bookmarkStart w:id="446" w:name="_Toc42537428"/>
      <w:bookmarkStart w:id="447" w:name="_Toc46356493"/>
      <w:bookmarkStart w:id="448" w:name="_Toc52566407"/>
      <w:bookmarkStart w:id="449" w:name="_Toc72931501"/>
      <w:bookmarkStart w:id="450" w:name="_Toc73026133"/>
      <w:bookmarkStart w:id="451" w:name="_Toc80918221"/>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444"/>
      <w:bookmarkEnd w:id="445"/>
      <w:bookmarkEnd w:id="446"/>
      <w:bookmarkEnd w:id="447"/>
      <w:bookmarkEnd w:id="448"/>
      <w:bookmarkEnd w:id="449"/>
      <w:bookmarkEnd w:id="450"/>
      <w:bookmarkEnd w:id="451"/>
    </w:p>
    <w:p w14:paraId="10F59C3B"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39773962"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3348ACD8" w14:textId="77777777" w:rsidTr="00C240EB">
        <w:tc>
          <w:tcPr>
            <w:tcW w:w="1197" w:type="pct"/>
          </w:tcPr>
          <w:p w14:paraId="2DE1360D" w14:textId="77777777" w:rsidR="0099320B" w:rsidRPr="009128D9" w:rsidRDefault="0099320B" w:rsidP="00C240EB">
            <w:pPr>
              <w:pStyle w:val="TAH"/>
              <w:rPr>
                <w:rFonts w:cs="Arial"/>
                <w:color w:val="000000" w:themeColor="text1"/>
                <w:lang w:eastAsia="zh-CN"/>
              </w:rPr>
            </w:pPr>
          </w:p>
        </w:tc>
        <w:tc>
          <w:tcPr>
            <w:tcW w:w="3803" w:type="pct"/>
            <w:gridSpan w:val="6"/>
          </w:tcPr>
          <w:p w14:paraId="33E35535"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D2DE83C" w14:textId="77777777" w:rsidTr="00C240EB">
        <w:tc>
          <w:tcPr>
            <w:tcW w:w="1197" w:type="pct"/>
          </w:tcPr>
          <w:p w14:paraId="061BA51A"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6D99869F"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35CE7A19"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4D2EE022"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1A594408"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6D93ABEA"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5537150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76D7FE77" w14:textId="77777777" w:rsidTr="00C240EB">
        <w:tc>
          <w:tcPr>
            <w:tcW w:w="1197" w:type="pct"/>
            <w:vAlign w:val="center"/>
          </w:tcPr>
          <w:p w14:paraId="25331EF7"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3537A30D"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327701D7"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1A8E5FF6"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63042573" w14:textId="77777777" w:rsidR="0099320B" w:rsidRPr="003E4A27" w:rsidRDefault="0099320B" w:rsidP="00C240EB">
            <w:pPr>
              <w:pStyle w:val="TAC"/>
              <w:rPr>
                <w:rFonts w:eastAsia="Malgun Gothic" w:cs="Arial"/>
                <w:color w:val="000000" w:themeColor="text1"/>
                <w:lang w:eastAsia="ko-KR"/>
              </w:rPr>
            </w:pPr>
          </w:p>
        </w:tc>
        <w:tc>
          <w:tcPr>
            <w:tcW w:w="635" w:type="pct"/>
          </w:tcPr>
          <w:p w14:paraId="311D98C0" w14:textId="77777777" w:rsidR="0099320B" w:rsidRPr="003E4A27" w:rsidRDefault="0099320B" w:rsidP="00C240EB">
            <w:pPr>
              <w:pStyle w:val="TAC"/>
              <w:rPr>
                <w:rFonts w:eastAsia="Malgun Gothic" w:cs="Arial"/>
                <w:color w:val="000000" w:themeColor="text1"/>
                <w:lang w:eastAsia="ko-KR"/>
              </w:rPr>
            </w:pPr>
          </w:p>
        </w:tc>
        <w:tc>
          <w:tcPr>
            <w:tcW w:w="635" w:type="pct"/>
          </w:tcPr>
          <w:p w14:paraId="5779CDC6" w14:textId="77777777" w:rsidR="0099320B" w:rsidRPr="003E4A27" w:rsidRDefault="0099320B" w:rsidP="00C240EB">
            <w:pPr>
              <w:pStyle w:val="TAC"/>
              <w:rPr>
                <w:rFonts w:eastAsia="Malgun Gothic" w:cs="Arial"/>
                <w:color w:val="000000" w:themeColor="text1"/>
                <w:lang w:eastAsia="ko-KR"/>
              </w:rPr>
            </w:pPr>
          </w:p>
        </w:tc>
      </w:tr>
    </w:tbl>
    <w:p w14:paraId="574A1DC1" w14:textId="77777777" w:rsidR="0099320B" w:rsidRPr="009128D9" w:rsidRDefault="0099320B" w:rsidP="0099320B">
      <w:pPr>
        <w:rPr>
          <w:rFonts w:eastAsia="MS Mincho"/>
          <w:color w:val="000000" w:themeColor="text1"/>
        </w:rPr>
      </w:pPr>
    </w:p>
    <w:p w14:paraId="51645F23"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3F32A79B" w14:textId="77777777" w:rsidTr="00C240EB">
        <w:trPr>
          <w:jc w:val="center"/>
        </w:trPr>
        <w:tc>
          <w:tcPr>
            <w:tcW w:w="1668" w:type="dxa"/>
            <w:vMerge w:val="restart"/>
          </w:tcPr>
          <w:p w14:paraId="12A29C62"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035606D7"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1651122B"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30F375D" w14:textId="77777777" w:rsidTr="00C240EB">
        <w:trPr>
          <w:jc w:val="center"/>
        </w:trPr>
        <w:tc>
          <w:tcPr>
            <w:tcW w:w="1668" w:type="dxa"/>
            <w:vMerge/>
          </w:tcPr>
          <w:p w14:paraId="1554B0B0" w14:textId="77777777" w:rsidR="0099320B" w:rsidRPr="009128D9" w:rsidRDefault="0099320B" w:rsidP="00C240EB">
            <w:pPr>
              <w:pStyle w:val="TAH"/>
              <w:rPr>
                <w:rFonts w:cs="Arial"/>
                <w:color w:val="000000" w:themeColor="text1"/>
              </w:rPr>
            </w:pPr>
          </w:p>
        </w:tc>
        <w:tc>
          <w:tcPr>
            <w:tcW w:w="850" w:type="dxa"/>
            <w:vMerge/>
          </w:tcPr>
          <w:p w14:paraId="6D0B1F6F" w14:textId="77777777" w:rsidR="0099320B" w:rsidRPr="009128D9" w:rsidRDefault="0099320B" w:rsidP="00C240EB">
            <w:pPr>
              <w:pStyle w:val="TAH"/>
              <w:rPr>
                <w:rFonts w:cs="Arial"/>
                <w:color w:val="000000" w:themeColor="text1"/>
              </w:rPr>
            </w:pPr>
          </w:p>
        </w:tc>
        <w:tc>
          <w:tcPr>
            <w:tcW w:w="1418" w:type="dxa"/>
          </w:tcPr>
          <w:p w14:paraId="5EC1DACF"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DF43035"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2BEA4882"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55EC623E"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6881B525"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1C59579D" w14:textId="77777777" w:rsidTr="00C240EB">
        <w:trPr>
          <w:jc w:val="center"/>
        </w:trPr>
        <w:tc>
          <w:tcPr>
            <w:tcW w:w="1668" w:type="dxa"/>
          </w:tcPr>
          <w:p w14:paraId="09CBCC58"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6A6B1279"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28B0A93D"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21A19628" w14:textId="77777777" w:rsidTr="00C240EB">
        <w:trPr>
          <w:jc w:val="center"/>
        </w:trPr>
        <w:tc>
          <w:tcPr>
            <w:tcW w:w="1668" w:type="dxa"/>
            <w:vAlign w:val="bottom"/>
          </w:tcPr>
          <w:p w14:paraId="2A82DC5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794B687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5CF48BC7"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2CA3419D"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0E18E23B" w14:textId="77777777" w:rsidR="0099320B" w:rsidRPr="009128D9" w:rsidRDefault="0099320B" w:rsidP="00C240EB">
            <w:pPr>
              <w:pStyle w:val="TAC"/>
              <w:rPr>
                <w:rFonts w:cs="Arial"/>
                <w:color w:val="000000" w:themeColor="text1"/>
              </w:rPr>
            </w:pPr>
          </w:p>
        </w:tc>
        <w:tc>
          <w:tcPr>
            <w:tcW w:w="1418" w:type="dxa"/>
          </w:tcPr>
          <w:p w14:paraId="6BAB9BC4" w14:textId="77777777" w:rsidR="0099320B" w:rsidRPr="009128D9" w:rsidRDefault="0099320B" w:rsidP="00C240EB">
            <w:pPr>
              <w:pStyle w:val="TAC"/>
              <w:rPr>
                <w:rFonts w:cs="Arial"/>
                <w:color w:val="000000" w:themeColor="text1"/>
              </w:rPr>
            </w:pPr>
          </w:p>
        </w:tc>
        <w:tc>
          <w:tcPr>
            <w:tcW w:w="1525" w:type="dxa"/>
          </w:tcPr>
          <w:p w14:paraId="3183A018" w14:textId="77777777" w:rsidR="0099320B" w:rsidRPr="009128D9" w:rsidRDefault="0099320B" w:rsidP="00C240EB">
            <w:pPr>
              <w:pStyle w:val="TAC"/>
              <w:rPr>
                <w:rFonts w:cs="Arial"/>
                <w:color w:val="000000" w:themeColor="text1"/>
              </w:rPr>
            </w:pPr>
          </w:p>
        </w:tc>
      </w:tr>
      <w:tr w:rsidR="0099320B" w:rsidRPr="009128D9" w14:paraId="3E72AEA7" w14:textId="77777777" w:rsidTr="00C240EB">
        <w:trPr>
          <w:jc w:val="center"/>
        </w:trPr>
        <w:tc>
          <w:tcPr>
            <w:tcW w:w="1668" w:type="dxa"/>
          </w:tcPr>
          <w:p w14:paraId="4F0A436A"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57C90CE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5700DA2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56BCE0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26F032E7" w14:textId="77777777" w:rsidR="0099320B" w:rsidRPr="009128D9" w:rsidRDefault="0099320B" w:rsidP="00C240EB">
            <w:pPr>
              <w:pStyle w:val="TAC"/>
              <w:rPr>
                <w:rFonts w:cs="Arial"/>
                <w:color w:val="000000" w:themeColor="text1"/>
                <w:lang w:eastAsia="zh-CN"/>
              </w:rPr>
            </w:pPr>
          </w:p>
        </w:tc>
        <w:tc>
          <w:tcPr>
            <w:tcW w:w="1418" w:type="dxa"/>
          </w:tcPr>
          <w:p w14:paraId="67DD8F9F" w14:textId="77777777" w:rsidR="0099320B" w:rsidRPr="009128D9" w:rsidRDefault="0099320B" w:rsidP="00C240EB">
            <w:pPr>
              <w:pStyle w:val="TAC"/>
              <w:rPr>
                <w:rFonts w:cs="Arial"/>
                <w:color w:val="000000" w:themeColor="text1"/>
                <w:lang w:eastAsia="ko-KR"/>
              </w:rPr>
            </w:pPr>
          </w:p>
        </w:tc>
        <w:tc>
          <w:tcPr>
            <w:tcW w:w="1525" w:type="dxa"/>
          </w:tcPr>
          <w:p w14:paraId="39DBC072" w14:textId="77777777" w:rsidR="0099320B" w:rsidRPr="009128D9" w:rsidRDefault="0099320B" w:rsidP="00C240EB">
            <w:pPr>
              <w:pStyle w:val="TAC"/>
              <w:rPr>
                <w:rFonts w:cs="Arial"/>
                <w:color w:val="000000" w:themeColor="text1"/>
                <w:lang w:eastAsia="zh-CN"/>
              </w:rPr>
            </w:pPr>
          </w:p>
        </w:tc>
      </w:tr>
      <w:tr w:rsidR="0099320B" w:rsidRPr="009128D9" w14:paraId="01BBA5ED" w14:textId="77777777" w:rsidTr="00C240EB">
        <w:trPr>
          <w:jc w:val="center"/>
        </w:trPr>
        <w:tc>
          <w:tcPr>
            <w:tcW w:w="1668" w:type="dxa"/>
          </w:tcPr>
          <w:p w14:paraId="50A32352"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D8ED4C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0B85EE40"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C11CED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4237D8EE" w14:textId="77777777" w:rsidR="0099320B" w:rsidRPr="009128D9" w:rsidRDefault="0099320B" w:rsidP="00C240EB">
            <w:pPr>
              <w:pStyle w:val="TAC"/>
              <w:rPr>
                <w:rFonts w:cs="Arial"/>
                <w:color w:val="000000" w:themeColor="text1"/>
              </w:rPr>
            </w:pPr>
          </w:p>
        </w:tc>
        <w:tc>
          <w:tcPr>
            <w:tcW w:w="1418" w:type="dxa"/>
            <w:vAlign w:val="center"/>
          </w:tcPr>
          <w:p w14:paraId="7389F45B" w14:textId="77777777" w:rsidR="0099320B" w:rsidRPr="009128D9" w:rsidRDefault="0099320B" w:rsidP="00C240EB">
            <w:pPr>
              <w:pStyle w:val="TAC"/>
              <w:rPr>
                <w:rFonts w:cs="Arial"/>
                <w:color w:val="000000" w:themeColor="text1"/>
                <w:lang w:eastAsia="zh-CN"/>
              </w:rPr>
            </w:pPr>
          </w:p>
        </w:tc>
        <w:tc>
          <w:tcPr>
            <w:tcW w:w="1525" w:type="dxa"/>
            <w:vAlign w:val="center"/>
          </w:tcPr>
          <w:p w14:paraId="0E70355B" w14:textId="77777777" w:rsidR="0099320B" w:rsidRPr="009128D9" w:rsidRDefault="0099320B" w:rsidP="00C240EB">
            <w:pPr>
              <w:pStyle w:val="TAC"/>
              <w:rPr>
                <w:rFonts w:cs="Arial"/>
                <w:color w:val="000000" w:themeColor="text1"/>
              </w:rPr>
            </w:pPr>
          </w:p>
        </w:tc>
      </w:tr>
      <w:tr w:rsidR="0099320B" w:rsidRPr="009128D9" w14:paraId="38617736" w14:textId="77777777" w:rsidTr="00C240EB">
        <w:trPr>
          <w:trHeight w:val="398"/>
          <w:jc w:val="center"/>
        </w:trPr>
        <w:tc>
          <w:tcPr>
            <w:tcW w:w="9855" w:type="dxa"/>
            <w:gridSpan w:val="7"/>
          </w:tcPr>
          <w:p w14:paraId="16D91B9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22051774"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4A959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5pt" o:ole="">
                  <v:imagedata r:id="rId26" o:title=""/>
                </v:shape>
                <o:OLEObject Type="Embed" ProgID="Equation.3" ShapeID="_x0000_i1025" DrawAspect="Content" ObjectID="_1692698585" r:id="rId2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E2723B1" w14:textId="77777777" w:rsidR="0099320B" w:rsidRPr="009128D9" w:rsidRDefault="0099320B" w:rsidP="0099320B">
      <w:pPr>
        <w:rPr>
          <w:color w:val="000000" w:themeColor="text1"/>
        </w:rPr>
      </w:pPr>
    </w:p>
    <w:p w14:paraId="0E91054F"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14:paraId="12125524"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6C85708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563ADA29"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2AD03F1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18A31BC1" w14:textId="77777777" w:rsidTr="00C240EB">
        <w:tc>
          <w:tcPr>
            <w:tcW w:w="0" w:type="auto"/>
            <w:vMerge/>
            <w:tcBorders>
              <w:top w:val="single" w:sz="4" w:space="0" w:color="auto"/>
              <w:left w:val="single" w:sz="4" w:space="0" w:color="auto"/>
              <w:bottom w:val="single" w:sz="4" w:space="0" w:color="auto"/>
              <w:right w:val="single" w:sz="4" w:space="0" w:color="auto"/>
            </w:tcBorders>
          </w:tcPr>
          <w:p w14:paraId="6459077D"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46813634"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6094307"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0C5D5117"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72FCA842"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61CFE210"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7F2063D7"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144B6879"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446C7D46"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10ECF2F"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002EEF02"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2393C44B"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76DE3D4C"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46E282D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C28A95" w14:textId="77777777" w:rsidR="0099320B" w:rsidRPr="003E4A27" w:rsidRDefault="0099320B" w:rsidP="00C240EB">
            <w:pPr>
              <w:pStyle w:val="TAC"/>
              <w:rPr>
                <w:rFonts w:eastAsia="Malgun Gothic" w:cs="Arial"/>
                <w:color w:val="000000" w:themeColor="text1"/>
                <w:lang w:eastAsia="ko-KR"/>
              </w:rPr>
            </w:pPr>
          </w:p>
        </w:tc>
      </w:tr>
      <w:tr w:rsidR="0099320B" w:rsidRPr="009128D9" w14:paraId="38091A3C"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2BF3A4A1"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3CFF7095"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2E8ED188" w14:textId="77777777" w:rsidR="0099320B" w:rsidRPr="003E4A27" w:rsidRDefault="0099320B" w:rsidP="00C240EB">
            <w:pPr>
              <w:pStyle w:val="TAC"/>
              <w:rPr>
                <w:rFonts w:eastAsia="Malgun Gothic" w:cs="Arial"/>
                <w:color w:val="000000" w:themeColor="text1"/>
                <w:lang w:eastAsia="ko-KR"/>
              </w:rPr>
            </w:pPr>
            <w:r>
              <w:rPr>
                <w:rFonts w:eastAsia="Malgun Gothic" w:cs="Arial" w:hint="eastAsia"/>
                <w:color w:val="000000" w:themeColor="text1"/>
                <w:lang w:eastAsia="ko-KR"/>
              </w:rPr>
              <w:t>-25</w:t>
            </w:r>
          </w:p>
        </w:tc>
      </w:tr>
      <w:tr w:rsidR="0099320B" w:rsidRPr="009128D9" w14:paraId="38D31F98" w14:textId="77777777" w:rsidTr="00C240EB">
        <w:tc>
          <w:tcPr>
            <w:tcW w:w="0" w:type="auto"/>
            <w:tcBorders>
              <w:top w:val="single" w:sz="4" w:space="0" w:color="auto"/>
              <w:left w:val="single" w:sz="4" w:space="0" w:color="auto"/>
              <w:bottom w:val="single" w:sz="4" w:space="0" w:color="auto"/>
              <w:right w:val="single" w:sz="4" w:space="0" w:color="auto"/>
            </w:tcBorders>
          </w:tcPr>
          <w:p w14:paraId="504042BE"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4C4D4FC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FAA6E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6E23121"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6E839BD2"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49FDC984"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28289B1B" w14:textId="77777777" w:rsidR="0099320B" w:rsidRPr="009128D9" w:rsidRDefault="0099320B" w:rsidP="00C240EB">
            <w:pPr>
              <w:pStyle w:val="TAC"/>
              <w:rPr>
                <w:rFonts w:cs="Arial"/>
                <w:color w:val="000000" w:themeColor="text1"/>
                <w:lang w:eastAsia="ko-KR"/>
              </w:rPr>
            </w:pPr>
          </w:p>
        </w:tc>
      </w:tr>
      <w:tr w:rsidR="0099320B" w:rsidRPr="009128D9" w14:paraId="417ECEAB" w14:textId="77777777" w:rsidTr="00C240EB">
        <w:tc>
          <w:tcPr>
            <w:tcW w:w="0" w:type="auto"/>
            <w:tcBorders>
              <w:top w:val="single" w:sz="4" w:space="0" w:color="auto"/>
              <w:left w:val="single" w:sz="4" w:space="0" w:color="auto"/>
              <w:bottom w:val="single" w:sz="4" w:space="0" w:color="auto"/>
              <w:right w:val="single" w:sz="4" w:space="0" w:color="auto"/>
            </w:tcBorders>
          </w:tcPr>
          <w:p w14:paraId="166FDA52"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5C1735EF"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17CE9D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3024AD8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0A2229F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5BB12C8E"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370725C8"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284131E4"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6823AF33"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C051A49"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2ACE256F" w14:textId="77777777" w:rsidR="0099320B" w:rsidRPr="009128D9" w:rsidRDefault="0099320B" w:rsidP="00C240EB">
            <w:pPr>
              <w:pStyle w:val="TAC"/>
              <w:rPr>
                <w:rFonts w:cs="Arial"/>
                <w:color w:val="000000" w:themeColor="text1"/>
              </w:rPr>
            </w:pPr>
          </w:p>
        </w:tc>
      </w:tr>
      <w:tr w:rsidR="0099320B" w:rsidRPr="009128D9" w14:paraId="7A3B2AE4"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38CB4A91"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69F86B59"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683A741C">
                <v:shape id="_x0000_i1026" type="#_x0000_t75" style="width:114pt;height:14.5pt" o:ole="">
                  <v:imagedata r:id="rId26" o:title=""/>
                </v:shape>
                <o:OLEObject Type="Embed" ProgID="Equation.3" ShapeID="_x0000_i1026" DrawAspect="Content" ObjectID="_1692698586" r:id="rId28"/>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4AE96CCE" w14:textId="77777777" w:rsidR="0099320B" w:rsidRPr="009128D9" w:rsidRDefault="0099320B" w:rsidP="0099320B">
      <w:pPr>
        <w:rPr>
          <w:color w:val="000000" w:themeColor="text1"/>
        </w:rPr>
      </w:pPr>
    </w:p>
    <w:p w14:paraId="77FFFDF7" w14:textId="77777777" w:rsidR="0099320B" w:rsidRPr="009128D9" w:rsidRDefault="0099320B" w:rsidP="0099320B">
      <w:pPr>
        <w:pStyle w:val="Heading3"/>
        <w:rPr>
          <w:color w:val="000000" w:themeColor="text1"/>
          <w:szCs w:val="28"/>
          <w:lang w:eastAsia="x-none"/>
        </w:rPr>
      </w:pPr>
      <w:bookmarkStart w:id="452" w:name="_Toc463997786"/>
      <w:bookmarkStart w:id="453" w:name="_Toc36034829"/>
      <w:bookmarkStart w:id="454" w:name="_Toc42537429"/>
      <w:bookmarkStart w:id="455" w:name="_Toc46356494"/>
      <w:bookmarkStart w:id="456" w:name="_Toc52566408"/>
      <w:bookmarkStart w:id="457" w:name="_Toc72931502"/>
      <w:bookmarkStart w:id="458" w:name="_Toc73026134"/>
      <w:bookmarkStart w:id="459" w:name="_Toc80918222"/>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452"/>
      <w:bookmarkEnd w:id="453"/>
      <w:bookmarkEnd w:id="454"/>
      <w:bookmarkEnd w:id="455"/>
      <w:bookmarkEnd w:id="456"/>
      <w:bookmarkEnd w:id="457"/>
      <w:bookmarkEnd w:id="458"/>
      <w:bookmarkEnd w:id="459"/>
    </w:p>
    <w:p w14:paraId="32BED27C" w14:textId="77777777" w:rsidR="0099320B" w:rsidRPr="009128D9" w:rsidRDefault="0099320B" w:rsidP="0099320B">
      <w:pPr>
        <w:pStyle w:val="Heading4"/>
        <w:ind w:leftChars="11" w:left="1440"/>
        <w:rPr>
          <w:color w:val="000000" w:themeColor="text1"/>
          <w:lang w:eastAsia="x-none"/>
        </w:rPr>
      </w:pPr>
      <w:bookmarkStart w:id="460" w:name="_Toc463997787"/>
      <w:bookmarkStart w:id="461" w:name="_Toc36034830"/>
      <w:bookmarkStart w:id="462" w:name="_Toc42537430"/>
      <w:bookmarkStart w:id="463" w:name="_Toc46356495"/>
      <w:bookmarkStart w:id="464" w:name="_Toc52566409"/>
      <w:bookmarkStart w:id="465" w:name="_Toc72931503"/>
      <w:bookmarkStart w:id="466" w:name="_Toc73026135"/>
      <w:bookmarkStart w:id="467" w:name="_Toc80918223"/>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460"/>
      <w:bookmarkEnd w:id="461"/>
      <w:bookmarkEnd w:id="462"/>
      <w:bookmarkEnd w:id="463"/>
      <w:bookmarkEnd w:id="464"/>
      <w:bookmarkEnd w:id="465"/>
      <w:bookmarkEnd w:id="466"/>
      <w:bookmarkEnd w:id="467"/>
    </w:p>
    <w:p w14:paraId="5D9DAC4C"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04E7C3DE"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2654EAE0" w14:textId="77777777" w:rsidTr="00C240EB">
        <w:trPr>
          <w:trHeight w:val="187"/>
          <w:jc w:val="center"/>
        </w:trPr>
        <w:tc>
          <w:tcPr>
            <w:tcW w:w="1460" w:type="pct"/>
            <w:tcBorders>
              <w:bottom w:val="nil"/>
            </w:tcBorders>
            <w:shd w:val="clear" w:color="auto" w:fill="auto"/>
            <w:vAlign w:val="center"/>
          </w:tcPr>
          <w:p w14:paraId="4A51D0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3FB78DF8" w14:textId="77777777" w:rsidR="0099320B" w:rsidRPr="00A1115A" w:rsidRDefault="0099320B" w:rsidP="00C240EB">
            <w:pPr>
              <w:pStyle w:val="TAH"/>
            </w:pPr>
            <w:r w:rsidRPr="00A1115A">
              <w:t>Units</w:t>
            </w:r>
          </w:p>
        </w:tc>
        <w:tc>
          <w:tcPr>
            <w:tcW w:w="3028" w:type="pct"/>
            <w:gridSpan w:val="5"/>
          </w:tcPr>
          <w:p w14:paraId="7FCE3F07" w14:textId="77777777" w:rsidR="0099320B" w:rsidRPr="00A1115A" w:rsidRDefault="0099320B" w:rsidP="00C240EB">
            <w:pPr>
              <w:pStyle w:val="TAH"/>
            </w:pPr>
            <w:r w:rsidRPr="00A1115A">
              <w:t>Channel bandwidth</w:t>
            </w:r>
          </w:p>
        </w:tc>
      </w:tr>
      <w:tr w:rsidR="0099320B" w:rsidRPr="00A1115A" w14:paraId="14AEB49C" w14:textId="77777777" w:rsidTr="00C240EB">
        <w:trPr>
          <w:trHeight w:val="187"/>
          <w:jc w:val="center"/>
        </w:trPr>
        <w:tc>
          <w:tcPr>
            <w:tcW w:w="1460" w:type="pct"/>
            <w:tcBorders>
              <w:top w:val="nil"/>
              <w:bottom w:val="single" w:sz="4" w:space="0" w:color="auto"/>
            </w:tcBorders>
            <w:shd w:val="clear" w:color="auto" w:fill="auto"/>
            <w:vAlign w:val="center"/>
          </w:tcPr>
          <w:p w14:paraId="22C36C9E"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3E2AA9B0" w14:textId="77777777" w:rsidR="0099320B" w:rsidRPr="00A1115A" w:rsidRDefault="0099320B" w:rsidP="00C240EB">
            <w:pPr>
              <w:pStyle w:val="TAH"/>
            </w:pPr>
          </w:p>
        </w:tc>
        <w:tc>
          <w:tcPr>
            <w:tcW w:w="582" w:type="pct"/>
          </w:tcPr>
          <w:p w14:paraId="05BC98F0"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2F43D40E"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582ADEA6"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7FAC5DAB"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2926162"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49F38E21" w14:textId="77777777" w:rsidTr="00C240EB">
        <w:trPr>
          <w:trHeight w:val="187"/>
          <w:jc w:val="center"/>
        </w:trPr>
        <w:tc>
          <w:tcPr>
            <w:tcW w:w="1460" w:type="pct"/>
            <w:vMerge w:val="restart"/>
            <w:shd w:val="clear" w:color="auto" w:fill="auto"/>
          </w:tcPr>
          <w:p w14:paraId="0D538D81" w14:textId="77777777" w:rsidR="0099320B" w:rsidRPr="00A1115A" w:rsidRDefault="0099320B" w:rsidP="00C240EB">
            <w:pPr>
              <w:pStyle w:val="TAL"/>
            </w:pPr>
            <w:r w:rsidRPr="00A1115A">
              <w:t>Power in transmission bandwidth configuration</w:t>
            </w:r>
          </w:p>
        </w:tc>
        <w:tc>
          <w:tcPr>
            <w:tcW w:w="512" w:type="pct"/>
          </w:tcPr>
          <w:p w14:paraId="5968569E" w14:textId="77777777" w:rsidR="0099320B" w:rsidRPr="00A1115A" w:rsidRDefault="0099320B" w:rsidP="00C240EB">
            <w:pPr>
              <w:pStyle w:val="TAC"/>
            </w:pPr>
            <w:r w:rsidRPr="00A1115A">
              <w:t>dBm</w:t>
            </w:r>
          </w:p>
        </w:tc>
        <w:tc>
          <w:tcPr>
            <w:tcW w:w="3028" w:type="pct"/>
            <w:gridSpan w:val="5"/>
          </w:tcPr>
          <w:p w14:paraId="12CFD38D"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780A6A43" w14:textId="77777777" w:rsidTr="00C240EB">
        <w:trPr>
          <w:trHeight w:val="187"/>
          <w:jc w:val="center"/>
        </w:trPr>
        <w:tc>
          <w:tcPr>
            <w:tcW w:w="1460" w:type="pct"/>
            <w:vMerge/>
            <w:shd w:val="clear" w:color="auto" w:fill="auto"/>
          </w:tcPr>
          <w:p w14:paraId="1FA073E3" w14:textId="77777777" w:rsidR="0099320B" w:rsidRPr="00A1115A" w:rsidRDefault="0099320B" w:rsidP="00C240EB">
            <w:pPr>
              <w:pStyle w:val="TAL"/>
            </w:pPr>
          </w:p>
        </w:tc>
        <w:tc>
          <w:tcPr>
            <w:tcW w:w="512" w:type="pct"/>
          </w:tcPr>
          <w:p w14:paraId="698A9485" w14:textId="77777777" w:rsidR="0099320B" w:rsidRPr="00A1115A" w:rsidRDefault="0099320B" w:rsidP="00C240EB">
            <w:pPr>
              <w:pStyle w:val="TAC"/>
            </w:pPr>
            <w:r w:rsidRPr="00A1115A">
              <w:t>dB</w:t>
            </w:r>
          </w:p>
        </w:tc>
        <w:tc>
          <w:tcPr>
            <w:tcW w:w="582" w:type="pct"/>
          </w:tcPr>
          <w:p w14:paraId="04708FFB" w14:textId="77777777" w:rsidR="0099320B" w:rsidRPr="00A1115A" w:rsidRDefault="0099320B" w:rsidP="00C240EB">
            <w:pPr>
              <w:pStyle w:val="TAC"/>
              <w:rPr>
                <w:lang w:eastAsia="zh-CN"/>
              </w:rPr>
            </w:pPr>
            <w:r>
              <w:rPr>
                <w:rFonts w:hint="eastAsia"/>
                <w:lang w:eastAsia="zh-CN"/>
              </w:rPr>
              <w:t>6</w:t>
            </w:r>
          </w:p>
        </w:tc>
        <w:tc>
          <w:tcPr>
            <w:tcW w:w="584" w:type="pct"/>
          </w:tcPr>
          <w:p w14:paraId="6D50459B" w14:textId="77777777" w:rsidR="0099320B" w:rsidRPr="00A1115A" w:rsidRDefault="0099320B" w:rsidP="00C240EB">
            <w:pPr>
              <w:pStyle w:val="TAC"/>
            </w:pPr>
            <w:r w:rsidRPr="00A1115A">
              <w:t>6</w:t>
            </w:r>
          </w:p>
        </w:tc>
        <w:tc>
          <w:tcPr>
            <w:tcW w:w="584" w:type="pct"/>
          </w:tcPr>
          <w:p w14:paraId="3B8B38B4" w14:textId="77777777" w:rsidR="0099320B" w:rsidRPr="00A1115A" w:rsidRDefault="0099320B" w:rsidP="00C240EB">
            <w:pPr>
              <w:pStyle w:val="TAC"/>
            </w:pPr>
          </w:p>
        </w:tc>
        <w:tc>
          <w:tcPr>
            <w:tcW w:w="659" w:type="pct"/>
          </w:tcPr>
          <w:p w14:paraId="670B32B8" w14:textId="77777777" w:rsidR="0099320B" w:rsidRPr="00A1115A" w:rsidRDefault="0099320B" w:rsidP="00C240EB">
            <w:pPr>
              <w:pStyle w:val="TAC"/>
              <w:rPr>
                <w:lang w:val="sv-SE" w:eastAsia="zh-CN"/>
              </w:rPr>
            </w:pPr>
          </w:p>
        </w:tc>
        <w:tc>
          <w:tcPr>
            <w:tcW w:w="619" w:type="pct"/>
          </w:tcPr>
          <w:p w14:paraId="33A5BB2D" w14:textId="77777777" w:rsidR="0099320B" w:rsidRPr="00A1115A" w:rsidRDefault="0099320B" w:rsidP="00C240EB">
            <w:pPr>
              <w:pStyle w:val="TAC"/>
              <w:rPr>
                <w:lang w:val="sv-SE"/>
              </w:rPr>
            </w:pPr>
          </w:p>
        </w:tc>
      </w:tr>
      <w:tr w:rsidR="0099320B" w:rsidRPr="00A1115A" w14:paraId="5CCC4074" w14:textId="77777777" w:rsidTr="00C240EB">
        <w:trPr>
          <w:trHeight w:val="187"/>
          <w:jc w:val="center"/>
        </w:trPr>
        <w:tc>
          <w:tcPr>
            <w:tcW w:w="1460" w:type="pct"/>
            <w:shd w:val="clear" w:color="auto" w:fill="auto"/>
          </w:tcPr>
          <w:p w14:paraId="429B800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628B77C3" w14:textId="77777777" w:rsidR="0099320B" w:rsidRPr="00A1115A" w:rsidRDefault="0099320B" w:rsidP="00C240EB">
            <w:pPr>
              <w:pStyle w:val="TAC"/>
              <w:rPr>
                <w:lang w:val="sv-SE"/>
              </w:rPr>
            </w:pPr>
            <w:r w:rsidRPr="00A1115A">
              <w:rPr>
                <w:lang w:val="sv-SE"/>
              </w:rPr>
              <w:t>MHz</w:t>
            </w:r>
          </w:p>
        </w:tc>
        <w:tc>
          <w:tcPr>
            <w:tcW w:w="3028" w:type="pct"/>
            <w:gridSpan w:val="5"/>
          </w:tcPr>
          <w:p w14:paraId="1B7E7146"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6257CBA6" w14:textId="77777777" w:rsidTr="00C240EB">
        <w:trPr>
          <w:trHeight w:val="187"/>
          <w:jc w:val="center"/>
        </w:trPr>
        <w:tc>
          <w:tcPr>
            <w:tcW w:w="1460" w:type="pct"/>
            <w:shd w:val="clear" w:color="auto" w:fill="auto"/>
          </w:tcPr>
          <w:p w14:paraId="22D17A8F"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59578050" w14:textId="77777777" w:rsidR="0099320B" w:rsidRPr="00A1115A" w:rsidRDefault="0099320B" w:rsidP="00C240EB">
            <w:pPr>
              <w:pStyle w:val="TAC"/>
              <w:rPr>
                <w:lang w:val="sv-SE"/>
              </w:rPr>
            </w:pPr>
            <w:r w:rsidRPr="00A1115A">
              <w:rPr>
                <w:lang w:val="sv-SE"/>
              </w:rPr>
              <w:t>MHz</w:t>
            </w:r>
          </w:p>
        </w:tc>
        <w:tc>
          <w:tcPr>
            <w:tcW w:w="3028" w:type="pct"/>
            <w:gridSpan w:val="5"/>
          </w:tcPr>
          <w:p w14:paraId="0CE25807"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78B7F874" w14:textId="77777777" w:rsidTr="00C240EB">
        <w:trPr>
          <w:trHeight w:val="187"/>
          <w:jc w:val="center"/>
        </w:trPr>
        <w:tc>
          <w:tcPr>
            <w:tcW w:w="1460" w:type="pct"/>
            <w:shd w:val="clear" w:color="auto" w:fill="auto"/>
          </w:tcPr>
          <w:p w14:paraId="5D2C879A"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105B1928" w14:textId="77777777" w:rsidR="0099320B" w:rsidRPr="00A1115A" w:rsidRDefault="0099320B" w:rsidP="00C240EB">
            <w:pPr>
              <w:pStyle w:val="TAC"/>
              <w:rPr>
                <w:lang w:val="sv-SE"/>
              </w:rPr>
            </w:pPr>
            <w:r w:rsidRPr="00A1115A">
              <w:rPr>
                <w:lang w:val="sv-SE"/>
              </w:rPr>
              <w:t>MHz</w:t>
            </w:r>
          </w:p>
        </w:tc>
        <w:tc>
          <w:tcPr>
            <w:tcW w:w="3028" w:type="pct"/>
            <w:gridSpan w:val="5"/>
          </w:tcPr>
          <w:p w14:paraId="11E0D0D3"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19BDB934" w14:textId="77777777" w:rsidTr="00C240EB">
        <w:trPr>
          <w:trHeight w:val="187"/>
          <w:jc w:val="center"/>
        </w:trPr>
        <w:tc>
          <w:tcPr>
            <w:tcW w:w="5000" w:type="pct"/>
            <w:gridSpan w:val="7"/>
          </w:tcPr>
          <w:p w14:paraId="44C3771F"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1E76CAAC" w14:textId="77777777" w:rsidR="0099320B" w:rsidRPr="009128D9" w:rsidRDefault="0099320B" w:rsidP="0099320B">
      <w:pPr>
        <w:rPr>
          <w:color w:val="000000" w:themeColor="text1"/>
        </w:rPr>
      </w:pPr>
    </w:p>
    <w:p w14:paraId="4E49E69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1B306DD1" w14:textId="77777777" w:rsidTr="00C240EB">
        <w:trPr>
          <w:jc w:val="center"/>
        </w:trPr>
        <w:tc>
          <w:tcPr>
            <w:tcW w:w="1199" w:type="dxa"/>
          </w:tcPr>
          <w:p w14:paraId="04206BAE"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6ACF9B7F"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398D343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79185314"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35381C34"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449ECD22"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936FF54" w14:textId="77777777" w:rsidTr="00C240EB">
        <w:trPr>
          <w:jc w:val="center"/>
        </w:trPr>
        <w:tc>
          <w:tcPr>
            <w:tcW w:w="1199" w:type="dxa"/>
            <w:vMerge w:val="restart"/>
            <w:vAlign w:val="center"/>
          </w:tcPr>
          <w:p w14:paraId="2BF1A3F3"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702B5D8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4AAF92A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4C99FAB1"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4A3332F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86FEC18" w14:textId="77777777" w:rsidTr="00C240EB">
        <w:trPr>
          <w:jc w:val="center"/>
        </w:trPr>
        <w:tc>
          <w:tcPr>
            <w:tcW w:w="1199" w:type="dxa"/>
            <w:vMerge/>
          </w:tcPr>
          <w:p w14:paraId="3DEE0BF0" w14:textId="77777777" w:rsidR="0099320B" w:rsidRPr="009128D9" w:rsidRDefault="0099320B" w:rsidP="00C240EB">
            <w:pPr>
              <w:pStyle w:val="TAC"/>
              <w:rPr>
                <w:rFonts w:cs="Arial"/>
                <w:color w:val="000000" w:themeColor="text1"/>
                <w:lang w:eastAsia="zh-CN"/>
              </w:rPr>
            </w:pPr>
          </w:p>
        </w:tc>
        <w:tc>
          <w:tcPr>
            <w:tcW w:w="1134" w:type="dxa"/>
            <w:vAlign w:val="center"/>
          </w:tcPr>
          <w:p w14:paraId="704CC888"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CB5FB26"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C70B073"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0A2E2F35"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8D5A872"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27ABECFD"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09AF7C02"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2C3500E4"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5DDA8E47" w14:textId="77777777" w:rsidTr="00C240EB">
        <w:trPr>
          <w:jc w:val="center"/>
        </w:trPr>
        <w:tc>
          <w:tcPr>
            <w:tcW w:w="1199" w:type="dxa"/>
            <w:vMerge/>
            <w:vAlign w:val="center"/>
          </w:tcPr>
          <w:p w14:paraId="48C11036" w14:textId="77777777" w:rsidR="0099320B" w:rsidRPr="009128D9" w:rsidRDefault="0099320B" w:rsidP="00C240EB">
            <w:pPr>
              <w:pStyle w:val="TAC"/>
              <w:rPr>
                <w:rFonts w:cs="Arial"/>
                <w:color w:val="000000" w:themeColor="text1"/>
                <w:lang w:eastAsia="zh-CN"/>
              </w:rPr>
            </w:pPr>
          </w:p>
        </w:tc>
        <w:tc>
          <w:tcPr>
            <w:tcW w:w="1134" w:type="dxa"/>
            <w:vAlign w:val="center"/>
          </w:tcPr>
          <w:p w14:paraId="3197CA0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272D286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0A74FA47"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44B2220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00CF3A49"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28FBC5A8"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4C706400" w14:textId="77777777" w:rsidTr="00C240EB">
        <w:trPr>
          <w:jc w:val="center"/>
        </w:trPr>
        <w:tc>
          <w:tcPr>
            <w:tcW w:w="7506" w:type="dxa"/>
            <w:gridSpan w:val="6"/>
            <w:vAlign w:val="center"/>
          </w:tcPr>
          <w:p w14:paraId="249133BE"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17AB811"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BF45F49"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38F837C8"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2580B957"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56531599"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585552D">
                <v:shape id="_x0000_i1027" type="#_x0000_t75" style="width:114.5pt;height:14.5pt" o:ole="">
                  <v:imagedata r:id="rId26" o:title=""/>
                </v:shape>
                <o:OLEObject Type="Embed" ProgID="Equation.3" ShapeID="_x0000_i1027" DrawAspect="Content" ObjectID="_1692698587" r:id="rId29"/>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EB9308A" w14:textId="77777777" w:rsidR="0099320B" w:rsidRPr="009128D9" w:rsidRDefault="0099320B" w:rsidP="0099320B">
      <w:pPr>
        <w:rPr>
          <w:color w:val="000000" w:themeColor="text1"/>
        </w:rPr>
      </w:pPr>
    </w:p>
    <w:p w14:paraId="7187DE1E" w14:textId="77777777" w:rsidR="0099320B" w:rsidRPr="009128D9" w:rsidRDefault="0099320B" w:rsidP="0099320B">
      <w:pPr>
        <w:pStyle w:val="Heading4"/>
        <w:ind w:leftChars="11" w:left="1440"/>
        <w:rPr>
          <w:color w:val="000000" w:themeColor="text1"/>
          <w:lang w:eastAsia="x-none"/>
        </w:rPr>
      </w:pPr>
      <w:bookmarkStart w:id="468" w:name="_Toc463997788"/>
      <w:bookmarkStart w:id="469" w:name="_Toc36034831"/>
      <w:bookmarkStart w:id="470" w:name="_Toc42537431"/>
      <w:bookmarkStart w:id="471" w:name="_Toc46356496"/>
      <w:bookmarkStart w:id="472" w:name="_Toc52566410"/>
      <w:bookmarkStart w:id="473" w:name="_Toc72931504"/>
      <w:bookmarkStart w:id="474" w:name="_Toc73026136"/>
      <w:bookmarkStart w:id="475" w:name="_Toc80918224"/>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468"/>
      <w:bookmarkEnd w:id="469"/>
      <w:bookmarkEnd w:id="470"/>
      <w:bookmarkEnd w:id="471"/>
      <w:bookmarkEnd w:id="472"/>
      <w:bookmarkEnd w:id="473"/>
      <w:bookmarkEnd w:id="474"/>
      <w:bookmarkEnd w:id="475"/>
    </w:p>
    <w:p w14:paraId="046129C0"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1E8B602D"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63F5656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1D639445" w14:textId="77777777" w:rsidTr="00C240EB">
        <w:trPr>
          <w:jc w:val="center"/>
        </w:trPr>
        <w:tc>
          <w:tcPr>
            <w:tcW w:w="0" w:type="auto"/>
            <w:tcBorders>
              <w:bottom w:val="nil"/>
            </w:tcBorders>
            <w:shd w:val="clear" w:color="auto" w:fill="auto"/>
            <w:vAlign w:val="center"/>
          </w:tcPr>
          <w:p w14:paraId="583F1B92"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08118802"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39B71A5"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3249B9F8" w14:textId="77777777" w:rsidTr="00C240EB">
        <w:trPr>
          <w:jc w:val="center"/>
        </w:trPr>
        <w:tc>
          <w:tcPr>
            <w:tcW w:w="0" w:type="auto"/>
            <w:tcBorders>
              <w:top w:val="nil"/>
              <w:bottom w:val="single" w:sz="4" w:space="0" w:color="auto"/>
            </w:tcBorders>
            <w:shd w:val="clear" w:color="auto" w:fill="auto"/>
            <w:vAlign w:val="center"/>
          </w:tcPr>
          <w:p w14:paraId="103BDFEE"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640A5E2A" w14:textId="77777777" w:rsidR="0099320B" w:rsidRPr="009128D9" w:rsidRDefault="0099320B" w:rsidP="00C240EB">
            <w:pPr>
              <w:pStyle w:val="TAH"/>
              <w:rPr>
                <w:color w:val="000000" w:themeColor="text1"/>
              </w:rPr>
            </w:pPr>
          </w:p>
        </w:tc>
        <w:tc>
          <w:tcPr>
            <w:tcW w:w="0" w:type="auto"/>
          </w:tcPr>
          <w:p w14:paraId="7CCB4DA4"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1E6E8B5C"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11E508CA"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1A8EE1FC"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768047A7"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32FD000C" w14:textId="77777777" w:rsidTr="00C240EB">
        <w:trPr>
          <w:jc w:val="center"/>
        </w:trPr>
        <w:tc>
          <w:tcPr>
            <w:tcW w:w="0" w:type="auto"/>
            <w:tcBorders>
              <w:bottom w:val="nil"/>
            </w:tcBorders>
            <w:shd w:val="clear" w:color="auto" w:fill="auto"/>
          </w:tcPr>
          <w:p w14:paraId="517032F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585F04D7"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50499C46"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66F228C0" w14:textId="77777777" w:rsidTr="00C240EB">
        <w:trPr>
          <w:jc w:val="center"/>
        </w:trPr>
        <w:tc>
          <w:tcPr>
            <w:tcW w:w="0" w:type="auto"/>
            <w:tcBorders>
              <w:top w:val="nil"/>
            </w:tcBorders>
            <w:shd w:val="clear" w:color="auto" w:fill="auto"/>
          </w:tcPr>
          <w:p w14:paraId="2EF7A54D" w14:textId="77777777" w:rsidR="0099320B" w:rsidRPr="009128D9" w:rsidRDefault="0099320B" w:rsidP="00C240EB">
            <w:pPr>
              <w:pStyle w:val="TAC"/>
              <w:rPr>
                <w:color w:val="000000" w:themeColor="text1"/>
              </w:rPr>
            </w:pPr>
          </w:p>
        </w:tc>
        <w:tc>
          <w:tcPr>
            <w:tcW w:w="0" w:type="auto"/>
          </w:tcPr>
          <w:p w14:paraId="6D8D45C0"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5FB9BB3A"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7350903C"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74BA4AC6" w14:textId="77777777" w:rsidR="0099320B" w:rsidRPr="009128D9" w:rsidRDefault="0099320B" w:rsidP="00C240EB">
            <w:pPr>
              <w:pStyle w:val="TAC"/>
              <w:rPr>
                <w:color w:val="000000" w:themeColor="text1"/>
              </w:rPr>
            </w:pPr>
          </w:p>
        </w:tc>
        <w:tc>
          <w:tcPr>
            <w:tcW w:w="0" w:type="auto"/>
          </w:tcPr>
          <w:p w14:paraId="29D38D3C" w14:textId="77777777" w:rsidR="0099320B" w:rsidRPr="009128D9" w:rsidRDefault="0099320B" w:rsidP="00C240EB">
            <w:pPr>
              <w:pStyle w:val="TAC"/>
              <w:rPr>
                <w:color w:val="000000" w:themeColor="text1"/>
                <w:lang w:val="sv-SE" w:eastAsia="zh-CN"/>
              </w:rPr>
            </w:pPr>
          </w:p>
        </w:tc>
        <w:tc>
          <w:tcPr>
            <w:tcW w:w="0" w:type="auto"/>
          </w:tcPr>
          <w:p w14:paraId="33DE01A7" w14:textId="77777777" w:rsidR="0099320B" w:rsidRPr="009128D9" w:rsidRDefault="0099320B" w:rsidP="00C240EB">
            <w:pPr>
              <w:pStyle w:val="TAC"/>
              <w:rPr>
                <w:color w:val="000000" w:themeColor="text1"/>
                <w:lang w:val="sv-SE"/>
              </w:rPr>
            </w:pPr>
          </w:p>
        </w:tc>
      </w:tr>
      <w:tr w:rsidR="0099320B" w:rsidRPr="009128D9" w14:paraId="1D3D3E3C" w14:textId="77777777" w:rsidTr="00C240EB">
        <w:trPr>
          <w:jc w:val="center"/>
        </w:trPr>
        <w:tc>
          <w:tcPr>
            <w:tcW w:w="0" w:type="auto"/>
            <w:gridSpan w:val="7"/>
          </w:tcPr>
          <w:p w14:paraId="731239B8"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p>
        </w:tc>
      </w:tr>
    </w:tbl>
    <w:p w14:paraId="518936F9" w14:textId="77777777" w:rsidR="0099320B" w:rsidRPr="00431384" w:rsidRDefault="0099320B" w:rsidP="0099320B">
      <w:pPr>
        <w:rPr>
          <w:color w:val="000000" w:themeColor="text1"/>
        </w:rPr>
      </w:pPr>
    </w:p>
    <w:p w14:paraId="180ECA9F"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4BDC0042" w14:textId="77777777" w:rsidTr="00C240EB">
        <w:trPr>
          <w:jc w:val="center"/>
        </w:trPr>
        <w:tc>
          <w:tcPr>
            <w:tcW w:w="0" w:type="auto"/>
            <w:tcBorders>
              <w:bottom w:val="single" w:sz="4" w:space="0" w:color="auto"/>
            </w:tcBorders>
          </w:tcPr>
          <w:p w14:paraId="0A7FF947" w14:textId="77777777" w:rsidR="0099320B" w:rsidRPr="00A1115A" w:rsidRDefault="0099320B" w:rsidP="00C240EB">
            <w:pPr>
              <w:pStyle w:val="TAH"/>
            </w:pPr>
            <w:r w:rsidRPr="00A1115A">
              <w:t>NR band</w:t>
            </w:r>
          </w:p>
        </w:tc>
        <w:tc>
          <w:tcPr>
            <w:tcW w:w="0" w:type="auto"/>
            <w:shd w:val="clear" w:color="auto" w:fill="auto"/>
          </w:tcPr>
          <w:p w14:paraId="6A8ABF27" w14:textId="77777777" w:rsidR="0099320B" w:rsidRPr="00A1115A" w:rsidRDefault="0099320B" w:rsidP="00C240EB">
            <w:pPr>
              <w:pStyle w:val="TAH"/>
            </w:pPr>
            <w:r w:rsidRPr="00A1115A">
              <w:t>Parameter</w:t>
            </w:r>
          </w:p>
        </w:tc>
        <w:tc>
          <w:tcPr>
            <w:tcW w:w="0" w:type="auto"/>
          </w:tcPr>
          <w:p w14:paraId="67D43B5E"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53F67D2F" w14:textId="77777777" w:rsidR="0099320B" w:rsidRPr="00A1115A" w:rsidRDefault="0099320B" w:rsidP="00C240EB">
            <w:pPr>
              <w:pStyle w:val="TAH"/>
            </w:pPr>
            <w:r w:rsidRPr="00A1115A">
              <w:t>Range 1</w:t>
            </w:r>
          </w:p>
        </w:tc>
        <w:tc>
          <w:tcPr>
            <w:tcW w:w="0" w:type="auto"/>
          </w:tcPr>
          <w:p w14:paraId="322D4D77" w14:textId="77777777" w:rsidR="0099320B" w:rsidRPr="00A1115A" w:rsidRDefault="0099320B" w:rsidP="00C240EB">
            <w:pPr>
              <w:pStyle w:val="TAH"/>
            </w:pPr>
            <w:r w:rsidRPr="00A1115A">
              <w:t>Range 2</w:t>
            </w:r>
          </w:p>
        </w:tc>
        <w:tc>
          <w:tcPr>
            <w:tcW w:w="0" w:type="auto"/>
          </w:tcPr>
          <w:p w14:paraId="0F019C75" w14:textId="77777777" w:rsidR="0099320B" w:rsidRPr="00A1115A" w:rsidRDefault="0099320B" w:rsidP="00C240EB">
            <w:pPr>
              <w:pStyle w:val="TAH"/>
            </w:pPr>
            <w:r w:rsidRPr="00A1115A">
              <w:t>Range 3</w:t>
            </w:r>
          </w:p>
        </w:tc>
      </w:tr>
      <w:tr w:rsidR="0099320B" w:rsidRPr="00A1115A" w14:paraId="1FED44D3" w14:textId="77777777" w:rsidTr="00C240EB">
        <w:trPr>
          <w:jc w:val="center"/>
        </w:trPr>
        <w:tc>
          <w:tcPr>
            <w:tcW w:w="0" w:type="auto"/>
            <w:tcBorders>
              <w:bottom w:val="nil"/>
            </w:tcBorders>
            <w:shd w:val="clear" w:color="auto" w:fill="auto"/>
          </w:tcPr>
          <w:p w14:paraId="5202AFF4"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4C250486"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32B5D33" w14:textId="77777777" w:rsidR="0099320B" w:rsidRPr="00A1115A" w:rsidRDefault="0099320B" w:rsidP="00C240EB">
            <w:pPr>
              <w:pStyle w:val="TAC"/>
              <w:rPr>
                <w:lang w:val="sv-SE"/>
              </w:rPr>
            </w:pPr>
            <w:r w:rsidRPr="00A1115A">
              <w:rPr>
                <w:lang w:val="sv-SE"/>
              </w:rPr>
              <w:t>dBm</w:t>
            </w:r>
          </w:p>
        </w:tc>
        <w:tc>
          <w:tcPr>
            <w:tcW w:w="0" w:type="auto"/>
          </w:tcPr>
          <w:p w14:paraId="71A3432B" w14:textId="77777777" w:rsidR="0099320B" w:rsidRPr="00A1115A" w:rsidRDefault="0099320B" w:rsidP="00C240EB">
            <w:pPr>
              <w:pStyle w:val="TAC"/>
            </w:pPr>
            <w:r w:rsidRPr="00A1115A">
              <w:t>-44</w:t>
            </w:r>
          </w:p>
        </w:tc>
        <w:tc>
          <w:tcPr>
            <w:tcW w:w="0" w:type="auto"/>
          </w:tcPr>
          <w:p w14:paraId="1F54BA11" w14:textId="77777777" w:rsidR="0099320B" w:rsidRPr="00A1115A" w:rsidRDefault="0099320B" w:rsidP="00C240EB">
            <w:pPr>
              <w:pStyle w:val="TAC"/>
            </w:pPr>
            <w:r w:rsidRPr="00A1115A">
              <w:t>-30</w:t>
            </w:r>
          </w:p>
        </w:tc>
        <w:tc>
          <w:tcPr>
            <w:tcW w:w="0" w:type="auto"/>
          </w:tcPr>
          <w:p w14:paraId="1072D1F4" w14:textId="77777777" w:rsidR="0099320B" w:rsidRPr="00A1115A" w:rsidRDefault="0099320B" w:rsidP="00C240EB">
            <w:pPr>
              <w:pStyle w:val="TAC"/>
            </w:pPr>
            <w:r w:rsidRPr="00A1115A">
              <w:t>-15</w:t>
            </w:r>
          </w:p>
        </w:tc>
      </w:tr>
      <w:tr w:rsidR="0099320B" w:rsidRPr="00A1115A" w14:paraId="7C59259C" w14:textId="77777777" w:rsidTr="00C240EB">
        <w:trPr>
          <w:jc w:val="center"/>
        </w:trPr>
        <w:tc>
          <w:tcPr>
            <w:tcW w:w="0" w:type="auto"/>
            <w:tcBorders>
              <w:top w:val="nil"/>
              <w:bottom w:val="nil"/>
            </w:tcBorders>
            <w:shd w:val="clear" w:color="auto" w:fill="auto"/>
          </w:tcPr>
          <w:p w14:paraId="6C761B8E" w14:textId="77777777" w:rsidR="0099320B" w:rsidRPr="00A1115A" w:rsidRDefault="0099320B" w:rsidP="00C240EB">
            <w:pPr>
              <w:pStyle w:val="TAC"/>
              <w:rPr>
                <w:lang w:val="sv-SE"/>
              </w:rPr>
            </w:pPr>
          </w:p>
        </w:tc>
        <w:tc>
          <w:tcPr>
            <w:tcW w:w="0" w:type="auto"/>
            <w:tcBorders>
              <w:bottom w:val="nil"/>
            </w:tcBorders>
            <w:shd w:val="clear" w:color="auto" w:fill="auto"/>
          </w:tcPr>
          <w:p w14:paraId="0A0C0CAD"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0B4F0684" w14:textId="77777777" w:rsidR="0099320B" w:rsidRPr="00A1115A" w:rsidRDefault="0099320B" w:rsidP="00C240EB">
            <w:pPr>
              <w:pStyle w:val="TAC"/>
              <w:rPr>
                <w:lang w:val="sv-SE"/>
              </w:rPr>
            </w:pPr>
            <w:r w:rsidRPr="00A1115A">
              <w:rPr>
                <w:lang w:val="sv-SE"/>
              </w:rPr>
              <w:t>MHz</w:t>
            </w:r>
          </w:p>
        </w:tc>
        <w:tc>
          <w:tcPr>
            <w:tcW w:w="0" w:type="auto"/>
          </w:tcPr>
          <w:p w14:paraId="71B9BC3C"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D77322B" w14:textId="77777777" w:rsidR="0099320B" w:rsidRPr="00A1115A" w:rsidRDefault="0099320B" w:rsidP="00C240EB">
            <w:pPr>
              <w:pStyle w:val="TAC"/>
              <w:rPr>
                <w:rFonts w:cs="Arial"/>
              </w:rPr>
            </w:pPr>
            <w:r w:rsidRPr="00A1115A">
              <w:rPr>
                <w:rFonts w:cs="Arial"/>
              </w:rPr>
              <w:t>or</w:t>
            </w:r>
          </w:p>
          <w:p w14:paraId="60CC9CDF"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24AAFD97"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ECF56E2" w14:textId="77777777" w:rsidR="0099320B" w:rsidRPr="00A1115A" w:rsidRDefault="0099320B" w:rsidP="00C240EB">
            <w:pPr>
              <w:pStyle w:val="TAC"/>
              <w:rPr>
                <w:rFonts w:cs="Arial"/>
              </w:rPr>
            </w:pPr>
            <w:r w:rsidRPr="00A1115A">
              <w:rPr>
                <w:rFonts w:cs="Arial"/>
              </w:rPr>
              <w:t>or</w:t>
            </w:r>
          </w:p>
          <w:p w14:paraId="0344EB74"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06098255"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35D9AB68" w14:textId="77777777" w:rsidR="0099320B" w:rsidRPr="00A1115A" w:rsidRDefault="0099320B" w:rsidP="00C240EB">
            <w:pPr>
              <w:pStyle w:val="TAC"/>
              <w:rPr>
                <w:rFonts w:cs="Arial"/>
              </w:rPr>
            </w:pPr>
            <w:r w:rsidRPr="00A1115A">
              <w:rPr>
                <w:rFonts w:cs="Arial"/>
              </w:rPr>
              <w:t>or</w:t>
            </w:r>
          </w:p>
          <w:p w14:paraId="7A918BE9"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CB16414" w14:textId="77777777" w:rsidR="0099320B" w:rsidRPr="00A1115A" w:rsidRDefault="0099320B" w:rsidP="00C240EB">
            <w:pPr>
              <w:pStyle w:val="TAC"/>
              <w:rPr>
                <w:rFonts w:cs="Arial"/>
              </w:rPr>
            </w:pPr>
            <w:r w:rsidRPr="00A1115A">
              <w:rPr>
                <w:rFonts w:cs="Arial"/>
              </w:rPr>
              <w:t>≤ 12750</w:t>
            </w:r>
          </w:p>
        </w:tc>
      </w:tr>
      <w:tr w:rsidR="0099320B" w:rsidRPr="00A1115A" w14:paraId="68C98928" w14:textId="77777777" w:rsidTr="00C240EB">
        <w:trPr>
          <w:jc w:val="center"/>
        </w:trPr>
        <w:tc>
          <w:tcPr>
            <w:tcW w:w="0" w:type="auto"/>
            <w:gridSpan w:val="6"/>
          </w:tcPr>
          <w:p w14:paraId="0304C36B"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169FA099" w14:textId="77777777" w:rsidR="0099320B" w:rsidRPr="00F82374" w:rsidRDefault="0099320B" w:rsidP="0099320B">
      <w:pPr>
        <w:rPr>
          <w:color w:val="000000" w:themeColor="text1"/>
        </w:rPr>
      </w:pPr>
    </w:p>
    <w:p w14:paraId="04E0C8A1" w14:textId="77777777" w:rsidR="0099320B" w:rsidRPr="009128D9" w:rsidRDefault="0099320B" w:rsidP="0099320B">
      <w:pPr>
        <w:pStyle w:val="Heading3"/>
        <w:rPr>
          <w:color w:val="000000" w:themeColor="text1"/>
          <w:szCs w:val="28"/>
        </w:rPr>
      </w:pPr>
      <w:bookmarkStart w:id="476" w:name="_Toc463997790"/>
      <w:bookmarkStart w:id="477" w:name="_Toc36034832"/>
      <w:bookmarkStart w:id="478" w:name="_Toc42537432"/>
      <w:bookmarkStart w:id="479" w:name="_Toc46356497"/>
      <w:bookmarkStart w:id="480" w:name="_Toc52566411"/>
      <w:bookmarkStart w:id="481" w:name="_Toc72931505"/>
      <w:bookmarkStart w:id="482" w:name="_Toc73026137"/>
      <w:bookmarkStart w:id="483" w:name="_Toc80918225"/>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476"/>
      <w:bookmarkEnd w:id="477"/>
      <w:bookmarkEnd w:id="478"/>
      <w:bookmarkEnd w:id="479"/>
      <w:bookmarkEnd w:id="480"/>
      <w:bookmarkEnd w:id="481"/>
      <w:bookmarkEnd w:id="482"/>
      <w:bookmarkEnd w:id="483"/>
    </w:p>
    <w:p w14:paraId="3E7D810F"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6FCCFB9B"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25DD5D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2AEF2E13" w14:textId="77777777" w:rsidTr="00C240EB">
        <w:trPr>
          <w:trHeight w:val="187"/>
        </w:trPr>
        <w:tc>
          <w:tcPr>
            <w:tcW w:w="2576" w:type="dxa"/>
            <w:tcBorders>
              <w:bottom w:val="nil"/>
            </w:tcBorders>
            <w:shd w:val="clear" w:color="auto" w:fill="auto"/>
          </w:tcPr>
          <w:p w14:paraId="3853ED4A"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6C2F951"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00E34C35"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F7A5E32" w14:textId="77777777" w:rsidTr="00C240EB">
        <w:trPr>
          <w:trHeight w:val="187"/>
        </w:trPr>
        <w:tc>
          <w:tcPr>
            <w:tcW w:w="2576" w:type="dxa"/>
            <w:tcBorders>
              <w:top w:val="nil"/>
              <w:bottom w:val="single" w:sz="4" w:space="0" w:color="auto"/>
            </w:tcBorders>
            <w:shd w:val="clear" w:color="auto" w:fill="auto"/>
          </w:tcPr>
          <w:p w14:paraId="34C757CF"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5E807B6C" w14:textId="77777777" w:rsidR="0099320B" w:rsidRPr="009128D9" w:rsidRDefault="0099320B" w:rsidP="00C240EB">
            <w:pPr>
              <w:pStyle w:val="TAH"/>
              <w:rPr>
                <w:color w:val="000000" w:themeColor="text1"/>
              </w:rPr>
            </w:pPr>
          </w:p>
        </w:tc>
        <w:tc>
          <w:tcPr>
            <w:tcW w:w="1228" w:type="dxa"/>
          </w:tcPr>
          <w:p w14:paraId="020BD0EB"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A5A67BE"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194AA97D"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6054D323"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3134BE6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2A63A7DF" w14:textId="77777777" w:rsidTr="00C240EB">
        <w:trPr>
          <w:trHeight w:val="187"/>
        </w:trPr>
        <w:tc>
          <w:tcPr>
            <w:tcW w:w="2576" w:type="dxa"/>
            <w:tcBorders>
              <w:bottom w:val="nil"/>
            </w:tcBorders>
            <w:shd w:val="clear" w:color="auto" w:fill="auto"/>
          </w:tcPr>
          <w:p w14:paraId="247C9502"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5A6D3655"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2ACA3518"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77E724AD" w14:textId="77777777" w:rsidTr="00C240EB">
        <w:trPr>
          <w:trHeight w:val="187"/>
        </w:trPr>
        <w:tc>
          <w:tcPr>
            <w:tcW w:w="2576" w:type="dxa"/>
            <w:tcBorders>
              <w:top w:val="nil"/>
            </w:tcBorders>
            <w:shd w:val="clear" w:color="auto" w:fill="auto"/>
          </w:tcPr>
          <w:p w14:paraId="4C2BDACC" w14:textId="77777777" w:rsidR="0099320B" w:rsidRPr="009128D9" w:rsidRDefault="0099320B" w:rsidP="00C240EB">
            <w:pPr>
              <w:pStyle w:val="TAC"/>
              <w:rPr>
                <w:color w:val="000000" w:themeColor="text1"/>
              </w:rPr>
            </w:pPr>
          </w:p>
        </w:tc>
        <w:tc>
          <w:tcPr>
            <w:tcW w:w="756" w:type="dxa"/>
          </w:tcPr>
          <w:p w14:paraId="49759435"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3EC395C3"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705531E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0F676EFD" w14:textId="77777777" w:rsidR="0099320B" w:rsidRPr="009128D9" w:rsidRDefault="0099320B" w:rsidP="00C240EB">
            <w:pPr>
              <w:pStyle w:val="TAC"/>
              <w:rPr>
                <w:color w:val="000000" w:themeColor="text1"/>
              </w:rPr>
            </w:pPr>
          </w:p>
        </w:tc>
        <w:tc>
          <w:tcPr>
            <w:tcW w:w="1228" w:type="dxa"/>
          </w:tcPr>
          <w:p w14:paraId="0E19A945" w14:textId="77777777" w:rsidR="0099320B" w:rsidRPr="009128D9" w:rsidRDefault="0099320B" w:rsidP="00C240EB">
            <w:pPr>
              <w:pStyle w:val="TAC"/>
              <w:rPr>
                <w:color w:val="000000" w:themeColor="text1"/>
                <w:lang w:val="sv-SE" w:eastAsia="zh-CN"/>
              </w:rPr>
            </w:pPr>
          </w:p>
        </w:tc>
        <w:tc>
          <w:tcPr>
            <w:tcW w:w="1489" w:type="dxa"/>
          </w:tcPr>
          <w:p w14:paraId="097F68E1" w14:textId="77777777" w:rsidR="0099320B" w:rsidRPr="009128D9" w:rsidRDefault="0099320B" w:rsidP="00C240EB">
            <w:pPr>
              <w:pStyle w:val="TAC"/>
              <w:rPr>
                <w:color w:val="000000" w:themeColor="text1"/>
                <w:lang w:val="sv-SE"/>
              </w:rPr>
            </w:pPr>
          </w:p>
        </w:tc>
      </w:tr>
      <w:tr w:rsidR="0099320B" w:rsidRPr="009128D9" w14:paraId="62D81F44" w14:textId="77777777" w:rsidTr="00C240EB">
        <w:trPr>
          <w:trHeight w:val="187"/>
        </w:trPr>
        <w:tc>
          <w:tcPr>
            <w:tcW w:w="9733" w:type="dxa"/>
            <w:gridSpan w:val="7"/>
          </w:tcPr>
          <w:p w14:paraId="7976EFBD"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
        </w:tc>
      </w:tr>
    </w:tbl>
    <w:p w14:paraId="18346C6A" w14:textId="77777777" w:rsidR="0099320B" w:rsidRPr="00F82374" w:rsidRDefault="0099320B" w:rsidP="0099320B">
      <w:pPr>
        <w:rPr>
          <w:color w:val="000000" w:themeColor="text1"/>
        </w:rPr>
      </w:pPr>
    </w:p>
    <w:p w14:paraId="2E2FE9E3"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32C78025" w14:textId="77777777" w:rsidTr="00C240EB">
        <w:trPr>
          <w:trHeight w:val="187"/>
          <w:jc w:val="center"/>
        </w:trPr>
        <w:tc>
          <w:tcPr>
            <w:tcW w:w="1701" w:type="dxa"/>
          </w:tcPr>
          <w:p w14:paraId="7F2C78F6"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68296ADA"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17F52635"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33A8CD6B" w14:textId="77777777" w:rsidTr="00C240EB">
        <w:trPr>
          <w:trHeight w:val="187"/>
          <w:jc w:val="center"/>
        </w:trPr>
        <w:tc>
          <w:tcPr>
            <w:tcW w:w="1701" w:type="dxa"/>
            <w:vAlign w:val="center"/>
          </w:tcPr>
          <w:p w14:paraId="2A8BCA75"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FE2BB20"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4831A58C"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373F61D8" w14:textId="77777777" w:rsidTr="00C240EB">
        <w:trPr>
          <w:trHeight w:val="187"/>
          <w:jc w:val="center"/>
        </w:trPr>
        <w:tc>
          <w:tcPr>
            <w:tcW w:w="1701" w:type="dxa"/>
            <w:vAlign w:val="center"/>
          </w:tcPr>
          <w:p w14:paraId="6DDD4860"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5D2E882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D2A34FB"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15995B16" w14:textId="77777777" w:rsidR="0099320B" w:rsidRPr="009128D9" w:rsidRDefault="0099320B" w:rsidP="0099320B">
      <w:pPr>
        <w:rPr>
          <w:color w:val="000000" w:themeColor="text1"/>
        </w:rPr>
      </w:pPr>
    </w:p>
    <w:p w14:paraId="374816A3" w14:textId="77777777" w:rsidR="0099320B" w:rsidRPr="009128D9" w:rsidRDefault="0099320B" w:rsidP="0099320B">
      <w:pPr>
        <w:pStyle w:val="Heading3"/>
        <w:rPr>
          <w:color w:val="000000" w:themeColor="text1"/>
          <w:szCs w:val="28"/>
          <w:lang w:eastAsia="x-none"/>
        </w:rPr>
      </w:pPr>
      <w:bookmarkStart w:id="484" w:name="_Toc463997791"/>
      <w:bookmarkStart w:id="485" w:name="_Toc36034833"/>
      <w:bookmarkStart w:id="486" w:name="_Toc42537433"/>
      <w:bookmarkStart w:id="487" w:name="_Toc46356498"/>
      <w:bookmarkStart w:id="488" w:name="_Toc52566412"/>
      <w:bookmarkStart w:id="489" w:name="_Toc72931506"/>
      <w:bookmarkStart w:id="490" w:name="_Toc73026138"/>
      <w:bookmarkStart w:id="491" w:name="_Toc80918226"/>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484"/>
      <w:bookmarkEnd w:id="485"/>
      <w:bookmarkEnd w:id="486"/>
      <w:bookmarkEnd w:id="487"/>
      <w:bookmarkEnd w:id="488"/>
      <w:bookmarkEnd w:id="489"/>
      <w:bookmarkEnd w:id="490"/>
      <w:bookmarkEnd w:id="491"/>
    </w:p>
    <w:p w14:paraId="6399352B"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0799972E"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2A496A0C"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6DD6F5DB" w14:textId="77777777" w:rsidTr="00C240EB">
        <w:tc>
          <w:tcPr>
            <w:tcW w:w="1177" w:type="dxa"/>
            <w:tcBorders>
              <w:bottom w:val="nil"/>
            </w:tcBorders>
            <w:shd w:val="clear" w:color="auto" w:fill="auto"/>
            <w:vAlign w:val="center"/>
          </w:tcPr>
          <w:p w14:paraId="5D7619E3"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16CBF6E7"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29CBC2C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08FD05D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5D7FFDBF" w14:textId="77777777" w:rsidTr="00C240EB">
        <w:tc>
          <w:tcPr>
            <w:tcW w:w="1177" w:type="dxa"/>
            <w:tcBorders>
              <w:top w:val="nil"/>
              <w:bottom w:val="single" w:sz="4" w:space="0" w:color="auto"/>
            </w:tcBorders>
            <w:shd w:val="clear" w:color="auto" w:fill="auto"/>
            <w:vAlign w:val="center"/>
          </w:tcPr>
          <w:p w14:paraId="6AA2B516"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7F0A07CC"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3EDA1226" w14:textId="77777777" w:rsidR="0099320B" w:rsidRPr="009128D9" w:rsidRDefault="0099320B" w:rsidP="00C240EB">
            <w:pPr>
              <w:pStyle w:val="TAH"/>
              <w:rPr>
                <w:color w:val="000000" w:themeColor="text1"/>
              </w:rPr>
            </w:pPr>
          </w:p>
        </w:tc>
        <w:tc>
          <w:tcPr>
            <w:tcW w:w="1140" w:type="dxa"/>
          </w:tcPr>
          <w:p w14:paraId="4EF70B27"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7673BEB7"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516873BB"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2F2CB383"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60EF759D"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179CA93" w14:textId="77777777" w:rsidTr="00C240EB">
        <w:tc>
          <w:tcPr>
            <w:tcW w:w="1177" w:type="dxa"/>
            <w:tcBorders>
              <w:bottom w:val="nil"/>
            </w:tcBorders>
            <w:shd w:val="clear" w:color="auto" w:fill="auto"/>
          </w:tcPr>
          <w:p w14:paraId="12366FF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4D712513"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08A83068"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755CBD7"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5FA3D35A" w14:textId="77777777" w:rsidTr="00C240EB">
        <w:tc>
          <w:tcPr>
            <w:tcW w:w="1177" w:type="dxa"/>
            <w:tcBorders>
              <w:top w:val="nil"/>
              <w:bottom w:val="nil"/>
            </w:tcBorders>
            <w:shd w:val="clear" w:color="auto" w:fill="auto"/>
          </w:tcPr>
          <w:p w14:paraId="685D5094" w14:textId="77777777" w:rsidR="0099320B" w:rsidRPr="009128D9" w:rsidRDefault="0099320B" w:rsidP="00C240EB">
            <w:pPr>
              <w:pStyle w:val="TAC"/>
              <w:rPr>
                <w:bCs/>
                <w:color w:val="000000" w:themeColor="text1"/>
              </w:rPr>
            </w:pPr>
          </w:p>
        </w:tc>
        <w:tc>
          <w:tcPr>
            <w:tcW w:w="2384" w:type="dxa"/>
            <w:vMerge/>
          </w:tcPr>
          <w:p w14:paraId="5EE91C40" w14:textId="77777777" w:rsidR="0099320B" w:rsidRPr="009128D9" w:rsidRDefault="0099320B" w:rsidP="00C240EB">
            <w:pPr>
              <w:pStyle w:val="TAC"/>
              <w:rPr>
                <w:bCs/>
                <w:color w:val="000000" w:themeColor="text1"/>
              </w:rPr>
            </w:pPr>
          </w:p>
        </w:tc>
        <w:tc>
          <w:tcPr>
            <w:tcW w:w="667" w:type="dxa"/>
            <w:vMerge/>
          </w:tcPr>
          <w:p w14:paraId="2FED9EF7" w14:textId="77777777" w:rsidR="0099320B" w:rsidRPr="009128D9" w:rsidRDefault="0099320B" w:rsidP="00C240EB">
            <w:pPr>
              <w:pStyle w:val="TAC"/>
              <w:rPr>
                <w:rFonts w:cs="Arial"/>
                <w:color w:val="000000" w:themeColor="text1"/>
                <w:kern w:val="2"/>
              </w:rPr>
            </w:pPr>
          </w:p>
        </w:tc>
        <w:tc>
          <w:tcPr>
            <w:tcW w:w="1140" w:type="dxa"/>
          </w:tcPr>
          <w:p w14:paraId="49F829CB"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50683633"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48F41A1E" w14:textId="77777777" w:rsidR="0099320B" w:rsidRPr="009128D9" w:rsidRDefault="0099320B" w:rsidP="00C240EB">
            <w:pPr>
              <w:pStyle w:val="TAC"/>
              <w:rPr>
                <w:color w:val="000000" w:themeColor="text1"/>
              </w:rPr>
            </w:pPr>
          </w:p>
        </w:tc>
        <w:tc>
          <w:tcPr>
            <w:tcW w:w="1140" w:type="dxa"/>
          </w:tcPr>
          <w:p w14:paraId="579AD7B3" w14:textId="77777777" w:rsidR="0099320B" w:rsidRPr="009128D9" w:rsidRDefault="0099320B" w:rsidP="00C240EB">
            <w:pPr>
              <w:pStyle w:val="TAC"/>
              <w:rPr>
                <w:color w:val="000000" w:themeColor="text1"/>
                <w:lang w:eastAsia="zh-CN"/>
              </w:rPr>
            </w:pPr>
          </w:p>
        </w:tc>
        <w:tc>
          <w:tcPr>
            <w:tcW w:w="1140" w:type="dxa"/>
          </w:tcPr>
          <w:p w14:paraId="6A51CFF5" w14:textId="77777777" w:rsidR="0099320B" w:rsidRPr="009128D9" w:rsidRDefault="0099320B" w:rsidP="00C240EB">
            <w:pPr>
              <w:pStyle w:val="TAC"/>
              <w:rPr>
                <w:color w:val="000000" w:themeColor="text1"/>
              </w:rPr>
            </w:pPr>
          </w:p>
        </w:tc>
      </w:tr>
      <w:tr w:rsidR="0099320B" w:rsidRPr="009128D9" w14:paraId="2B4AFD9C" w14:textId="77777777" w:rsidTr="00C240EB">
        <w:tc>
          <w:tcPr>
            <w:tcW w:w="1177" w:type="dxa"/>
            <w:tcBorders>
              <w:top w:val="nil"/>
              <w:bottom w:val="nil"/>
            </w:tcBorders>
            <w:shd w:val="clear" w:color="auto" w:fill="auto"/>
          </w:tcPr>
          <w:p w14:paraId="2AF00C5F" w14:textId="77777777" w:rsidR="0099320B" w:rsidRPr="009128D9" w:rsidRDefault="0099320B" w:rsidP="00C240EB">
            <w:pPr>
              <w:pStyle w:val="TAC"/>
              <w:rPr>
                <w:color w:val="000000" w:themeColor="text1"/>
              </w:rPr>
            </w:pPr>
          </w:p>
        </w:tc>
        <w:tc>
          <w:tcPr>
            <w:tcW w:w="2384" w:type="dxa"/>
          </w:tcPr>
          <w:p w14:paraId="561768D5"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5B1DA8CA"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1BE13F6D"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5AC2E876" w14:textId="77777777" w:rsidTr="00C240EB">
        <w:tc>
          <w:tcPr>
            <w:tcW w:w="1177" w:type="dxa"/>
            <w:tcBorders>
              <w:top w:val="nil"/>
              <w:bottom w:val="nil"/>
            </w:tcBorders>
            <w:shd w:val="clear" w:color="auto" w:fill="auto"/>
          </w:tcPr>
          <w:p w14:paraId="76F0084F" w14:textId="77777777" w:rsidR="0099320B" w:rsidRPr="009128D9" w:rsidRDefault="0099320B" w:rsidP="00C240EB">
            <w:pPr>
              <w:pStyle w:val="TAC"/>
              <w:rPr>
                <w:color w:val="000000" w:themeColor="text1"/>
              </w:rPr>
            </w:pPr>
          </w:p>
        </w:tc>
        <w:tc>
          <w:tcPr>
            <w:tcW w:w="2384" w:type="dxa"/>
          </w:tcPr>
          <w:p w14:paraId="717BB934"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27CFF7F"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00626B8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147E8F60" w14:textId="77777777" w:rsidTr="00C240EB">
        <w:tc>
          <w:tcPr>
            <w:tcW w:w="1177" w:type="dxa"/>
            <w:tcBorders>
              <w:top w:val="nil"/>
              <w:bottom w:val="nil"/>
            </w:tcBorders>
            <w:shd w:val="clear" w:color="auto" w:fill="auto"/>
          </w:tcPr>
          <w:p w14:paraId="025CE458" w14:textId="77777777" w:rsidR="0099320B" w:rsidRPr="009128D9" w:rsidRDefault="0099320B" w:rsidP="00C240EB">
            <w:pPr>
              <w:pStyle w:val="TAC"/>
              <w:rPr>
                <w:color w:val="000000" w:themeColor="text1"/>
              </w:rPr>
            </w:pPr>
          </w:p>
        </w:tc>
        <w:tc>
          <w:tcPr>
            <w:tcW w:w="2384" w:type="dxa"/>
          </w:tcPr>
          <w:p w14:paraId="40B0ADEE"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550D5283"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7B234E4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51DE2ABF" w14:textId="77777777" w:rsidTr="00C240EB">
        <w:tc>
          <w:tcPr>
            <w:tcW w:w="1177" w:type="dxa"/>
            <w:tcBorders>
              <w:top w:val="nil"/>
              <w:bottom w:val="nil"/>
            </w:tcBorders>
            <w:shd w:val="clear" w:color="auto" w:fill="auto"/>
          </w:tcPr>
          <w:p w14:paraId="564F1557" w14:textId="77777777" w:rsidR="0099320B" w:rsidRPr="009128D9" w:rsidRDefault="0099320B" w:rsidP="00C240EB">
            <w:pPr>
              <w:pStyle w:val="TAC"/>
              <w:rPr>
                <w:color w:val="000000" w:themeColor="text1"/>
              </w:rPr>
            </w:pPr>
          </w:p>
        </w:tc>
        <w:tc>
          <w:tcPr>
            <w:tcW w:w="2384" w:type="dxa"/>
          </w:tcPr>
          <w:p w14:paraId="32F27EAD"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1BF2850C"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1E6DACD" w14:textId="77777777" w:rsidR="0099320B" w:rsidRPr="009128D9" w:rsidRDefault="0099320B" w:rsidP="00C240EB">
            <w:pPr>
              <w:pStyle w:val="TAC"/>
              <w:rPr>
                <w:color w:val="000000" w:themeColor="text1"/>
              </w:rPr>
            </w:pPr>
            <w:r w:rsidRPr="009128D9">
              <w:rPr>
                <w:color w:val="000000" w:themeColor="text1"/>
              </w:rPr>
              <w:t>-BW/2 – 7.5</w:t>
            </w:r>
          </w:p>
          <w:p w14:paraId="5064C237" w14:textId="77777777" w:rsidR="0099320B" w:rsidRPr="009128D9" w:rsidRDefault="0099320B" w:rsidP="00C240EB">
            <w:pPr>
              <w:pStyle w:val="TAC"/>
              <w:rPr>
                <w:color w:val="000000" w:themeColor="text1"/>
              </w:rPr>
            </w:pPr>
            <w:r w:rsidRPr="009128D9">
              <w:rPr>
                <w:color w:val="000000" w:themeColor="text1"/>
              </w:rPr>
              <w:t>/</w:t>
            </w:r>
          </w:p>
          <w:p w14:paraId="447B865B"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4D120E1F" w14:textId="77777777" w:rsidTr="00C240EB">
        <w:tc>
          <w:tcPr>
            <w:tcW w:w="1177" w:type="dxa"/>
            <w:tcBorders>
              <w:top w:val="nil"/>
            </w:tcBorders>
            <w:shd w:val="clear" w:color="auto" w:fill="auto"/>
          </w:tcPr>
          <w:p w14:paraId="531ACB7C" w14:textId="77777777" w:rsidR="0099320B" w:rsidRPr="009128D9" w:rsidRDefault="0099320B" w:rsidP="00C240EB">
            <w:pPr>
              <w:pStyle w:val="TAC"/>
              <w:rPr>
                <w:color w:val="000000" w:themeColor="text1"/>
              </w:rPr>
            </w:pPr>
          </w:p>
        </w:tc>
        <w:tc>
          <w:tcPr>
            <w:tcW w:w="2384" w:type="dxa"/>
          </w:tcPr>
          <w:p w14:paraId="45FD35AE"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1E0121B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2C762FBC"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72320379" w14:textId="77777777" w:rsidTr="00C240EB">
        <w:tc>
          <w:tcPr>
            <w:tcW w:w="9928" w:type="dxa"/>
            <w:gridSpan w:val="8"/>
          </w:tcPr>
          <w:p w14:paraId="48B49866" w14:textId="77777777"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p>
          <w:p w14:paraId="5347526D" w14:textId="77777777"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03BC3E09" w14:textId="77777777" w:rsidR="0099320B" w:rsidRPr="00A1196C" w:rsidRDefault="0099320B" w:rsidP="0099320B">
      <w:pPr>
        <w:rPr>
          <w:color w:val="000000" w:themeColor="text1"/>
          <w:sz w:val="28"/>
        </w:rPr>
      </w:pPr>
    </w:p>
    <w:p w14:paraId="67A48328" w14:textId="77777777" w:rsidR="00661635" w:rsidRPr="0087716F" w:rsidRDefault="00661635" w:rsidP="00661635"/>
    <w:p w14:paraId="2D4895F6" w14:textId="77777777" w:rsidR="00661635" w:rsidRPr="0087716F" w:rsidRDefault="00661635" w:rsidP="00661635">
      <w:pPr>
        <w:spacing w:after="0"/>
      </w:pPr>
      <w:r w:rsidRPr="0087716F">
        <w:br w:type="page"/>
      </w:r>
    </w:p>
    <w:p w14:paraId="54ADBE94" w14:textId="77777777" w:rsidR="00661635" w:rsidRPr="0087716F" w:rsidRDefault="00661635" w:rsidP="00661635">
      <w:pPr>
        <w:pStyle w:val="Heading1"/>
        <w:rPr>
          <w:szCs w:val="28"/>
          <w:lang w:eastAsia="x-none"/>
        </w:rPr>
      </w:pPr>
      <w:bookmarkStart w:id="492" w:name="_Toc72931507"/>
      <w:bookmarkStart w:id="493" w:name="_Toc73026139"/>
      <w:bookmarkStart w:id="494" w:name="_Toc80918227"/>
      <w:bookmarkStart w:id="495" w:name="_Toc461002576"/>
      <w:bookmarkStart w:id="496" w:name="_Toc36034824"/>
      <w:bookmarkStart w:id="497" w:name="_Toc42537424"/>
      <w:bookmarkStart w:id="498" w:name="_Toc46356489"/>
      <w:bookmarkStart w:id="499" w:name="_Toc52566403"/>
      <w:r w:rsidRPr="0087716F">
        <w:lastRenderedPageBreak/>
        <w:t>9</w:t>
      </w:r>
      <w:r w:rsidRPr="0087716F">
        <w:tab/>
        <w:t>Conclusion and recommendations</w:t>
      </w:r>
      <w:bookmarkEnd w:id="492"/>
      <w:bookmarkEnd w:id="493"/>
      <w:bookmarkEnd w:id="494"/>
      <w:r w:rsidRPr="0087716F">
        <w:t xml:space="preserve"> </w:t>
      </w:r>
      <w:bookmarkEnd w:id="495"/>
      <w:bookmarkEnd w:id="496"/>
      <w:bookmarkEnd w:id="497"/>
      <w:bookmarkEnd w:id="498"/>
      <w:bookmarkEnd w:id="499"/>
    </w:p>
    <w:p w14:paraId="28752728" w14:textId="77777777" w:rsidR="00661635" w:rsidRPr="0087716F" w:rsidRDefault="00661635" w:rsidP="00661635"/>
    <w:p w14:paraId="316BF8E2" w14:textId="77777777" w:rsidR="00661635" w:rsidRPr="0087716F" w:rsidRDefault="00661635" w:rsidP="00661635">
      <w:pPr>
        <w:spacing w:after="0"/>
        <w:rPr>
          <w:rFonts w:ascii="Arial" w:hAnsi="Arial"/>
          <w:sz w:val="32"/>
        </w:rPr>
      </w:pPr>
      <w:bookmarkStart w:id="500" w:name="historyclause"/>
      <w:r w:rsidRPr="0087716F">
        <w:br w:type="page"/>
      </w:r>
    </w:p>
    <w:p w14:paraId="1637B74B" w14:textId="77777777" w:rsidR="00661635" w:rsidRPr="0087716F" w:rsidRDefault="00661635" w:rsidP="00661635">
      <w:pPr>
        <w:pStyle w:val="Heading1"/>
      </w:pPr>
      <w:bookmarkStart w:id="501" w:name="_Toc36034891"/>
      <w:bookmarkStart w:id="502" w:name="_Toc42537491"/>
      <w:bookmarkStart w:id="503" w:name="_Toc46356556"/>
      <w:bookmarkStart w:id="504" w:name="_Toc52566470"/>
      <w:bookmarkStart w:id="505" w:name="_Toc72931508"/>
      <w:bookmarkStart w:id="506" w:name="_Toc73026140"/>
      <w:bookmarkStart w:id="507" w:name="_Toc80918228"/>
      <w:r w:rsidRPr="0087716F">
        <w:lastRenderedPageBreak/>
        <w:t>Annex A</w:t>
      </w:r>
      <w:bookmarkEnd w:id="501"/>
      <w:bookmarkEnd w:id="502"/>
      <w:bookmarkEnd w:id="503"/>
      <w:bookmarkEnd w:id="504"/>
      <w:bookmarkEnd w:id="505"/>
      <w:bookmarkEnd w:id="506"/>
      <w:bookmarkEnd w:id="507"/>
    </w:p>
    <w:p w14:paraId="727F6CC5" w14:textId="77777777" w:rsidR="00661635" w:rsidRPr="00C47FF9" w:rsidRDefault="00661635" w:rsidP="00661635">
      <w:pPr>
        <w:rPr>
          <w:rFonts w:eastAsia="SimSun"/>
          <w:color w:val="BF8F00"/>
          <w:lang w:eastAsia="zh-CN"/>
        </w:rPr>
      </w:pPr>
    </w:p>
    <w:p w14:paraId="1D7CA812" w14:textId="77777777" w:rsidR="00661635" w:rsidRPr="0087716F" w:rsidRDefault="00661635" w:rsidP="00905222">
      <w:pPr>
        <w:pStyle w:val="Heading1"/>
        <w:rPr>
          <w:rFonts w:cs="Arial"/>
        </w:rPr>
      </w:pPr>
      <w:r w:rsidRPr="0087716F">
        <w:rPr>
          <w:rFonts w:eastAsia="SimSun"/>
          <w:color w:val="BF8F00"/>
          <w:u w:val="single"/>
          <w:lang w:eastAsia="zh-CN"/>
        </w:rPr>
        <w:br w:type="page"/>
      </w:r>
      <w:bookmarkStart w:id="508" w:name="_Toc36034893"/>
      <w:bookmarkStart w:id="509" w:name="_Toc42537493"/>
      <w:bookmarkStart w:id="510" w:name="_Toc46356558"/>
      <w:bookmarkStart w:id="511" w:name="_Toc52566472"/>
      <w:bookmarkStart w:id="512" w:name="_Toc72931509"/>
      <w:bookmarkStart w:id="513" w:name="_Toc73026141"/>
      <w:bookmarkStart w:id="514" w:name="_Toc80918229"/>
      <w:r w:rsidRPr="0087716F">
        <w:lastRenderedPageBreak/>
        <w:t>Annex B:</w:t>
      </w:r>
      <w:bookmarkEnd w:id="508"/>
      <w:bookmarkEnd w:id="509"/>
      <w:bookmarkEnd w:id="510"/>
      <w:bookmarkEnd w:id="511"/>
      <w:r w:rsidRPr="0087716F">
        <w:t xml:space="preserve"> </w:t>
      </w:r>
      <w:r w:rsidRPr="0087716F">
        <w:rPr>
          <w:rFonts w:cs="Arial"/>
        </w:rPr>
        <w:t>Change history</w:t>
      </w:r>
      <w:bookmarkEnd w:id="512"/>
      <w:bookmarkEnd w:id="513"/>
      <w:bookmarkEnd w:id="514"/>
    </w:p>
    <w:p w14:paraId="52488099" w14:textId="77777777" w:rsidR="00661635" w:rsidRPr="0087716F" w:rsidRDefault="00661635" w:rsidP="00661635">
      <w:pPr>
        <w:pStyle w:val="TH"/>
      </w:pPr>
      <w:bookmarkStart w:id="515" w:name="OLE_LINK6"/>
      <w:bookmarkStart w:id="516" w:name="OLE_LINK7"/>
      <w:bookmarkStart w:id="517" w:name="OLE_LINK20"/>
      <w:bookmarkStart w:id="518" w:name="OLE_LINK21"/>
      <w:bookmarkStart w:id="51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14:paraId="671E76E6" w14:textId="77777777" w:rsidTr="00C240EB">
        <w:trPr>
          <w:cantSplit/>
        </w:trPr>
        <w:tc>
          <w:tcPr>
            <w:tcW w:w="9639" w:type="dxa"/>
            <w:gridSpan w:val="8"/>
            <w:tcBorders>
              <w:bottom w:val="nil"/>
            </w:tcBorders>
            <w:shd w:val="solid" w:color="FFFFFF" w:fill="auto"/>
          </w:tcPr>
          <w:bookmarkEnd w:id="515"/>
          <w:bookmarkEnd w:id="516"/>
          <w:p w14:paraId="427A410D" w14:textId="77777777" w:rsidR="00661635" w:rsidRPr="0087716F" w:rsidRDefault="00661635" w:rsidP="00C240EB">
            <w:pPr>
              <w:pStyle w:val="TAL"/>
              <w:jc w:val="center"/>
              <w:rPr>
                <w:b/>
                <w:sz w:val="16"/>
              </w:rPr>
            </w:pPr>
            <w:r w:rsidRPr="0087716F">
              <w:rPr>
                <w:b/>
              </w:rPr>
              <w:t>Change history</w:t>
            </w:r>
          </w:p>
        </w:tc>
      </w:tr>
      <w:tr w:rsidR="00661635" w:rsidRPr="0087716F" w14:paraId="0102A9C6" w14:textId="77777777" w:rsidTr="00C240EB">
        <w:tc>
          <w:tcPr>
            <w:tcW w:w="800" w:type="dxa"/>
            <w:shd w:val="pct10" w:color="auto" w:fill="FFFFFF"/>
          </w:tcPr>
          <w:p w14:paraId="16C433F8" w14:textId="77777777" w:rsidR="00661635" w:rsidRPr="0087716F" w:rsidRDefault="00661635" w:rsidP="00C240EB">
            <w:pPr>
              <w:pStyle w:val="TAL"/>
              <w:rPr>
                <w:b/>
                <w:sz w:val="16"/>
              </w:rPr>
            </w:pPr>
            <w:r w:rsidRPr="0087716F">
              <w:rPr>
                <w:b/>
                <w:sz w:val="16"/>
              </w:rPr>
              <w:t>Date</w:t>
            </w:r>
          </w:p>
        </w:tc>
        <w:tc>
          <w:tcPr>
            <w:tcW w:w="800" w:type="dxa"/>
            <w:shd w:val="pct10" w:color="auto" w:fill="FFFFFF"/>
          </w:tcPr>
          <w:p w14:paraId="000A5F7B" w14:textId="77777777" w:rsidR="00661635" w:rsidRPr="0087716F" w:rsidRDefault="00661635" w:rsidP="00C240EB">
            <w:pPr>
              <w:pStyle w:val="TAL"/>
              <w:rPr>
                <w:b/>
                <w:sz w:val="16"/>
              </w:rPr>
            </w:pPr>
            <w:r w:rsidRPr="0087716F">
              <w:rPr>
                <w:b/>
                <w:sz w:val="16"/>
              </w:rPr>
              <w:t>Meeting</w:t>
            </w:r>
          </w:p>
        </w:tc>
        <w:tc>
          <w:tcPr>
            <w:tcW w:w="1094" w:type="dxa"/>
            <w:shd w:val="pct10" w:color="auto" w:fill="FFFFFF"/>
          </w:tcPr>
          <w:p w14:paraId="28FD8F82" w14:textId="77777777" w:rsidR="00661635" w:rsidRPr="0087716F" w:rsidRDefault="00661635" w:rsidP="00C240EB">
            <w:pPr>
              <w:pStyle w:val="TAL"/>
              <w:rPr>
                <w:b/>
                <w:sz w:val="16"/>
              </w:rPr>
            </w:pPr>
            <w:r w:rsidRPr="0087716F">
              <w:rPr>
                <w:b/>
                <w:sz w:val="16"/>
              </w:rPr>
              <w:t>TDoc</w:t>
            </w:r>
          </w:p>
        </w:tc>
        <w:tc>
          <w:tcPr>
            <w:tcW w:w="425" w:type="dxa"/>
            <w:shd w:val="pct10" w:color="auto" w:fill="FFFFFF"/>
          </w:tcPr>
          <w:p w14:paraId="22772CF2" w14:textId="77777777" w:rsidR="00661635" w:rsidRPr="0087716F" w:rsidRDefault="00661635" w:rsidP="00C240EB">
            <w:pPr>
              <w:pStyle w:val="TAL"/>
              <w:rPr>
                <w:b/>
                <w:sz w:val="16"/>
              </w:rPr>
            </w:pPr>
            <w:r w:rsidRPr="0087716F">
              <w:rPr>
                <w:b/>
                <w:sz w:val="16"/>
              </w:rPr>
              <w:t>CR</w:t>
            </w:r>
          </w:p>
        </w:tc>
        <w:tc>
          <w:tcPr>
            <w:tcW w:w="425" w:type="dxa"/>
            <w:shd w:val="pct10" w:color="auto" w:fill="FFFFFF"/>
          </w:tcPr>
          <w:p w14:paraId="5104024D" w14:textId="77777777" w:rsidR="00661635" w:rsidRPr="0087716F" w:rsidRDefault="00661635" w:rsidP="00C240EB">
            <w:pPr>
              <w:pStyle w:val="TAL"/>
              <w:rPr>
                <w:b/>
                <w:sz w:val="16"/>
              </w:rPr>
            </w:pPr>
            <w:r w:rsidRPr="0087716F">
              <w:rPr>
                <w:b/>
                <w:sz w:val="16"/>
              </w:rPr>
              <w:t>Rev</w:t>
            </w:r>
          </w:p>
        </w:tc>
        <w:tc>
          <w:tcPr>
            <w:tcW w:w="425" w:type="dxa"/>
            <w:shd w:val="pct10" w:color="auto" w:fill="FFFFFF"/>
          </w:tcPr>
          <w:p w14:paraId="21D91B44" w14:textId="77777777" w:rsidR="00661635" w:rsidRPr="0087716F" w:rsidRDefault="00661635" w:rsidP="00C240EB">
            <w:pPr>
              <w:pStyle w:val="TAL"/>
              <w:rPr>
                <w:b/>
                <w:sz w:val="16"/>
              </w:rPr>
            </w:pPr>
            <w:r w:rsidRPr="0087716F">
              <w:rPr>
                <w:b/>
                <w:sz w:val="16"/>
              </w:rPr>
              <w:t>Cat</w:t>
            </w:r>
          </w:p>
        </w:tc>
        <w:tc>
          <w:tcPr>
            <w:tcW w:w="4962" w:type="dxa"/>
            <w:shd w:val="pct10" w:color="auto" w:fill="FFFFFF"/>
          </w:tcPr>
          <w:p w14:paraId="20F7CAA2" w14:textId="77777777" w:rsidR="00661635" w:rsidRPr="0087716F" w:rsidRDefault="00661635" w:rsidP="00C240EB">
            <w:pPr>
              <w:pStyle w:val="TAL"/>
              <w:rPr>
                <w:b/>
                <w:sz w:val="16"/>
              </w:rPr>
            </w:pPr>
            <w:r w:rsidRPr="0087716F">
              <w:rPr>
                <w:b/>
                <w:sz w:val="16"/>
              </w:rPr>
              <w:t>Subject/Comment</w:t>
            </w:r>
          </w:p>
        </w:tc>
        <w:tc>
          <w:tcPr>
            <w:tcW w:w="708" w:type="dxa"/>
            <w:shd w:val="pct10" w:color="auto" w:fill="FFFFFF"/>
          </w:tcPr>
          <w:p w14:paraId="5D2574E7" w14:textId="77777777" w:rsidR="00661635" w:rsidRPr="0087716F" w:rsidRDefault="00661635" w:rsidP="00C240EB">
            <w:pPr>
              <w:pStyle w:val="TAL"/>
              <w:rPr>
                <w:b/>
                <w:sz w:val="16"/>
              </w:rPr>
            </w:pPr>
            <w:r w:rsidRPr="0087716F">
              <w:rPr>
                <w:b/>
                <w:sz w:val="16"/>
              </w:rPr>
              <w:t>New version</w:t>
            </w:r>
          </w:p>
        </w:tc>
      </w:tr>
      <w:tr w:rsidR="00661635" w:rsidRPr="0087716F" w14:paraId="2EAAC703" w14:textId="77777777" w:rsidTr="00C240EB">
        <w:tc>
          <w:tcPr>
            <w:tcW w:w="800" w:type="dxa"/>
            <w:shd w:val="solid" w:color="FFFFFF" w:fill="auto"/>
          </w:tcPr>
          <w:p w14:paraId="5E37BAF7" w14:textId="77777777"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14:paraId="1B0C6BC0" w14:textId="77777777"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14:paraId="468E77C5" w14:textId="77777777"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14:paraId="6295A44B" w14:textId="77777777" w:rsidR="00661635" w:rsidRPr="0087716F" w:rsidRDefault="00661635" w:rsidP="00C240EB">
            <w:pPr>
              <w:pStyle w:val="TAL"/>
              <w:rPr>
                <w:sz w:val="16"/>
                <w:szCs w:val="16"/>
              </w:rPr>
            </w:pPr>
          </w:p>
        </w:tc>
        <w:tc>
          <w:tcPr>
            <w:tcW w:w="425" w:type="dxa"/>
            <w:shd w:val="solid" w:color="FFFFFF" w:fill="auto"/>
          </w:tcPr>
          <w:p w14:paraId="21CCC862" w14:textId="77777777" w:rsidR="00661635" w:rsidRPr="0087716F" w:rsidRDefault="00661635" w:rsidP="00C240EB">
            <w:pPr>
              <w:pStyle w:val="TAR"/>
              <w:rPr>
                <w:sz w:val="16"/>
                <w:szCs w:val="16"/>
              </w:rPr>
            </w:pPr>
          </w:p>
        </w:tc>
        <w:tc>
          <w:tcPr>
            <w:tcW w:w="425" w:type="dxa"/>
            <w:shd w:val="solid" w:color="FFFFFF" w:fill="auto"/>
          </w:tcPr>
          <w:p w14:paraId="48302A19" w14:textId="77777777" w:rsidR="00661635" w:rsidRPr="0087716F" w:rsidRDefault="00661635" w:rsidP="00C240EB">
            <w:pPr>
              <w:pStyle w:val="TAC"/>
              <w:rPr>
                <w:sz w:val="16"/>
                <w:szCs w:val="16"/>
              </w:rPr>
            </w:pPr>
          </w:p>
        </w:tc>
        <w:tc>
          <w:tcPr>
            <w:tcW w:w="4962" w:type="dxa"/>
            <w:shd w:val="solid" w:color="FFFFFF" w:fill="auto"/>
          </w:tcPr>
          <w:p w14:paraId="7ACBDA65" w14:textId="77777777"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14:paraId="7986424F" w14:textId="77777777"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14:paraId="14C6D463" w14:textId="77777777" w:rsidTr="00C240EB">
        <w:tc>
          <w:tcPr>
            <w:tcW w:w="800" w:type="dxa"/>
            <w:vMerge w:val="restart"/>
            <w:shd w:val="solid" w:color="FFFFFF" w:fill="auto"/>
          </w:tcPr>
          <w:p w14:paraId="68A190BC" w14:textId="77777777"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14:paraId="193A638D" w14:textId="77777777"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14:paraId="7009D73C" w14:textId="77777777"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14:paraId="44930FC8" w14:textId="77777777" w:rsidR="003E63B7" w:rsidRPr="0087716F" w:rsidRDefault="003E63B7" w:rsidP="00C240EB">
            <w:pPr>
              <w:pStyle w:val="TAL"/>
              <w:rPr>
                <w:sz w:val="16"/>
                <w:szCs w:val="16"/>
              </w:rPr>
            </w:pPr>
          </w:p>
        </w:tc>
        <w:tc>
          <w:tcPr>
            <w:tcW w:w="425" w:type="dxa"/>
            <w:shd w:val="solid" w:color="FFFFFF" w:fill="auto"/>
          </w:tcPr>
          <w:p w14:paraId="58D15694" w14:textId="77777777" w:rsidR="003E63B7" w:rsidRPr="0087716F" w:rsidRDefault="003E63B7" w:rsidP="00C240EB">
            <w:pPr>
              <w:pStyle w:val="TAR"/>
              <w:rPr>
                <w:sz w:val="16"/>
                <w:szCs w:val="16"/>
              </w:rPr>
            </w:pPr>
          </w:p>
        </w:tc>
        <w:tc>
          <w:tcPr>
            <w:tcW w:w="425" w:type="dxa"/>
            <w:shd w:val="solid" w:color="FFFFFF" w:fill="auto"/>
          </w:tcPr>
          <w:p w14:paraId="71F34D52" w14:textId="77777777" w:rsidR="003E63B7" w:rsidRPr="0087716F" w:rsidRDefault="003E63B7" w:rsidP="00C240EB">
            <w:pPr>
              <w:pStyle w:val="TAC"/>
              <w:rPr>
                <w:sz w:val="16"/>
                <w:szCs w:val="16"/>
              </w:rPr>
            </w:pPr>
          </w:p>
        </w:tc>
        <w:tc>
          <w:tcPr>
            <w:tcW w:w="4962" w:type="dxa"/>
            <w:shd w:val="solid" w:color="FFFFFF" w:fill="auto"/>
          </w:tcPr>
          <w:p w14:paraId="1DEA2FAA" w14:textId="77777777"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3C333D63" w14:textId="77777777" w:rsidR="003E63B7" w:rsidRPr="00905222" w:rsidRDefault="003E63B7" w:rsidP="00C240EB">
            <w:pPr>
              <w:pStyle w:val="TAC"/>
              <w:rPr>
                <w:sz w:val="16"/>
                <w:szCs w:val="16"/>
                <w:lang w:eastAsia="ko-KR"/>
              </w:rPr>
            </w:pPr>
            <w:r>
              <w:rPr>
                <w:sz w:val="16"/>
                <w:szCs w:val="16"/>
                <w:lang w:eastAsia="ko-KR"/>
              </w:rPr>
              <w:t>0.1.0</w:t>
            </w:r>
          </w:p>
        </w:tc>
      </w:tr>
      <w:tr w:rsidR="003E63B7" w:rsidRPr="0087716F" w14:paraId="69A26136" w14:textId="77777777" w:rsidTr="00C240EB">
        <w:tc>
          <w:tcPr>
            <w:tcW w:w="800" w:type="dxa"/>
            <w:vMerge/>
            <w:shd w:val="solid" w:color="FFFFFF" w:fill="auto"/>
          </w:tcPr>
          <w:p w14:paraId="2ACE9024" w14:textId="77777777" w:rsidR="003E63B7" w:rsidRDefault="003E63B7" w:rsidP="00C240EB">
            <w:pPr>
              <w:pStyle w:val="TAC"/>
              <w:rPr>
                <w:sz w:val="16"/>
                <w:szCs w:val="16"/>
                <w:lang w:eastAsia="ko-KR"/>
              </w:rPr>
            </w:pPr>
          </w:p>
        </w:tc>
        <w:tc>
          <w:tcPr>
            <w:tcW w:w="800" w:type="dxa"/>
            <w:vMerge/>
            <w:shd w:val="solid" w:color="FFFFFF" w:fill="auto"/>
          </w:tcPr>
          <w:p w14:paraId="517C7511" w14:textId="77777777" w:rsidR="003E63B7" w:rsidRDefault="003E63B7" w:rsidP="00C240EB">
            <w:pPr>
              <w:pStyle w:val="TAC"/>
              <w:rPr>
                <w:sz w:val="16"/>
                <w:szCs w:val="16"/>
                <w:lang w:eastAsia="ko-KR"/>
              </w:rPr>
            </w:pPr>
          </w:p>
        </w:tc>
        <w:tc>
          <w:tcPr>
            <w:tcW w:w="1094" w:type="dxa"/>
            <w:shd w:val="solid" w:color="FFFFFF" w:fill="auto"/>
          </w:tcPr>
          <w:p w14:paraId="2EA3EBA9" w14:textId="77777777"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14:paraId="61948E1B" w14:textId="77777777" w:rsidR="003E63B7" w:rsidRPr="0087716F" w:rsidRDefault="003E63B7" w:rsidP="00C240EB">
            <w:pPr>
              <w:pStyle w:val="TAL"/>
              <w:rPr>
                <w:sz w:val="16"/>
                <w:szCs w:val="16"/>
              </w:rPr>
            </w:pPr>
          </w:p>
        </w:tc>
        <w:tc>
          <w:tcPr>
            <w:tcW w:w="425" w:type="dxa"/>
            <w:shd w:val="solid" w:color="FFFFFF" w:fill="auto"/>
          </w:tcPr>
          <w:p w14:paraId="1B1C883D" w14:textId="77777777" w:rsidR="003E63B7" w:rsidRPr="0087716F" w:rsidRDefault="003E63B7" w:rsidP="00C240EB">
            <w:pPr>
              <w:pStyle w:val="TAR"/>
              <w:rPr>
                <w:sz w:val="16"/>
                <w:szCs w:val="16"/>
              </w:rPr>
            </w:pPr>
          </w:p>
        </w:tc>
        <w:tc>
          <w:tcPr>
            <w:tcW w:w="425" w:type="dxa"/>
            <w:shd w:val="solid" w:color="FFFFFF" w:fill="auto"/>
          </w:tcPr>
          <w:p w14:paraId="30A34B40" w14:textId="77777777" w:rsidR="003E63B7" w:rsidRPr="0087716F" w:rsidRDefault="003E63B7" w:rsidP="00C240EB">
            <w:pPr>
              <w:pStyle w:val="TAC"/>
              <w:rPr>
                <w:sz w:val="16"/>
                <w:szCs w:val="16"/>
              </w:rPr>
            </w:pPr>
          </w:p>
        </w:tc>
        <w:tc>
          <w:tcPr>
            <w:tcW w:w="4962" w:type="dxa"/>
            <w:shd w:val="solid" w:color="FFFFFF" w:fill="auto"/>
          </w:tcPr>
          <w:p w14:paraId="038AADD8" w14:textId="77777777"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14:paraId="7A3BF7E7" w14:textId="77777777" w:rsidR="003E63B7" w:rsidRDefault="003E63B7" w:rsidP="00C240EB">
            <w:pPr>
              <w:pStyle w:val="TAC"/>
              <w:rPr>
                <w:sz w:val="16"/>
                <w:szCs w:val="16"/>
                <w:lang w:eastAsia="ko-KR"/>
              </w:rPr>
            </w:pPr>
          </w:p>
        </w:tc>
      </w:tr>
      <w:tr w:rsidR="003E63B7" w:rsidRPr="0087716F" w14:paraId="72FA69F4" w14:textId="77777777" w:rsidTr="00C240EB">
        <w:tc>
          <w:tcPr>
            <w:tcW w:w="800" w:type="dxa"/>
            <w:vMerge/>
            <w:shd w:val="solid" w:color="FFFFFF" w:fill="auto"/>
          </w:tcPr>
          <w:p w14:paraId="15783E0B" w14:textId="77777777" w:rsidR="003E63B7" w:rsidRPr="0087716F" w:rsidRDefault="003E63B7" w:rsidP="00C240EB">
            <w:pPr>
              <w:pStyle w:val="TAC"/>
              <w:rPr>
                <w:sz w:val="16"/>
                <w:szCs w:val="16"/>
              </w:rPr>
            </w:pPr>
          </w:p>
        </w:tc>
        <w:tc>
          <w:tcPr>
            <w:tcW w:w="800" w:type="dxa"/>
            <w:vMerge/>
            <w:shd w:val="solid" w:color="FFFFFF" w:fill="auto"/>
          </w:tcPr>
          <w:p w14:paraId="40F0F547" w14:textId="77777777" w:rsidR="003E63B7" w:rsidRPr="0087716F" w:rsidRDefault="003E63B7" w:rsidP="00C240EB">
            <w:pPr>
              <w:pStyle w:val="TAC"/>
              <w:rPr>
                <w:sz w:val="16"/>
                <w:szCs w:val="16"/>
                <w:lang w:eastAsia="ko-KR"/>
              </w:rPr>
            </w:pPr>
          </w:p>
        </w:tc>
        <w:tc>
          <w:tcPr>
            <w:tcW w:w="1094" w:type="dxa"/>
            <w:shd w:val="solid" w:color="FFFFFF" w:fill="auto"/>
          </w:tcPr>
          <w:p w14:paraId="76FE70FE" w14:textId="77777777"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14:paraId="1A41B610" w14:textId="77777777" w:rsidR="003E63B7" w:rsidRPr="0087716F" w:rsidRDefault="003E63B7" w:rsidP="00C240EB">
            <w:pPr>
              <w:pStyle w:val="TAL"/>
              <w:rPr>
                <w:sz w:val="16"/>
                <w:szCs w:val="16"/>
              </w:rPr>
            </w:pPr>
          </w:p>
        </w:tc>
        <w:tc>
          <w:tcPr>
            <w:tcW w:w="425" w:type="dxa"/>
            <w:shd w:val="solid" w:color="FFFFFF" w:fill="auto"/>
          </w:tcPr>
          <w:p w14:paraId="65F24BF7" w14:textId="77777777" w:rsidR="003E63B7" w:rsidRPr="0087716F" w:rsidRDefault="003E63B7" w:rsidP="00C240EB">
            <w:pPr>
              <w:pStyle w:val="TAR"/>
              <w:rPr>
                <w:sz w:val="16"/>
                <w:szCs w:val="16"/>
              </w:rPr>
            </w:pPr>
          </w:p>
        </w:tc>
        <w:tc>
          <w:tcPr>
            <w:tcW w:w="425" w:type="dxa"/>
            <w:shd w:val="solid" w:color="FFFFFF" w:fill="auto"/>
          </w:tcPr>
          <w:p w14:paraId="1B593FDD" w14:textId="77777777" w:rsidR="003E63B7" w:rsidRPr="0087716F" w:rsidRDefault="003E63B7" w:rsidP="00C240EB">
            <w:pPr>
              <w:pStyle w:val="TAC"/>
              <w:rPr>
                <w:sz w:val="16"/>
                <w:szCs w:val="16"/>
              </w:rPr>
            </w:pPr>
          </w:p>
        </w:tc>
        <w:tc>
          <w:tcPr>
            <w:tcW w:w="4962" w:type="dxa"/>
            <w:shd w:val="solid" w:color="FFFFFF" w:fill="auto"/>
          </w:tcPr>
          <w:p w14:paraId="49F3C1CC" w14:textId="77777777"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14:paraId="275E9803" w14:textId="77777777" w:rsidR="003E63B7" w:rsidRPr="0087716F" w:rsidRDefault="003E63B7" w:rsidP="00C240EB">
            <w:pPr>
              <w:pStyle w:val="TAC"/>
              <w:rPr>
                <w:sz w:val="16"/>
                <w:szCs w:val="16"/>
                <w:lang w:eastAsia="ko-KR"/>
              </w:rPr>
            </w:pPr>
          </w:p>
        </w:tc>
      </w:tr>
      <w:tr w:rsidR="003E63B7" w:rsidRPr="0087716F" w14:paraId="21205B96" w14:textId="77777777" w:rsidTr="00C240EB">
        <w:tc>
          <w:tcPr>
            <w:tcW w:w="800" w:type="dxa"/>
            <w:vMerge/>
            <w:shd w:val="solid" w:color="FFFFFF" w:fill="auto"/>
          </w:tcPr>
          <w:p w14:paraId="0BBF9EB2" w14:textId="77777777" w:rsidR="003E63B7" w:rsidRPr="0087716F" w:rsidRDefault="003E63B7" w:rsidP="00C240EB">
            <w:pPr>
              <w:pStyle w:val="TAC"/>
              <w:rPr>
                <w:sz w:val="16"/>
                <w:szCs w:val="16"/>
              </w:rPr>
            </w:pPr>
          </w:p>
        </w:tc>
        <w:tc>
          <w:tcPr>
            <w:tcW w:w="800" w:type="dxa"/>
            <w:vMerge/>
            <w:shd w:val="solid" w:color="FFFFFF" w:fill="auto"/>
          </w:tcPr>
          <w:p w14:paraId="5137B940" w14:textId="77777777" w:rsidR="003E63B7" w:rsidRPr="0087716F" w:rsidRDefault="003E63B7" w:rsidP="00C240EB">
            <w:pPr>
              <w:pStyle w:val="TAC"/>
              <w:rPr>
                <w:sz w:val="16"/>
                <w:szCs w:val="16"/>
                <w:lang w:eastAsia="ko-KR"/>
              </w:rPr>
            </w:pPr>
          </w:p>
        </w:tc>
        <w:tc>
          <w:tcPr>
            <w:tcW w:w="1094" w:type="dxa"/>
            <w:shd w:val="solid" w:color="FFFFFF" w:fill="auto"/>
          </w:tcPr>
          <w:p w14:paraId="61CABAFE" w14:textId="77777777"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14:paraId="39748DF2" w14:textId="77777777" w:rsidR="003E63B7" w:rsidRPr="0087716F" w:rsidRDefault="003E63B7" w:rsidP="00C240EB">
            <w:pPr>
              <w:pStyle w:val="TAL"/>
              <w:rPr>
                <w:sz w:val="16"/>
                <w:szCs w:val="16"/>
              </w:rPr>
            </w:pPr>
          </w:p>
        </w:tc>
        <w:tc>
          <w:tcPr>
            <w:tcW w:w="425" w:type="dxa"/>
            <w:shd w:val="solid" w:color="FFFFFF" w:fill="auto"/>
          </w:tcPr>
          <w:p w14:paraId="4776576D" w14:textId="77777777" w:rsidR="003E63B7" w:rsidRPr="0087716F" w:rsidRDefault="003E63B7" w:rsidP="00C240EB">
            <w:pPr>
              <w:pStyle w:val="TAR"/>
              <w:rPr>
                <w:sz w:val="16"/>
                <w:szCs w:val="16"/>
              </w:rPr>
            </w:pPr>
          </w:p>
        </w:tc>
        <w:tc>
          <w:tcPr>
            <w:tcW w:w="425" w:type="dxa"/>
            <w:shd w:val="solid" w:color="FFFFFF" w:fill="auto"/>
          </w:tcPr>
          <w:p w14:paraId="2204DAA0" w14:textId="77777777" w:rsidR="003E63B7" w:rsidRPr="0087716F" w:rsidRDefault="003E63B7" w:rsidP="00C240EB">
            <w:pPr>
              <w:pStyle w:val="TAC"/>
              <w:rPr>
                <w:sz w:val="16"/>
                <w:szCs w:val="16"/>
              </w:rPr>
            </w:pPr>
          </w:p>
        </w:tc>
        <w:tc>
          <w:tcPr>
            <w:tcW w:w="4962" w:type="dxa"/>
            <w:shd w:val="solid" w:color="FFFFFF" w:fill="auto"/>
          </w:tcPr>
          <w:p w14:paraId="2F43E06D" w14:textId="77777777"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14:paraId="5A058731" w14:textId="77777777" w:rsidR="003E63B7" w:rsidRPr="0087716F" w:rsidRDefault="003E63B7" w:rsidP="00C240EB">
            <w:pPr>
              <w:pStyle w:val="TAC"/>
              <w:rPr>
                <w:sz w:val="16"/>
                <w:szCs w:val="16"/>
                <w:lang w:eastAsia="ko-KR"/>
              </w:rPr>
            </w:pPr>
          </w:p>
        </w:tc>
      </w:tr>
      <w:tr w:rsidR="003E63B7" w:rsidRPr="0087716F" w14:paraId="3111F451" w14:textId="77777777" w:rsidTr="00C240EB">
        <w:tc>
          <w:tcPr>
            <w:tcW w:w="800" w:type="dxa"/>
            <w:vMerge/>
            <w:shd w:val="solid" w:color="FFFFFF" w:fill="auto"/>
          </w:tcPr>
          <w:p w14:paraId="71665BD6" w14:textId="77777777" w:rsidR="003E63B7" w:rsidRPr="0087716F" w:rsidRDefault="003E63B7" w:rsidP="00C240EB">
            <w:pPr>
              <w:pStyle w:val="TAC"/>
              <w:rPr>
                <w:sz w:val="16"/>
                <w:szCs w:val="16"/>
              </w:rPr>
            </w:pPr>
          </w:p>
        </w:tc>
        <w:tc>
          <w:tcPr>
            <w:tcW w:w="800" w:type="dxa"/>
            <w:vMerge/>
            <w:shd w:val="solid" w:color="FFFFFF" w:fill="auto"/>
          </w:tcPr>
          <w:p w14:paraId="7EDE127B" w14:textId="77777777" w:rsidR="003E63B7" w:rsidRPr="0087716F" w:rsidRDefault="003E63B7" w:rsidP="00C240EB">
            <w:pPr>
              <w:pStyle w:val="TAC"/>
              <w:rPr>
                <w:sz w:val="16"/>
                <w:szCs w:val="16"/>
                <w:lang w:eastAsia="ko-KR"/>
              </w:rPr>
            </w:pPr>
          </w:p>
        </w:tc>
        <w:tc>
          <w:tcPr>
            <w:tcW w:w="1094" w:type="dxa"/>
            <w:shd w:val="solid" w:color="FFFFFF" w:fill="auto"/>
          </w:tcPr>
          <w:p w14:paraId="2877EEB3" w14:textId="77777777" w:rsidR="003E63B7" w:rsidRDefault="003E63B7" w:rsidP="00C240EB">
            <w:pPr>
              <w:pStyle w:val="TAC"/>
              <w:rPr>
                <w:sz w:val="16"/>
                <w:szCs w:val="16"/>
                <w:lang w:eastAsia="ko-KR"/>
              </w:rPr>
            </w:pPr>
          </w:p>
        </w:tc>
        <w:tc>
          <w:tcPr>
            <w:tcW w:w="425" w:type="dxa"/>
            <w:shd w:val="solid" w:color="FFFFFF" w:fill="auto"/>
          </w:tcPr>
          <w:p w14:paraId="1C0CFFCD" w14:textId="77777777" w:rsidR="003E63B7" w:rsidRPr="0087716F" w:rsidRDefault="003E63B7" w:rsidP="00C240EB">
            <w:pPr>
              <w:pStyle w:val="TAL"/>
              <w:rPr>
                <w:sz w:val="16"/>
                <w:szCs w:val="16"/>
              </w:rPr>
            </w:pPr>
          </w:p>
        </w:tc>
        <w:tc>
          <w:tcPr>
            <w:tcW w:w="425" w:type="dxa"/>
            <w:shd w:val="solid" w:color="FFFFFF" w:fill="auto"/>
          </w:tcPr>
          <w:p w14:paraId="39BE2CD8" w14:textId="77777777" w:rsidR="003E63B7" w:rsidRPr="0087716F" w:rsidRDefault="003E63B7" w:rsidP="00C240EB">
            <w:pPr>
              <w:pStyle w:val="TAR"/>
              <w:rPr>
                <w:sz w:val="16"/>
                <w:szCs w:val="16"/>
              </w:rPr>
            </w:pPr>
          </w:p>
        </w:tc>
        <w:tc>
          <w:tcPr>
            <w:tcW w:w="425" w:type="dxa"/>
            <w:shd w:val="solid" w:color="FFFFFF" w:fill="auto"/>
          </w:tcPr>
          <w:p w14:paraId="4FCB3E59" w14:textId="77777777" w:rsidR="003E63B7" w:rsidRPr="0087716F" w:rsidRDefault="003E63B7" w:rsidP="00C240EB">
            <w:pPr>
              <w:pStyle w:val="TAC"/>
              <w:rPr>
                <w:sz w:val="16"/>
                <w:szCs w:val="16"/>
              </w:rPr>
            </w:pPr>
          </w:p>
        </w:tc>
        <w:tc>
          <w:tcPr>
            <w:tcW w:w="4962" w:type="dxa"/>
            <w:shd w:val="solid" w:color="FFFFFF" w:fill="auto"/>
          </w:tcPr>
          <w:p w14:paraId="4323BB0B" w14:textId="77777777" w:rsidR="003E63B7" w:rsidRDefault="003E63B7" w:rsidP="00905222">
            <w:pPr>
              <w:pStyle w:val="TAL"/>
              <w:rPr>
                <w:sz w:val="16"/>
                <w:szCs w:val="16"/>
                <w:lang w:eastAsia="ko-KR"/>
              </w:rPr>
            </w:pPr>
          </w:p>
        </w:tc>
        <w:tc>
          <w:tcPr>
            <w:tcW w:w="708" w:type="dxa"/>
            <w:vMerge/>
            <w:shd w:val="solid" w:color="FFFFFF" w:fill="auto"/>
          </w:tcPr>
          <w:p w14:paraId="4CCB5F40" w14:textId="77777777" w:rsidR="003E63B7" w:rsidRPr="0087716F" w:rsidRDefault="003E63B7" w:rsidP="00C240EB">
            <w:pPr>
              <w:pStyle w:val="TAC"/>
              <w:rPr>
                <w:sz w:val="16"/>
                <w:szCs w:val="16"/>
                <w:lang w:eastAsia="ko-KR"/>
              </w:rPr>
            </w:pPr>
          </w:p>
        </w:tc>
      </w:tr>
      <w:tr w:rsidR="003E63B7" w:rsidRPr="0087716F" w14:paraId="2E06D43E" w14:textId="77777777" w:rsidTr="00C240EB">
        <w:tc>
          <w:tcPr>
            <w:tcW w:w="800" w:type="dxa"/>
            <w:vMerge/>
            <w:shd w:val="solid" w:color="FFFFFF" w:fill="auto"/>
          </w:tcPr>
          <w:p w14:paraId="18D687A4" w14:textId="77777777" w:rsidR="003E63B7" w:rsidRPr="0087716F" w:rsidRDefault="003E63B7" w:rsidP="00C240EB">
            <w:pPr>
              <w:pStyle w:val="TAC"/>
              <w:rPr>
                <w:sz w:val="16"/>
                <w:szCs w:val="16"/>
              </w:rPr>
            </w:pPr>
          </w:p>
        </w:tc>
        <w:tc>
          <w:tcPr>
            <w:tcW w:w="800" w:type="dxa"/>
            <w:vMerge/>
            <w:shd w:val="solid" w:color="FFFFFF" w:fill="auto"/>
          </w:tcPr>
          <w:p w14:paraId="791E6B9A" w14:textId="77777777" w:rsidR="003E63B7" w:rsidRPr="0087716F" w:rsidRDefault="003E63B7" w:rsidP="00C240EB">
            <w:pPr>
              <w:pStyle w:val="TAC"/>
              <w:rPr>
                <w:sz w:val="16"/>
                <w:szCs w:val="16"/>
                <w:lang w:eastAsia="ko-KR"/>
              </w:rPr>
            </w:pPr>
          </w:p>
        </w:tc>
        <w:tc>
          <w:tcPr>
            <w:tcW w:w="1094" w:type="dxa"/>
            <w:shd w:val="solid" w:color="FFFFFF" w:fill="auto"/>
          </w:tcPr>
          <w:p w14:paraId="1F12E8A9" w14:textId="77777777" w:rsidR="003E63B7" w:rsidRDefault="003E63B7" w:rsidP="00C240EB">
            <w:pPr>
              <w:pStyle w:val="TAC"/>
              <w:rPr>
                <w:sz w:val="16"/>
                <w:szCs w:val="16"/>
                <w:lang w:eastAsia="ko-KR"/>
              </w:rPr>
            </w:pPr>
          </w:p>
        </w:tc>
        <w:tc>
          <w:tcPr>
            <w:tcW w:w="425" w:type="dxa"/>
            <w:shd w:val="solid" w:color="FFFFFF" w:fill="auto"/>
          </w:tcPr>
          <w:p w14:paraId="33745CA8" w14:textId="77777777" w:rsidR="003E63B7" w:rsidRPr="0087716F" w:rsidRDefault="003E63B7" w:rsidP="00C240EB">
            <w:pPr>
              <w:pStyle w:val="TAL"/>
              <w:rPr>
                <w:sz w:val="16"/>
                <w:szCs w:val="16"/>
              </w:rPr>
            </w:pPr>
          </w:p>
        </w:tc>
        <w:tc>
          <w:tcPr>
            <w:tcW w:w="425" w:type="dxa"/>
            <w:shd w:val="solid" w:color="FFFFFF" w:fill="auto"/>
          </w:tcPr>
          <w:p w14:paraId="12137AE4" w14:textId="77777777" w:rsidR="003E63B7" w:rsidRPr="0087716F" w:rsidRDefault="003E63B7" w:rsidP="00C240EB">
            <w:pPr>
              <w:pStyle w:val="TAR"/>
              <w:rPr>
                <w:sz w:val="16"/>
                <w:szCs w:val="16"/>
              </w:rPr>
            </w:pPr>
          </w:p>
        </w:tc>
        <w:tc>
          <w:tcPr>
            <w:tcW w:w="425" w:type="dxa"/>
            <w:shd w:val="solid" w:color="FFFFFF" w:fill="auto"/>
          </w:tcPr>
          <w:p w14:paraId="105E38D9" w14:textId="77777777" w:rsidR="003E63B7" w:rsidRPr="0087716F" w:rsidRDefault="003E63B7" w:rsidP="00C240EB">
            <w:pPr>
              <w:pStyle w:val="TAC"/>
              <w:rPr>
                <w:sz w:val="16"/>
                <w:szCs w:val="16"/>
              </w:rPr>
            </w:pPr>
          </w:p>
        </w:tc>
        <w:tc>
          <w:tcPr>
            <w:tcW w:w="4962" w:type="dxa"/>
            <w:shd w:val="solid" w:color="FFFFFF" w:fill="auto"/>
          </w:tcPr>
          <w:p w14:paraId="09B7A345" w14:textId="77777777" w:rsidR="003E63B7" w:rsidRDefault="003E63B7" w:rsidP="00905222">
            <w:pPr>
              <w:pStyle w:val="TAL"/>
              <w:rPr>
                <w:sz w:val="16"/>
                <w:szCs w:val="16"/>
                <w:lang w:eastAsia="ko-KR"/>
              </w:rPr>
            </w:pPr>
          </w:p>
        </w:tc>
        <w:tc>
          <w:tcPr>
            <w:tcW w:w="708" w:type="dxa"/>
            <w:vMerge/>
            <w:shd w:val="solid" w:color="FFFFFF" w:fill="auto"/>
          </w:tcPr>
          <w:p w14:paraId="64FF37A6" w14:textId="77777777" w:rsidR="003E63B7" w:rsidRPr="0087716F" w:rsidRDefault="003E63B7" w:rsidP="00C240EB">
            <w:pPr>
              <w:pStyle w:val="TAC"/>
              <w:rPr>
                <w:sz w:val="16"/>
                <w:szCs w:val="16"/>
                <w:lang w:eastAsia="ko-KR"/>
              </w:rPr>
            </w:pPr>
          </w:p>
        </w:tc>
      </w:tr>
      <w:tr w:rsidR="003E63B7" w:rsidRPr="0087716F" w14:paraId="259A390A" w14:textId="77777777" w:rsidTr="00C240EB">
        <w:tc>
          <w:tcPr>
            <w:tcW w:w="800" w:type="dxa"/>
            <w:vMerge/>
            <w:shd w:val="solid" w:color="FFFFFF" w:fill="auto"/>
          </w:tcPr>
          <w:p w14:paraId="57090871" w14:textId="77777777" w:rsidR="003E63B7" w:rsidRPr="0087716F" w:rsidRDefault="003E63B7" w:rsidP="00C240EB">
            <w:pPr>
              <w:pStyle w:val="TAC"/>
              <w:rPr>
                <w:sz w:val="16"/>
                <w:szCs w:val="16"/>
              </w:rPr>
            </w:pPr>
          </w:p>
        </w:tc>
        <w:tc>
          <w:tcPr>
            <w:tcW w:w="800" w:type="dxa"/>
            <w:vMerge/>
            <w:shd w:val="solid" w:color="FFFFFF" w:fill="auto"/>
          </w:tcPr>
          <w:p w14:paraId="1095C08E" w14:textId="77777777" w:rsidR="003E63B7" w:rsidRPr="0087716F" w:rsidRDefault="003E63B7" w:rsidP="00C240EB">
            <w:pPr>
              <w:pStyle w:val="TAC"/>
              <w:rPr>
                <w:sz w:val="16"/>
                <w:szCs w:val="16"/>
                <w:lang w:eastAsia="ko-KR"/>
              </w:rPr>
            </w:pPr>
          </w:p>
        </w:tc>
        <w:tc>
          <w:tcPr>
            <w:tcW w:w="1094" w:type="dxa"/>
            <w:shd w:val="solid" w:color="FFFFFF" w:fill="auto"/>
          </w:tcPr>
          <w:p w14:paraId="5C08B178" w14:textId="77777777" w:rsidR="003E63B7" w:rsidRDefault="003E63B7" w:rsidP="00C240EB">
            <w:pPr>
              <w:pStyle w:val="TAC"/>
              <w:rPr>
                <w:sz w:val="16"/>
                <w:szCs w:val="16"/>
                <w:lang w:eastAsia="ko-KR"/>
              </w:rPr>
            </w:pPr>
          </w:p>
        </w:tc>
        <w:tc>
          <w:tcPr>
            <w:tcW w:w="425" w:type="dxa"/>
            <w:shd w:val="solid" w:color="FFFFFF" w:fill="auto"/>
          </w:tcPr>
          <w:p w14:paraId="548D370A" w14:textId="77777777" w:rsidR="003E63B7" w:rsidRPr="0087716F" w:rsidRDefault="003E63B7" w:rsidP="00C240EB">
            <w:pPr>
              <w:pStyle w:val="TAL"/>
              <w:rPr>
                <w:sz w:val="16"/>
                <w:szCs w:val="16"/>
              </w:rPr>
            </w:pPr>
          </w:p>
        </w:tc>
        <w:tc>
          <w:tcPr>
            <w:tcW w:w="425" w:type="dxa"/>
            <w:shd w:val="solid" w:color="FFFFFF" w:fill="auto"/>
          </w:tcPr>
          <w:p w14:paraId="48854A6E" w14:textId="77777777" w:rsidR="003E63B7" w:rsidRPr="0087716F" w:rsidRDefault="003E63B7" w:rsidP="00C240EB">
            <w:pPr>
              <w:pStyle w:val="TAR"/>
              <w:rPr>
                <w:sz w:val="16"/>
                <w:szCs w:val="16"/>
              </w:rPr>
            </w:pPr>
          </w:p>
        </w:tc>
        <w:tc>
          <w:tcPr>
            <w:tcW w:w="425" w:type="dxa"/>
            <w:shd w:val="solid" w:color="FFFFFF" w:fill="auto"/>
          </w:tcPr>
          <w:p w14:paraId="3C8548F6" w14:textId="77777777" w:rsidR="003E63B7" w:rsidRPr="0087716F" w:rsidRDefault="003E63B7" w:rsidP="00C240EB">
            <w:pPr>
              <w:pStyle w:val="TAC"/>
              <w:rPr>
                <w:sz w:val="16"/>
                <w:szCs w:val="16"/>
              </w:rPr>
            </w:pPr>
          </w:p>
        </w:tc>
        <w:tc>
          <w:tcPr>
            <w:tcW w:w="4962" w:type="dxa"/>
            <w:shd w:val="solid" w:color="FFFFFF" w:fill="auto"/>
          </w:tcPr>
          <w:p w14:paraId="604CC787" w14:textId="77777777" w:rsidR="003E63B7" w:rsidRDefault="003E63B7" w:rsidP="00905222">
            <w:pPr>
              <w:pStyle w:val="TAL"/>
              <w:rPr>
                <w:sz w:val="16"/>
                <w:szCs w:val="16"/>
                <w:lang w:eastAsia="ko-KR"/>
              </w:rPr>
            </w:pPr>
          </w:p>
        </w:tc>
        <w:tc>
          <w:tcPr>
            <w:tcW w:w="708" w:type="dxa"/>
            <w:vMerge/>
            <w:shd w:val="solid" w:color="FFFFFF" w:fill="auto"/>
          </w:tcPr>
          <w:p w14:paraId="7C8F6ECA" w14:textId="77777777" w:rsidR="003E63B7" w:rsidRPr="0087716F" w:rsidRDefault="003E63B7" w:rsidP="00C240EB">
            <w:pPr>
              <w:pStyle w:val="TAC"/>
              <w:rPr>
                <w:sz w:val="16"/>
                <w:szCs w:val="16"/>
                <w:lang w:eastAsia="ko-KR"/>
              </w:rPr>
            </w:pPr>
          </w:p>
        </w:tc>
      </w:tr>
      <w:tr w:rsidR="003E63B7" w:rsidRPr="0087716F" w14:paraId="4F98FE5A" w14:textId="77777777" w:rsidTr="00C240EB">
        <w:tc>
          <w:tcPr>
            <w:tcW w:w="800" w:type="dxa"/>
            <w:vMerge w:val="restart"/>
            <w:shd w:val="solid" w:color="FFFFFF" w:fill="auto"/>
          </w:tcPr>
          <w:p w14:paraId="288AFFA3" w14:textId="77777777"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14:paraId="777DE33B" w14:textId="77777777"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14:paraId="33835887" w14:textId="77777777"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14:paraId="50E803E4" w14:textId="77777777" w:rsidR="003E63B7" w:rsidRPr="0087716F" w:rsidRDefault="003E63B7" w:rsidP="00CD2DD2">
            <w:pPr>
              <w:pStyle w:val="TAL"/>
              <w:rPr>
                <w:sz w:val="16"/>
                <w:szCs w:val="16"/>
              </w:rPr>
            </w:pPr>
          </w:p>
        </w:tc>
        <w:tc>
          <w:tcPr>
            <w:tcW w:w="425" w:type="dxa"/>
            <w:shd w:val="solid" w:color="FFFFFF" w:fill="auto"/>
          </w:tcPr>
          <w:p w14:paraId="6FEA1B4A" w14:textId="77777777" w:rsidR="003E63B7" w:rsidRPr="0087716F" w:rsidRDefault="003E63B7" w:rsidP="00CD2DD2">
            <w:pPr>
              <w:pStyle w:val="TAR"/>
              <w:rPr>
                <w:sz w:val="16"/>
                <w:szCs w:val="16"/>
              </w:rPr>
            </w:pPr>
          </w:p>
        </w:tc>
        <w:tc>
          <w:tcPr>
            <w:tcW w:w="425" w:type="dxa"/>
            <w:shd w:val="solid" w:color="FFFFFF" w:fill="auto"/>
          </w:tcPr>
          <w:p w14:paraId="0325E172" w14:textId="77777777" w:rsidR="003E63B7" w:rsidRPr="0087716F" w:rsidRDefault="003E63B7" w:rsidP="00CD2DD2">
            <w:pPr>
              <w:pStyle w:val="TAC"/>
              <w:rPr>
                <w:sz w:val="16"/>
                <w:szCs w:val="16"/>
              </w:rPr>
            </w:pPr>
          </w:p>
        </w:tc>
        <w:tc>
          <w:tcPr>
            <w:tcW w:w="4962" w:type="dxa"/>
            <w:shd w:val="solid" w:color="FFFFFF" w:fill="auto"/>
          </w:tcPr>
          <w:p w14:paraId="5F4673C1" w14:textId="77777777"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14:paraId="2CD3ACCD" w14:textId="77777777" w:rsidR="003E63B7" w:rsidRPr="0087716F" w:rsidRDefault="003E63B7" w:rsidP="00CD2DD2">
            <w:pPr>
              <w:pStyle w:val="TAC"/>
              <w:rPr>
                <w:sz w:val="16"/>
                <w:szCs w:val="16"/>
                <w:lang w:eastAsia="ko-KR"/>
              </w:rPr>
            </w:pPr>
            <w:r>
              <w:rPr>
                <w:sz w:val="16"/>
                <w:szCs w:val="16"/>
                <w:lang w:eastAsia="ko-KR"/>
              </w:rPr>
              <w:t>0.2.0</w:t>
            </w:r>
          </w:p>
        </w:tc>
      </w:tr>
      <w:tr w:rsidR="003E63B7" w:rsidRPr="0087716F" w14:paraId="3FE8B07A" w14:textId="77777777" w:rsidTr="00C240EB">
        <w:tc>
          <w:tcPr>
            <w:tcW w:w="800" w:type="dxa"/>
            <w:vMerge/>
            <w:shd w:val="solid" w:color="FFFFFF" w:fill="auto"/>
          </w:tcPr>
          <w:p w14:paraId="3B62A048" w14:textId="77777777" w:rsidR="003E63B7" w:rsidRDefault="003E63B7" w:rsidP="00CD2DD2">
            <w:pPr>
              <w:pStyle w:val="TAC"/>
              <w:rPr>
                <w:sz w:val="16"/>
                <w:szCs w:val="16"/>
                <w:lang w:eastAsia="ko-KR"/>
              </w:rPr>
            </w:pPr>
          </w:p>
        </w:tc>
        <w:tc>
          <w:tcPr>
            <w:tcW w:w="800" w:type="dxa"/>
            <w:vMerge/>
            <w:shd w:val="solid" w:color="FFFFFF" w:fill="auto"/>
          </w:tcPr>
          <w:p w14:paraId="51ABBEF9" w14:textId="77777777" w:rsidR="003E63B7" w:rsidRDefault="003E63B7" w:rsidP="00CD2DD2">
            <w:pPr>
              <w:pStyle w:val="TAC"/>
              <w:rPr>
                <w:sz w:val="16"/>
                <w:szCs w:val="16"/>
                <w:lang w:eastAsia="ko-KR"/>
              </w:rPr>
            </w:pPr>
          </w:p>
        </w:tc>
        <w:tc>
          <w:tcPr>
            <w:tcW w:w="1094" w:type="dxa"/>
            <w:shd w:val="solid" w:color="FFFFFF" w:fill="auto"/>
          </w:tcPr>
          <w:p w14:paraId="44CA47F9" w14:textId="77777777"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14:paraId="1F37FC6B" w14:textId="77777777" w:rsidR="003E63B7" w:rsidRPr="0087716F" w:rsidRDefault="003E63B7" w:rsidP="00CD2DD2">
            <w:pPr>
              <w:pStyle w:val="TAL"/>
              <w:rPr>
                <w:sz w:val="16"/>
                <w:szCs w:val="16"/>
              </w:rPr>
            </w:pPr>
          </w:p>
        </w:tc>
        <w:tc>
          <w:tcPr>
            <w:tcW w:w="425" w:type="dxa"/>
            <w:shd w:val="solid" w:color="FFFFFF" w:fill="auto"/>
          </w:tcPr>
          <w:p w14:paraId="41DB49FF" w14:textId="77777777" w:rsidR="003E63B7" w:rsidRPr="0087716F" w:rsidRDefault="003E63B7" w:rsidP="00CD2DD2">
            <w:pPr>
              <w:pStyle w:val="TAR"/>
              <w:rPr>
                <w:sz w:val="16"/>
                <w:szCs w:val="16"/>
              </w:rPr>
            </w:pPr>
          </w:p>
        </w:tc>
        <w:tc>
          <w:tcPr>
            <w:tcW w:w="425" w:type="dxa"/>
            <w:shd w:val="solid" w:color="FFFFFF" w:fill="auto"/>
          </w:tcPr>
          <w:p w14:paraId="14B28D29" w14:textId="77777777" w:rsidR="003E63B7" w:rsidRPr="0087716F" w:rsidRDefault="003E63B7" w:rsidP="00CD2DD2">
            <w:pPr>
              <w:pStyle w:val="TAC"/>
              <w:rPr>
                <w:sz w:val="16"/>
                <w:szCs w:val="16"/>
              </w:rPr>
            </w:pPr>
          </w:p>
        </w:tc>
        <w:tc>
          <w:tcPr>
            <w:tcW w:w="4962" w:type="dxa"/>
            <w:shd w:val="solid" w:color="FFFFFF" w:fill="auto"/>
          </w:tcPr>
          <w:p w14:paraId="20DE2959" w14:textId="77777777" w:rsidR="003E63B7" w:rsidRPr="0087716F" w:rsidRDefault="003E63B7" w:rsidP="00CD2DD2">
            <w:pPr>
              <w:pStyle w:val="TAL"/>
              <w:rPr>
                <w:szCs w:val="16"/>
                <w:lang w:eastAsia="ko-KR"/>
              </w:rPr>
            </w:pPr>
            <w:r w:rsidRPr="00CD2DD2">
              <w:rPr>
                <w:rFonts w:eastAsia="Malgun Gothic"/>
                <w:sz w:val="16"/>
              </w:rPr>
              <w:t>TP on UE Rx RF requirement for NR SL enhancement</w:t>
            </w:r>
          </w:p>
        </w:tc>
        <w:tc>
          <w:tcPr>
            <w:tcW w:w="708" w:type="dxa"/>
            <w:vMerge/>
            <w:shd w:val="solid" w:color="FFFFFF" w:fill="auto"/>
          </w:tcPr>
          <w:p w14:paraId="05E511CE" w14:textId="77777777" w:rsidR="003E63B7" w:rsidRPr="0087716F" w:rsidRDefault="003E63B7" w:rsidP="00CD2DD2">
            <w:pPr>
              <w:pStyle w:val="TAC"/>
              <w:rPr>
                <w:sz w:val="16"/>
                <w:szCs w:val="16"/>
                <w:lang w:eastAsia="ko-KR"/>
              </w:rPr>
            </w:pPr>
          </w:p>
        </w:tc>
      </w:tr>
      <w:tr w:rsidR="003E63B7" w:rsidRPr="0087716F" w14:paraId="5CD0D859" w14:textId="77777777" w:rsidTr="00C240EB">
        <w:tc>
          <w:tcPr>
            <w:tcW w:w="800" w:type="dxa"/>
            <w:vMerge/>
            <w:shd w:val="solid" w:color="FFFFFF" w:fill="auto"/>
          </w:tcPr>
          <w:p w14:paraId="5CC70B57" w14:textId="77777777" w:rsidR="003E63B7" w:rsidRDefault="003E63B7" w:rsidP="00CD2DD2">
            <w:pPr>
              <w:pStyle w:val="TAC"/>
              <w:rPr>
                <w:sz w:val="16"/>
                <w:szCs w:val="16"/>
                <w:lang w:eastAsia="ko-KR"/>
              </w:rPr>
            </w:pPr>
          </w:p>
        </w:tc>
        <w:tc>
          <w:tcPr>
            <w:tcW w:w="800" w:type="dxa"/>
            <w:vMerge/>
            <w:shd w:val="solid" w:color="FFFFFF" w:fill="auto"/>
          </w:tcPr>
          <w:p w14:paraId="5B0AEC55" w14:textId="77777777" w:rsidR="003E63B7" w:rsidRDefault="003E63B7" w:rsidP="00CD2DD2">
            <w:pPr>
              <w:pStyle w:val="TAC"/>
              <w:rPr>
                <w:sz w:val="16"/>
                <w:szCs w:val="16"/>
                <w:lang w:eastAsia="ko-KR"/>
              </w:rPr>
            </w:pPr>
          </w:p>
        </w:tc>
        <w:tc>
          <w:tcPr>
            <w:tcW w:w="1094" w:type="dxa"/>
            <w:shd w:val="solid" w:color="FFFFFF" w:fill="auto"/>
          </w:tcPr>
          <w:p w14:paraId="4D197004" w14:textId="77777777"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14:paraId="63EB1BF3" w14:textId="77777777" w:rsidR="003E63B7" w:rsidRPr="0087716F" w:rsidRDefault="003E63B7" w:rsidP="00CD2DD2">
            <w:pPr>
              <w:pStyle w:val="TAL"/>
              <w:rPr>
                <w:sz w:val="16"/>
                <w:szCs w:val="16"/>
              </w:rPr>
            </w:pPr>
          </w:p>
        </w:tc>
        <w:tc>
          <w:tcPr>
            <w:tcW w:w="425" w:type="dxa"/>
            <w:shd w:val="solid" w:color="FFFFFF" w:fill="auto"/>
          </w:tcPr>
          <w:p w14:paraId="4D9C1297" w14:textId="77777777" w:rsidR="003E63B7" w:rsidRPr="0087716F" w:rsidRDefault="003E63B7" w:rsidP="00CD2DD2">
            <w:pPr>
              <w:pStyle w:val="TAR"/>
              <w:rPr>
                <w:sz w:val="16"/>
                <w:szCs w:val="16"/>
              </w:rPr>
            </w:pPr>
          </w:p>
        </w:tc>
        <w:tc>
          <w:tcPr>
            <w:tcW w:w="425" w:type="dxa"/>
            <w:shd w:val="solid" w:color="FFFFFF" w:fill="auto"/>
          </w:tcPr>
          <w:p w14:paraId="77821879" w14:textId="77777777" w:rsidR="003E63B7" w:rsidRPr="0087716F" w:rsidRDefault="003E63B7" w:rsidP="00CD2DD2">
            <w:pPr>
              <w:pStyle w:val="TAC"/>
              <w:rPr>
                <w:sz w:val="16"/>
                <w:szCs w:val="16"/>
              </w:rPr>
            </w:pPr>
          </w:p>
        </w:tc>
        <w:tc>
          <w:tcPr>
            <w:tcW w:w="4962" w:type="dxa"/>
            <w:shd w:val="solid" w:color="FFFFFF" w:fill="auto"/>
          </w:tcPr>
          <w:p w14:paraId="54F1D031" w14:textId="77777777" w:rsidR="003E63B7" w:rsidRPr="0087716F" w:rsidRDefault="003E63B7" w:rsidP="00CD2DD2">
            <w:pPr>
              <w:pStyle w:val="TAL"/>
              <w:rPr>
                <w:szCs w:val="16"/>
                <w:lang w:eastAsia="ko-KR"/>
              </w:rPr>
            </w:pPr>
            <w:r w:rsidRPr="00CD2DD2">
              <w:rPr>
                <w:rFonts w:eastAsia="Malgun Gothic"/>
                <w:sz w:val="16"/>
              </w:rPr>
              <w:t>TP on channel bandwidth for newly introduced SL bands</w:t>
            </w:r>
          </w:p>
        </w:tc>
        <w:tc>
          <w:tcPr>
            <w:tcW w:w="708" w:type="dxa"/>
            <w:vMerge/>
            <w:shd w:val="solid" w:color="FFFFFF" w:fill="auto"/>
          </w:tcPr>
          <w:p w14:paraId="5BCCD9EA" w14:textId="77777777" w:rsidR="003E63B7" w:rsidRPr="0087716F" w:rsidRDefault="003E63B7" w:rsidP="00CD2DD2">
            <w:pPr>
              <w:pStyle w:val="TAC"/>
              <w:rPr>
                <w:sz w:val="16"/>
                <w:szCs w:val="16"/>
                <w:lang w:eastAsia="ko-KR"/>
              </w:rPr>
            </w:pPr>
          </w:p>
        </w:tc>
      </w:tr>
      <w:tr w:rsidR="003E63B7" w:rsidRPr="0087716F" w14:paraId="31CA093E" w14:textId="77777777" w:rsidTr="00C240EB">
        <w:tc>
          <w:tcPr>
            <w:tcW w:w="800" w:type="dxa"/>
            <w:vMerge/>
            <w:shd w:val="solid" w:color="FFFFFF" w:fill="auto"/>
          </w:tcPr>
          <w:p w14:paraId="5308AF37" w14:textId="77777777" w:rsidR="003E63B7" w:rsidRDefault="003E63B7" w:rsidP="00D56796">
            <w:pPr>
              <w:pStyle w:val="TAC"/>
              <w:rPr>
                <w:sz w:val="16"/>
                <w:szCs w:val="16"/>
                <w:lang w:eastAsia="ko-KR"/>
              </w:rPr>
            </w:pPr>
          </w:p>
        </w:tc>
        <w:tc>
          <w:tcPr>
            <w:tcW w:w="800" w:type="dxa"/>
            <w:vMerge/>
            <w:shd w:val="solid" w:color="FFFFFF" w:fill="auto"/>
          </w:tcPr>
          <w:p w14:paraId="0F36A581" w14:textId="77777777" w:rsidR="003E63B7" w:rsidRDefault="003E63B7" w:rsidP="00D56796">
            <w:pPr>
              <w:pStyle w:val="TAC"/>
              <w:rPr>
                <w:sz w:val="16"/>
                <w:szCs w:val="16"/>
                <w:lang w:eastAsia="ko-KR"/>
              </w:rPr>
            </w:pPr>
          </w:p>
        </w:tc>
        <w:tc>
          <w:tcPr>
            <w:tcW w:w="1094" w:type="dxa"/>
            <w:shd w:val="solid" w:color="FFFFFF" w:fill="auto"/>
          </w:tcPr>
          <w:p w14:paraId="3E77F525" w14:textId="77777777"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14:paraId="1B045786" w14:textId="77777777" w:rsidR="003E63B7" w:rsidRPr="0087716F" w:rsidRDefault="003E63B7" w:rsidP="00D56796">
            <w:pPr>
              <w:pStyle w:val="TAL"/>
              <w:rPr>
                <w:sz w:val="16"/>
                <w:szCs w:val="16"/>
              </w:rPr>
            </w:pPr>
          </w:p>
        </w:tc>
        <w:tc>
          <w:tcPr>
            <w:tcW w:w="425" w:type="dxa"/>
            <w:shd w:val="solid" w:color="FFFFFF" w:fill="auto"/>
          </w:tcPr>
          <w:p w14:paraId="109E634F" w14:textId="77777777" w:rsidR="003E63B7" w:rsidRPr="0087716F" w:rsidRDefault="003E63B7" w:rsidP="00D56796">
            <w:pPr>
              <w:pStyle w:val="TAR"/>
              <w:rPr>
                <w:sz w:val="16"/>
                <w:szCs w:val="16"/>
              </w:rPr>
            </w:pPr>
          </w:p>
        </w:tc>
        <w:tc>
          <w:tcPr>
            <w:tcW w:w="425" w:type="dxa"/>
            <w:shd w:val="solid" w:color="FFFFFF" w:fill="auto"/>
          </w:tcPr>
          <w:p w14:paraId="275486F2" w14:textId="77777777" w:rsidR="003E63B7" w:rsidRPr="0087716F" w:rsidRDefault="003E63B7" w:rsidP="00D56796">
            <w:pPr>
              <w:pStyle w:val="TAC"/>
              <w:rPr>
                <w:sz w:val="16"/>
                <w:szCs w:val="16"/>
              </w:rPr>
            </w:pPr>
          </w:p>
        </w:tc>
        <w:tc>
          <w:tcPr>
            <w:tcW w:w="4962" w:type="dxa"/>
            <w:shd w:val="solid" w:color="FFFFFF" w:fill="auto"/>
          </w:tcPr>
          <w:p w14:paraId="70C9C30F" w14:textId="77777777"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14:paraId="074D0BCA" w14:textId="77777777" w:rsidR="003E63B7" w:rsidRPr="0087716F" w:rsidRDefault="003E63B7" w:rsidP="00D56796">
            <w:pPr>
              <w:pStyle w:val="TAC"/>
              <w:rPr>
                <w:sz w:val="16"/>
                <w:szCs w:val="16"/>
                <w:lang w:eastAsia="ko-KR"/>
              </w:rPr>
            </w:pPr>
          </w:p>
        </w:tc>
      </w:tr>
      <w:tr w:rsidR="003E63B7" w:rsidRPr="0087716F" w14:paraId="6F8C4977" w14:textId="77777777" w:rsidTr="00C240EB">
        <w:tc>
          <w:tcPr>
            <w:tcW w:w="800" w:type="dxa"/>
            <w:vMerge/>
            <w:shd w:val="solid" w:color="FFFFFF" w:fill="auto"/>
          </w:tcPr>
          <w:p w14:paraId="2ED16697" w14:textId="77777777" w:rsidR="003E63B7" w:rsidRDefault="003E63B7" w:rsidP="00D56796">
            <w:pPr>
              <w:pStyle w:val="TAC"/>
              <w:rPr>
                <w:sz w:val="16"/>
                <w:szCs w:val="16"/>
                <w:lang w:eastAsia="ko-KR"/>
              </w:rPr>
            </w:pPr>
          </w:p>
        </w:tc>
        <w:tc>
          <w:tcPr>
            <w:tcW w:w="800" w:type="dxa"/>
            <w:vMerge/>
            <w:shd w:val="solid" w:color="FFFFFF" w:fill="auto"/>
          </w:tcPr>
          <w:p w14:paraId="32598B3E" w14:textId="77777777" w:rsidR="003E63B7" w:rsidRDefault="003E63B7" w:rsidP="00D56796">
            <w:pPr>
              <w:pStyle w:val="TAC"/>
              <w:rPr>
                <w:sz w:val="16"/>
                <w:szCs w:val="16"/>
                <w:lang w:eastAsia="ko-KR"/>
              </w:rPr>
            </w:pPr>
          </w:p>
        </w:tc>
        <w:tc>
          <w:tcPr>
            <w:tcW w:w="1094" w:type="dxa"/>
            <w:shd w:val="solid" w:color="FFFFFF" w:fill="auto"/>
          </w:tcPr>
          <w:p w14:paraId="303FA1F1" w14:textId="77777777" w:rsidR="003E63B7" w:rsidRPr="00CD2DD2" w:rsidRDefault="003E63B7" w:rsidP="00D56796">
            <w:pPr>
              <w:pStyle w:val="TAC"/>
              <w:rPr>
                <w:sz w:val="16"/>
                <w:szCs w:val="16"/>
                <w:lang w:eastAsia="ko-KR"/>
              </w:rPr>
            </w:pPr>
          </w:p>
        </w:tc>
        <w:tc>
          <w:tcPr>
            <w:tcW w:w="425" w:type="dxa"/>
            <w:shd w:val="solid" w:color="FFFFFF" w:fill="auto"/>
          </w:tcPr>
          <w:p w14:paraId="14345AEB" w14:textId="77777777" w:rsidR="003E63B7" w:rsidRPr="0087716F" w:rsidRDefault="003E63B7" w:rsidP="00D56796">
            <w:pPr>
              <w:pStyle w:val="TAL"/>
              <w:rPr>
                <w:sz w:val="16"/>
                <w:szCs w:val="16"/>
              </w:rPr>
            </w:pPr>
          </w:p>
        </w:tc>
        <w:tc>
          <w:tcPr>
            <w:tcW w:w="425" w:type="dxa"/>
            <w:shd w:val="solid" w:color="FFFFFF" w:fill="auto"/>
          </w:tcPr>
          <w:p w14:paraId="37909DF9" w14:textId="77777777" w:rsidR="003E63B7" w:rsidRPr="0087716F" w:rsidRDefault="003E63B7" w:rsidP="00D56796">
            <w:pPr>
              <w:pStyle w:val="TAR"/>
              <w:rPr>
                <w:sz w:val="16"/>
                <w:szCs w:val="16"/>
              </w:rPr>
            </w:pPr>
          </w:p>
        </w:tc>
        <w:tc>
          <w:tcPr>
            <w:tcW w:w="425" w:type="dxa"/>
            <w:shd w:val="solid" w:color="FFFFFF" w:fill="auto"/>
          </w:tcPr>
          <w:p w14:paraId="42092090" w14:textId="77777777" w:rsidR="003E63B7" w:rsidRPr="0087716F" w:rsidRDefault="003E63B7" w:rsidP="00D56796">
            <w:pPr>
              <w:pStyle w:val="TAC"/>
              <w:rPr>
                <w:sz w:val="16"/>
                <w:szCs w:val="16"/>
              </w:rPr>
            </w:pPr>
          </w:p>
        </w:tc>
        <w:tc>
          <w:tcPr>
            <w:tcW w:w="4962" w:type="dxa"/>
            <w:shd w:val="solid" w:color="FFFFFF" w:fill="auto"/>
          </w:tcPr>
          <w:p w14:paraId="73331C9C" w14:textId="77777777" w:rsidR="003E63B7" w:rsidRPr="00CD2DD2" w:rsidRDefault="003E63B7" w:rsidP="00D56796">
            <w:pPr>
              <w:pStyle w:val="TAL"/>
              <w:rPr>
                <w:sz w:val="16"/>
                <w:szCs w:val="16"/>
                <w:lang w:eastAsia="ko-KR"/>
              </w:rPr>
            </w:pPr>
          </w:p>
        </w:tc>
        <w:tc>
          <w:tcPr>
            <w:tcW w:w="708" w:type="dxa"/>
            <w:vMerge/>
            <w:shd w:val="solid" w:color="FFFFFF" w:fill="auto"/>
          </w:tcPr>
          <w:p w14:paraId="0ADD86E2" w14:textId="77777777" w:rsidR="003E63B7" w:rsidRPr="0087716F" w:rsidRDefault="003E63B7" w:rsidP="00D56796">
            <w:pPr>
              <w:pStyle w:val="TAC"/>
              <w:rPr>
                <w:sz w:val="16"/>
                <w:szCs w:val="16"/>
                <w:lang w:eastAsia="ko-KR"/>
              </w:rPr>
            </w:pPr>
          </w:p>
        </w:tc>
      </w:tr>
      <w:tr w:rsidR="003E63B7" w:rsidRPr="0087716F" w14:paraId="583EDFB3" w14:textId="77777777" w:rsidTr="00C240EB">
        <w:tc>
          <w:tcPr>
            <w:tcW w:w="800" w:type="dxa"/>
            <w:vMerge/>
            <w:shd w:val="solid" w:color="FFFFFF" w:fill="auto"/>
          </w:tcPr>
          <w:p w14:paraId="73EB515D" w14:textId="77777777" w:rsidR="003E63B7" w:rsidRDefault="003E63B7" w:rsidP="00D56796">
            <w:pPr>
              <w:pStyle w:val="TAC"/>
              <w:rPr>
                <w:sz w:val="16"/>
                <w:szCs w:val="16"/>
                <w:lang w:eastAsia="ko-KR"/>
              </w:rPr>
            </w:pPr>
          </w:p>
        </w:tc>
        <w:tc>
          <w:tcPr>
            <w:tcW w:w="800" w:type="dxa"/>
            <w:vMerge/>
            <w:shd w:val="solid" w:color="FFFFFF" w:fill="auto"/>
          </w:tcPr>
          <w:p w14:paraId="259D55CC" w14:textId="77777777" w:rsidR="003E63B7" w:rsidRDefault="003E63B7" w:rsidP="00D56796">
            <w:pPr>
              <w:pStyle w:val="TAC"/>
              <w:rPr>
                <w:sz w:val="16"/>
                <w:szCs w:val="16"/>
                <w:lang w:eastAsia="ko-KR"/>
              </w:rPr>
            </w:pPr>
          </w:p>
        </w:tc>
        <w:tc>
          <w:tcPr>
            <w:tcW w:w="1094" w:type="dxa"/>
            <w:shd w:val="solid" w:color="FFFFFF" w:fill="auto"/>
          </w:tcPr>
          <w:p w14:paraId="1FF13413" w14:textId="77777777" w:rsidR="003E63B7" w:rsidRPr="00CD2DD2" w:rsidRDefault="003E63B7" w:rsidP="00D56796">
            <w:pPr>
              <w:pStyle w:val="TAC"/>
              <w:rPr>
                <w:sz w:val="16"/>
                <w:szCs w:val="16"/>
                <w:lang w:eastAsia="ko-KR"/>
              </w:rPr>
            </w:pPr>
          </w:p>
        </w:tc>
        <w:tc>
          <w:tcPr>
            <w:tcW w:w="425" w:type="dxa"/>
            <w:shd w:val="solid" w:color="FFFFFF" w:fill="auto"/>
          </w:tcPr>
          <w:p w14:paraId="036782E4" w14:textId="77777777" w:rsidR="003E63B7" w:rsidRPr="0087716F" w:rsidRDefault="003E63B7" w:rsidP="00D56796">
            <w:pPr>
              <w:pStyle w:val="TAL"/>
              <w:rPr>
                <w:sz w:val="16"/>
                <w:szCs w:val="16"/>
              </w:rPr>
            </w:pPr>
          </w:p>
        </w:tc>
        <w:tc>
          <w:tcPr>
            <w:tcW w:w="425" w:type="dxa"/>
            <w:shd w:val="solid" w:color="FFFFFF" w:fill="auto"/>
          </w:tcPr>
          <w:p w14:paraId="35150AF8" w14:textId="77777777" w:rsidR="003E63B7" w:rsidRPr="0087716F" w:rsidRDefault="003E63B7" w:rsidP="00D56796">
            <w:pPr>
              <w:pStyle w:val="TAR"/>
              <w:rPr>
                <w:sz w:val="16"/>
                <w:szCs w:val="16"/>
              </w:rPr>
            </w:pPr>
          </w:p>
        </w:tc>
        <w:tc>
          <w:tcPr>
            <w:tcW w:w="425" w:type="dxa"/>
            <w:shd w:val="solid" w:color="FFFFFF" w:fill="auto"/>
          </w:tcPr>
          <w:p w14:paraId="03529108" w14:textId="77777777" w:rsidR="003E63B7" w:rsidRPr="0087716F" w:rsidRDefault="003E63B7" w:rsidP="00D56796">
            <w:pPr>
              <w:pStyle w:val="TAC"/>
              <w:rPr>
                <w:sz w:val="16"/>
                <w:szCs w:val="16"/>
              </w:rPr>
            </w:pPr>
          </w:p>
        </w:tc>
        <w:tc>
          <w:tcPr>
            <w:tcW w:w="4962" w:type="dxa"/>
            <w:shd w:val="solid" w:color="FFFFFF" w:fill="auto"/>
          </w:tcPr>
          <w:p w14:paraId="11929795" w14:textId="77777777" w:rsidR="003E63B7" w:rsidRPr="00CD2DD2" w:rsidRDefault="003E63B7" w:rsidP="00D56796">
            <w:pPr>
              <w:pStyle w:val="TAL"/>
              <w:rPr>
                <w:sz w:val="16"/>
                <w:szCs w:val="16"/>
                <w:lang w:eastAsia="ko-KR"/>
              </w:rPr>
            </w:pPr>
          </w:p>
        </w:tc>
        <w:tc>
          <w:tcPr>
            <w:tcW w:w="708" w:type="dxa"/>
            <w:vMerge/>
            <w:shd w:val="solid" w:color="FFFFFF" w:fill="auto"/>
          </w:tcPr>
          <w:p w14:paraId="3FCDE109" w14:textId="77777777" w:rsidR="003E63B7" w:rsidRPr="0087716F" w:rsidRDefault="003E63B7" w:rsidP="00D56796">
            <w:pPr>
              <w:pStyle w:val="TAC"/>
              <w:rPr>
                <w:sz w:val="16"/>
                <w:szCs w:val="16"/>
                <w:lang w:eastAsia="ko-KR"/>
              </w:rPr>
            </w:pPr>
          </w:p>
        </w:tc>
      </w:tr>
      <w:tr w:rsidR="003E63B7" w:rsidRPr="0087716F" w14:paraId="57260972" w14:textId="77777777" w:rsidTr="00C240EB">
        <w:tc>
          <w:tcPr>
            <w:tcW w:w="800" w:type="dxa"/>
            <w:vMerge/>
            <w:shd w:val="solid" w:color="FFFFFF" w:fill="auto"/>
          </w:tcPr>
          <w:p w14:paraId="7F18B02A" w14:textId="77777777" w:rsidR="003E63B7" w:rsidRPr="0087716F" w:rsidRDefault="003E63B7" w:rsidP="00D56796">
            <w:pPr>
              <w:pStyle w:val="TAC"/>
              <w:rPr>
                <w:sz w:val="16"/>
                <w:szCs w:val="16"/>
                <w:lang w:eastAsia="ko-KR"/>
              </w:rPr>
            </w:pPr>
          </w:p>
        </w:tc>
        <w:tc>
          <w:tcPr>
            <w:tcW w:w="800" w:type="dxa"/>
            <w:vMerge/>
            <w:shd w:val="solid" w:color="FFFFFF" w:fill="auto"/>
          </w:tcPr>
          <w:p w14:paraId="712B28CD" w14:textId="77777777" w:rsidR="003E63B7" w:rsidRPr="0087716F" w:rsidRDefault="003E63B7" w:rsidP="00D56796">
            <w:pPr>
              <w:pStyle w:val="TAC"/>
              <w:rPr>
                <w:sz w:val="16"/>
                <w:szCs w:val="16"/>
                <w:lang w:eastAsia="ko-KR"/>
              </w:rPr>
            </w:pPr>
          </w:p>
        </w:tc>
        <w:tc>
          <w:tcPr>
            <w:tcW w:w="1094" w:type="dxa"/>
            <w:shd w:val="solid" w:color="FFFFFF" w:fill="auto"/>
          </w:tcPr>
          <w:p w14:paraId="1FC92FE5" w14:textId="77777777" w:rsidR="003E63B7" w:rsidRPr="0087716F" w:rsidRDefault="003E63B7" w:rsidP="00D56796">
            <w:pPr>
              <w:pStyle w:val="TAC"/>
              <w:rPr>
                <w:sz w:val="16"/>
                <w:szCs w:val="16"/>
                <w:lang w:eastAsia="ko-KR"/>
              </w:rPr>
            </w:pPr>
          </w:p>
        </w:tc>
        <w:tc>
          <w:tcPr>
            <w:tcW w:w="425" w:type="dxa"/>
            <w:shd w:val="solid" w:color="FFFFFF" w:fill="auto"/>
          </w:tcPr>
          <w:p w14:paraId="043F1B91" w14:textId="77777777" w:rsidR="003E63B7" w:rsidRPr="0087716F" w:rsidRDefault="003E63B7" w:rsidP="00D56796">
            <w:pPr>
              <w:pStyle w:val="TAL"/>
              <w:rPr>
                <w:sz w:val="16"/>
                <w:szCs w:val="16"/>
              </w:rPr>
            </w:pPr>
          </w:p>
        </w:tc>
        <w:tc>
          <w:tcPr>
            <w:tcW w:w="425" w:type="dxa"/>
            <w:shd w:val="solid" w:color="FFFFFF" w:fill="auto"/>
          </w:tcPr>
          <w:p w14:paraId="04114612" w14:textId="77777777" w:rsidR="003E63B7" w:rsidRPr="0087716F" w:rsidRDefault="003E63B7" w:rsidP="00D56796">
            <w:pPr>
              <w:pStyle w:val="TAR"/>
              <w:rPr>
                <w:sz w:val="16"/>
                <w:szCs w:val="16"/>
              </w:rPr>
            </w:pPr>
          </w:p>
        </w:tc>
        <w:tc>
          <w:tcPr>
            <w:tcW w:w="425" w:type="dxa"/>
            <w:shd w:val="solid" w:color="FFFFFF" w:fill="auto"/>
          </w:tcPr>
          <w:p w14:paraId="25B9E374" w14:textId="77777777" w:rsidR="003E63B7" w:rsidRPr="0087716F" w:rsidRDefault="003E63B7" w:rsidP="00D56796">
            <w:pPr>
              <w:pStyle w:val="TAC"/>
              <w:rPr>
                <w:sz w:val="16"/>
                <w:szCs w:val="16"/>
              </w:rPr>
            </w:pPr>
          </w:p>
        </w:tc>
        <w:tc>
          <w:tcPr>
            <w:tcW w:w="4962" w:type="dxa"/>
            <w:shd w:val="solid" w:color="FFFFFF" w:fill="auto"/>
          </w:tcPr>
          <w:p w14:paraId="6757947B" w14:textId="77777777" w:rsidR="003E63B7" w:rsidRPr="00CD2DD2" w:rsidRDefault="003E63B7" w:rsidP="00D56796">
            <w:pPr>
              <w:pStyle w:val="TAL"/>
              <w:rPr>
                <w:sz w:val="16"/>
                <w:szCs w:val="16"/>
                <w:lang w:eastAsia="ko-KR"/>
              </w:rPr>
            </w:pPr>
          </w:p>
        </w:tc>
        <w:tc>
          <w:tcPr>
            <w:tcW w:w="708" w:type="dxa"/>
            <w:vMerge/>
            <w:shd w:val="solid" w:color="FFFFFF" w:fill="auto"/>
          </w:tcPr>
          <w:p w14:paraId="25E82D7E" w14:textId="77777777" w:rsidR="003E63B7" w:rsidRPr="0087716F" w:rsidRDefault="003E63B7" w:rsidP="00D56796">
            <w:pPr>
              <w:pStyle w:val="TAC"/>
              <w:rPr>
                <w:sz w:val="16"/>
                <w:szCs w:val="16"/>
                <w:lang w:eastAsia="ko-KR"/>
              </w:rPr>
            </w:pPr>
          </w:p>
        </w:tc>
      </w:tr>
      <w:tr w:rsidR="003E63B7" w:rsidRPr="0087716F" w14:paraId="46849A80" w14:textId="77777777" w:rsidTr="00C240EB">
        <w:tc>
          <w:tcPr>
            <w:tcW w:w="800" w:type="dxa"/>
            <w:vMerge w:val="restart"/>
            <w:shd w:val="solid" w:color="FFFFFF" w:fill="auto"/>
          </w:tcPr>
          <w:p w14:paraId="69454FF9" w14:textId="77777777" w:rsidR="003E63B7" w:rsidRPr="0087716F" w:rsidRDefault="003E63B7" w:rsidP="000D4CB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14:paraId="231A0370" w14:textId="77777777" w:rsidR="003E63B7" w:rsidRPr="0087716F" w:rsidRDefault="003E63B7" w:rsidP="000D4CB4">
            <w:pPr>
              <w:pStyle w:val="TAC"/>
              <w:rPr>
                <w:sz w:val="16"/>
                <w:szCs w:val="16"/>
                <w:lang w:eastAsia="ko-KR"/>
              </w:rPr>
            </w:pPr>
            <w:r>
              <w:rPr>
                <w:rFonts w:hint="eastAsia"/>
                <w:sz w:val="16"/>
                <w:szCs w:val="16"/>
                <w:lang w:eastAsia="ko-KR"/>
              </w:rPr>
              <w:t>RAN4 #100-e</w:t>
            </w:r>
          </w:p>
        </w:tc>
        <w:tc>
          <w:tcPr>
            <w:tcW w:w="1094" w:type="dxa"/>
            <w:shd w:val="solid" w:color="FFFFFF" w:fill="auto"/>
          </w:tcPr>
          <w:p w14:paraId="38029C75" w14:textId="77777777" w:rsidR="003E63B7" w:rsidRPr="0087716F" w:rsidRDefault="003E63B7" w:rsidP="00C240EB">
            <w:pPr>
              <w:pStyle w:val="TAC"/>
              <w:rPr>
                <w:sz w:val="16"/>
                <w:szCs w:val="16"/>
                <w:lang w:eastAsia="ko-KR"/>
              </w:rPr>
            </w:pPr>
            <w:r>
              <w:rPr>
                <w:rFonts w:hint="eastAsia"/>
                <w:sz w:val="16"/>
                <w:szCs w:val="16"/>
                <w:lang w:eastAsia="ko-KR"/>
              </w:rPr>
              <w:t>R4-2112767</w:t>
            </w:r>
          </w:p>
        </w:tc>
        <w:tc>
          <w:tcPr>
            <w:tcW w:w="425" w:type="dxa"/>
            <w:shd w:val="solid" w:color="FFFFFF" w:fill="auto"/>
          </w:tcPr>
          <w:p w14:paraId="5738F3E4" w14:textId="77777777" w:rsidR="003E63B7" w:rsidRPr="0087716F" w:rsidRDefault="003E63B7" w:rsidP="00C240EB">
            <w:pPr>
              <w:pStyle w:val="TAL"/>
              <w:rPr>
                <w:sz w:val="16"/>
                <w:szCs w:val="16"/>
              </w:rPr>
            </w:pPr>
          </w:p>
        </w:tc>
        <w:tc>
          <w:tcPr>
            <w:tcW w:w="425" w:type="dxa"/>
            <w:shd w:val="solid" w:color="FFFFFF" w:fill="auto"/>
          </w:tcPr>
          <w:p w14:paraId="3EF1654B" w14:textId="77777777" w:rsidR="003E63B7" w:rsidRPr="0087716F" w:rsidRDefault="003E63B7" w:rsidP="00C240EB">
            <w:pPr>
              <w:pStyle w:val="TAR"/>
              <w:rPr>
                <w:sz w:val="16"/>
                <w:szCs w:val="16"/>
              </w:rPr>
            </w:pPr>
          </w:p>
        </w:tc>
        <w:tc>
          <w:tcPr>
            <w:tcW w:w="425" w:type="dxa"/>
            <w:shd w:val="solid" w:color="FFFFFF" w:fill="auto"/>
          </w:tcPr>
          <w:p w14:paraId="4DC7C490" w14:textId="77777777" w:rsidR="003E63B7" w:rsidRPr="0087716F" w:rsidRDefault="003E63B7" w:rsidP="00C240EB">
            <w:pPr>
              <w:pStyle w:val="TAC"/>
              <w:rPr>
                <w:sz w:val="16"/>
                <w:szCs w:val="16"/>
              </w:rPr>
            </w:pPr>
          </w:p>
        </w:tc>
        <w:tc>
          <w:tcPr>
            <w:tcW w:w="4962" w:type="dxa"/>
            <w:shd w:val="solid" w:color="FFFFFF" w:fill="auto"/>
          </w:tcPr>
          <w:p w14:paraId="03CCABBF" w14:textId="77777777" w:rsidR="003E63B7" w:rsidRPr="0087716F" w:rsidRDefault="003E63B7"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shd w:val="solid" w:color="FFFFFF" w:fill="auto"/>
          </w:tcPr>
          <w:p w14:paraId="5DE57349" w14:textId="77777777" w:rsidR="003E63B7" w:rsidRPr="0087716F" w:rsidRDefault="003E63B7" w:rsidP="00C240EB">
            <w:pPr>
              <w:pStyle w:val="TAC"/>
              <w:rPr>
                <w:sz w:val="16"/>
                <w:szCs w:val="16"/>
                <w:lang w:eastAsia="ko-KR"/>
              </w:rPr>
            </w:pPr>
            <w:r>
              <w:rPr>
                <w:sz w:val="16"/>
                <w:szCs w:val="16"/>
                <w:lang w:eastAsia="ko-KR"/>
              </w:rPr>
              <w:t>0.3.0</w:t>
            </w:r>
          </w:p>
        </w:tc>
      </w:tr>
      <w:tr w:rsidR="00F46006" w:rsidRPr="0087716F" w14:paraId="307C37F8" w14:textId="77777777" w:rsidTr="000D4CB4">
        <w:tc>
          <w:tcPr>
            <w:tcW w:w="800" w:type="dxa"/>
            <w:vMerge/>
            <w:shd w:val="solid" w:color="FFFFFF" w:fill="auto"/>
          </w:tcPr>
          <w:p w14:paraId="6827F850" w14:textId="77777777" w:rsidR="00F46006" w:rsidRPr="0087716F" w:rsidRDefault="00F46006" w:rsidP="00F46006">
            <w:pPr>
              <w:pStyle w:val="TAC"/>
              <w:rPr>
                <w:sz w:val="16"/>
                <w:szCs w:val="16"/>
                <w:lang w:eastAsia="ko-KR"/>
              </w:rPr>
            </w:pPr>
          </w:p>
        </w:tc>
        <w:tc>
          <w:tcPr>
            <w:tcW w:w="800" w:type="dxa"/>
            <w:vMerge/>
            <w:shd w:val="solid" w:color="FFFFFF" w:fill="auto"/>
          </w:tcPr>
          <w:p w14:paraId="606E10C4" w14:textId="77777777" w:rsidR="00F46006" w:rsidRPr="0087716F" w:rsidRDefault="00F46006" w:rsidP="00F46006">
            <w:pPr>
              <w:pStyle w:val="TAC"/>
              <w:rPr>
                <w:sz w:val="16"/>
                <w:szCs w:val="16"/>
                <w:lang w:eastAsia="ko-KR"/>
              </w:rPr>
            </w:pPr>
          </w:p>
        </w:tc>
        <w:tc>
          <w:tcPr>
            <w:tcW w:w="1094" w:type="dxa"/>
            <w:shd w:val="solid" w:color="FFFFFF" w:fill="auto"/>
          </w:tcPr>
          <w:p w14:paraId="79862B22" w14:textId="77777777" w:rsidR="00F46006" w:rsidRPr="0087716F" w:rsidRDefault="00F46006" w:rsidP="00F46006">
            <w:pPr>
              <w:pStyle w:val="TAC"/>
              <w:rPr>
                <w:sz w:val="16"/>
                <w:szCs w:val="16"/>
                <w:lang w:eastAsia="ko-KR"/>
              </w:rPr>
            </w:pPr>
            <w:r w:rsidRPr="00ED7EA8">
              <w:rPr>
                <w:sz w:val="16"/>
                <w:szCs w:val="16"/>
                <w:lang w:eastAsia="ko-KR"/>
              </w:rPr>
              <w:t>R4-2111943</w:t>
            </w:r>
          </w:p>
        </w:tc>
        <w:tc>
          <w:tcPr>
            <w:tcW w:w="425" w:type="dxa"/>
            <w:shd w:val="solid" w:color="FFFFFF" w:fill="auto"/>
          </w:tcPr>
          <w:p w14:paraId="2B31A1D4" w14:textId="77777777" w:rsidR="00F46006" w:rsidRPr="0087716F" w:rsidRDefault="00F46006" w:rsidP="00F46006">
            <w:pPr>
              <w:pStyle w:val="TAL"/>
              <w:rPr>
                <w:sz w:val="16"/>
                <w:szCs w:val="16"/>
              </w:rPr>
            </w:pPr>
          </w:p>
        </w:tc>
        <w:tc>
          <w:tcPr>
            <w:tcW w:w="425" w:type="dxa"/>
            <w:shd w:val="solid" w:color="FFFFFF" w:fill="auto"/>
          </w:tcPr>
          <w:p w14:paraId="2A19F9D7" w14:textId="77777777" w:rsidR="00F46006" w:rsidRPr="0087716F" w:rsidRDefault="00F46006" w:rsidP="00F46006">
            <w:pPr>
              <w:pStyle w:val="TAR"/>
              <w:rPr>
                <w:sz w:val="16"/>
                <w:szCs w:val="16"/>
              </w:rPr>
            </w:pPr>
          </w:p>
        </w:tc>
        <w:tc>
          <w:tcPr>
            <w:tcW w:w="425" w:type="dxa"/>
            <w:shd w:val="solid" w:color="FFFFFF" w:fill="auto"/>
          </w:tcPr>
          <w:p w14:paraId="41926CF2" w14:textId="77777777" w:rsidR="00F46006" w:rsidRPr="0087716F" w:rsidRDefault="00F46006" w:rsidP="00F46006">
            <w:pPr>
              <w:pStyle w:val="TAC"/>
              <w:rPr>
                <w:sz w:val="16"/>
                <w:szCs w:val="16"/>
              </w:rPr>
            </w:pPr>
          </w:p>
        </w:tc>
        <w:tc>
          <w:tcPr>
            <w:tcW w:w="4962" w:type="dxa"/>
            <w:shd w:val="solid" w:color="FFFFFF" w:fill="auto"/>
          </w:tcPr>
          <w:p w14:paraId="296A5077" w14:textId="77777777" w:rsidR="00F46006" w:rsidRPr="0087716F" w:rsidRDefault="00F46006" w:rsidP="00F46006">
            <w:pPr>
              <w:pStyle w:val="TAL"/>
              <w:rPr>
                <w:sz w:val="16"/>
                <w:szCs w:val="16"/>
                <w:lang w:eastAsia="ko-KR"/>
              </w:rPr>
            </w:pPr>
            <w:r w:rsidRPr="00ED7EA8">
              <w:rPr>
                <w:sz w:val="16"/>
                <w:szCs w:val="16"/>
                <w:lang w:eastAsia="ko-KR"/>
              </w:rPr>
              <w:t>TP on intra-band V2X operation</w:t>
            </w:r>
          </w:p>
        </w:tc>
        <w:tc>
          <w:tcPr>
            <w:tcW w:w="708" w:type="dxa"/>
            <w:shd w:val="solid" w:color="FFFFFF" w:fill="auto"/>
          </w:tcPr>
          <w:p w14:paraId="6E9DA2D2" w14:textId="405CF72E" w:rsidR="00F46006" w:rsidRPr="0087716F" w:rsidRDefault="00F46006" w:rsidP="00F46006">
            <w:pPr>
              <w:pStyle w:val="TAC"/>
              <w:rPr>
                <w:sz w:val="16"/>
                <w:szCs w:val="16"/>
                <w:lang w:eastAsia="ko-KR"/>
              </w:rPr>
            </w:pPr>
            <w:r w:rsidRPr="009270D9">
              <w:rPr>
                <w:sz w:val="16"/>
                <w:szCs w:val="16"/>
                <w:lang w:eastAsia="ko-KR"/>
              </w:rPr>
              <w:t>0.3.0</w:t>
            </w:r>
          </w:p>
        </w:tc>
      </w:tr>
      <w:tr w:rsidR="00F46006" w:rsidRPr="0087716F" w14:paraId="296FE1E8" w14:textId="77777777" w:rsidTr="000D4CB4">
        <w:tc>
          <w:tcPr>
            <w:tcW w:w="800" w:type="dxa"/>
            <w:vMerge/>
            <w:shd w:val="solid" w:color="FFFFFF" w:fill="auto"/>
          </w:tcPr>
          <w:p w14:paraId="287BEB4E" w14:textId="77777777" w:rsidR="00F46006" w:rsidRPr="0087716F" w:rsidRDefault="00F46006" w:rsidP="00F46006">
            <w:pPr>
              <w:pStyle w:val="TAC"/>
              <w:rPr>
                <w:sz w:val="16"/>
                <w:szCs w:val="16"/>
                <w:lang w:eastAsia="ko-KR"/>
              </w:rPr>
            </w:pPr>
          </w:p>
        </w:tc>
        <w:tc>
          <w:tcPr>
            <w:tcW w:w="800" w:type="dxa"/>
            <w:vMerge/>
            <w:shd w:val="solid" w:color="FFFFFF" w:fill="auto"/>
          </w:tcPr>
          <w:p w14:paraId="34FECA61" w14:textId="77777777" w:rsidR="00F46006" w:rsidRPr="0087716F" w:rsidRDefault="00F46006" w:rsidP="00F46006">
            <w:pPr>
              <w:pStyle w:val="TAC"/>
              <w:rPr>
                <w:sz w:val="16"/>
                <w:szCs w:val="16"/>
                <w:lang w:eastAsia="ko-KR"/>
              </w:rPr>
            </w:pPr>
          </w:p>
        </w:tc>
        <w:tc>
          <w:tcPr>
            <w:tcW w:w="1094" w:type="dxa"/>
            <w:shd w:val="solid" w:color="FFFFFF" w:fill="auto"/>
          </w:tcPr>
          <w:p w14:paraId="2DA6CA2D" w14:textId="77777777" w:rsidR="00F46006" w:rsidRPr="0087716F" w:rsidRDefault="00F46006" w:rsidP="00F46006">
            <w:pPr>
              <w:pStyle w:val="TAC"/>
              <w:rPr>
                <w:sz w:val="16"/>
                <w:szCs w:val="16"/>
                <w:lang w:eastAsia="ko-KR"/>
              </w:rPr>
            </w:pPr>
            <w:hyperlink r:id="rId30" w:history="1">
              <w:r w:rsidRPr="00ED7EA8">
                <w:rPr>
                  <w:sz w:val="16"/>
                  <w:szCs w:val="16"/>
                  <w:lang w:eastAsia="ko-KR"/>
                </w:rPr>
                <w:t>R4-2112341</w:t>
              </w:r>
            </w:hyperlink>
          </w:p>
        </w:tc>
        <w:tc>
          <w:tcPr>
            <w:tcW w:w="425" w:type="dxa"/>
            <w:shd w:val="solid" w:color="FFFFFF" w:fill="auto"/>
          </w:tcPr>
          <w:p w14:paraId="72A6D924" w14:textId="77777777" w:rsidR="00F46006" w:rsidRPr="0087716F" w:rsidRDefault="00F46006" w:rsidP="00F46006">
            <w:pPr>
              <w:pStyle w:val="TAL"/>
              <w:rPr>
                <w:sz w:val="16"/>
                <w:szCs w:val="16"/>
                <w:lang w:eastAsia="ko-KR"/>
              </w:rPr>
            </w:pPr>
          </w:p>
        </w:tc>
        <w:tc>
          <w:tcPr>
            <w:tcW w:w="425" w:type="dxa"/>
            <w:shd w:val="solid" w:color="FFFFFF" w:fill="auto"/>
          </w:tcPr>
          <w:p w14:paraId="05E52E25" w14:textId="77777777" w:rsidR="00F46006" w:rsidRPr="0087716F" w:rsidRDefault="00F46006" w:rsidP="00F46006">
            <w:pPr>
              <w:pStyle w:val="TAR"/>
              <w:rPr>
                <w:sz w:val="16"/>
                <w:szCs w:val="16"/>
                <w:lang w:eastAsia="ko-KR"/>
              </w:rPr>
            </w:pPr>
          </w:p>
        </w:tc>
        <w:tc>
          <w:tcPr>
            <w:tcW w:w="425" w:type="dxa"/>
            <w:shd w:val="solid" w:color="FFFFFF" w:fill="auto"/>
          </w:tcPr>
          <w:p w14:paraId="442802DB" w14:textId="77777777" w:rsidR="00F46006" w:rsidRPr="0087716F" w:rsidRDefault="00F46006" w:rsidP="00F46006">
            <w:pPr>
              <w:pStyle w:val="TAC"/>
              <w:rPr>
                <w:sz w:val="16"/>
                <w:szCs w:val="16"/>
                <w:lang w:eastAsia="ko-KR"/>
              </w:rPr>
            </w:pPr>
          </w:p>
        </w:tc>
        <w:tc>
          <w:tcPr>
            <w:tcW w:w="4962" w:type="dxa"/>
            <w:shd w:val="solid" w:color="FFFFFF" w:fill="auto"/>
          </w:tcPr>
          <w:p w14:paraId="4E0254FD" w14:textId="77777777" w:rsidR="00F46006" w:rsidRPr="0087716F" w:rsidRDefault="00F46006" w:rsidP="00F46006">
            <w:pPr>
              <w:pStyle w:val="TAL"/>
              <w:rPr>
                <w:sz w:val="16"/>
                <w:szCs w:val="16"/>
                <w:lang w:eastAsia="ko-KR"/>
              </w:rPr>
            </w:pPr>
            <w:r w:rsidRPr="00ED7EA8">
              <w:rPr>
                <w:sz w:val="16"/>
              </w:rPr>
              <w:t>TP on MPR for NR V2X intra-band con-current operation with Uu</w:t>
            </w:r>
          </w:p>
        </w:tc>
        <w:tc>
          <w:tcPr>
            <w:tcW w:w="708" w:type="dxa"/>
            <w:shd w:val="solid" w:color="FFFFFF" w:fill="auto"/>
          </w:tcPr>
          <w:p w14:paraId="4A83480C" w14:textId="498364DF" w:rsidR="00F46006" w:rsidRPr="0087716F" w:rsidRDefault="00F46006" w:rsidP="00F46006">
            <w:pPr>
              <w:pStyle w:val="TAC"/>
              <w:rPr>
                <w:sz w:val="16"/>
                <w:szCs w:val="16"/>
                <w:lang w:eastAsia="ko-KR"/>
              </w:rPr>
            </w:pPr>
            <w:r w:rsidRPr="009270D9">
              <w:rPr>
                <w:sz w:val="16"/>
                <w:szCs w:val="16"/>
                <w:lang w:eastAsia="ko-KR"/>
              </w:rPr>
              <w:t>0.3.0</w:t>
            </w:r>
          </w:p>
        </w:tc>
      </w:tr>
      <w:tr w:rsidR="00F46006" w:rsidRPr="0087716F" w14:paraId="00645C9E" w14:textId="77777777" w:rsidTr="000D4CB4">
        <w:tc>
          <w:tcPr>
            <w:tcW w:w="800" w:type="dxa"/>
            <w:vMerge/>
            <w:shd w:val="solid" w:color="FFFFFF" w:fill="auto"/>
          </w:tcPr>
          <w:p w14:paraId="443A4A30" w14:textId="77777777" w:rsidR="00F46006" w:rsidRPr="0087716F" w:rsidRDefault="00F46006" w:rsidP="00F46006">
            <w:pPr>
              <w:pStyle w:val="TAC"/>
              <w:rPr>
                <w:sz w:val="16"/>
                <w:szCs w:val="16"/>
                <w:lang w:eastAsia="ko-KR"/>
              </w:rPr>
            </w:pPr>
          </w:p>
        </w:tc>
        <w:tc>
          <w:tcPr>
            <w:tcW w:w="800" w:type="dxa"/>
            <w:vMerge/>
            <w:shd w:val="solid" w:color="FFFFFF" w:fill="auto"/>
          </w:tcPr>
          <w:p w14:paraId="0B3CE32A" w14:textId="77777777" w:rsidR="00F46006" w:rsidRPr="0087716F" w:rsidRDefault="00F46006" w:rsidP="00F46006">
            <w:pPr>
              <w:pStyle w:val="TAC"/>
              <w:rPr>
                <w:sz w:val="16"/>
                <w:szCs w:val="16"/>
                <w:lang w:eastAsia="ko-KR"/>
              </w:rPr>
            </w:pPr>
          </w:p>
        </w:tc>
        <w:tc>
          <w:tcPr>
            <w:tcW w:w="1094" w:type="dxa"/>
            <w:shd w:val="solid" w:color="FFFFFF" w:fill="auto"/>
          </w:tcPr>
          <w:p w14:paraId="39E37FED" w14:textId="77777777" w:rsidR="00F46006" w:rsidRPr="00ED7EA8" w:rsidRDefault="00F46006" w:rsidP="00F46006">
            <w:pPr>
              <w:pStyle w:val="TAC"/>
              <w:rPr>
                <w:sz w:val="20"/>
              </w:rPr>
            </w:pPr>
            <w:r>
              <w:rPr>
                <w:rFonts w:hint="eastAsia"/>
                <w:sz w:val="16"/>
                <w:szCs w:val="16"/>
                <w:lang w:eastAsia="ko-KR"/>
              </w:rPr>
              <w:t>R4-2114984</w:t>
            </w:r>
          </w:p>
        </w:tc>
        <w:tc>
          <w:tcPr>
            <w:tcW w:w="425" w:type="dxa"/>
            <w:shd w:val="solid" w:color="FFFFFF" w:fill="auto"/>
          </w:tcPr>
          <w:p w14:paraId="67AF6D61" w14:textId="77777777" w:rsidR="00F46006" w:rsidRPr="0087716F" w:rsidRDefault="00F46006" w:rsidP="00F46006">
            <w:pPr>
              <w:pStyle w:val="TAL"/>
              <w:rPr>
                <w:sz w:val="16"/>
                <w:szCs w:val="16"/>
              </w:rPr>
            </w:pPr>
          </w:p>
        </w:tc>
        <w:tc>
          <w:tcPr>
            <w:tcW w:w="425" w:type="dxa"/>
            <w:shd w:val="solid" w:color="FFFFFF" w:fill="auto"/>
          </w:tcPr>
          <w:p w14:paraId="50040A9D" w14:textId="77777777" w:rsidR="00F46006" w:rsidRPr="0087716F" w:rsidRDefault="00F46006" w:rsidP="00F46006">
            <w:pPr>
              <w:pStyle w:val="TAR"/>
              <w:rPr>
                <w:sz w:val="16"/>
                <w:szCs w:val="16"/>
              </w:rPr>
            </w:pPr>
          </w:p>
        </w:tc>
        <w:tc>
          <w:tcPr>
            <w:tcW w:w="425" w:type="dxa"/>
            <w:shd w:val="solid" w:color="FFFFFF" w:fill="auto"/>
          </w:tcPr>
          <w:p w14:paraId="461803D9" w14:textId="77777777" w:rsidR="00F46006" w:rsidRPr="0087716F" w:rsidRDefault="00F46006" w:rsidP="00F46006">
            <w:pPr>
              <w:pStyle w:val="TAC"/>
              <w:rPr>
                <w:sz w:val="16"/>
                <w:szCs w:val="16"/>
              </w:rPr>
            </w:pPr>
          </w:p>
        </w:tc>
        <w:tc>
          <w:tcPr>
            <w:tcW w:w="4962" w:type="dxa"/>
            <w:shd w:val="solid" w:color="FFFFFF" w:fill="auto"/>
          </w:tcPr>
          <w:p w14:paraId="22587B5E" w14:textId="77777777" w:rsidR="00F46006" w:rsidRPr="0087716F" w:rsidRDefault="00F46006" w:rsidP="00F46006">
            <w:pPr>
              <w:pStyle w:val="TAL"/>
              <w:rPr>
                <w:sz w:val="16"/>
                <w:szCs w:val="16"/>
                <w:lang w:eastAsia="ko-KR"/>
              </w:rPr>
            </w:pPr>
            <w:r w:rsidRPr="00ED7EA8">
              <w:rPr>
                <w:sz w:val="16"/>
              </w:rPr>
              <w:t>TP on RF requirements for intra-band con-current V2X operation in licensed band</w:t>
            </w:r>
          </w:p>
        </w:tc>
        <w:tc>
          <w:tcPr>
            <w:tcW w:w="708" w:type="dxa"/>
            <w:shd w:val="solid" w:color="FFFFFF" w:fill="auto"/>
          </w:tcPr>
          <w:p w14:paraId="37818F54" w14:textId="50C18B96" w:rsidR="00F46006" w:rsidRPr="0087716F" w:rsidRDefault="00F46006" w:rsidP="00F46006">
            <w:pPr>
              <w:pStyle w:val="TAC"/>
              <w:rPr>
                <w:sz w:val="16"/>
                <w:szCs w:val="16"/>
                <w:lang w:eastAsia="ko-KR"/>
              </w:rPr>
            </w:pPr>
            <w:r w:rsidRPr="009270D9">
              <w:rPr>
                <w:sz w:val="16"/>
                <w:szCs w:val="16"/>
                <w:lang w:eastAsia="ko-KR"/>
              </w:rPr>
              <w:t>0.3.0</w:t>
            </w:r>
          </w:p>
        </w:tc>
      </w:tr>
      <w:tr w:rsidR="00F46006" w:rsidRPr="0087716F" w14:paraId="3A941AFB" w14:textId="77777777" w:rsidTr="000D4CB4">
        <w:tc>
          <w:tcPr>
            <w:tcW w:w="800" w:type="dxa"/>
            <w:vMerge/>
            <w:shd w:val="solid" w:color="FFFFFF" w:fill="auto"/>
          </w:tcPr>
          <w:p w14:paraId="2541B75F" w14:textId="77777777" w:rsidR="00F46006" w:rsidRPr="00ED7EA8" w:rsidRDefault="00F46006" w:rsidP="00F46006">
            <w:pPr>
              <w:pStyle w:val="TAC"/>
              <w:rPr>
                <w:sz w:val="16"/>
                <w:szCs w:val="16"/>
                <w:lang w:eastAsia="ko-KR"/>
              </w:rPr>
            </w:pPr>
          </w:p>
        </w:tc>
        <w:tc>
          <w:tcPr>
            <w:tcW w:w="800" w:type="dxa"/>
            <w:vMerge/>
            <w:shd w:val="solid" w:color="FFFFFF" w:fill="auto"/>
          </w:tcPr>
          <w:p w14:paraId="6524842A" w14:textId="77777777" w:rsidR="00F46006" w:rsidRPr="0087716F" w:rsidRDefault="00F46006" w:rsidP="00F46006">
            <w:pPr>
              <w:pStyle w:val="TAC"/>
              <w:rPr>
                <w:sz w:val="16"/>
                <w:szCs w:val="16"/>
                <w:lang w:eastAsia="ko-KR"/>
              </w:rPr>
            </w:pPr>
          </w:p>
        </w:tc>
        <w:tc>
          <w:tcPr>
            <w:tcW w:w="1094" w:type="dxa"/>
            <w:shd w:val="solid" w:color="FFFFFF" w:fill="auto"/>
          </w:tcPr>
          <w:p w14:paraId="44EF2084" w14:textId="77777777" w:rsidR="00F46006" w:rsidRPr="0087716F" w:rsidRDefault="00F46006" w:rsidP="00F46006">
            <w:pPr>
              <w:pStyle w:val="TAC"/>
              <w:rPr>
                <w:sz w:val="16"/>
                <w:szCs w:val="16"/>
                <w:lang w:eastAsia="ko-KR"/>
              </w:rPr>
            </w:pPr>
            <w:r>
              <w:rPr>
                <w:rFonts w:hint="eastAsia"/>
                <w:sz w:val="16"/>
                <w:szCs w:val="16"/>
                <w:lang w:eastAsia="ko-KR"/>
              </w:rPr>
              <w:t>R4-2112678</w:t>
            </w:r>
          </w:p>
        </w:tc>
        <w:tc>
          <w:tcPr>
            <w:tcW w:w="425" w:type="dxa"/>
            <w:shd w:val="solid" w:color="FFFFFF" w:fill="auto"/>
          </w:tcPr>
          <w:p w14:paraId="24BF38F4" w14:textId="77777777" w:rsidR="00F46006" w:rsidRPr="0087716F" w:rsidRDefault="00F46006" w:rsidP="00F46006">
            <w:pPr>
              <w:pStyle w:val="TAL"/>
              <w:rPr>
                <w:sz w:val="16"/>
                <w:szCs w:val="16"/>
              </w:rPr>
            </w:pPr>
          </w:p>
        </w:tc>
        <w:tc>
          <w:tcPr>
            <w:tcW w:w="425" w:type="dxa"/>
            <w:shd w:val="solid" w:color="FFFFFF" w:fill="auto"/>
          </w:tcPr>
          <w:p w14:paraId="56F8A9AD" w14:textId="77777777" w:rsidR="00F46006" w:rsidRPr="0087716F" w:rsidRDefault="00F46006" w:rsidP="00F46006">
            <w:pPr>
              <w:pStyle w:val="TAR"/>
              <w:rPr>
                <w:sz w:val="16"/>
                <w:szCs w:val="16"/>
              </w:rPr>
            </w:pPr>
          </w:p>
        </w:tc>
        <w:tc>
          <w:tcPr>
            <w:tcW w:w="425" w:type="dxa"/>
            <w:shd w:val="solid" w:color="FFFFFF" w:fill="auto"/>
          </w:tcPr>
          <w:p w14:paraId="1C92452A" w14:textId="77777777" w:rsidR="00F46006" w:rsidRPr="0087716F" w:rsidRDefault="00F46006" w:rsidP="00F46006">
            <w:pPr>
              <w:pStyle w:val="TAC"/>
              <w:rPr>
                <w:sz w:val="16"/>
                <w:szCs w:val="16"/>
              </w:rPr>
            </w:pPr>
          </w:p>
        </w:tc>
        <w:tc>
          <w:tcPr>
            <w:tcW w:w="4962" w:type="dxa"/>
            <w:shd w:val="solid" w:color="FFFFFF" w:fill="auto"/>
          </w:tcPr>
          <w:p w14:paraId="327424A4" w14:textId="77777777" w:rsidR="00F46006" w:rsidRPr="0087716F" w:rsidRDefault="00F46006" w:rsidP="00F46006">
            <w:pPr>
              <w:pStyle w:val="TAL"/>
              <w:rPr>
                <w:sz w:val="16"/>
                <w:szCs w:val="16"/>
                <w:lang w:eastAsia="ko-KR"/>
              </w:rPr>
            </w:pPr>
            <w:r>
              <w:rPr>
                <w:rFonts w:cs="Arial"/>
                <w:sz w:val="16"/>
                <w:szCs w:val="16"/>
              </w:rPr>
              <w:t>TP for TR 38.785 on MPR and AMPR for NR V2X PC2</w:t>
            </w:r>
          </w:p>
        </w:tc>
        <w:tc>
          <w:tcPr>
            <w:tcW w:w="708" w:type="dxa"/>
            <w:shd w:val="solid" w:color="FFFFFF" w:fill="auto"/>
          </w:tcPr>
          <w:p w14:paraId="2CAE6CE3" w14:textId="2C14EBC2" w:rsidR="00F46006" w:rsidRPr="0087716F" w:rsidRDefault="00F46006" w:rsidP="00F46006">
            <w:pPr>
              <w:pStyle w:val="TAC"/>
              <w:rPr>
                <w:sz w:val="16"/>
                <w:szCs w:val="16"/>
                <w:lang w:eastAsia="ko-KR"/>
              </w:rPr>
            </w:pPr>
            <w:r w:rsidRPr="009270D9">
              <w:rPr>
                <w:sz w:val="16"/>
                <w:szCs w:val="16"/>
                <w:lang w:eastAsia="ko-KR"/>
              </w:rPr>
              <w:t>0.3.0</w:t>
            </w:r>
          </w:p>
        </w:tc>
      </w:tr>
      <w:tr w:rsidR="00F46006" w:rsidRPr="0087716F" w14:paraId="34A1AD0B" w14:textId="77777777" w:rsidTr="003E63B7">
        <w:trPr>
          <w:trHeight w:val="140"/>
        </w:trPr>
        <w:tc>
          <w:tcPr>
            <w:tcW w:w="800" w:type="dxa"/>
            <w:vMerge/>
            <w:shd w:val="solid" w:color="FFFFFF" w:fill="auto"/>
          </w:tcPr>
          <w:p w14:paraId="5EDBD2D8" w14:textId="77777777" w:rsidR="00F46006" w:rsidRPr="00ED7EA8" w:rsidRDefault="00F46006" w:rsidP="00F46006">
            <w:pPr>
              <w:pStyle w:val="TAC"/>
              <w:rPr>
                <w:sz w:val="16"/>
                <w:szCs w:val="16"/>
                <w:lang w:eastAsia="ko-KR"/>
              </w:rPr>
            </w:pPr>
          </w:p>
        </w:tc>
        <w:tc>
          <w:tcPr>
            <w:tcW w:w="800" w:type="dxa"/>
            <w:vMerge/>
            <w:shd w:val="solid" w:color="FFFFFF" w:fill="auto"/>
          </w:tcPr>
          <w:p w14:paraId="32348322" w14:textId="77777777" w:rsidR="00F46006" w:rsidRPr="0087716F" w:rsidRDefault="00F46006" w:rsidP="00F46006">
            <w:pPr>
              <w:pStyle w:val="TAC"/>
              <w:rPr>
                <w:sz w:val="16"/>
                <w:szCs w:val="16"/>
                <w:lang w:eastAsia="ko-KR"/>
              </w:rPr>
            </w:pPr>
          </w:p>
        </w:tc>
        <w:tc>
          <w:tcPr>
            <w:tcW w:w="1094" w:type="dxa"/>
            <w:shd w:val="solid" w:color="FFFFFF" w:fill="auto"/>
          </w:tcPr>
          <w:p w14:paraId="239780F3" w14:textId="77777777" w:rsidR="00F46006" w:rsidRDefault="00F46006" w:rsidP="00F46006">
            <w:pPr>
              <w:pStyle w:val="TAC"/>
              <w:rPr>
                <w:sz w:val="16"/>
                <w:szCs w:val="16"/>
                <w:lang w:eastAsia="ko-KR"/>
              </w:rPr>
            </w:pPr>
            <w:r>
              <w:rPr>
                <w:rFonts w:hint="eastAsia"/>
                <w:sz w:val="16"/>
                <w:szCs w:val="16"/>
                <w:lang w:eastAsia="ko-KR"/>
              </w:rPr>
              <w:t>R4-2113409</w:t>
            </w:r>
          </w:p>
        </w:tc>
        <w:tc>
          <w:tcPr>
            <w:tcW w:w="425" w:type="dxa"/>
            <w:shd w:val="solid" w:color="FFFFFF" w:fill="auto"/>
          </w:tcPr>
          <w:p w14:paraId="063ABCB4" w14:textId="77777777" w:rsidR="00F46006" w:rsidRPr="0087716F" w:rsidRDefault="00F46006" w:rsidP="00F46006">
            <w:pPr>
              <w:pStyle w:val="TAL"/>
              <w:rPr>
                <w:sz w:val="16"/>
                <w:szCs w:val="16"/>
              </w:rPr>
            </w:pPr>
          </w:p>
        </w:tc>
        <w:tc>
          <w:tcPr>
            <w:tcW w:w="425" w:type="dxa"/>
            <w:shd w:val="solid" w:color="FFFFFF" w:fill="auto"/>
          </w:tcPr>
          <w:p w14:paraId="1665F160" w14:textId="77777777" w:rsidR="00F46006" w:rsidRPr="0087716F" w:rsidRDefault="00F46006" w:rsidP="00F46006">
            <w:pPr>
              <w:pStyle w:val="TAR"/>
              <w:rPr>
                <w:sz w:val="16"/>
                <w:szCs w:val="16"/>
              </w:rPr>
            </w:pPr>
          </w:p>
        </w:tc>
        <w:tc>
          <w:tcPr>
            <w:tcW w:w="425" w:type="dxa"/>
            <w:shd w:val="solid" w:color="FFFFFF" w:fill="auto"/>
          </w:tcPr>
          <w:p w14:paraId="5FE9BB40" w14:textId="77777777" w:rsidR="00F46006" w:rsidRPr="0087716F" w:rsidRDefault="00F46006" w:rsidP="00F46006">
            <w:pPr>
              <w:pStyle w:val="TAC"/>
              <w:rPr>
                <w:sz w:val="16"/>
                <w:szCs w:val="16"/>
              </w:rPr>
            </w:pPr>
          </w:p>
        </w:tc>
        <w:tc>
          <w:tcPr>
            <w:tcW w:w="4962" w:type="dxa"/>
            <w:shd w:val="solid" w:color="FFFFFF" w:fill="auto"/>
          </w:tcPr>
          <w:p w14:paraId="24C17C1D" w14:textId="77777777" w:rsidR="00F46006" w:rsidRPr="00ED7EA8" w:rsidRDefault="00F46006" w:rsidP="00F46006">
            <w:pPr>
              <w:pStyle w:val="TAL"/>
              <w:rPr>
                <w:sz w:val="16"/>
              </w:rPr>
            </w:pPr>
            <w:r>
              <w:rPr>
                <w:rFonts w:cs="Arial"/>
                <w:sz w:val="16"/>
                <w:szCs w:val="16"/>
              </w:rPr>
              <w:t>TP to 38.785 to capture NR V2X PC2 coexistence results</w:t>
            </w:r>
          </w:p>
        </w:tc>
        <w:tc>
          <w:tcPr>
            <w:tcW w:w="708" w:type="dxa"/>
            <w:shd w:val="solid" w:color="FFFFFF" w:fill="auto"/>
          </w:tcPr>
          <w:p w14:paraId="2DC333A9" w14:textId="39A54B64" w:rsidR="00F46006" w:rsidRPr="0087716F" w:rsidRDefault="00F46006" w:rsidP="00F46006">
            <w:pPr>
              <w:pStyle w:val="TAC"/>
              <w:rPr>
                <w:sz w:val="16"/>
                <w:szCs w:val="16"/>
                <w:lang w:eastAsia="ko-KR"/>
              </w:rPr>
            </w:pPr>
            <w:r w:rsidRPr="009270D9">
              <w:rPr>
                <w:sz w:val="16"/>
                <w:szCs w:val="16"/>
                <w:lang w:eastAsia="ko-KR"/>
              </w:rPr>
              <w:t>0.3.0</w:t>
            </w:r>
          </w:p>
        </w:tc>
      </w:tr>
      <w:bookmarkEnd w:id="500"/>
      <w:bookmarkEnd w:id="517"/>
      <w:bookmarkEnd w:id="518"/>
      <w:bookmarkEnd w:id="519"/>
    </w:tbl>
    <w:p w14:paraId="0151C2F4" w14:textId="77777777" w:rsidR="00E8629F" w:rsidRPr="000F1E5D" w:rsidRDefault="00E8629F" w:rsidP="000F1E5D"/>
    <w:sectPr w:rsidR="00E8629F" w:rsidRPr="000F1E5D">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73D61" w14:textId="77777777" w:rsidR="00DD50C6" w:rsidRDefault="00DD50C6">
      <w:r>
        <w:separator/>
      </w:r>
    </w:p>
  </w:endnote>
  <w:endnote w:type="continuationSeparator" w:id="0">
    <w:p w14:paraId="7292D440" w14:textId="77777777" w:rsidR="00DD50C6" w:rsidRDefault="00DD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C2FE7" w14:textId="77777777" w:rsidR="001239F3" w:rsidRDefault="0012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46BA6" w14:textId="77777777" w:rsidR="001239F3" w:rsidRDefault="001239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B81A2" w14:textId="77777777" w:rsidR="001239F3" w:rsidRDefault="001239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CDD1C" w14:textId="77777777" w:rsidR="00C240EB" w:rsidRDefault="00C240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1749F" w14:textId="77777777" w:rsidR="00DD50C6" w:rsidRDefault="00DD50C6">
      <w:r>
        <w:separator/>
      </w:r>
    </w:p>
  </w:footnote>
  <w:footnote w:type="continuationSeparator" w:id="0">
    <w:p w14:paraId="399DE83B" w14:textId="77777777" w:rsidR="00DD50C6" w:rsidRDefault="00DD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A60CD" w14:textId="77777777" w:rsidR="001239F3" w:rsidRDefault="001239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CE8F4" w14:textId="77777777" w:rsidR="001239F3" w:rsidRDefault="001239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8A6AA" w14:textId="77777777" w:rsidR="001239F3" w:rsidRDefault="001239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E5A6D" w14:textId="03C6DFDC" w:rsidR="00C240EB" w:rsidRDefault="00C240EB">
    <w:pPr>
      <w:pStyle w:val="Header"/>
      <w:framePr w:wrap="auto" w:vAnchor="text" w:hAnchor="margin" w:xAlign="right" w:y="1"/>
      <w:widowControl/>
    </w:pPr>
    <w:r>
      <w:fldChar w:fldCharType="begin"/>
    </w:r>
    <w:r>
      <w:instrText xml:space="preserve"> STYLEREF ZA </w:instrText>
    </w:r>
    <w:r>
      <w:fldChar w:fldCharType="separate"/>
    </w:r>
    <w:r w:rsidR="001239F3">
      <w:t>3GPP TR 38.785 V0.3.0 (2021-08)</w:t>
    </w:r>
    <w:r>
      <w:fldChar w:fldCharType="end"/>
    </w:r>
  </w:p>
  <w:p w14:paraId="545FD6B9" w14:textId="77777777" w:rsidR="00C240EB" w:rsidRDefault="00C240EB">
    <w:pPr>
      <w:pStyle w:val="Header"/>
      <w:framePr w:wrap="auto" w:vAnchor="text" w:hAnchor="margin" w:xAlign="center" w:y="1"/>
      <w:widowControl/>
    </w:pPr>
    <w:r>
      <w:fldChar w:fldCharType="begin"/>
    </w:r>
    <w:r>
      <w:instrText xml:space="preserve"> PAGE </w:instrText>
    </w:r>
    <w:r>
      <w:fldChar w:fldCharType="separate"/>
    </w:r>
    <w:r w:rsidR="009D3295">
      <w:t>6</w:t>
    </w:r>
    <w:r>
      <w:fldChar w:fldCharType="end"/>
    </w:r>
  </w:p>
  <w:p w14:paraId="7BBD49DA" w14:textId="6C44F794" w:rsidR="00C240EB" w:rsidRDefault="00C240EB">
    <w:pPr>
      <w:pStyle w:val="Header"/>
      <w:framePr w:wrap="auto" w:vAnchor="text" w:hAnchor="margin" w:y="1"/>
      <w:widowControl/>
    </w:pPr>
    <w:r>
      <w:fldChar w:fldCharType="begin"/>
    </w:r>
    <w:r>
      <w:instrText xml:space="preserve"> STYLEREF ZGSM </w:instrText>
    </w:r>
    <w:r>
      <w:fldChar w:fldCharType="separate"/>
    </w:r>
    <w:r w:rsidR="001239F3">
      <w:t>Release 17</w:t>
    </w:r>
    <w:r>
      <w:fldChar w:fldCharType="end"/>
    </w:r>
  </w:p>
  <w:p w14:paraId="27C71773" w14:textId="77777777" w:rsidR="00C240EB" w:rsidRDefault="00C24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1"/>
  </w:num>
  <w:num w:numId="5">
    <w:abstractNumId w:val="3"/>
  </w:num>
  <w:num w:numId="6">
    <w:abstractNumId w:val="18"/>
  </w:num>
  <w:num w:numId="7">
    <w:abstractNumId w:val="22"/>
  </w:num>
  <w:num w:numId="8">
    <w:abstractNumId w:val="2"/>
  </w:num>
  <w:num w:numId="9">
    <w:abstractNumId w:val="10"/>
  </w:num>
  <w:num w:numId="10">
    <w:abstractNumId w:val="15"/>
  </w:num>
  <w:num w:numId="11">
    <w:abstractNumId w:val="16"/>
  </w:num>
  <w:num w:numId="12">
    <w:abstractNumId w:val="9"/>
  </w:num>
  <w:num w:numId="13">
    <w:abstractNumId w:val="17"/>
  </w:num>
  <w:num w:numId="14">
    <w:abstractNumId w:val="14"/>
  </w:num>
  <w:num w:numId="15">
    <w:abstractNumId w:val="20"/>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39F3"/>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1CEE"/>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5E1A"/>
    <w:rsid w:val="00893454"/>
    <w:rsid w:val="00895299"/>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9320B"/>
    <w:rsid w:val="009A58FD"/>
    <w:rsid w:val="009B39EB"/>
    <w:rsid w:val="009C0727"/>
    <w:rsid w:val="009D3295"/>
    <w:rsid w:val="009E6AFE"/>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50C6"/>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6006"/>
    <w:rsid w:val="00F47E8B"/>
    <w:rsid w:val="00F61041"/>
    <w:rsid w:val="00F65B45"/>
    <w:rsid w:val="00F7249E"/>
    <w:rsid w:val="00F76925"/>
    <w:rsid w:val="00F8466E"/>
    <w:rsid w:val="00F84A5E"/>
    <w:rsid w:val="00F856A7"/>
    <w:rsid w:val="00FB174E"/>
    <w:rsid w:val="00FC051F"/>
    <w:rsid w:val="00FC2073"/>
    <w:rsid w:val="00FC6B4E"/>
    <w:rsid w:val="00FD5639"/>
    <w:rsid w:val="00FD65D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6634A9"/>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CE2AC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Normal"/>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NormalWeb">
    <w:name w:val="Normal (Web)"/>
    <w:basedOn w:val="Normal"/>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TableNormal"/>
    <w:next w:val="TableGrid"/>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png"/><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10.png"/><Relationship Id="rId28"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image" Target="media/image6.png"/><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oleObject" Target="embeddings/oleObject1.bin"/><Relationship Id="rId30" Type="http://schemas.openxmlformats.org/officeDocument/2006/relationships/hyperlink" Target="https://www.3gpp.org/ftp/TSG_RAN/WG4_Radio/TSGR4_100-e/Docs/R4-21123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39</Pages>
  <Words>10337</Words>
  <Characters>58351</Characters>
  <Application>Microsoft Office Word</Application>
  <DocSecurity>0</DocSecurity>
  <Lines>486</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68551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4</cp:revision>
  <cp:lastPrinted>2020-12-29T08:40:00Z</cp:lastPrinted>
  <dcterms:created xsi:type="dcterms:W3CDTF">2021-09-08T14:18:00Z</dcterms:created>
  <dcterms:modified xsi:type="dcterms:W3CDTF">2021-09-09T11:16:00Z</dcterms:modified>
</cp:coreProperties>
</file>