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174501C4"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266E37">
        <w:rPr>
          <w:noProof w:val="0"/>
        </w:rPr>
        <w:t>7</w:t>
      </w:r>
      <w:r w:rsidRPr="003F7263">
        <w:rPr>
          <w:noProof w:val="0"/>
        </w:rPr>
        <w:t>.</w:t>
      </w:r>
      <w:r w:rsidR="00006458">
        <w:rPr>
          <w:noProof w:val="0"/>
        </w:rPr>
        <w:t>2</w:t>
      </w:r>
      <w:r w:rsidRPr="003F7263">
        <w:rPr>
          <w:noProof w:val="0"/>
        </w:rPr>
        <w:t>.</w:t>
      </w:r>
      <w:r w:rsidR="0098117D">
        <w:rPr>
          <w:noProof w:val="0"/>
        </w:rPr>
        <w:t>1</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06458">
        <w:rPr>
          <w:noProof w:val="0"/>
          <w:sz w:val="32"/>
        </w:rPr>
        <w:t>3</w:t>
      </w:r>
      <w:r w:rsidRPr="003F7263">
        <w:rPr>
          <w:noProof w:val="0"/>
          <w:sz w:val="32"/>
        </w:rPr>
        <w:t>-</w:t>
      </w:r>
      <w:r w:rsidR="00006458">
        <w:rPr>
          <w:noProof w:val="0"/>
          <w:sz w:val="32"/>
        </w:rPr>
        <w:t>03</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6786029D"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266E37">
        <w:rPr>
          <w:rStyle w:val="ZGSM"/>
        </w:rPr>
        <w:t>7</w:t>
      </w:r>
      <w:r w:rsidRPr="003F7263">
        <w:t>)</w:t>
      </w:r>
    </w:p>
    <w:p w14:paraId="2A587B9D" w14:textId="77777777" w:rsidR="00917CCB" w:rsidRPr="003F7263" w:rsidRDefault="00000000"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12" o:title=""/>
          </v:shape>
        </w:pict>
      </w:r>
      <w:r w:rsidR="00917CCB" w:rsidRPr="003F7263">
        <w:rPr>
          <w:noProof w:val="0"/>
          <w:color w:val="0000FF"/>
        </w:rPr>
        <w:tab/>
      </w:r>
      <w:r>
        <w:rPr>
          <w:noProof w:val="0"/>
        </w:rPr>
        <w:pict w14:anchorId="02587D9D">
          <v:shape id="Picture 2" o:spid="_x0000_i1026" type="#_x0000_t75" style="width:127.5pt;height:74.5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rsidSect="005D60F9">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650 Route des Lucioles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Valbonne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6C71B3D2"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06458">
        <w:rPr>
          <w:sz w:val="18"/>
        </w:rPr>
        <w:t>3</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4EDA1AFE" w14:textId="23837E48" w:rsidR="00BE608E" w:rsidRDefault="00BE608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_Toc114918849 \h </w:instrText>
      </w:r>
      <w:r>
        <w:fldChar w:fldCharType="separate"/>
      </w:r>
      <w:r>
        <w:t>4</w:t>
      </w:r>
      <w:r>
        <w:fldChar w:fldCharType="end"/>
      </w:r>
    </w:p>
    <w:p w14:paraId="204A5778" w14:textId="240FEE07" w:rsidR="00BE608E" w:rsidRDefault="00BE608E">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_Toc114918850 \h </w:instrText>
      </w:r>
      <w:r>
        <w:fldChar w:fldCharType="separate"/>
      </w:r>
      <w:r>
        <w:t>5</w:t>
      </w:r>
      <w:r>
        <w:fldChar w:fldCharType="end"/>
      </w:r>
    </w:p>
    <w:p w14:paraId="5F0A5E39" w14:textId="41A74032" w:rsidR="00BE608E" w:rsidRDefault="00BE608E">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_Toc114918851 \h </w:instrText>
      </w:r>
      <w:r>
        <w:fldChar w:fldCharType="separate"/>
      </w:r>
      <w:r>
        <w:t>5</w:t>
      </w:r>
      <w:r>
        <w:fldChar w:fldCharType="end"/>
      </w:r>
    </w:p>
    <w:p w14:paraId="2BCDA36C" w14:textId="6FBEB791" w:rsidR="00BE608E" w:rsidRDefault="00BE608E">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_Toc114918852 \h </w:instrText>
      </w:r>
      <w:r>
        <w:fldChar w:fldCharType="separate"/>
      </w:r>
      <w:r>
        <w:t>6</w:t>
      </w:r>
      <w:r>
        <w:fldChar w:fldCharType="end"/>
      </w:r>
    </w:p>
    <w:p w14:paraId="0B034399" w14:textId="05FB3AC4" w:rsidR="00BE608E" w:rsidRDefault="00BE608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_Toc114918853 \h </w:instrText>
      </w:r>
      <w:r>
        <w:fldChar w:fldCharType="separate"/>
      </w:r>
      <w:r>
        <w:t>6</w:t>
      </w:r>
      <w:r>
        <w:fldChar w:fldCharType="end"/>
      </w:r>
    </w:p>
    <w:p w14:paraId="17450480" w14:textId="61E0C053" w:rsidR="00BE608E" w:rsidRDefault="00BE608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_Toc114918854 \h </w:instrText>
      </w:r>
      <w:r>
        <w:fldChar w:fldCharType="separate"/>
      </w:r>
      <w:r>
        <w:t>6</w:t>
      </w:r>
      <w:r>
        <w:fldChar w:fldCharType="end"/>
      </w:r>
    </w:p>
    <w:p w14:paraId="4DCA53A7" w14:textId="06AABA68" w:rsidR="00BE608E" w:rsidRDefault="00BE608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_Toc114918855 \h </w:instrText>
      </w:r>
      <w:r>
        <w:fldChar w:fldCharType="separate"/>
      </w:r>
      <w:r>
        <w:t>6</w:t>
      </w:r>
      <w:r>
        <w:fldChar w:fldCharType="end"/>
      </w:r>
    </w:p>
    <w:p w14:paraId="65F80D80" w14:textId="18D5941E" w:rsidR="00BE608E" w:rsidRDefault="00BE608E">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_Toc114918856 \h </w:instrText>
      </w:r>
      <w:r>
        <w:fldChar w:fldCharType="separate"/>
      </w:r>
      <w:r>
        <w:t>7</w:t>
      </w:r>
      <w:r>
        <w:fldChar w:fldCharType="end"/>
      </w:r>
    </w:p>
    <w:p w14:paraId="782ACD8D" w14:textId="023E4950" w:rsidR="00BE608E" w:rsidRDefault="00BE608E">
      <w:pPr>
        <w:pStyle w:val="TOC2"/>
        <w:rPr>
          <w:rFonts w:ascii="Calibri" w:hAnsi="Calibri"/>
          <w:sz w:val="22"/>
          <w:szCs w:val="22"/>
        </w:rPr>
      </w:pPr>
      <w:r>
        <w:t>4.0</w:t>
      </w:r>
      <w:r>
        <w:rPr>
          <w:rFonts w:ascii="Calibri" w:hAnsi="Calibri"/>
          <w:sz w:val="22"/>
          <w:szCs w:val="22"/>
        </w:rPr>
        <w:tab/>
      </w:r>
      <w:r>
        <w:t>Introduction</w:t>
      </w:r>
      <w:r>
        <w:tab/>
      </w:r>
      <w:r>
        <w:fldChar w:fldCharType="begin" w:fldLock="1"/>
      </w:r>
      <w:r>
        <w:instrText xml:space="preserve"> PAGEREF _Toc114918857 \h </w:instrText>
      </w:r>
      <w:r>
        <w:fldChar w:fldCharType="separate"/>
      </w:r>
      <w:r>
        <w:t>7</w:t>
      </w:r>
      <w:r>
        <w:fldChar w:fldCharType="end"/>
      </w:r>
    </w:p>
    <w:p w14:paraId="1D1C8333" w14:textId="18725181" w:rsidR="00BE608E" w:rsidRDefault="00BE608E">
      <w:pPr>
        <w:pStyle w:val="TOC2"/>
        <w:rPr>
          <w:rFonts w:ascii="Calibri" w:hAnsi="Calibri"/>
          <w:sz w:val="22"/>
          <w:szCs w:val="22"/>
        </w:rPr>
      </w:pPr>
      <w:r>
        <w:t>4.1</w:t>
      </w:r>
      <w:r>
        <w:rPr>
          <w:rFonts w:ascii="Calibri" w:hAnsi="Calibri"/>
          <w:sz w:val="22"/>
          <w:szCs w:val="22"/>
        </w:rPr>
        <w:tab/>
      </w:r>
      <w:r>
        <w:t>Protocol conformance test cases applicability</w:t>
      </w:r>
      <w:r>
        <w:tab/>
      </w:r>
      <w:r>
        <w:fldChar w:fldCharType="begin" w:fldLock="1"/>
      </w:r>
      <w:r>
        <w:instrText xml:space="preserve"> PAGEREF _Toc114918858 \h </w:instrText>
      </w:r>
      <w:r>
        <w:fldChar w:fldCharType="separate"/>
      </w:r>
      <w:r>
        <w:t>8</w:t>
      </w:r>
      <w:r>
        <w:fldChar w:fldCharType="end"/>
      </w:r>
    </w:p>
    <w:p w14:paraId="69E2016F" w14:textId="3040C2C9" w:rsidR="00BE608E" w:rsidRDefault="00BE608E">
      <w:pPr>
        <w:pStyle w:val="TOC2"/>
        <w:rPr>
          <w:rFonts w:ascii="Calibri" w:hAnsi="Calibri"/>
          <w:sz w:val="22"/>
          <w:szCs w:val="22"/>
        </w:rPr>
      </w:pPr>
      <w:r>
        <w:t>4.2</w:t>
      </w:r>
      <w:r>
        <w:rPr>
          <w:rFonts w:ascii="Calibri" w:hAnsi="Calibri"/>
          <w:sz w:val="22"/>
          <w:szCs w:val="22"/>
        </w:rPr>
        <w:tab/>
      </w:r>
      <w:r>
        <w:t>Protocol conformance test cases Applicability Condition</w:t>
      </w:r>
      <w:r>
        <w:tab/>
      </w:r>
      <w:r>
        <w:fldChar w:fldCharType="begin" w:fldLock="1"/>
      </w:r>
      <w:r>
        <w:instrText xml:space="preserve"> PAGEREF _Toc114918859 \h </w:instrText>
      </w:r>
      <w:r>
        <w:fldChar w:fldCharType="separate"/>
      </w:r>
      <w:r>
        <w:t>45</w:t>
      </w:r>
      <w:r>
        <w:fldChar w:fldCharType="end"/>
      </w:r>
    </w:p>
    <w:p w14:paraId="1E5DEB39" w14:textId="1E2F69F7" w:rsidR="00BE608E" w:rsidRDefault="00BE608E">
      <w:pPr>
        <w:pStyle w:val="TOC2"/>
        <w:rPr>
          <w:rFonts w:ascii="Calibri" w:hAnsi="Calibri"/>
          <w:sz w:val="22"/>
          <w:szCs w:val="22"/>
        </w:rPr>
      </w:pPr>
      <w:r>
        <w:t>4.3</w:t>
      </w:r>
      <w:r>
        <w:rPr>
          <w:rFonts w:ascii="Calibri" w:hAnsi="Calibri"/>
          <w:sz w:val="22"/>
          <w:szCs w:val="22"/>
        </w:rPr>
        <w:tab/>
      </w:r>
      <w:r>
        <w:t>Protocol conformance test cases applicability for Vertical UEs</w:t>
      </w:r>
      <w:r>
        <w:tab/>
      </w:r>
      <w:r>
        <w:fldChar w:fldCharType="begin" w:fldLock="1"/>
      </w:r>
      <w:r>
        <w:instrText xml:space="preserve"> PAGEREF _Toc114918860 \h </w:instrText>
      </w:r>
      <w:r>
        <w:fldChar w:fldCharType="separate"/>
      </w:r>
      <w:r>
        <w:t>53</w:t>
      </w:r>
      <w:r>
        <w:fldChar w:fldCharType="end"/>
      </w:r>
    </w:p>
    <w:p w14:paraId="1415B2C4" w14:textId="3D3D5240" w:rsidR="00BE608E" w:rsidRDefault="00BE608E">
      <w:pPr>
        <w:pStyle w:val="TOC3"/>
        <w:rPr>
          <w:rFonts w:ascii="Calibri" w:hAnsi="Calibri"/>
          <w:sz w:val="22"/>
          <w:szCs w:val="22"/>
        </w:rPr>
      </w:pPr>
      <w:r>
        <w:t>4.3.1</w:t>
      </w:r>
      <w:r>
        <w:rPr>
          <w:rFonts w:ascii="Calibri" w:hAnsi="Calibri"/>
          <w:sz w:val="22"/>
          <w:szCs w:val="22"/>
        </w:rPr>
        <w:tab/>
      </w:r>
      <w:r>
        <w:t>SNPN-only UEs</w:t>
      </w:r>
      <w:r>
        <w:tab/>
      </w:r>
      <w:r>
        <w:fldChar w:fldCharType="begin" w:fldLock="1"/>
      </w:r>
      <w:r>
        <w:instrText xml:space="preserve"> PAGEREF _Toc114918861 \h </w:instrText>
      </w:r>
      <w:r>
        <w:fldChar w:fldCharType="separate"/>
      </w:r>
      <w:r>
        <w:t>53</w:t>
      </w:r>
      <w:r>
        <w:fldChar w:fldCharType="end"/>
      </w:r>
    </w:p>
    <w:p w14:paraId="1F77C081" w14:textId="749A9B84" w:rsidR="00BE608E" w:rsidRDefault="00BE608E">
      <w:pPr>
        <w:pStyle w:val="TOC8"/>
        <w:rPr>
          <w:rFonts w:ascii="Calibri" w:hAnsi="Calibri"/>
          <w:b w:val="0"/>
          <w:szCs w:val="22"/>
        </w:rPr>
      </w:pPr>
      <w:r>
        <w:t>Annex A (informative): Change history</w:t>
      </w:r>
      <w:r>
        <w:tab/>
      </w:r>
      <w:r>
        <w:fldChar w:fldCharType="begin" w:fldLock="1"/>
      </w:r>
      <w:r>
        <w:instrText xml:space="preserve"> PAGEREF _Toc114918862 \h </w:instrText>
      </w:r>
      <w:r>
        <w:fldChar w:fldCharType="separate"/>
      </w:r>
      <w:r>
        <w:t>57</w:t>
      </w:r>
      <w:r>
        <w:fldChar w:fldCharType="end"/>
      </w:r>
    </w:p>
    <w:p w14:paraId="13629304" w14:textId="5020CA49" w:rsidR="00080512" w:rsidRPr="003F7263" w:rsidRDefault="00BE608E">
      <w:r>
        <w:rPr>
          <w:noProof/>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14918849"/>
      <w:r w:rsidRPr="003F7263">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Version x.y.z</w:t>
      </w:r>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r w:rsidRPr="003F7263">
        <w:t>y</w:t>
      </w:r>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14918850"/>
      <w:r w:rsidRPr="003F7263">
        <w:lastRenderedPageBreak/>
        <w:t>1</w:t>
      </w:r>
      <w:r w:rsidRPr="003F7263">
        <w:tab/>
        <w:t>Scope</w:t>
      </w:r>
      <w:bookmarkEnd w:id="13"/>
      <w:bookmarkEnd w:id="14"/>
      <w:bookmarkEnd w:id="15"/>
      <w:bookmarkEnd w:id="16"/>
      <w:bookmarkEnd w:id="17"/>
      <w:bookmarkEnd w:id="18"/>
      <w:bookmarkEnd w:id="19"/>
      <w:bookmarkEnd w:id="20"/>
      <w:bookmarkEnd w:id="21"/>
      <w:bookmarkEnd w:id="22"/>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14918851"/>
      <w:r w:rsidRPr="003F7263">
        <w:t>2</w:t>
      </w:r>
      <w:r w:rsidRPr="003F7263">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3" w:name="OLE_LINK1"/>
      <w:bookmarkStart w:id="34" w:name="OLE_LINK2"/>
      <w:bookmarkStart w:id="35" w:name="OLE_LINK3"/>
      <w:bookmarkStart w:id="36"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3"/>
    <w:bookmarkEnd w:id="34"/>
    <w:bookmarkEnd w:id="35"/>
    <w:bookmarkEnd w:id="36"/>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7" w:name="REF_TS36509"/>
      <w:r w:rsidR="006D63A0" w:rsidRPr="003F7263">
        <w:t>6</w:t>
      </w:r>
      <w:bookmarkEnd w:id="37"/>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14918852"/>
      <w:r w:rsidRPr="003F7263">
        <w:t>3</w:t>
      </w:r>
      <w:r w:rsidRPr="003F7263">
        <w:tab/>
        <w:t xml:space="preserve">Definitions, </w:t>
      </w:r>
      <w:r w:rsidR="008028A4" w:rsidRPr="003F7263">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3F7263"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14918853"/>
      <w:r w:rsidRPr="003F7263">
        <w:t>3.1</w:t>
      </w:r>
      <w:r w:rsidRPr="003F7263">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14918854"/>
      <w:r w:rsidRPr="003F7263">
        <w:t>3.2</w:t>
      </w:r>
      <w:r w:rsidRPr="003F7263">
        <w:tab/>
        <w:t>Symbols</w:t>
      </w:r>
      <w:bookmarkEnd w:id="58"/>
      <w:bookmarkEnd w:id="59"/>
      <w:bookmarkEnd w:id="60"/>
      <w:bookmarkEnd w:id="61"/>
      <w:bookmarkEnd w:id="62"/>
      <w:bookmarkEnd w:id="63"/>
      <w:bookmarkEnd w:id="64"/>
      <w:bookmarkEnd w:id="65"/>
      <w:bookmarkEnd w:id="66"/>
      <w:bookmarkEnd w:id="67"/>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14918855"/>
      <w:r w:rsidRPr="003F7263">
        <w:t>3.3</w:t>
      </w:r>
      <w:r w:rsidRPr="003F7263">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14918856"/>
      <w:r w:rsidRPr="003F7263">
        <w:lastRenderedPageBreak/>
        <w:t>4</w:t>
      </w:r>
      <w:r w:rsidRPr="003F7263">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3F7263"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14918857"/>
      <w:r w:rsidRPr="003F7263">
        <w:t>4.0</w:t>
      </w:r>
      <w:r w:rsidRPr="003F7263">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6D5FD4E6" w:rsidR="009B2E19" w:rsidRPr="003F7263" w:rsidRDefault="00AF3F66" w:rsidP="009B2E19">
      <w:r w:rsidRPr="003F7263">
        <w:t xml:space="preserve">The applicability of every test is formally expressed by the use of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r w:rsidR="00631FF9" w:rsidRPr="00631FF9">
        <w:t xml:space="preserve"> The parameters (ICS) shall be set according to the capabilities of the UE on the operating band / band combination under test.</w:t>
      </w:r>
    </w:p>
    <w:p w14:paraId="4861993D" w14:textId="77777777" w:rsidR="009B2E19" w:rsidRPr="003F7263" w:rsidRDefault="009B2E19" w:rsidP="009B2E19">
      <w:r w:rsidRPr="003F7263">
        <w:t>Additional information related to the Test Case (TC), e.g.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 xml:space="preserve">conditional - the test is recommended ("R") or not ("N/A") depending on the support of other items. "i"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lastRenderedPageBreak/>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t>Additional Information - Number of TC Executions</w:t>
      </w:r>
    </w:p>
    <w:p w14:paraId="6D10CCF9" w14:textId="77777777" w:rsidR="009B2E19" w:rsidRPr="003F7263" w:rsidRDefault="009B2E19" w:rsidP="009B2E19">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619A7A87" w:rsidR="009B2E19" w:rsidRDefault="009B2E19" w:rsidP="009B2E19">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3F7263" w:rsidRDefault="003B0895" w:rsidP="005270CE">
      <w:pPr>
        <w:pStyle w:val="NO"/>
      </w:pPr>
      <w:r w:rsidRPr="009509AE">
        <w:t>Note:</w:t>
      </w:r>
      <w:r w:rsidRPr="009509AE">
        <w:tab/>
        <w:t>Currently for RedCap UEs that set the PICS complying with TS 38.508-2 [5] clause A.4.3.12, Rel-15 test cases and Rel-17 RedCap specific test cases are applicable.</w:t>
      </w:r>
      <w:r>
        <w:t xml:space="preserve"> </w:t>
      </w:r>
      <w:r w:rsidRPr="005352BF">
        <w:t xml:space="preserve">Applicability </w:t>
      </w:r>
      <w:r w:rsidRPr="009509AE">
        <w:t>of other Rel-16 and Rel-17 test cases are under further study.</w:t>
      </w:r>
    </w:p>
    <w:p w14:paraId="1E06E5CB" w14:textId="77777777" w:rsidR="00356D76" w:rsidRPr="003F7263"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14918858"/>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4"/>
        <w:gridCol w:w="39"/>
        <w:gridCol w:w="3462"/>
        <w:gridCol w:w="39"/>
        <w:gridCol w:w="771"/>
        <w:gridCol w:w="39"/>
        <w:gridCol w:w="1131"/>
        <w:gridCol w:w="39"/>
        <w:gridCol w:w="3650"/>
        <w:gridCol w:w="39"/>
      </w:tblGrid>
      <w:tr w:rsidR="00DB19D0" w:rsidRPr="003F7263" w14:paraId="434AB1E8" w14:textId="77777777" w:rsidTr="005270CE">
        <w:trPr>
          <w:gridAfter w:val="1"/>
          <w:wAfter w:w="39" w:type="dxa"/>
          <w:tblHeader/>
          <w:jc w:val="center"/>
        </w:trPr>
        <w:tc>
          <w:tcPr>
            <w:tcW w:w="1166" w:type="dxa"/>
            <w:gridSpan w:val="2"/>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1" w:type="dxa"/>
            <w:gridSpan w:val="2"/>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59" w:type="dxa"/>
            <w:gridSpan w:val="4"/>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5270CE">
        <w:trPr>
          <w:gridAfter w:val="1"/>
          <w:wAfter w:w="39" w:type="dxa"/>
          <w:tblHeader/>
          <w:jc w:val="center"/>
        </w:trPr>
        <w:tc>
          <w:tcPr>
            <w:tcW w:w="1166" w:type="dxa"/>
            <w:gridSpan w:val="2"/>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1" w:type="dxa"/>
            <w:gridSpan w:val="2"/>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gridSpan w:val="2"/>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gridSpan w:val="2"/>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89" w:type="dxa"/>
            <w:gridSpan w:val="2"/>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5270CE">
        <w:trPr>
          <w:gridAfter w:val="1"/>
          <w:wAfter w:w="39" w:type="dxa"/>
          <w:jc w:val="center"/>
        </w:trPr>
        <w:tc>
          <w:tcPr>
            <w:tcW w:w="1166" w:type="dxa"/>
            <w:gridSpan w:val="2"/>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1" w:type="dxa"/>
            <w:gridSpan w:val="2"/>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5270CE">
        <w:trPr>
          <w:gridAfter w:val="1"/>
          <w:wAfter w:w="39" w:type="dxa"/>
          <w:jc w:val="center"/>
        </w:trPr>
        <w:tc>
          <w:tcPr>
            <w:tcW w:w="1166" w:type="dxa"/>
            <w:gridSpan w:val="2"/>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1" w:type="dxa"/>
            <w:gridSpan w:val="2"/>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5270CE">
        <w:trPr>
          <w:gridAfter w:val="1"/>
          <w:wAfter w:w="39" w:type="dxa"/>
          <w:jc w:val="center"/>
        </w:trPr>
        <w:tc>
          <w:tcPr>
            <w:tcW w:w="1166" w:type="dxa"/>
            <w:gridSpan w:val="2"/>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1" w:type="dxa"/>
            <w:gridSpan w:val="2"/>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5270CE">
        <w:trPr>
          <w:gridAfter w:val="1"/>
          <w:wAfter w:w="39" w:type="dxa"/>
          <w:jc w:val="center"/>
        </w:trPr>
        <w:tc>
          <w:tcPr>
            <w:tcW w:w="1166" w:type="dxa"/>
            <w:gridSpan w:val="2"/>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1" w:type="dxa"/>
            <w:gridSpan w:val="2"/>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89" w:type="dxa"/>
            <w:gridSpan w:val="2"/>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5270CE">
        <w:trPr>
          <w:gridAfter w:val="1"/>
          <w:wAfter w:w="39" w:type="dxa"/>
          <w:jc w:val="center"/>
        </w:trPr>
        <w:tc>
          <w:tcPr>
            <w:tcW w:w="1166" w:type="dxa"/>
            <w:gridSpan w:val="2"/>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1" w:type="dxa"/>
            <w:gridSpan w:val="2"/>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5270CE">
        <w:trPr>
          <w:gridAfter w:val="1"/>
          <w:wAfter w:w="39" w:type="dxa"/>
          <w:jc w:val="center"/>
        </w:trPr>
        <w:tc>
          <w:tcPr>
            <w:tcW w:w="1166" w:type="dxa"/>
            <w:gridSpan w:val="2"/>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1" w:type="dxa"/>
            <w:gridSpan w:val="2"/>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5270CE">
        <w:trPr>
          <w:gridAfter w:val="1"/>
          <w:wAfter w:w="39" w:type="dxa"/>
          <w:jc w:val="center"/>
        </w:trPr>
        <w:tc>
          <w:tcPr>
            <w:tcW w:w="1166" w:type="dxa"/>
            <w:gridSpan w:val="2"/>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1" w:type="dxa"/>
            <w:gridSpan w:val="2"/>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332636" w:rsidRPr="003F7263" w14:paraId="4E7ACB5C" w14:textId="77777777" w:rsidTr="005270CE">
        <w:trPr>
          <w:gridAfter w:val="1"/>
          <w:wAfter w:w="39" w:type="dxa"/>
          <w:jc w:val="center"/>
        </w:trPr>
        <w:tc>
          <w:tcPr>
            <w:tcW w:w="1166" w:type="dxa"/>
            <w:gridSpan w:val="2"/>
            <w:tcBorders>
              <w:bottom w:val="single" w:sz="4" w:space="0" w:color="auto"/>
            </w:tcBorders>
            <w:shd w:val="clear" w:color="auto" w:fill="auto"/>
          </w:tcPr>
          <w:p w14:paraId="52FAEF49" w14:textId="1A094ACB" w:rsidR="00332636" w:rsidRPr="003F7263" w:rsidRDefault="00332636" w:rsidP="00332636">
            <w:pPr>
              <w:spacing w:after="0"/>
              <w:rPr>
                <w:rFonts w:ascii="Arial" w:hAnsi="Arial"/>
                <w:sz w:val="16"/>
                <w:szCs w:val="16"/>
                <w:lang w:eastAsia="zh-CN"/>
              </w:rPr>
            </w:pPr>
            <w:r w:rsidRPr="00706366">
              <w:rPr>
                <w:rFonts w:ascii="Arial" w:hAnsi="Arial"/>
                <w:sz w:val="16"/>
                <w:szCs w:val="16"/>
                <w:lang w:eastAsia="zh-CN"/>
              </w:rPr>
              <w:t>6.1.1.4a</w:t>
            </w:r>
          </w:p>
        </w:tc>
        <w:tc>
          <w:tcPr>
            <w:tcW w:w="3501" w:type="dxa"/>
            <w:gridSpan w:val="2"/>
            <w:tcBorders>
              <w:bottom w:val="single" w:sz="4" w:space="0" w:color="auto"/>
            </w:tcBorders>
            <w:shd w:val="clear" w:color="auto" w:fill="auto"/>
          </w:tcPr>
          <w:p w14:paraId="7FBA9BDB" w14:textId="7187032B" w:rsidR="00332636" w:rsidRPr="003F7263" w:rsidRDefault="00332636" w:rsidP="00332636">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34FA26AE" w14:textId="63917604" w:rsidR="00332636" w:rsidRPr="003F7263" w:rsidRDefault="00332636" w:rsidP="00332636">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7BAAC071" w14:textId="5E6958C9" w:rsidR="00332636" w:rsidRPr="003F7263" w:rsidRDefault="00332636" w:rsidP="00332636">
            <w:pPr>
              <w:keepNext/>
              <w:keepLines/>
              <w:spacing w:after="0"/>
              <w:jc w:val="center"/>
              <w:rPr>
                <w:rFonts w:ascii="Arial" w:hAnsi="Arial"/>
                <w:sz w:val="16"/>
              </w:rPr>
            </w:pPr>
            <w:r w:rsidRPr="00706366">
              <w:rPr>
                <w:rFonts w:ascii="Arial" w:hAnsi="Arial"/>
                <w:sz w:val="16"/>
              </w:rPr>
              <w:t>C21</w:t>
            </w:r>
          </w:p>
        </w:tc>
        <w:tc>
          <w:tcPr>
            <w:tcW w:w="3689" w:type="dxa"/>
            <w:gridSpan w:val="2"/>
            <w:tcBorders>
              <w:bottom w:val="single" w:sz="4" w:space="0" w:color="auto"/>
            </w:tcBorders>
            <w:shd w:val="clear" w:color="auto" w:fill="auto"/>
          </w:tcPr>
          <w:p w14:paraId="60A5AA15" w14:textId="0A7FEEFD" w:rsidR="00332636" w:rsidRPr="003F7263" w:rsidRDefault="00332636" w:rsidP="00332636">
            <w:pPr>
              <w:spacing w:after="0"/>
              <w:rPr>
                <w:rFonts w:ascii="Arial" w:hAnsi="Arial"/>
                <w:sz w:val="16"/>
                <w:szCs w:val="16"/>
              </w:rPr>
            </w:pPr>
            <w:r w:rsidRPr="00706366">
              <w:rPr>
                <w:rFonts w:ascii="Arial" w:hAnsi="Arial"/>
                <w:sz w:val="16"/>
                <w:szCs w:val="16"/>
              </w:rPr>
              <w:t>UEs supporting 5G Core</w:t>
            </w:r>
          </w:p>
        </w:tc>
      </w:tr>
      <w:tr w:rsidR="00332636" w:rsidRPr="003F7263" w14:paraId="0032A057" w14:textId="77777777" w:rsidTr="005270CE">
        <w:trPr>
          <w:gridAfter w:val="1"/>
          <w:wAfter w:w="39" w:type="dxa"/>
          <w:jc w:val="center"/>
        </w:trPr>
        <w:tc>
          <w:tcPr>
            <w:tcW w:w="1166" w:type="dxa"/>
            <w:gridSpan w:val="2"/>
            <w:tcBorders>
              <w:bottom w:val="single" w:sz="4" w:space="0" w:color="auto"/>
            </w:tcBorders>
            <w:shd w:val="clear" w:color="auto" w:fill="auto"/>
          </w:tcPr>
          <w:p w14:paraId="65103333" w14:textId="77777777" w:rsidR="00332636" w:rsidRPr="003F7263" w:rsidRDefault="00332636" w:rsidP="00332636">
            <w:pPr>
              <w:spacing w:after="0"/>
              <w:rPr>
                <w:rFonts w:ascii="Arial" w:hAnsi="Arial"/>
                <w:b/>
                <w:bCs/>
                <w:sz w:val="16"/>
                <w:szCs w:val="16"/>
              </w:rPr>
            </w:pPr>
            <w:r w:rsidRPr="003F7263">
              <w:rPr>
                <w:rFonts w:ascii="Arial" w:hAnsi="Arial"/>
                <w:sz w:val="16"/>
                <w:szCs w:val="16"/>
                <w:lang w:eastAsia="zh-CN"/>
              </w:rPr>
              <w:t>6.1.1.5</w:t>
            </w:r>
          </w:p>
        </w:tc>
        <w:tc>
          <w:tcPr>
            <w:tcW w:w="3501" w:type="dxa"/>
            <w:gridSpan w:val="2"/>
            <w:tcBorders>
              <w:bottom w:val="single" w:sz="4" w:space="0" w:color="auto"/>
            </w:tcBorders>
            <w:shd w:val="clear" w:color="auto" w:fill="auto"/>
          </w:tcPr>
          <w:p w14:paraId="3989212A" w14:textId="6EA9A472" w:rsidR="00332636" w:rsidRPr="003F7263" w:rsidRDefault="00332636" w:rsidP="00332636">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28D9F1D"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C36</w:t>
            </w:r>
          </w:p>
        </w:tc>
        <w:tc>
          <w:tcPr>
            <w:tcW w:w="3689" w:type="dxa"/>
            <w:gridSpan w:val="2"/>
            <w:tcBorders>
              <w:bottom w:val="single" w:sz="4" w:space="0" w:color="auto"/>
            </w:tcBorders>
            <w:shd w:val="clear" w:color="auto" w:fill="auto"/>
          </w:tcPr>
          <w:p w14:paraId="1E1E01AA"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332636" w:rsidRPr="003F7263" w14:paraId="3064DC9A" w14:textId="77777777" w:rsidTr="005270CE">
        <w:trPr>
          <w:gridAfter w:val="1"/>
          <w:wAfter w:w="39" w:type="dxa"/>
          <w:jc w:val="center"/>
        </w:trPr>
        <w:tc>
          <w:tcPr>
            <w:tcW w:w="1166" w:type="dxa"/>
            <w:gridSpan w:val="2"/>
            <w:tcBorders>
              <w:bottom w:val="single" w:sz="4" w:space="0" w:color="auto"/>
            </w:tcBorders>
            <w:shd w:val="clear" w:color="auto" w:fill="auto"/>
          </w:tcPr>
          <w:p w14:paraId="313DEB52" w14:textId="77777777" w:rsidR="00332636" w:rsidRPr="003F7263" w:rsidRDefault="00332636" w:rsidP="00332636">
            <w:pPr>
              <w:spacing w:after="0"/>
              <w:rPr>
                <w:rFonts w:ascii="Arial" w:hAnsi="Arial"/>
                <w:b/>
                <w:bCs/>
                <w:sz w:val="16"/>
                <w:szCs w:val="16"/>
              </w:rPr>
            </w:pPr>
            <w:r w:rsidRPr="003F7263">
              <w:rPr>
                <w:rFonts w:ascii="Arial" w:hAnsi="Arial"/>
                <w:sz w:val="16"/>
                <w:szCs w:val="16"/>
              </w:rPr>
              <w:t>6.1.1.6</w:t>
            </w:r>
          </w:p>
        </w:tc>
        <w:tc>
          <w:tcPr>
            <w:tcW w:w="3501" w:type="dxa"/>
            <w:gridSpan w:val="2"/>
            <w:tcBorders>
              <w:bottom w:val="single" w:sz="4" w:space="0" w:color="auto"/>
            </w:tcBorders>
            <w:shd w:val="clear" w:color="auto" w:fill="auto"/>
          </w:tcPr>
          <w:p w14:paraId="2F7967BB" w14:textId="77777777" w:rsidR="00332636" w:rsidRPr="003F7263" w:rsidRDefault="00332636" w:rsidP="00332636">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5F8D48F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4A3562B4"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C34</w:t>
            </w:r>
          </w:p>
        </w:tc>
        <w:tc>
          <w:tcPr>
            <w:tcW w:w="3689" w:type="dxa"/>
            <w:gridSpan w:val="2"/>
            <w:tcBorders>
              <w:bottom w:val="single" w:sz="4" w:space="0" w:color="auto"/>
            </w:tcBorders>
            <w:shd w:val="clear" w:color="auto" w:fill="auto"/>
          </w:tcPr>
          <w:p w14:paraId="7D1882F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MinimumPeriodicSearchTimer</w:t>
            </w:r>
          </w:p>
        </w:tc>
      </w:tr>
      <w:tr w:rsidR="00332636" w:rsidRPr="003F7263" w14:paraId="3EE83BF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86FD37E" w14:textId="77777777" w:rsidR="00332636" w:rsidRPr="003F7263" w:rsidRDefault="00332636" w:rsidP="00332636">
            <w:pPr>
              <w:pStyle w:val="TAL"/>
              <w:keepNext w:val="0"/>
              <w:keepLines w:val="0"/>
              <w:rPr>
                <w:sz w:val="16"/>
                <w:szCs w:val="16"/>
              </w:rPr>
            </w:pPr>
            <w:r w:rsidRPr="003F7263">
              <w:rPr>
                <w:sz w:val="16"/>
                <w:szCs w:val="16"/>
              </w:rPr>
              <w:t>6.1.1.7</w:t>
            </w:r>
          </w:p>
        </w:tc>
        <w:tc>
          <w:tcPr>
            <w:tcW w:w="3501" w:type="dxa"/>
            <w:gridSpan w:val="2"/>
            <w:tcBorders>
              <w:top w:val="single" w:sz="4" w:space="0" w:color="auto"/>
              <w:bottom w:val="single" w:sz="4" w:space="0" w:color="auto"/>
            </w:tcBorders>
            <w:shd w:val="clear" w:color="auto" w:fill="auto"/>
          </w:tcPr>
          <w:p w14:paraId="6511508E" w14:textId="77777777" w:rsidR="00332636" w:rsidRPr="003F7263" w:rsidRDefault="00332636" w:rsidP="00332636">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332636" w:rsidRPr="003F7263" w:rsidDel="00746051"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bottom w:val="single" w:sz="4" w:space="0" w:color="auto"/>
            </w:tcBorders>
            <w:shd w:val="clear" w:color="auto" w:fill="auto"/>
          </w:tcPr>
          <w:p w14:paraId="6D1E4FCC"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49A61FF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E50900C" w14:textId="77777777" w:rsidR="00332636" w:rsidRPr="003F7263" w:rsidRDefault="00332636" w:rsidP="00332636">
            <w:pPr>
              <w:pStyle w:val="TAL"/>
              <w:keepNext w:val="0"/>
              <w:keepLines w:val="0"/>
              <w:rPr>
                <w:sz w:val="16"/>
                <w:szCs w:val="16"/>
              </w:rPr>
            </w:pPr>
            <w:r w:rsidRPr="003F7263">
              <w:rPr>
                <w:sz w:val="16"/>
                <w:szCs w:val="16"/>
              </w:rPr>
              <w:t>6.1.1.8</w:t>
            </w:r>
          </w:p>
        </w:tc>
        <w:tc>
          <w:tcPr>
            <w:tcW w:w="3501" w:type="dxa"/>
            <w:gridSpan w:val="2"/>
            <w:tcBorders>
              <w:top w:val="single" w:sz="4" w:space="0" w:color="auto"/>
              <w:bottom w:val="single" w:sz="4" w:space="0" w:color="auto"/>
            </w:tcBorders>
            <w:shd w:val="clear" w:color="auto" w:fill="auto"/>
          </w:tcPr>
          <w:p w14:paraId="23B31419" w14:textId="77777777" w:rsidR="00332636" w:rsidRPr="003F7263" w:rsidRDefault="00332636" w:rsidP="00332636">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332636" w:rsidRPr="003F7263" w:rsidDel="00746051" w:rsidRDefault="00332636" w:rsidP="00332636">
            <w:pPr>
              <w:pStyle w:val="TAL"/>
              <w:keepNext w:val="0"/>
              <w:keepLines w:val="0"/>
              <w:jc w:val="center"/>
              <w:rPr>
                <w:sz w:val="16"/>
                <w:szCs w:val="16"/>
              </w:rPr>
            </w:pPr>
            <w:r w:rsidRPr="003F7263">
              <w:rPr>
                <w:sz w:val="16"/>
                <w:szCs w:val="16"/>
              </w:rPr>
              <w:t>C91</w:t>
            </w:r>
          </w:p>
        </w:tc>
        <w:tc>
          <w:tcPr>
            <w:tcW w:w="3689" w:type="dxa"/>
            <w:gridSpan w:val="2"/>
            <w:tcBorders>
              <w:top w:val="single" w:sz="4" w:space="0" w:color="auto"/>
              <w:bottom w:val="single" w:sz="4" w:space="0" w:color="auto"/>
            </w:tcBorders>
            <w:shd w:val="clear" w:color="auto" w:fill="auto"/>
          </w:tcPr>
          <w:p w14:paraId="298AB748" w14:textId="77777777" w:rsidR="00332636" w:rsidRPr="003F7263" w:rsidRDefault="00332636" w:rsidP="00332636">
            <w:pPr>
              <w:pStyle w:val="TAL"/>
              <w:keepNext w:val="0"/>
              <w:keepLines w:val="0"/>
              <w:rPr>
                <w:sz w:val="16"/>
                <w:szCs w:val="16"/>
              </w:rPr>
            </w:pPr>
            <w:r w:rsidRPr="003F7263">
              <w:rPr>
                <w:sz w:val="16"/>
                <w:szCs w:val="16"/>
              </w:rPr>
              <w:t>UEs supporting 5G Core and ManualModeNetworkSelectionException</w:t>
            </w:r>
          </w:p>
        </w:tc>
      </w:tr>
      <w:tr w:rsidR="00332636" w:rsidRPr="003F7263" w14:paraId="683679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5254CA2" w14:textId="77777777" w:rsidR="00332636" w:rsidRPr="003F7263" w:rsidRDefault="00332636" w:rsidP="00332636">
            <w:pPr>
              <w:spacing w:after="0"/>
              <w:rPr>
                <w:rFonts w:ascii="Arial" w:hAnsi="Arial"/>
                <w:b/>
                <w:sz w:val="16"/>
                <w:szCs w:val="16"/>
              </w:rPr>
            </w:pPr>
            <w:r w:rsidRPr="003F7263">
              <w:rPr>
                <w:rFonts w:ascii="Arial" w:hAnsi="Arial"/>
                <w:b/>
                <w:sz w:val="16"/>
                <w:szCs w:val="16"/>
              </w:rPr>
              <w:t>6.1.2</w:t>
            </w:r>
          </w:p>
        </w:tc>
        <w:tc>
          <w:tcPr>
            <w:tcW w:w="3501" w:type="dxa"/>
            <w:gridSpan w:val="2"/>
            <w:tcBorders>
              <w:top w:val="single" w:sz="4" w:space="0" w:color="auto"/>
              <w:bottom w:val="single" w:sz="4" w:space="0" w:color="auto"/>
            </w:tcBorders>
            <w:shd w:val="clear" w:color="auto" w:fill="D9D9D9"/>
          </w:tcPr>
          <w:p w14:paraId="02F986AC" w14:textId="77777777" w:rsidR="00332636" w:rsidRPr="003F7263" w:rsidRDefault="00332636" w:rsidP="00332636">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332636" w:rsidRPr="003F7263" w:rsidRDefault="00332636" w:rsidP="0033263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332636" w:rsidRPr="003F7263" w:rsidRDefault="00332636" w:rsidP="00332636">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086D67DF" w14:textId="77777777" w:rsidR="00332636" w:rsidRPr="003F7263" w:rsidRDefault="00332636" w:rsidP="00332636">
            <w:pPr>
              <w:spacing w:after="0"/>
              <w:rPr>
                <w:rFonts w:ascii="Arial" w:hAnsi="Arial"/>
                <w:sz w:val="16"/>
                <w:szCs w:val="16"/>
              </w:rPr>
            </w:pPr>
          </w:p>
        </w:tc>
      </w:tr>
      <w:tr w:rsidR="00332636" w:rsidRPr="003F7263" w14:paraId="4F74646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CDE2DC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6.1.2.1</w:t>
            </w:r>
          </w:p>
        </w:tc>
        <w:tc>
          <w:tcPr>
            <w:tcW w:w="3501" w:type="dxa"/>
            <w:gridSpan w:val="2"/>
            <w:tcBorders>
              <w:top w:val="single" w:sz="4" w:space="0" w:color="auto"/>
              <w:bottom w:val="single" w:sz="4" w:space="0" w:color="auto"/>
            </w:tcBorders>
            <w:shd w:val="clear" w:color="auto" w:fill="auto"/>
          </w:tcPr>
          <w:p w14:paraId="428E446B" w14:textId="42C2C7E7" w:rsidR="00332636" w:rsidRPr="003F7263" w:rsidRDefault="00332636" w:rsidP="00332636">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66E387A6"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0F4B1BC1"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6D796FF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F3C7A1E"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6.1.2.2</w:t>
            </w:r>
          </w:p>
        </w:tc>
        <w:tc>
          <w:tcPr>
            <w:tcW w:w="3501" w:type="dxa"/>
            <w:gridSpan w:val="2"/>
            <w:tcBorders>
              <w:top w:val="single" w:sz="4" w:space="0" w:color="auto"/>
              <w:bottom w:val="single" w:sz="4" w:space="0" w:color="auto"/>
            </w:tcBorders>
            <w:shd w:val="clear" w:color="auto" w:fill="auto"/>
          </w:tcPr>
          <w:p w14:paraId="0E259B4E" w14:textId="457BD052" w:rsidR="00332636" w:rsidRPr="003F7263" w:rsidRDefault="00332636" w:rsidP="00332636">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53C3C0F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78ABAF85"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2A15345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6C9FB5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6.1.2.3</w:t>
            </w:r>
          </w:p>
        </w:tc>
        <w:tc>
          <w:tcPr>
            <w:tcW w:w="3501" w:type="dxa"/>
            <w:gridSpan w:val="2"/>
            <w:tcBorders>
              <w:top w:val="single" w:sz="4" w:space="0" w:color="auto"/>
              <w:bottom w:val="single" w:sz="4" w:space="0" w:color="auto"/>
            </w:tcBorders>
            <w:shd w:val="clear" w:color="auto" w:fill="auto"/>
          </w:tcPr>
          <w:p w14:paraId="6DBB84D4" w14:textId="6B2E910E" w:rsidR="00332636" w:rsidRPr="003F7263" w:rsidRDefault="00332636" w:rsidP="00332636">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1BD0889A"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496EC7E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A86CB60"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6.1.2.4</w:t>
            </w:r>
          </w:p>
        </w:tc>
        <w:tc>
          <w:tcPr>
            <w:tcW w:w="3501" w:type="dxa"/>
            <w:gridSpan w:val="2"/>
            <w:tcBorders>
              <w:top w:val="single" w:sz="4" w:space="0" w:color="auto"/>
              <w:bottom w:val="single" w:sz="4" w:space="0" w:color="auto"/>
            </w:tcBorders>
            <w:shd w:val="clear" w:color="auto" w:fill="auto"/>
          </w:tcPr>
          <w:p w14:paraId="7034D174"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35543618" w14:textId="77777777" w:rsidR="00332636" w:rsidRPr="003F7263" w:rsidRDefault="00332636" w:rsidP="00332636">
            <w:pPr>
              <w:keepNext/>
              <w:keepLines/>
              <w:spacing w:after="0"/>
              <w:jc w:val="center"/>
              <w:rPr>
                <w:rFonts w:ascii="Arial" w:hAnsi="Arial"/>
                <w:sz w:val="16"/>
              </w:rPr>
            </w:pPr>
            <w:bookmarkStart w:id="108" w:name="_Hlk534214375"/>
            <w:r w:rsidRPr="003F7263">
              <w:rPr>
                <w:rFonts w:ascii="Arial" w:hAnsi="Arial"/>
                <w:sz w:val="16"/>
                <w:lang w:eastAsia="zh-CN"/>
              </w:rPr>
              <w:t>Rel-15</w:t>
            </w:r>
            <w:bookmarkEnd w:id="108"/>
          </w:p>
        </w:tc>
        <w:tc>
          <w:tcPr>
            <w:tcW w:w="1170" w:type="dxa"/>
            <w:gridSpan w:val="2"/>
            <w:tcBorders>
              <w:top w:val="single" w:sz="4" w:space="0" w:color="auto"/>
              <w:bottom w:val="single" w:sz="4" w:space="0" w:color="auto"/>
            </w:tcBorders>
            <w:shd w:val="clear" w:color="auto" w:fill="auto"/>
          </w:tcPr>
          <w:p w14:paraId="7AAC005F"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C37</w:t>
            </w:r>
          </w:p>
        </w:tc>
        <w:tc>
          <w:tcPr>
            <w:tcW w:w="3689" w:type="dxa"/>
            <w:gridSpan w:val="2"/>
            <w:tcBorders>
              <w:top w:val="single" w:sz="4" w:space="0" w:color="auto"/>
              <w:bottom w:val="single" w:sz="4" w:space="0" w:color="auto"/>
            </w:tcBorders>
            <w:shd w:val="clear" w:color="auto" w:fill="auto"/>
          </w:tcPr>
          <w:p w14:paraId="33972B8E"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332636" w:rsidRPr="003F7263" w14:paraId="3CB8725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F85A56"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6.1.2.5</w:t>
            </w:r>
          </w:p>
        </w:tc>
        <w:tc>
          <w:tcPr>
            <w:tcW w:w="3501" w:type="dxa"/>
            <w:gridSpan w:val="2"/>
            <w:tcBorders>
              <w:top w:val="single" w:sz="4" w:space="0" w:color="auto"/>
              <w:bottom w:val="single" w:sz="4" w:space="0" w:color="auto"/>
            </w:tcBorders>
            <w:shd w:val="clear" w:color="auto" w:fill="auto"/>
          </w:tcPr>
          <w:p w14:paraId="07AE7887" w14:textId="77777777" w:rsidR="00332636" w:rsidRPr="003F7263" w:rsidRDefault="00332636" w:rsidP="00332636">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B527A01"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C38</w:t>
            </w:r>
          </w:p>
        </w:tc>
        <w:tc>
          <w:tcPr>
            <w:tcW w:w="3689" w:type="dxa"/>
            <w:gridSpan w:val="2"/>
            <w:tcBorders>
              <w:top w:val="single" w:sz="4" w:space="0" w:color="auto"/>
              <w:bottom w:val="single" w:sz="4" w:space="0" w:color="auto"/>
            </w:tcBorders>
            <w:shd w:val="clear" w:color="auto" w:fill="auto"/>
          </w:tcPr>
          <w:p w14:paraId="6D3C488E"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NR FDD and NR TDD</w:t>
            </w:r>
          </w:p>
        </w:tc>
      </w:tr>
      <w:tr w:rsidR="00332636" w:rsidRPr="003F7263" w14:paraId="4B2F5FD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6A4198F" w14:textId="29E2D936"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6.1.2.7</w:t>
            </w:r>
          </w:p>
        </w:tc>
        <w:tc>
          <w:tcPr>
            <w:tcW w:w="3501" w:type="dxa"/>
            <w:gridSpan w:val="2"/>
            <w:tcBorders>
              <w:top w:val="single" w:sz="4" w:space="0" w:color="auto"/>
              <w:bottom w:val="single" w:sz="4" w:space="0" w:color="auto"/>
            </w:tcBorders>
            <w:shd w:val="clear" w:color="auto" w:fill="auto"/>
          </w:tcPr>
          <w:p w14:paraId="40757DC2" w14:textId="7EB3A5C9" w:rsidR="00332636" w:rsidRPr="003F7263" w:rsidRDefault="00332636" w:rsidP="00332636">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332636" w:rsidRPr="003F7263" w:rsidRDefault="00332636" w:rsidP="00332636">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332636" w:rsidRPr="003F7263" w:rsidRDefault="00332636" w:rsidP="00332636">
            <w:pPr>
              <w:keepNext/>
              <w:keepLines/>
              <w:spacing w:after="0"/>
              <w:jc w:val="center"/>
              <w:rPr>
                <w:rFonts w:ascii="Arial" w:hAnsi="Arial"/>
                <w:sz w:val="16"/>
              </w:rPr>
            </w:pPr>
            <w:r w:rsidRPr="003F7263">
              <w:rPr>
                <w:rFonts w:ascii="Arial" w:hAnsi="Arial"/>
                <w:sz w:val="16"/>
                <w:szCs w:val="16"/>
                <w:lang w:eastAsia="zh-CN"/>
              </w:rPr>
              <w:t>C21</w:t>
            </w:r>
          </w:p>
        </w:tc>
        <w:tc>
          <w:tcPr>
            <w:tcW w:w="3689" w:type="dxa"/>
            <w:gridSpan w:val="2"/>
            <w:tcBorders>
              <w:top w:val="single" w:sz="4" w:space="0" w:color="auto"/>
              <w:bottom w:val="single" w:sz="4" w:space="0" w:color="auto"/>
            </w:tcBorders>
            <w:shd w:val="clear" w:color="auto" w:fill="auto"/>
          </w:tcPr>
          <w:p w14:paraId="669DB4D6" w14:textId="3337AB39"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21C3DB2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B0725BC"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6.1.2.8</w:t>
            </w:r>
          </w:p>
        </w:tc>
        <w:tc>
          <w:tcPr>
            <w:tcW w:w="3501" w:type="dxa"/>
            <w:gridSpan w:val="2"/>
            <w:tcBorders>
              <w:top w:val="single" w:sz="4" w:space="0" w:color="auto"/>
              <w:bottom w:val="single" w:sz="4" w:space="0" w:color="auto"/>
            </w:tcBorders>
            <w:shd w:val="clear" w:color="auto" w:fill="auto"/>
          </w:tcPr>
          <w:p w14:paraId="2C3F64A1" w14:textId="77777777" w:rsidR="00332636" w:rsidRPr="003F7263" w:rsidRDefault="00332636" w:rsidP="00332636">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6FB58533"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3697212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1BA6683"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6.1.2.9</w:t>
            </w:r>
          </w:p>
        </w:tc>
        <w:tc>
          <w:tcPr>
            <w:tcW w:w="3501" w:type="dxa"/>
            <w:gridSpan w:val="2"/>
            <w:tcBorders>
              <w:top w:val="single" w:sz="4" w:space="0" w:color="auto"/>
              <w:bottom w:val="single" w:sz="4" w:space="0" w:color="auto"/>
            </w:tcBorders>
            <w:shd w:val="clear" w:color="auto" w:fill="auto"/>
          </w:tcPr>
          <w:p w14:paraId="16FBB484" w14:textId="77777777" w:rsidR="00332636" w:rsidRPr="003F7263" w:rsidRDefault="00332636" w:rsidP="00332636">
            <w:pPr>
              <w:spacing w:after="0"/>
              <w:rPr>
                <w:rFonts w:ascii="Arial" w:hAnsi="Arial"/>
                <w:sz w:val="16"/>
                <w:szCs w:val="16"/>
              </w:rPr>
            </w:pPr>
            <w:r w:rsidRPr="003F7263">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5148E86B"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09411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F13D31E"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6019997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EDFCDBA" w14:textId="77777777" w:rsidR="00332636" w:rsidRPr="003F7263" w:rsidRDefault="00332636" w:rsidP="00332636">
            <w:pPr>
              <w:pStyle w:val="TAL"/>
              <w:keepNext w:val="0"/>
              <w:keepLines w:val="0"/>
              <w:rPr>
                <w:rFonts w:cs="Arial"/>
                <w:color w:val="000000"/>
                <w:sz w:val="16"/>
                <w:szCs w:val="16"/>
              </w:rPr>
            </w:pPr>
            <w:r w:rsidRPr="003F7263">
              <w:rPr>
                <w:rFonts w:cs="Arial"/>
                <w:color w:val="000000"/>
                <w:sz w:val="16"/>
                <w:szCs w:val="16"/>
              </w:rPr>
              <w:lastRenderedPageBreak/>
              <w:t>6.1.2.11</w:t>
            </w:r>
          </w:p>
        </w:tc>
        <w:tc>
          <w:tcPr>
            <w:tcW w:w="3501" w:type="dxa"/>
            <w:gridSpan w:val="2"/>
            <w:tcBorders>
              <w:top w:val="single" w:sz="4" w:space="0" w:color="auto"/>
              <w:bottom w:val="single" w:sz="4" w:space="0" w:color="auto"/>
            </w:tcBorders>
            <w:shd w:val="clear" w:color="auto" w:fill="auto"/>
          </w:tcPr>
          <w:p w14:paraId="4AE43C60" w14:textId="77777777" w:rsidR="00332636" w:rsidRPr="003F7263" w:rsidRDefault="00332636" w:rsidP="00332636">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0ED069E" w14:textId="77777777" w:rsidR="00332636" w:rsidRPr="003F7263" w:rsidRDefault="00332636" w:rsidP="00332636">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332636" w:rsidRPr="003F7263" w:rsidRDefault="00332636" w:rsidP="00332636">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4334EA9E" w14:textId="77777777" w:rsidR="00332636" w:rsidRPr="003F7263" w:rsidRDefault="00332636" w:rsidP="00332636">
            <w:pPr>
              <w:pStyle w:val="TAL"/>
              <w:keepNext w:val="0"/>
              <w:keepLines w:val="0"/>
              <w:rPr>
                <w:rFonts w:cs="Arial"/>
                <w:sz w:val="16"/>
                <w:szCs w:val="16"/>
              </w:rPr>
            </w:pPr>
            <w:r w:rsidRPr="003F7263">
              <w:rPr>
                <w:rFonts w:cs="Arial"/>
                <w:sz w:val="16"/>
                <w:szCs w:val="16"/>
              </w:rPr>
              <w:t>UEs supporting 5G Core</w:t>
            </w:r>
          </w:p>
        </w:tc>
      </w:tr>
      <w:tr w:rsidR="00332636" w:rsidRPr="003F7263" w14:paraId="0B1AE0CC"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332636" w:rsidRPr="003F7263" w:rsidRDefault="00332636" w:rsidP="00332636">
            <w:pPr>
              <w:pStyle w:val="TAL"/>
              <w:keepNext w:val="0"/>
              <w:keepLines w:val="0"/>
              <w:rPr>
                <w:color w:val="000000"/>
                <w:sz w:val="16"/>
                <w:szCs w:val="16"/>
              </w:rPr>
            </w:pPr>
            <w:r w:rsidRPr="003F7263">
              <w:rPr>
                <w:color w:val="000000"/>
                <w:sz w:val="16"/>
                <w:szCs w:val="16"/>
              </w:rPr>
              <w:t>6.1.2.12</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332636" w:rsidRPr="003F7263" w:rsidRDefault="00332636" w:rsidP="00332636">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2BC6BCA3"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332636" w:rsidRPr="003F7263" w:rsidRDefault="00332636" w:rsidP="00332636">
            <w:pPr>
              <w:pStyle w:val="TAL"/>
              <w:keepNext w:val="0"/>
              <w:keepLines w:val="0"/>
              <w:rPr>
                <w:color w:val="000000"/>
                <w:sz w:val="16"/>
                <w:szCs w:val="16"/>
              </w:rPr>
            </w:pPr>
            <w:r w:rsidRPr="003F7263">
              <w:rPr>
                <w:color w:val="000000"/>
                <w:sz w:val="16"/>
                <w:szCs w:val="16"/>
              </w:rPr>
              <w:t>6.1.2.13</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332636" w:rsidRPr="003F7263" w:rsidRDefault="00332636" w:rsidP="00332636">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545E5B7C"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332636" w:rsidRPr="003F7263" w:rsidRDefault="00332636" w:rsidP="00332636">
            <w:pPr>
              <w:pStyle w:val="TAL"/>
              <w:keepNext w:val="0"/>
              <w:keepLines w:val="0"/>
              <w:rPr>
                <w:color w:val="000000"/>
                <w:sz w:val="16"/>
                <w:szCs w:val="16"/>
              </w:rPr>
            </w:pPr>
            <w:r w:rsidRPr="003F7263">
              <w:rPr>
                <w:color w:val="000000"/>
                <w:sz w:val="16"/>
                <w:szCs w:val="16"/>
              </w:rPr>
              <w:t>6.1.2.14</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332636" w:rsidRPr="003F7263" w:rsidRDefault="00332636" w:rsidP="00332636">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02413E19"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332636" w:rsidRPr="003F7263" w:rsidRDefault="00332636" w:rsidP="00332636">
            <w:pPr>
              <w:pStyle w:val="TAL"/>
              <w:keepNext w:val="0"/>
              <w:keepLines w:val="0"/>
              <w:rPr>
                <w:sz w:val="16"/>
                <w:szCs w:val="16"/>
              </w:rPr>
            </w:pPr>
            <w:r w:rsidRPr="003F7263">
              <w:rPr>
                <w:sz w:val="16"/>
                <w:szCs w:val="16"/>
              </w:rPr>
              <w:t>6.1.2.15</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332636" w:rsidRPr="003F7263" w:rsidRDefault="00332636" w:rsidP="00332636">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0222B506"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2A264BA" w14:textId="7416B58C" w:rsidR="00332636" w:rsidRPr="003F7263" w:rsidRDefault="00332636" w:rsidP="00332636">
            <w:pPr>
              <w:pStyle w:val="TAL"/>
              <w:keepNext w:val="0"/>
              <w:keepLines w:val="0"/>
              <w:rPr>
                <w:sz w:val="16"/>
                <w:szCs w:val="16"/>
              </w:rPr>
            </w:pPr>
            <w:r w:rsidRPr="00706366">
              <w:rPr>
                <w:sz w:val="16"/>
                <w:szCs w:val="16"/>
              </w:rPr>
              <w:t>6.1.2.15a</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AFF0911" w14:textId="263FB64B" w:rsidR="00332636" w:rsidRPr="003F7263" w:rsidRDefault="00332636" w:rsidP="00332636">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B8E51" w14:textId="75412D97" w:rsidR="00332636" w:rsidRPr="003F7263" w:rsidRDefault="00332636" w:rsidP="00332636">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5F9BA8" w14:textId="607EEB98" w:rsidR="00332636" w:rsidRPr="003F7263" w:rsidRDefault="00332636" w:rsidP="00332636">
            <w:pPr>
              <w:pStyle w:val="TAL"/>
              <w:keepNext w:val="0"/>
              <w:keepLines w:val="0"/>
              <w:jc w:val="center"/>
              <w:rPr>
                <w:sz w:val="16"/>
                <w:szCs w:val="16"/>
              </w:rPr>
            </w:pPr>
            <w:r w:rsidRPr="00706366">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59E35AE4" w14:textId="00211C3C" w:rsidR="00332636" w:rsidRPr="003F7263" w:rsidRDefault="00332636" w:rsidP="00332636">
            <w:pPr>
              <w:pStyle w:val="TAL"/>
              <w:keepNext w:val="0"/>
              <w:keepLines w:val="0"/>
              <w:rPr>
                <w:sz w:val="16"/>
                <w:szCs w:val="16"/>
              </w:rPr>
            </w:pPr>
            <w:r w:rsidRPr="00706366">
              <w:rPr>
                <w:sz w:val="16"/>
                <w:szCs w:val="16"/>
              </w:rPr>
              <w:t>UEs supporting 5G Core</w:t>
            </w:r>
          </w:p>
        </w:tc>
      </w:tr>
      <w:tr w:rsidR="00332636" w:rsidRPr="003F7263" w14:paraId="4538D80F"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332636" w:rsidRPr="003F7263" w:rsidRDefault="00332636" w:rsidP="00332636">
            <w:pPr>
              <w:pStyle w:val="TAL"/>
              <w:keepNext w:val="0"/>
              <w:keepLines w:val="0"/>
              <w:rPr>
                <w:sz w:val="16"/>
                <w:szCs w:val="16"/>
              </w:rPr>
            </w:pPr>
            <w:r w:rsidRPr="003F7263">
              <w:rPr>
                <w:sz w:val="16"/>
                <w:szCs w:val="16"/>
              </w:rPr>
              <w:t>6.1.2.16</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332636" w:rsidRPr="003F7263" w:rsidRDefault="00332636" w:rsidP="00332636">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26B993B0"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332636" w:rsidRPr="003F7263" w:rsidRDefault="00332636" w:rsidP="00332636">
            <w:pPr>
              <w:pStyle w:val="TAL"/>
              <w:keepNext w:val="0"/>
              <w:keepLines w:val="0"/>
              <w:rPr>
                <w:sz w:val="16"/>
                <w:szCs w:val="16"/>
              </w:rPr>
            </w:pPr>
            <w:r w:rsidRPr="003F7263">
              <w:rPr>
                <w:sz w:val="16"/>
                <w:szCs w:val="16"/>
              </w:rPr>
              <w:t>6.1.2.17</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332636" w:rsidRPr="003F7263" w:rsidRDefault="00332636" w:rsidP="00332636">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2E11607F"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332636" w:rsidRPr="003F7263" w:rsidRDefault="00332636" w:rsidP="00332636">
            <w:pPr>
              <w:pStyle w:val="TAL"/>
              <w:keepNext w:val="0"/>
              <w:keepLines w:val="0"/>
              <w:rPr>
                <w:sz w:val="16"/>
                <w:szCs w:val="16"/>
              </w:rPr>
            </w:pPr>
            <w:r w:rsidRPr="003F7263">
              <w:rPr>
                <w:sz w:val="16"/>
                <w:szCs w:val="16"/>
              </w:rPr>
              <w:t>6.1.2.18</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332636" w:rsidRPr="003F7263" w:rsidRDefault="00332636" w:rsidP="00332636">
            <w:pPr>
              <w:pStyle w:val="TAL"/>
              <w:keepNext w:val="0"/>
              <w:keepLines w:val="0"/>
              <w:rPr>
                <w:sz w:val="16"/>
                <w:szCs w:val="16"/>
              </w:rPr>
            </w:pPr>
            <w:r w:rsidRPr="003F7263">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7A0AC1D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BAFC1F9" w14:textId="77777777" w:rsidR="00332636" w:rsidRPr="003F7263" w:rsidRDefault="00332636" w:rsidP="00332636">
            <w:pPr>
              <w:spacing w:after="0"/>
              <w:rPr>
                <w:rFonts w:ascii="Arial" w:hAnsi="Arial"/>
                <w:sz w:val="16"/>
                <w:szCs w:val="16"/>
              </w:rPr>
            </w:pPr>
            <w:r w:rsidRPr="003F7263">
              <w:rPr>
                <w:rFonts w:ascii="Arial" w:hAnsi="Arial"/>
                <w:sz w:val="16"/>
                <w:szCs w:val="16"/>
              </w:rPr>
              <w:t>6.1.2.19</w:t>
            </w:r>
          </w:p>
        </w:tc>
        <w:tc>
          <w:tcPr>
            <w:tcW w:w="3501" w:type="dxa"/>
            <w:gridSpan w:val="2"/>
            <w:tcBorders>
              <w:top w:val="single" w:sz="4" w:space="0" w:color="auto"/>
              <w:bottom w:val="single" w:sz="4" w:space="0" w:color="auto"/>
            </w:tcBorders>
            <w:shd w:val="clear" w:color="auto" w:fill="auto"/>
          </w:tcPr>
          <w:p w14:paraId="50B1657E" w14:textId="21CB46A6" w:rsidR="00332636" w:rsidRPr="003F7263" w:rsidRDefault="00332636" w:rsidP="00332636">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08F6C50"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AAA159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69543ACD"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9BBC867"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6.1.2.20</w:t>
            </w:r>
          </w:p>
        </w:tc>
        <w:tc>
          <w:tcPr>
            <w:tcW w:w="3501" w:type="dxa"/>
            <w:gridSpan w:val="2"/>
            <w:tcBorders>
              <w:top w:val="single" w:sz="4" w:space="0" w:color="auto"/>
              <w:bottom w:val="single" w:sz="4" w:space="0" w:color="auto"/>
            </w:tcBorders>
            <w:shd w:val="clear" w:color="auto" w:fill="auto"/>
          </w:tcPr>
          <w:p w14:paraId="0403C2CE" w14:textId="77777777" w:rsidR="00332636" w:rsidRPr="003F7263" w:rsidRDefault="00332636" w:rsidP="00332636">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350442C"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057D980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F60BD30"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6.1.2.21</w:t>
            </w:r>
          </w:p>
        </w:tc>
        <w:tc>
          <w:tcPr>
            <w:tcW w:w="3501" w:type="dxa"/>
            <w:gridSpan w:val="2"/>
            <w:tcBorders>
              <w:top w:val="single" w:sz="4" w:space="0" w:color="auto"/>
              <w:bottom w:val="single" w:sz="4" w:space="0" w:color="auto"/>
            </w:tcBorders>
            <w:shd w:val="clear" w:color="auto" w:fill="auto"/>
          </w:tcPr>
          <w:p w14:paraId="1D46B7CD" w14:textId="77777777" w:rsidR="00332636" w:rsidRPr="003F7263" w:rsidRDefault="00332636" w:rsidP="00332636">
            <w:pPr>
              <w:spacing w:after="0"/>
              <w:rPr>
                <w:rFonts w:ascii="Arial" w:hAnsi="Arial"/>
                <w:sz w:val="16"/>
                <w:szCs w:val="16"/>
              </w:rPr>
            </w:pPr>
            <w:r w:rsidRPr="003F7263">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3D05F363"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AEDF28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7957F83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3D4757"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6.1.2.22</w:t>
            </w:r>
          </w:p>
        </w:tc>
        <w:tc>
          <w:tcPr>
            <w:tcW w:w="3501" w:type="dxa"/>
            <w:gridSpan w:val="2"/>
            <w:tcBorders>
              <w:top w:val="single" w:sz="4" w:space="0" w:color="auto"/>
              <w:bottom w:val="single" w:sz="4" w:space="0" w:color="auto"/>
            </w:tcBorders>
            <w:shd w:val="clear" w:color="auto" w:fill="auto"/>
          </w:tcPr>
          <w:p w14:paraId="4FE69A70" w14:textId="77777777" w:rsidR="00332636" w:rsidRPr="003F7263" w:rsidRDefault="00332636" w:rsidP="00332636">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CBF9F9D"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D560DB0"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530C889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DB6486"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6.1.2.23</w:t>
            </w:r>
          </w:p>
        </w:tc>
        <w:tc>
          <w:tcPr>
            <w:tcW w:w="3501" w:type="dxa"/>
            <w:gridSpan w:val="2"/>
            <w:tcBorders>
              <w:top w:val="single" w:sz="4" w:space="0" w:color="auto"/>
              <w:bottom w:val="single" w:sz="4" w:space="0" w:color="auto"/>
            </w:tcBorders>
            <w:shd w:val="clear" w:color="auto" w:fill="auto"/>
          </w:tcPr>
          <w:p w14:paraId="01AC4838" w14:textId="7874F5C9" w:rsidR="00332636" w:rsidRPr="003F7263" w:rsidRDefault="00332636" w:rsidP="00332636">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95B302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CC9569C"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4E4157" w:rsidRPr="003F7263" w14:paraId="434396E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725556A" w14:textId="22FEC9F1" w:rsidR="004E4157" w:rsidRPr="003F7263" w:rsidRDefault="004E4157" w:rsidP="004E4157">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.1.2.24</w:t>
            </w:r>
          </w:p>
        </w:tc>
        <w:tc>
          <w:tcPr>
            <w:tcW w:w="3501" w:type="dxa"/>
            <w:gridSpan w:val="2"/>
            <w:tcBorders>
              <w:top w:val="single" w:sz="4" w:space="0" w:color="auto"/>
              <w:bottom w:val="single" w:sz="4" w:space="0" w:color="auto"/>
            </w:tcBorders>
            <w:shd w:val="clear" w:color="auto" w:fill="auto"/>
          </w:tcPr>
          <w:p w14:paraId="2E4A8525" w14:textId="2395E790" w:rsidR="004E4157" w:rsidRPr="003F7263" w:rsidRDefault="004E4157" w:rsidP="004E4157">
            <w:pPr>
              <w:spacing w:after="0"/>
              <w:rPr>
                <w:rFonts w:ascii="Arial" w:hAnsi="Arial"/>
                <w:sz w:val="16"/>
                <w:szCs w:val="16"/>
              </w:rPr>
            </w:pPr>
            <w:r>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
          <w:p w14:paraId="7BE2BAC6" w14:textId="48E13DF4" w:rsidR="004E4157" w:rsidRPr="003F7263" w:rsidRDefault="004E4157" w:rsidP="004E4157">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4243212" w14:textId="0D010751" w:rsidR="004E4157" w:rsidRPr="003F7263" w:rsidRDefault="004E4157" w:rsidP="004E4157">
            <w:pPr>
              <w:keepNext/>
              <w:keepLines/>
              <w:spacing w:after="0"/>
              <w:jc w:val="center"/>
              <w:rPr>
                <w:rFonts w:ascii="Arial" w:hAnsi="Arial"/>
                <w:sz w:val="16"/>
                <w:lang w:eastAsia="zh-CN"/>
              </w:rPr>
            </w:pPr>
            <w:r>
              <w:rPr>
                <w:rFonts w:ascii="Arial" w:hAnsi="Arial"/>
                <w:sz w:val="16"/>
                <w:lang w:eastAsia="zh-CN"/>
              </w:rPr>
              <w:t>C240</w:t>
            </w:r>
          </w:p>
        </w:tc>
        <w:tc>
          <w:tcPr>
            <w:tcW w:w="3689" w:type="dxa"/>
            <w:gridSpan w:val="2"/>
            <w:tcBorders>
              <w:top w:val="single" w:sz="4" w:space="0" w:color="auto"/>
              <w:bottom w:val="single" w:sz="4" w:space="0" w:color="auto"/>
            </w:tcBorders>
            <w:shd w:val="clear" w:color="auto" w:fill="auto"/>
          </w:tcPr>
          <w:p w14:paraId="3BA1A4FF" w14:textId="56D6312F" w:rsidR="004E4157" w:rsidRPr="003F7263" w:rsidRDefault="004E4157" w:rsidP="004E4157">
            <w:pPr>
              <w:spacing w:after="0"/>
              <w:rPr>
                <w:rFonts w:ascii="Arial" w:hAnsi="Arial"/>
                <w:sz w:val="16"/>
                <w:szCs w:val="16"/>
              </w:rPr>
            </w:pPr>
            <w:r>
              <w:rPr>
                <w:rFonts w:ascii="Arial" w:hAnsi="Arial"/>
                <w:sz w:val="16"/>
                <w:szCs w:val="16"/>
              </w:rPr>
              <w:t>UEs supporting 5G Core and slice based cell reselection</w:t>
            </w:r>
          </w:p>
        </w:tc>
      </w:tr>
      <w:tr w:rsidR="00332636" w:rsidRPr="003F7263" w14:paraId="4D18FE4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5086493" w14:textId="406B4DDC" w:rsidR="00332636" w:rsidRPr="003F7263" w:rsidRDefault="00332636" w:rsidP="00332636">
            <w:pPr>
              <w:spacing w:after="0"/>
              <w:rPr>
                <w:rFonts w:ascii="Arial" w:hAnsi="Arial"/>
                <w:sz w:val="16"/>
                <w:szCs w:val="16"/>
                <w:lang w:eastAsia="zh-CN"/>
              </w:rPr>
            </w:pPr>
            <w:r w:rsidRPr="00864F79">
              <w:rPr>
                <w:rFonts w:ascii="Arial" w:hAnsi="Arial"/>
                <w:sz w:val="16"/>
                <w:szCs w:val="16"/>
                <w:lang w:eastAsia="zh-CN"/>
              </w:rPr>
              <w:t>6.1.2.26</w:t>
            </w:r>
          </w:p>
        </w:tc>
        <w:tc>
          <w:tcPr>
            <w:tcW w:w="3501" w:type="dxa"/>
            <w:gridSpan w:val="2"/>
            <w:tcBorders>
              <w:top w:val="single" w:sz="4" w:space="0" w:color="auto"/>
              <w:bottom w:val="single" w:sz="4" w:space="0" w:color="auto"/>
            </w:tcBorders>
            <w:shd w:val="clear" w:color="auto" w:fill="auto"/>
          </w:tcPr>
          <w:p w14:paraId="6E07420D" w14:textId="6F96C956" w:rsidR="00332636" w:rsidRPr="003F7263" w:rsidRDefault="00332636" w:rsidP="00332636">
            <w:pPr>
              <w:spacing w:after="0"/>
              <w:rPr>
                <w:rFonts w:ascii="Arial" w:hAnsi="Arial"/>
                <w:sz w:val="16"/>
                <w:szCs w:val="16"/>
              </w:rPr>
            </w:pPr>
            <w:r w:rsidRPr="00864F79">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277DE715" w14:textId="06B6CEF9" w:rsidR="00332636" w:rsidRPr="003F7263" w:rsidRDefault="00332636" w:rsidP="00332636">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416DBEF" w14:textId="68690FC8" w:rsidR="00332636" w:rsidRPr="003F7263" w:rsidRDefault="00332636" w:rsidP="00332636">
            <w:pPr>
              <w:keepNext/>
              <w:keepLines/>
              <w:spacing w:after="0"/>
              <w:jc w:val="center"/>
              <w:rPr>
                <w:rFonts w:ascii="Arial" w:hAnsi="Arial"/>
                <w:sz w:val="16"/>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1C00285B" w14:textId="5699756D" w:rsidR="00332636" w:rsidRPr="003F7263" w:rsidRDefault="00332636" w:rsidP="00332636">
            <w:pPr>
              <w:spacing w:after="0"/>
              <w:rPr>
                <w:rFonts w:ascii="Arial" w:hAnsi="Arial"/>
                <w:sz w:val="16"/>
                <w:szCs w:val="16"/>
              </w:rPr>
            </w:pPr>
            <w:r w:rsidRPr="00864F79">
              <w:rPr>
                <w:rFonts w:ascii="Arial" w:hAnsi="Arial"/>
                <w:sz w:val="16"/>
                <w:szCs w:val="16"/>
              </w:rPr>
              <w:t>UEs supporting 5G Core and RedCap</w:t>
            </w:r>
          </w:p>
        </w:tc>
      </w:tr>
      <w:tr w:rsidR="003B0895" w:rsidRPr="003F7263" w14:paraId="17340A6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B62888" w14:textId="5E0426B1" w:rsidR="003B0895" w:rsidRPr="00864F79" w:rsidRDefault="003B0895" w:rsidP="003B0895">
            <w:pPr>
              <w:spacing w:after="0"/>
              <w:rPr>
                <w:rFonts w:ascii="Arial" w:hAnsi="Arial"/>
                <w:sz w:val="16"/>
                <w:szCs w:val="16"/>
                <w:lang w:eastAsia="zh-CN"/>
              </w:rPr>
            </w:pPr>
            <w:r>
              <w:rPr>
                <w:rFonts w:ascii="Arial" w:hAnsi="Arial"/>
                <w:sz w:val="16"/>
                <w:szCs w:val="16"/>
                <w:lang w:eastAsia="zh-CN"/>
              </w:rPr>
              <w:t>6.1.2.27</w:t>
            </w:r>
          </w:p>
        </w:tc>
        <w:tc>
          <w:tcPr>
            <w:tcW w:w="3501" w:type="dxa"/>
            <w:gridSpan w:val="2"/>
            <w:tcBorders>
              <w:top w:val="single" w:sz="4" w:space="0" w:color="auto"/>
              <w:bottom w:val="single" w:sz="4" w:space="0" w:color="auto"/>
            </w:tcBorders>
            <w:shd w:val="clear" w:color="auto" w:fill="auto"/>
          </w:tcPr>
          <w:p w14:paraId="1C3DC964" w14:textId="604D48E3" w:rsidR="003B0895" w:rsidRPr="00864F79" w:rsidRDefault="003B0895" w:rsidP="003B0895">
            <w:pPr>
              <w:spacing w:after="0"/>
              <w:rPr>
                <w:rFonts w:ascii="Arial" w:hAnsi="Arial"/>
                <w:sz w:val="16"/>
                <w:szCs w:val="16"/>
              </w:rPr>
            </w:pPr>
            <w:r w:rsidRPr="00821A9D">
              <w:rPr>
                <w:rFonts w:ascii="Arial" w:hAnsi="Arial"/>
                <w:sz w:val="16"/>
                <w:szCs w:val="16"/>
              </w:rPr>
              <w:t>Cell reselection / inter-frequency / Red</w:t>
            </w:r>
            <w:r>
              <w:rPr>
                <w:rFonts w:ascii="Arial" w:hAnsi="Arial"/>
                <w:sz w:val="16"/>
                <w:szCs w:val="16"/>
              </w:rPr>
              <w:t>C</w:t>
            </w:r>
            <w:r w:rsidRPr="00821A9D">
              <w:rPr>
                <w:rFonts w:ascii="Arial" w:hAnsi="Arial"/>
                <w:sz w:val="16"/>
                <w:szCs w:val="16"/>
              </w:rPr>
              <w:t>ap</w:t>
            </w:r>
          </w:p>
        </w:tc>
        <w:tc>
          <w:tcPr>
            <w:tcW w:w="810" w:type="dxa"/>
            <w:gridSpan w:val="2"/>
            <w:tcBorders>
              <w:top w:val="single" w:sz="4" w:space="0" w:color="auto"/>
              <w:bottom w:val="single" w:sz="4" w:space="0" w:color="auto"/>
            </w:tcBorders>
            <w:shd w:val="clear" w:color="auto" w:fill="auto"/>
          </w:tcPr>
          <w:p w14:paraId="0963CEF5" w14:textId="0FF21E95" w:rsidR="003B0895" w:rsidRPr="00864F79" w:rsidRDefault="003B0895" w:rsidP="003B0895">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507475F" w14:textId="568C061B" w:rsidR="003B0895" w:rsidRDefault="003B0895" w:rsidP="003B0895">
            <w:pPr>
              <w:keepNext/>
              <w:keepLines/>
              <w:spacing w:after="0"/>
              <w:jc w:val="center"/>
              <w:rPr>
                <w:rFonts w:ascii="Arial" w:hAnsi="Arial"/>
                <w:sz w:val="16"/>
                <w:lang w:eastAsia="zh-CN"/>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1349F476" w14:textId="54D31AB1" w:rsidR="003B0895" w:rsidRPr="00864F79" w:rsidRDefault="003B0895" w:rsidP="003B0895">
            <w:pPr>
              <w:spacing w:after="0"/>
              <w:rPr>
                <w:rFonts w:ascii="Arial" w:hAnsi="Arial"/>
                <w:sz w:val="16"/>
                <w:szCs w:val="16"/>
              </w:rPr>
            </w:pPr>
            <w:r w:rsidRPr="00821A9D">
              <w:rPr>
                <w:rFonts w:ascii="Arial" w:hAnsi="Arial"/>
                <w:sz w:val="16"/>
                <w:szCs w:val="16"/>
              </w:rPr>
              <w:t>UEs supporting 5G Core and RedCap</w:t>
            </w:r>
          </w:p>
        </w:tc>
      </w:tr>
      <w:tr w:rsidR="003B0895" w:rsidRPr="003F7263" w14:paraId="593E240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22E20F9C" w14:textId="77777777" w:rsidR="003B0895" w:rsidRPr="003F7263" w:rsidRDefault="003B0895" w:rsidP="003B0895">
            <w:pPr>
              <w:spacing w:after="0"/>
              <w:rPr>
                <w:rFonts w:ascii="Arial" w:hAnsi="Arial"/>
                <w:b/>
                <w:sz w:val="16"/>
                <w:szCs w:val="16"/>
                <w:lang w:eastAsia="zh-CN"/>
              </w:rPr>
            </w:pPr>
            <w:r w:rsidRPr="003F7263">
              <w:rPr>
                <w:rFonts w:ascii="Arial" w:hAnsi="Arial"/>
                <w:b/>
                <w:sz w:val="16"/>
                <w:szCs w:val="16"/>
                <w:lang w:eastAsia="zh-CN"/>
              </w:rPr>
              <w:t>6.2</w:t>
            </w:r>
          </w:p>
        </w:tc>
        <w:tc>
          <w:tcPr>
            <w:tcW w:w="3501" w:type="dxa"/>
            <w:gridSpan w:val="2"/>
            <w:tcBorders>
              <w:top w:val="single" w:sz="4" w:space="0" w:color="auto"/>
              <w:bottom w:val="single" w:sz="4" w:space="0" w:color="auto"/>
            </w:tcBorders>
            <w:shd w:val="clear" w:color="auto" w:fill="D9D9D9"/>
          </w:tcPr>
          <w:p w14:paraId="557D90F6" w14:textId="0E621650" w:rsidR="003B0895" w:rsidRPr="003F7263" w:rsidRDefault="003B0895" w:rsidP="003B0895">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F9599E7" w14:textId="77777777" w:rsidR="003B0895" w:rsidRPr="003F7263" w:rsidRDefault="003B0895" w:rsidP="003B0895">
            <w:pPr>
              <w:spacing w:after="0"/>
              <w:rPr>
                <w:rFonts w:ascii="Arial" w:hAnsi="Arial"/>
                <w:sz w:val="16"/>
                <w:szCs w:val="16"/>
              </w:rPr>
            </w:pPr>
          </w:p>
        </w:tc>
      </w:tr>
      <w:tr w:rsidR="003B0895" w:rsidRPr="003F7263" w14:paraId="0B5246E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FFA3814" w14:textId="77777777" w:rsidR="003B0895" w:rsidRPr="003F7263" w:rsidRDefault="003B0895" w:rsidP="003B0895">
            <w:pPr>
              <w:spacing w:after="0"/>
              <w:rPr>
                <w:rFonts w:ascii="Arial" w:hAnsi="Arial"/>
                <w:sz w:val="16"/>
                <w:szCs w:val="16"/>
              </w:rPr>
            </w:pPr>
            <w:r w:rsidRPr="003F7263">
              <w:rPr>
                <w:rFonts w:ascii="Arial" w:hAnsi="Arial"/>
                <w:b/>
                <w:bCs/>
                <w:sz w:val="16"/>
                <w:szCs w:val="16"/>
              </w:rPr>
              <w:t>6.2.1</w:t>
            </w:r>
          </w:p>
        </w:tc>
        <w:tc>
          <w:tcPr>
            <w:tcW w:w="3501" w:type="dxa"/>
            <w:gridSpan w:val="2"/>
            <w:tcBorders>
              <w:top w:val="single" w:sz="4" w:space="0" w:color="auto"/>
              <w:bottom w:val="single" w:sz="4" w:space="0" w:color="auto"/>
            </w:tcBorders>
            <w:shd w:val="clear" w:color="auto" w:fill="D9D9D9"/>
          </w:tcPr>
          <w:p w14:paraId="7D462EEE" w14:textId="63FEC3E4" w:rsidR="003B0895" w:rsidRPr="003F7263" w:rsidRDefault="003B0895" w:rsidP="003B0895">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8834E3C"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7C88131D" w14:textId="77777777" w:rsidR="003B0895" w:rsidRPr="003F7263" w:rsidRDefault="003B0895" w:rsidP="003B0895">
            <w:pPr>
              <w:spacing w:after="0"/>
              <w:rPr>
                <w:rFonts w:ascii="Arial" w:hAnsi="Arial"/>
                <w:sz w:val="16"/>
                <w:szCs w:val="16"/>
              </w:rPr>
            </w:pPr>
          </w:p>
        </w:tc>
      </w:tr>
      <w:tr w:rsidR="003B0895" w:rsidRPr="003F7263" w14:paraId="4A9CC3D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E77FAFD" w14:textId="77777777" w:rsidR="003B0895" w:rsidRPr="003F7263" w:rsidRDefault="003B0895" w:rsidP="003B0895">
            <w:pPr>
              <w:spacing w:after="0"/>
              <w:rPr>
                <w:rFonts w:ascii="Arial" w:hAnsi="Arial"/>
                <w:sz w:val="16"/>
                <w:szCs w:val="16"/>
              </w:rPr>
            </w:pPr>
            <w:r w:rsidRPr="003F7263">
              <w:rPr>
                <w:rFonts w:ascii="Arial" w:hAnsi="Arial"/>
                <w:sz w:val="16"/>
                <w:szCs w:val="16"/>
              </w:rPr>
              <w:t>6.2.1.1</w:t>
            </w:r>
          </w:p>
        </w:tc>
        <w:tc>
          <w:tcPr>
            <w:tcW w:w="3501" w:type="dxa"/>
            <w:gridSpan w:val="2"/>
            <w:tcBorders>
              <w:top w:val="single" w:sz="4" w:space="0" w:color="auto"/>
              <w:bottom w:val="single" w:sz="4" w:space="0" w:color="auto"/>
            </w:tcBorders>
            <w:shd w:val="clear" w:color="auto" w:fill="auto"/>
          </w:tcPr>
          <w:p w14:paraId="0BE4B6A5"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84C8526"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572E3BA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B12026B" w14:textId="77777777" w:rsidR="003B0895" w:rsidRPr="003F7263" w:rsidRDefault="003B0895" w:rsidP="003B0895">
            <w:pPr>
              <w:spacing w:after="0"/>
              <w:rPr>
                <w:rFonts w:ascii="Arial" w:hAnsi="Arial"/>
                <w:sz w:val="16"/>
                <w:szCs w:val="16"/>
              </w:rPr>
            </w:pPr>
            <w:r w:rsidRPr="003F7263">
              <w:rPr>
                <w:rFonts w:ascii="Arial" w:hAnsi="Arial"/>
                <w:sz w:val="16"/>
                <w:szCs w:val="16"/>
              </w:rPr>
              <w:t>6.2.1.2</w:t>
            </w:r>
          </w:p>
        </w:tc>
        <w:tc>
          <w:tcPr>
            <w:tcW w:w="3501" w:type="dxa"/>
            <w:gridSpan w:val="2"/>
            <w:tcBorders>
              <w:top w:val="single" w:sz="4" w:space="0" w:color="auto"/>
              <w:bottom w:val="single" w:sz="4" w:space="0" w:color="auto"/>
            </w:tcBorders>
            <w:shd w:val="clear" w:color="auto" w:fill="auto"/>
          </w:tcPr>
          <w:p w14:paraId="7CF3B19D"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01A9761"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0F93534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3B45B14" w14:textId="77777777" w:rsidR="003B0895" w:rsidRPr="003F7263" w:rsidRDefault="003B0895" w:rsidP="003B0895">
            <w:pPr>
              <w:spacing w:after="0"/>
              <w:rPr>
                <w:rFonts w:ascii="Arial" w:hAnsi="Arial"/>
                <w:sz w:val="16"/>
                <w:szCs w:val="16"/>
              </w:rPr>
            </w:pPr>
            <w:r w:rsidRPr="003F7263">
              <w:rPr>
                <w:rFonts w:ascii="Arial" w:hAnsi="Arial"/>
                <w:sz w:val="16"/>
                <w:szCs w:val="16"/>
              </w:rPr>
              <w:t>6.2.1.3</w:t>
            </w:r>
          </w:p>
        </w:tc>
        <w:tc>
          <w:tcPr>
            <w:tcW w:w="3501" w:type="dxa"/>
            <w:gridSpan w:val="2"/>
            <w:tcBorders>
              <w:top w:val="single" w:sz="4" w:space="0" w:color="auto"/>
              <w:bottom w:val="single" w:sz="4" w:space="0" w:color="auto"/>
            </w:tcBorders>
            <w:shd w:val="clear" w:color="auto" w:fill="auto"/>
          </w:tcPr>
          <w:p w14:paraId="5916D213"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191C084"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3D69E71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1EDD382" w14:textId="77777777" w:rsidR="003B0895" w:rsidRPr="003F7263" w:rsidRDefault="003B0895" w:rsidP="003B0895">
            <w:pPr>
              <w:spacing w:after="0"/>
              <w:rPr>
                <w:rFonts w:ascii="Arial" w:hAnsi="Arial"/>
                <w:sz w:val="16"/>
                <w:szCs w:val="16"/>
              </w:rPr>
            </w:pPr>
            <w:r w:rsidRPr="003F7263">
              <w:rPr>
                <w:rFonts w:ascii="Arial" w:hAnsi="Arial"/>
                <w:sz w:val="16"/>
                <w:szCs w:val="16"/>
              </w:rPr>
              <w:t>6.2.1.4</w:t>
            </w:r>
          </w:p>
        </w:tc>
        <w:tc>
          <w:tcPr>
            <w:tcW w:w="3501" w:type="dxa"/>
            <w:gridSpan w:val="2"/>
            <w:tcBorders>
              <w:top w:val="single" w:sz="4" w:space="0" w:color="auto"/>
              <w:bottom w:val="single" w:sz="4" w:space="0" w:color="auto"/>
            </w:tcBorders>
            <w:shd w:val="clear" w:color="auto" w:fill="auto"/>
          </w:tcPr>
          <w:p w14:paraId="3BD7F579"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A19DE1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3EF384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2D3CCFA" w14:textId="77777777" w:rsidR="003B0895" w:rsidRPr="003F7263" w:rsidRDefault="003B0895" w:rsidP="003B0895">
            <w:pPr>
              <w:spacing w:after="0"/>
              <w:rPr>
                <w:rFonts w:ascii="Arial" w:hAnsi="Arial"/>
                <w:sz w:val="16"/>
                <w:szCs w:val="16"/>
              </w:rPr>
            </w:pPr>
            <w:r w:rsidRPr="003F7263">
              <w:rPr>
                <w:rFonts w:ascii="Arial" w:hAnsi="Arial"/>
                <w:sz w:val="16"/>
                <w:szCs w:val="16"/>
              </w:rPr>
              <w:t>6.2.1.5</w:t>
            </w:r>
          </w:p>
        </w:tc>
        <w:tc>
          <w:tcPr>
            <w:tcW w:w="3501" w:type="dxa"/>
            <w:gridSpan w:val="2"/>
            <w:tcBorders>
              <w:top w:val="single" w:sz="4" w:space="0" w:color="auto"/>
              <w:bottom w:val="single" w:sz="4" w:space="0" w:color="auto"/>
            </w:tcBorders>
            <w:shd w:val="clear" w:color="auto" w:fill="auto"/>
          </w:tcPr>
          <w:p w14:paraId="326B6851" w14:textId="3FADF0F2" w:rsidR="003B0895" w:rsidRPr="003F7263" w:rsidRDefault="003B0895" w:rsidP="003B0895">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D8DA89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B2B372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3CF91F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4B4E80F6" w14:textId="77777777" w:rsidR="003B0895" w:rsidRPr="003F7263" w:rsidRDefault="003B0895" w:rsidP="003B0895">
            <w:pPr>
              <w:spacing w:after="0"/>
              <w:rPr>
                <w:rFonts w:ascii="Arial" w:hAnsi="Arial"/>
                <w:b/>
                <w:color w:val="000000"/>
                <w:sz w:val="16"/>
                <w:szCs w:val="16"/>
              </w:rPr>
            </w:pPr>
            <w:r w:rsidRPr="003F7263">
              <w:rPr>
                <w:rFonts w:ascii="Arial" w:hAnsi="Arial"/>
                <w:b/>
                <w:color w:val="000000"/>
                <w:sz w:val="16"/>
                <w:szCs w:val="16"/>
              </w:rPr>
              <w:t>6.2.2</w:t>
            </w:r>
          </w:p>
        </w:tc>
        <w:tc>
          <w:tcPr>
            <w:tcW w:w="3501" w:type="dxa"/>
            <w:gridSpan w:val="2"/>
            <w:tcBorders>
              <w:top w:val="single" w:sz="4" w:space="0" w:color="auto"/>
              <w:bottom w:val="single" w:sz="4" w:space="0" w:color="auto"/>
            </w:tcBorders>
            <w:shd w:val="clear" w:color="auto" w:fill="D9D9D9"/>
          </w:tcPr>
          <w:p w14:paraId="1DB64BAA" w14:textId="77777777" w:rsidR="003B0895" w:rsidRPr="003F7263" w:rsidRDefault="003B0895" w:rsidP="003B0895">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3B0895" w:rsidRPr="003F7263" w:rsidRDefault="003B0895" w:rsidP="003B0895">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3B0895" w:rsidRPr="003F7263" w:rsidRDefault="003B0895" w:rsidP="003B0895">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46EE3F24" w14:textId="77777777" w:rsidR="003B0895" w:rsidRPr="003F7263" w:rsidRDefault="003B0895" w:rsidP="003B0895">
            <w:pPr>
              <w:spacing w:after="0"/>
              <w:rPr>
                <w:rFonts w:ascii="Arial" w:hAnsi="Arial"/>
                <w:b/>
                <w:color w:val="000000"/>
                <w:sz w:val="16"/>
                <w:szCs w:val="16"/>
              </w:rPr>
            </w:pPr>
          </w:p>
        </w:tc>
      </w:tr>
      <w:tr w:rsidR="003B0895" w:rsidRPr="003F7263" w14:paraId="63C59F5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C384150" w14:textId="77777777" w:rsidR="003B0895" w:rsidRPr="003F7263" w:rsidRDefault="003B0895" w:rsidP="003B0895">
            <w:pPr>
              <w:spacing w:after="0"/>
              <w:rPr>
                <w:rFonts w:ascii="Arial" w:hAnsi="Arial"/>
                <w:sz w:val="16"/>
                <w:szCs w:val="16"/>
              </w:rPr>
            </w:pPr>
            <w:r w:rsidRPr="003F7263">
              <w:rPr>
                <w:rFonts w:ascii="Arial" w:hAnsi="Arial"/>
                <w:sz w:val="16"/>
                <w:szCs w:val="16"/>
              </w:rPr>
              <w:t>6.2.2.1</w:t>
            </w:r>
          </w:p>
        </w:tc>
        <w:tc>
          <w:tcPr>
            <w:tcW w:w="3501" w:type="dxa"/>
            <w:gridSpan w:val="2"/>
            <w:tcBorders>
              <w:top w:val="single" w:sz="4" w:space="0" w:color="auto"/>
              <w:bottom w:val="single" w:sz="4" w:space="0" w:color="auto"/>
            </w:tcBorders>
            <w:shd w:val="clear" w:color="auto" w:fill="auto"/>
          </w:tcPr>
          <w:p w14:paraId="552E7F4A" w14:textId="77777777" w:rsidR="003B0895" w:rsidRPr="003F7263" w:rsidRDefault="003B0895" w:rsidP="003B0895">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B56960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637E5F9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F7DE967" w14:textId="77777777" w:rsidR="003B0895" w:rsidRPr="003F7263" w:rsidRDefault="003B0895" w:rsidP="003B0895">
            <w:pPr>
              <w:spacing w:after="0"/>
              <w:rPr>
                <w:rFonts w:ascii="Arial" w:hAnsi="Arial"/>
                <w:sz w:val="16"/>
                <w:szCs w:val="16"/>
              </w:rPr>
            </w:pPr>
            <w:r w:rsidRPr="003F7263">
              <w:rPr>
                <w:rFonts w:ascii="Arial" w:hAnsi="Arial"/>
                <w:sz w:val="16"/>
                <w:szCs w:val="16"/>
              </w:rPr>
              <w:t>6.2.2.2</w:t>
            </w:r>
          </w:p>
        </w:tc>
        <w:tc>
          <w:tcPr>
            <w:tcW w:w="3501" w:type="dxa"/>
            <w:gridSpan w:val="2"/>
            <w:tcBorders>
              <w:top w:val="single" w:sz="4" w:space="0" w:color="auto"/>
              <w:bottom w:val="single" w:sz="4" w:space="0" w:color="auto"/>
            </w:tcBorders>
            <w:shd w:val="clear" w:color="auto" w:fill="auto"/>
          </w:tcPr>
          <w:p w14:paraId="0C6FDB61" w14:textId="77777777" w:rsidR="003B0895" w:rsidRPr="003F7263" w:rsidRDefault="003B0895" w:rsidP="003B0895">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FC77FCB"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500279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22623B0" w14:textId="77777777" w:rsidR="003B0895" w:rsidRPr="003F7263" w:rsidRDefault="003B0895" w:rsidP="003B0895">
            <w:pPr>
              <w:spacing w:after="0"/>
              <w:rPr>
                <w:rFonts w:ascii="Arial" w:hAnsi="Arial"/>
                <w:b/>
                <w:color w:val="000000"/>
                <w:sz w:val="16"/>
                <w:szCs w:val="16"/>
              </w:rPr>
            </w:pPr>
            <w:r w:rsidRPr="003F7263">
              <w:rPr>
                <w:rFonts w:ascii="Arial" w:hAnsi="Arial"/>
                <w:b/>
                <w:color w:val="000000"/>
                <w:sz w:val="16"/>
                <w:szCs w:val="16"/>
              </w:rPr>
              <w:t>6.2.3</w:t>
            </w:r>
          </w:p>
        </w:tc>
        <w:tc>
          <w:tcPr>
            <w:tcW w:w="3501" w:type="dxa"/>
            <w:gridSpan w:val="2"/>
            <w:tcBorders>
              <w:top w:val="single" w:sz="4" w:space="0" w:color="auto"/>
              <w:bottom w:val="single" w:sz="4" w:space="0" w:color="auto"/>
            </w:tcBorders>
            <w:shd w:val="clear" w:color="auto" w:fill="D9D9D9"/>
          </w:tcPr>
          <w:p w14:paraId="0C33C5C5" w14:textId="77777777" w:rsidR="003B0895" w:rsidRPr="003F7263" w:rsidRDefault="003B0895" w:rsidP="003B0895">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3B0895" w:rsidRPr="003F7263" w:rsidRDefault="003B0895" w:rsidP="003B0895">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3B0895" w:rsidRPr="003F7263" w:rsidRDefault="003B0895" w:rsidP="003B0895">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0DA7AF63" w14:textId="77777777" w:rsidR="003B0895" w:rsidRPr="003F7263" w:rsidRDefault="003B0895" w:rsidP="003B0895">
            <w:pPr>
              <w:spacing w:after="0"/>
              <w:rPr>
                <w:rFonts w:ascii="Arial" w:hAnsi="Arial"/>
                <w:b/>
                <w:color w:val="000000"/>
                <w:sz w:val="16"/>
                <w:szCs w:val="16"/>
              </w:rPr>
            </w:pPr>
          </w:p>
        </w:tc>
      </w:tr>
      <w:tr w:rsidR="003B0895" w:rsidRPr="003F7263" w14:paraId="2C5B4DA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1FC3975" w14:textId="77777777" w:rsidR="003B0895" w:rsidRPr="003F7263" w:rsidRDefault="003B0895" w:rsidP="003B0895">
            <w:pPr>
              <w:spacing w:after="0"/>
              <w:rPr>
                <w:rFonts w:ascii="Arial" w:hAnsi="Arial"/>
                <w:sz w:val="16"/>
                <w:szCs w:val="16"/>
              </w:rPr>
            </w:pPr>
            <w:r w:rsidRPr="003F7263">
              <w:rPr>
                <w:rFonts w:ascii="Arial" w:hAnsi="Arial"/>
                <w:sz w:val="16"/>
                <w:szCs w:val="16"/>
              </w:rPr>
              <w:t>6.2.3.1</w:t>
            </w:r>
          </w:p>
        </w:tc>
        <w:tc>
          <w:tcPr>
            <w:tcW w:w="3501" w:type="dxa"/>
            <w:gridSpan w:val="2"/>
            <w:tcBorders>
              <w:top w:val="single" w:sz="4" w:space="0" w:color="auto"/>
              <w:bottom w:val="single" w:sz="4" w:space="0" w:color="auto"/>
            </w:tcBorders>
            <w:shd w:val="clear" w:color="auto" w:fill="auto"/>
          </w:tcPr>
          <w:p w14:paraId="6434F061" w14:textId="39F3A6BE"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5DF69FE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FF886E1"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7EBDDA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5BF4A33" w14:textId="77777777" w:rsidR="003B0895" w:rsidRPr="003F7263" w:rsidRDefault="003B0895" w:rsidP="003B0895">
            <w:pPr>
              <w:spacing w:after="0"/>
              <w:rPr>
                <w:rFonts w:ascii="Arial" w:hAnsi="Arial"/>
                <w:sz w:val="16"/>
                <w:szCs w:val="16"/>
              </w:rPr>
            </w:pPr>
            <w:r w:rsidRPr="003F7263">
              <w:rPr>
                <w:rFonts w:ascii="Arial" w:hAnsi="Arial"/>
                <w:sz w:val="16"/>
                <w:szCs w:val="16"/>
              </w:rPr>
              <w:t>6.2.3.2</w:t>
            </w:r>
          </w:p>
        </w:tc>
        <w:tc>
          <w:tcPr>
            <w:tcW w:w="3501" w:type="dxa"/>
            <w:gridSpan w:val="2"/>
            <w:tcBorders>
              <w:top w:val="single" w:sz="4" w:space="0" w:color="auto"/>
              <w:bottom w:val="single" w:sz="4" w:space="0" w:color="auto"/>
            </w:tcBorders>
            <w:shd w:val="clear" w:color="auto" w:fill="auto"/>
          </w:tcPr>
          <w:p w14:paraId="568E5F64" w14:textId="53508F67"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2EEE698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CD87ACC"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F830C1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A2CE65" w14:textId="77777777" w:rsidR="003B0895" w:rsidRPr="003F7263" w:rsidRDefault="003B0895" w:rsidP="003B0895">
            <w:pPr>
              <w:spacing w:after="0"/>
              <w:rPr>
                <w:rFonts w:ascii="Arial" w:hAnsi="Arial"/>
                <w:sz w:val="16"/>
                <w:szCs w:val="16"/>
              </w:rPr>
            </w:pPr>
            <w:r w:rsidRPr="003F7263">
              <w:rPr>
                <w:rFonts w:ascii="Arial" w:hAnsi="Arial"/>
                <w:sz w:val="16"/>
                <w:szCs w:val="16"/>
              </w:rPr>
              <w:t>6.2.3.3</w:t>
            </w:r>
          </w:p>
        </w:tc>
        <w:tc>
          <w:tcPr>
            <w:tcW w:w="3501" w:type="dxa"/>
            <w:gridSpan w:val="2"/>
            <w:tcBorders>
              <w:top w:val="single" w:sz="4" w:space="0" w:color="auto"/>
              <w:bottom w:val="single" w:sz="4" w:space="0" w:color="auto"/>
            </w:tcBorders>
            <w:shd w:val="clear" w:color="auto" w:fill="auto"/>
          </w:tcPr>
          <w:p w14:paraId="06D4CF2A" w14:textId="549A4E17"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2D1C22E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0E7D7F2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0921CE9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74FA1F" w14:textId="77777777" w:rsidR="003B0895" w:rsidRPr="003F7263" w:rsidRDefault="003B0895" w:rsidP="003B0895">
            <w:pPr>
              <w:spacing w:after="0"/>
              <w:rPr>
                <w:rFonts w:ascii="Arial" w:hAnsi="Arial"/>
                <w:sz w:val="16"/>
                <w:szCs w:val="16"/>
              </w:rPr>
            </w:pPr>
            <w:r w:rsidRPr="003F7263">
              <w:rPr>
                <w:rFonts w:ascii="Arial" w:hAnsi="Arial"/>
                <w:sz w:val="16"/>
                <w:szCs w:val="16"/>
              </w:rPr>
              <w:t>6.2.3.4</w:t>
            </w:r>
          </w:p>
        </w:tc>
        <w:tc>
          <w:tcPr>
            <w:tcW w:w="3501" w:type="dxa"/>
            <w:gridSpan w:val="2"/>
            <w:tcBorders>
              <w:top w:val="single" w:sz="4" w:space="0" w:color="auto"/>
              <w:bottom w:val="single" w:sz="4" w:space="0" w:color="auto"/>
            </w:tcBorders>
            <w:shd w:val="clear" w:color="auto" w:fill="auto"/>
          </w:tcPr>
          <w:p w14:paraId="5FAC50A6" w14:textId="3EB2A2DF"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709EE4E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08B3FF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A4F9F9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0FEFA86" w14:textId="77777777" w:rsidR="003B0895" w:rsidRPr="003F7263" w:rsidRDefault="003B0895" w:rsidP="003B0895">
            <w:pPr>
              <w:spacing w:after="0"/>
              <w:rPr>
                <w:rFonts w:ascii="Arial" w:hAnsi="Arial"/>
                <w:sz w:val="16"/>
                <w:szCs w:val="16"/>
              </w:rPr>
            </w:pPr>
            <w:r w:rsidRPr="003F7263">
              <w:rPr>
                <w:rFonts w:ascii="Arial" w:hAnsi="Arial"/>
                <w:sz w:val="16"/>
                <w:szCs w:val="16"/>
              </w:rPr>
              <w:t>6.2.3.5</w:t>
            </w:r>
          </w:p>
        </w:tc>
        <w:tc>
          <w:tcPr>
            <w:tcW w:w="3501" w:type="dxa"/>
            <w:gridSpan w:val="2"/>
            <w:tcBorders>
              <w:top w:val="single" w:sz="4" w:space="0" w:color="auto"/>
              <w:bottom w:val="single" w:sz="4" w:space="0" w:color="auto"/>
            </w:tcBorders>
            <w:shd w:val="clear" w:color="auto" w:fill="auto"/>
          </w:tcPr>
          <w:p w14:paraId="00DDE311" w14:textId="661F08AC"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B5CA45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C1A95E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2F55F22"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538F241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BAAA159" w14:textId="77777777" w:rsidR="003B0895" w:rsidRPr="003F7263" w:rsidRDefault="003B0895" w:rsidP="003B0895">
            <w:pPr>
              <w:spacing w:after="0"/>
              <w:rPr>
                <w:rFonts w:ascii="Arial" w:hAnsi="Arial"/>
                <w:sz w:val="16"/>
                <w:szCs w:val="16"/>
              </w:rPr>
            </w:pPr>
            <w:r w:rsidRPr="003F7263">
              <w:rPr>
                <w:rFonts w:ascii="Arial" w:hAnsi="Arial"/>
                <w:sz w:val="16"/>
                <w:szCs w:val="16"/>
              </w:rPr>
              <w:t>6.2.3.6</w:t>
            </w:r>
          </w:p>
        </w:tc>
        <w:tc>
          <w:tcPr>
            <w:tcW w:w="3501" w:type="dxa"/>
            <w:gridSpan w:val="2"/>
            <w:tcBorders>
              <w:top w:val="single" w:sz="4" w:space="0" w:color="auto"/>
              <w:bottom w:val="single" w:sz="4" w:space="0" w:color="auto"/>
            </w:tcBorders>
            <w:shd w:val="clear" w:color="auto" w:fill="auto"/>
          </w:tcPr>
          <w:p w14:paraId="0BFCBB56" w14:textId="4F9C8926"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w:t>
            </w:r>
            <w:r w:rsidRPr="003F7263">
              <w:rPr>
                <w:rFonts w:ascii="Arial" w:hAnsi="Arial"/>
                <w:sz w:val="16"/>
                <w:szCs w:val="16"/>
              </w:rPr>
              <w:lastRenderedPageBreak/>
              <w:t>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79AB8A36" w14:textId="77777777" w:rsidR="003B0895" w:rsidRPr="003F7263" w:rsidRDefault="003B0895" w:rsidP="003B0895">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44E22DC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40233EF"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6CCF25E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568CFD7" w14:textId="77777777" w:rsidR="003B0895" w:rsidRPr="003F7263" w:rsidRDefault="003B0895" w:rsidP="003B0895">
            <w:pPr>
              <w:spacing w:after="0"/>
              <w:rPr>
                <w:rFonts w:ascii="Arial" w:hAnsi="Arial"/>
                <w:sz w:val="16"/>
                <w:szCs w:val="16"/>
              </w:rPr>
            </w:pPr>
            <w:r w:rsidRPr="003F7263">
              <w:rPr>
                <w:rFonts w:ascii="Arial" w:hAnsi="Arial"/>
                <w:sz w:val="16"/>
                <w:szCs w:val="16"/>
              </w:rPr>
              <w:t>6.2.3.7</w:t>
            </w:r>
          </w:p>
        </w:tc>
        <w:tc>
          <w:tcPr>
            <w:tcW w:w="3501" w:type="dxa"/>
            <w:gridSpan w:val="2"/>
            <w:tcBorders>
              <w:top w:val="single" w:sz="4" w:space="0" w:color="auto"/>
              <w:bottom w:val="single" w:sz="4" w:space="0" w:color="auto"/>
            </w:tcBorders>
            <w:shd w:val="clear" w:color="auto" w:fill="auto"/>
          </w:tcPr>
          <w:p w14:paraId="10FA2F25" w14:textId="4EA7A5E8"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68EF4F3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CA4795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243AC67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ED7345" w14:textId="77777777" w:rsidR="003B0895" w:rsidRPr="003F7263" w:rsidRDefault="003B0895" w:rsidP="003B0895">
            <w:pPr>
              <w:spacing w:after="0"/>
              <w:rPr>
                <w:rFonts w:ascii="Arial" w:hAnsi="Arial"/>
                <w:sz w:val="16"/>
                <w:szCs w:val="16"/>
              </w:rPr>
            </w:pPr>
            <w:r w:rsidRPr="003F7263">
              <w:rPr>
                <w:rFonts w:ascii="Arial" w:hAnsi="Arial"/>
                <w:sz w:val="16"/>
                <w:szCs w:val="16"/>
              </w:rPr>
              <w:t>6.2.3.8</w:t>
            </w:r>
          </w:p>
        </w:tc>
        <w:tc>
          <w:tcPr>
            <w:tcW w:w="3501" w:type="dxa"/>
            <w:gridSpan w:val="2"/>
            <w:tcBorders>
              <w:top w:val="single" w:sz="4" w:space="0" w:color="auto"/>
              <w:bottom w:val="single" w:sz="4" w:space="0" w:color="auto"/>
            </w:tcBorders>
            <w:shd w:val="clear" w:color="auto" w:fill="auto"/>
          </w:tcPr>
          <w:p w14:paraId="6D6BF701" w14:textId="2E6BA820"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61EFD28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86B837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FA05070"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219B20C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DDC5450" w14:textId="77777777" w:rsidR="003B0895" w:rsidRPr="003F7263" w:rsidRDefault="003B0895" w:rsidP="003B0895">
            <w:pPr>
              <w:spacing w:after="0"/>
              <w:rPr>
                <w:rFonts w:ascii="Arial" w:hAnsi="Arial"/>
                <w:sz w:val="16"/>
                <w:szCs w:val="16"/>
              </w:rPr>
            </w:pPr>
            <w:r w:rsidRPr="003F7263">
              <w:rPr>
                <w:rFonts w:ascii="Arial" w:hAnsi="Arial"/>
                <w:sz w:val="16"/>
                <w:szCs w:val="16"/>
              </w:rPr>
              <w:t>6.2.3.9</w:t>
            </w:r>
          </w:p>
        </w:tc>
        <w:tc>
          <w:tcPr>
            <w:tcW w:w="3501" w:type="dxa"/>
            <w:gridSpan w:val="2"/>
            <w:tcBorders>
              <w:top w:val="single" w:sz="4" w:space="0" w:color="auto"/>
              <w:bottom w:val="single" w:sz="4" w:space="0" w:color="auto"/>
            </w:tcBorders>
            <w:shd w:val="clear" w:color="auto" w:fill="auto"/>
          </w:tcPr>
          <w:p w14:paraId="089B6ACA" w14:textId="4235BE16" w:rsidR="003B0895" w:rsidRPr="003F7263" w:rsidRDefault="003B0895" w:rsidP="003B0895">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auto"/>
          </w:tcPr>
          <w:p w14:paraId="4A184EFD" w14:textId="094E1FBF" w:rsidR="003B0895" w:rsidRPr="003F7263" w:rsidRDefault="003B0895" w:rsidP="003B0895">
            <w:pPr>
              <w:spacing w:after="0"/>
              <w:rPr>
                <w:rFonts w:ascii="Arial" w:hAnsi="Arial"/>
                <w:sz w:val="16"/>
                <w:szCs w:val="16"/>
              </w:rPr>
            </w:pPr>
          </w:p>
        </w:tc>
      </w:tr>
      <w:tr w:rsidR="003B0895" w:rsidRPr="003F7263" w14:paraId="0B431A8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745E044" w14:textId="77777777" w:rsidR="003B0895" w:rsidRPr="003F7263" w:rsidRDefault="003B0895" w:rsidP="003B0895">
            <w:pPr>
              <w:spacing w:after="0"/>
              <w:rPr>
                <w:rFonts w:ascii="Arial" w:hAnsi="Arial"/>
                <w:sz w:val="16"/>
                <w:szCs w:val="16"/>
              </w:rPr>
            </w:pPr>
            <w:r w:rsidRPr="003F7263">
              <w:rPr>
                <w:rFonts w:ascii="Arial" w:hAnsi="Arial"/>
                <w:sz w:val="16"/>
                <w:szCs w:val="16"/>
              </w:rPr>
              <w:t>6.2.3.10</w:t>
            </w:r>
          </w:p>
        </w:tc>
        <w:tc>
          <w:tcPr>
            <w:tcW w:w="3501" w:type="dxa"/>
            <w:gridSpan w:val="2"/>
            <w:tcBorders>
              <w:top w:val="single" w:sz="4" w:space="0" w:color="auto"/>
              <w:bottom w:val="single" w:sz="4" w:space="0" w:color="auto"/>
            </w:tcBorders>
            <w:shd w:val="clear" w:color="auto" w:fill="auto"/>
          </w:tcPr>
          <w:p w14:paraId="2EB96659" w14:textId="43464867"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6E85CF6"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131E768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85D08EE" w14:textId="77777777" w:rsidR="003B0895" w:rsidRPr="003F7263" w:rsidRDefault="003B0895" w:rsidP="003B0895">
            <w:pPr>
              <w:spacing w:after="0"/>
              <w:rPr>
                <w:rFonts w:ascii="Arial" w:hAnsi="Arial"/>
                <w:sz w:val="16"/>
                <w:szCs w:val="16"/>
              </w:rPr>
            </w:pPr>
            <w:r w:rsidRPr="003F7263">
              <w:rPr>
                <w:rFonts w:ascii="Arial" w:hAnsi="Arial"/>
                <w:sz w:val="16"/>
                <w:szCs w:val="16"/>
              </w:rPr>
              <w:t>6.2.3.11</w:t>
            </w:r>
          </w:p>
        </w:tc>
        <w:tc>
          <w:tcPr>
            <w:tcW w:w="3501" w:type="dxa"/>
            <w:gridSpan w:val="2"/>
            <w:tcBorders>
              <w:top w:val="single" w:sz="4" w:space="0" w:color="auto"/>
              <w:bottom w:val="single" w:sz="4" w:space="0" w:color="auto"/>
            </w:tcBorders>
            <w:shd w:val="clear" w:color="auto" w:fill="auto"/>
          </w:tcPr>
          <w:p w14:paraId="142C572C" w14:textId="7A5469D6"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D0E27ED"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7D0D8B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12B510AD" w14:textId="77777777" w:rsidR="003B0895" w:rsidRPr="003F7263" w:rsidRDefault="003B0895" w:rsidP="003B0895">
            <w:pPr>
              <w:spacing w:after="0"/>
              <w:rPr>
                <w:rFonts w:ascii="Arial" w:hAnsi="Arial"/>
                <w:b/>
                <w:sz w:val="16"/>
                <w:szCs w:val="16"/>
              </w:rPr>
            </w:pPr>
            <w:r w:rsidRPr="003F7263">
              <w:rPr>
                <w:rFonts w:ascii="Arial" w:hAnsi="Arial"/>
                <w:b/>
                <w:sz w:val="16"/>
                <w:szCs w:val="16"/>
              </w:rPr>
              <w:t>6.3</w:t>
            </w:r>
          </w:p>
        </w:tc>
        <w:tc>
          <w:tcPr>
            <w:tcW w:w="3501" w:type="dxa"/>
            <w:gridSpan w:val="2"/>
            <w:tcBorders>
              <w:top w:val="single" w:sz="4" w:space="0" w:color="auto"/>
              <w:bottom w:val="single" w:sz="4" w:space="0" w:color="auto"/>
            </w:tcBorders>
            <w:shd w:val="clear" w:color="auto" w:fill="D9D9D9"/>
          </w:tcPr>
          <w:p w14:paraId="474D8035" w14:textId="77777777" w:rsidR="003B0895" w:rsidRPr="003F7263" w:rsidRDefault="003B0895" w:rsidP="003B0895">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E0CB035" w14:textId="77777777" w:rsidR="003B0895" w:rsidRPr="003F7263" w:rsidRDefault="003B0895" w:rsidP="003B0895">
            <w:pPr>
              <w:spacing w:after="0"/>
              <w:rPr>
                <w:rFonts w:ascii="Arial" w:hAnsi="Arial"/>
                <w:b/>
                <w:sz w:val="16"/>
                <w:szCs w:val="16"/>
              </w:rPr>
            </w:pPr>
          </w:p>
        </w:tc>
      </w:tr>
      <w:tr w:rsidR="003B0895" w:rsidRPr="003F7263" w14:paraId="4B22A7C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2215C675" w14:textId="77777777" w:rsidR="003B0895" w:rsidRPr="003F7263" w:rsidRDefault="003B0895" w:rsidP="003B0895">
            <w:pPr>
              <w:spacing w:after="0"/>
              <w:rPr>
                <w:rFonts w:ascii="Arial" w:hAnsi="Arial"/>
                <w:b/>
                <w:sz w:val="16"/>
                <w:szCs w:val="16"/>
              </w:rPr>
            </w:pPr>
            <w:r w:rsidRPr="003F7263">
              <w:rPr>
                <w:rFonts w:ascii="Arial" w:hAnsi="Arial"/>
                <w:b/>
                <w:sz w:val="16"/>
                <w:szCs w:val="16"/>
              </w:rPr>
              <w:t>6.3.1</w:t>
            </w:r>
          </w:p>
        </w:tc>
        <w:tc>
          <w:tcPr>
            <w:tcW w:w="3501" w:type="dxa"/>
            <w:gridSpan w:val="2"/>
            <w:tcBorders>
              <w:top w:val="single" w:sz="4" w:space="0" w:color="auto"/>
              <w:bottom w:val="single" w:sz="4" w:space="0" w:color="auto"/>
            </w:tcBorders>
            <w:shd w:val="clear" w:color="auto" w:fill="D9D9D9"/>
          </w:tcPr>
          <w:p w14:paraId="386B4D59" w14:textId="77777777" w:rsidR="003B0895" w:rsidRPr="003F7263" w:rsidRDefault="003B0895" w:rsidP="003B0895">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BA60536" w14:textId="77777777" w:rsidR="003B0895" w:rsidRPr="003F7263" w:rsidRDefault="003B0895" w:rsidP="003B0895">
            <w:pPr>
              <w:spacing w:after="0"/>
              <w:rPr>
                <w:rFonts w:ascii="Arial" w:hAnsi="Arial"/>
                <w:b/>
                <w:sz w:val="16"/>
                <w:szCs w:val="16"/>
              </w:rPr>
            </w:pPr>
          </w:p>
        </w:tc>
      </w:tr>
      <w:tr w:rsidR="003B0895" w:rsidRPr="003F7263" w14:paraId="5D9756F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B8B8238" w14:textId="77777777" w:rsidR="003B0895" w:rsidRPr="003F7263" w:rsidRDefault="003B0895" w:rsidP="003B0895">
            <w:pPr>
              <w:spacing w:after="0"/>
              <w:rPr>
                <w:rFonts w:ascii="Arial" w:hAnsi="Arial"/>
                <w:sz w:val="16"/>
                <w:szCs w:val="16"/>
              </w:rPr>
            </w:pPr>
            <w:r w:rsidRPr="003F7263">
              <w:rPr>
                <w:rFonts w:ascii="Arial" w:hAnsi="Arial"/>
                <w:sz w:val="16"/>
                <w:szCs w:val="16"/>
              </w:rPr>
              <w:t>6.3.1.1</w:t>
            </w:r>
          </w:p>
        </w:tc>
        <w:tc>
          <w:tcPr>
            <w:tcW w:w="3501" w:type="dxa"/>
            <w:gridSpan w:val="2"/>
            <w:tcBorders>
              <w:top w:val="single" w:sz="4" w:space="0" w:color="auto"/>
              <w:bottom w:val="single" w:sz="4" w:space="0" w:color="auto"/>
            </w:tcBorders>
            <w:shd w:val="clear" w:color="auto" w:fill="auto"/>
          </w:tcPr>
          <w:p w14:paraId="020F5AAA" w14:textId="5EC24098" w:rsidR="003B0895" w:rsidRPr="003F7263" w:rsidRDefault="003B0895" w:rsidP="003B0895">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5A8F3A2"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07BD961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1F0BFD1" w14:textId="77777777" w:rsidR="003B0895" w:rsidRPr="003F7263" w:rsidRDefault="003B0895" w:rsidP="003B0895">
            <w:pPr>
              <w:spacing w:after="0"/>
              <w:rPr>
                <w:rFonts w:ascii="Arial" w:hAnsi="Arial"/>
                <w:sz w:val="16"/>
                <w:szCs w:val="16"/>
              </w:rPr>
            </w:pPr>
            <w:r w:rsidRPr="003F7263">
              <w:rPr>
                <w:rFonts w:ascii="Arial" w:hAnsi="Arial"/>
                <w:sz w:val="16"/>
                <w:szCs w:val="16"/>
              </w:rPr>
              <w:t>6.3.1.2</w:t>
            </w:r>
          </w:p>
        </w:tc>
        <w:tc>
          <w:tcPr>
            <w:tcW w:w="3501" w:type="dxa"/>
            <w:gridSpan w:val="2"/>
            <w:tcBorders>
              <w:top w:val="single" w:sz="4" w:space="0" w:color="auto"/>
              <w:bottom w:val="single" w:sz="4" w:space="0" w:color="auto"/>
            </w:tcBorders>
            <w:shd w:val="clear" w:color="auto" w:fill="auto"/>
          </w:tcPr>
          <w:p w14:paraId="5BFB663A" w14:textId="77777777"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568DACD7"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42C91E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CE6A7BC"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6831CCE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F33AC14" w14:textId="77777777" w:rsidR="003B0895" w:rsidRPr="003F7263" w:rsidRDefault="003B0895" w:rsidP="003B0895">
            <w:pPr>
              <w:spacing w:after="0"/>
              <w:rPr>
                <w:rFonts w:ascii="Arial" w:hAnsi="Arial"/>
                <w:sz w:val="16"/>
                <w:szCs w:val="16"/>
              </w:rPr>
            </w:pPr>
            <w:r w:rsidRPr="003F7263">
              <w:rPr>
                <w:rFonts w:ascii="Arial" w:hAnsi="Arial"/>
                <w:sz w:val="16"/>
                <w:szCs w:val="16"/>
              </w:rPr>
              <w:t>6.3.1.3</w:t>
            </w:r>
          </w:p>
        </w:tc>
        <w:tc>
          <w:tcPr>
            <w:tcW w:w="3501" w:type="dxa"/>
            <w:gridSpan w:val="2"/>
            <w:tcBorders>
              <w:top w:val="single" w:sz="4" w:space="0" w:color="auto"/>
              <w:bottom w:val="single" w:sz="4" w:space="0" w:color="auto"/>
            </w:tcBorders>
            <w:shd w:val="clear" w:color="auto" w:fill="auto"/>
          </w:tcPr>
          <w:p w14:paraId="4C5D25D3" w14:textId="16FC3FC5"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6A44D30"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7C2B710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98EA909" w14:textId="77777777" w:rsidR="003B0895" w:rsidRPr="003F7263" w:rsidRDefault="003B0895" w:rsidP="003B0895">
            <w:pPr>
              <w:spacing w:after="0"/>
              <w:rPr>
                <w:rFonts w:ascii="Arial" w:hAnsi="Arial"/>
                <w:sz w:val="16"/>
                <w:szCs w:val="16"/>
              </w:rPr>
            </w:pPr>
            <w:r w:rsidRPr="003F7263">
              <w:rPr>
                <w:rFonts w:ascii="Arial" w:hAnsi="Arial"/>
                <w:sz w:val="16"/>
                <w:szCs w:val="16"/>
              </w:rPr>
              <w:t>6.3.1.4</w:t>
            </w:r>
          </w:p>
        </w:tc>
        <w:tc>
          <w:tcPr>
            <w:tcW w:w="3501" w:type="dxa"/>
            <w:gridSpan w:val="2"/>
            <w:tcBorders>
              <w:top w:val="single" w:sz="4" w:space="0" w:color="auto"/>
              <w:bottom w:val="single" w:sz="4" w:space="0" w:color="auto"/>
            </w:tcBorders>
            <w:shd w:val="clear" w:color="auto" w:fill="auto"/>
          </w:tcPr>
          <w:p w14:paraId="50F7A66B" w14:textId="0D78DF1A"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F4A7F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EDCEADF"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4D2C010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99C5923"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6.3.1.5</w:t>
            </w:r>
          </w:p>
        </w:tc>
        <w:tc>
          <w:tcPr>
            <w:tcW w:w="3501" w:type="dxa"/>
            <w:gridSpan w:val="2"/>
            <w:tcBorders>
              <w:top w:val="single" w:sz="4" w:space="0" w:color="auto"/>
              <w:bottom w:val="single" w:sz="4" w:space="0" w:color="auto"/>
            </w:tcBorders>
            <w:shd w:val="clear" w:color="auto" w:fill="auto"/>
          </w:tcPr>
          <w:p w14:paraId="6E1458B9"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C21</w:t>
            </w:r>
          </w:p>
        </w:tc>
        <w:tc>
          <w:tcPr>
            <w:tcW w:w="3689" w:type="dxa"/>
            <w:gridSpan w:val="2"/>
            <w:tcBorders>
              <w:top w:val="single" w:sz="4" w:space="0" w:color="auto"/>
              <w:bottom w:val="single" w:sz="4" w:space="0" w:color="auto"/>
            </w:tcBorders>
            <w:shd w:val="clear" w:color="auto" w:fill="auto"/>
          </w:tcPr>
          <w:p w14:paraId="51553701"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UEs supporting 5G Core</w:t>
            </w:r>
          </w:p>
        </w:tc>
      </w:tr>
      <w:tr w:rsidR="003B0895" w:rsidRPr="003F7263" w14:paraId="401C302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C31017A"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6.3.1.7</w:t>
            </w:r>
          </w:p>
        </w:tc>
        <w:tc>
          <w:tcPr>
            <w:tcW w:w="3501" w:type="dxa"/>
            <w:gridSpan w:val="2"/>
            <w:tcBorders>
              <w:top w:val="single" w:sz="4" w:space="0" w:color="auto"/>
              <w:bottom w:val="single" w:sz="4" w:space="0" w:color="auto"/>
            </w:tcBorders>
            <w:shd w:val="clear" w:color="auto" w:fill="auto"/>
          </w:tcPr>
          <w:p w14:paraId="6F12702C"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283E3ED9" w:rsidR="003B0895" w:rsidRPr="003F7263" w:rsidRDefault="003B0895" w:rsidP="003B0895">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9" w:type="dxa"/>
            <w:gridSpan w:val="2"/>
            <w:tcBorders>
              <w:top w:val="single" w:sz="4" w:space="0" w:color="auto"/>
              <w:bottom w:val="single" w:sz="4" w:space="0" w:color="auto"/>
            </w:tcBorders>
            <w:shd w:val="clear" w:color="auto" w:fill="auto"/>
          </w:tcPr>
          <w:p w14:paraId="1C13D697" w14:textId="64AF0412" w:rsidR="003B0895" w:rsidRPr="003F7263" w:rsidRDefault="003B0895" w:rsidP="003B0895">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3B0895" w:rsidRPr="003F7263" w14:paraId="59E1A00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4702515" w14:textId="77777777" w:rsidR="003B0895" w:rsidRPr="003F7263" w:rsidRDefault="003B0895" w:rsidP="003B0895">
            <w:pPr>
              <w:spacing w:after="0"/>
              <w:rPr>
                <w:rFonts w:ascii="Arial" w:hAnsi="Arial"/>
                <w:sz w:val="16"/>
                <w:szCs w:val="16"/>
              </w:rPr>
            </w:pPr>
            <w:r w:rsidRPr="003F7263">
              <w:rPr>
                <w:rFonts w:ascii="Arial" w:hAnsi="Arial"/>
                <w:sz w:val="16"/>
                <w:szCs w:val="16"/>
              </w:rPr>
              <w:t>6.3.1.8</w:t>
            </w:r>
          </w:p>
        </w:tc>
        <w:tc>
          <w:tcPr>
            <w:tcW w:w="3501" w:type="dxa"/>
            <w:gridSpan w:val="2"/>
            <w:tcBorders>
              <w:top w:val="single" w:sz="4" w:space="0" w:color="auto"/>
              <w:bottom w:val="single" w:sz="4" w:space="0" w:color="auto"/>
            </w:tcBorders>
            <w:shd w:val="clear" w:color="auto" w:fill="auto"/>
          </w:tcPr>
          <w:p w14:paraId="2D4B5319" w14:textId="16D60F7B" w:rsidR="003B0895" w:rsidRPr="003F7263" w:rsidRDefault="003B0895" w:rsidP="003B0895">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3DBFAFF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E915E75"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4BA2B67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FC4C0D9" w14:textId="77777777" w:rsidR="003B0895" w:rsidRPr="003F7263" w:rsidRDefault="003B0895" w:rsidP="003B0895">
            <w:pPr>
              <w:spacing w:after="0"/>
              <w:rPr>
                <w:rFonts w:ascii="Arial" w:hAnsi="Arial"/>
                <w:sz w:val="16"/>
                <w:szCs w:val="16"/>
              </w:rPr>
            </w:pPr>
            <w:r w:rsidRPr="003F7263">
              <w:rPr>
                <w:rFonts w:ascii="Arial" w:hAnsi="Arial"/>
                <w:sz w:val="16"/>
                <w:szCs w:val="16"/>
              </w:rPr>
              <w:t>6.3.1.9</w:t>
            </w:r>
          </w:p>
        </w:tc>
        <w:tc>
          <w:tcPr>
            <w:tcW w:w="3501" w:type="dxa"/>
            <w:gridSpan w:val="2"/>
            <w:tcBorders>
              <w:top w:val="single" w:sz="4" w:space="0" w:color="auto"/>
              <w:bottom w:val="single" w:sz="4" w:space="0" w:color="auto"/>
            </w:tcBorders>
            <w:shd w:val="clear" w:color="auto" w:fill="auto"/>
          </w:tcPr>
          <w:p w14:paraId="7A272749" w14:textId="3D900C30" w:rsidR="003B0895" w:rsidRPr="003F7263" w:rsidRDefault="003B0895" w:rsidP="003B0895">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4B1B0F49"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1BF61C2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21D5238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0EC4C13" w14:textId="1CC6413C" w:rsidR="003B0895" w:rsidRPr="003F7263" w:rsidRDefault="003B0895" w:rsidP="003B0895">
            <w:pPr>
              <w:spacing w:after="0"/>
              <w:rPr>
                <w:rFonts w:ascii="Arial" w:hAnsi="Arial"/>
                <w:sz w:val="16"/>
                <w:szCs w:val="16"/>
              </w:rPr>
            </w:pPr>
            <w:r w:rsidRPr="003F7263">
              <w:rPr>
                <w:rFonts w:ascii="Arial" w:hAnsi="Arial"/>
                <w:sz w:val="16"/>
                <w:szCs w:val="16"/>
              </w:rPr>
              <w:t>6.3.1.10</w:t>
            </w:r>
          </w:p>
        </w:tc>
        <w:tc>
          <w:tcPr>
            <w:tcW w:w="3501" w:type="dxa"/>
            <w:gridSpan w:val="2"/>
            <w:tcBorders>
              <w:top w:val="single" w:sz="4" w:space="0" w:color="auto"/>
              <w:bottom w:val="single" w:sz="4" w:space="0" w:color="auto"/>
            </w:tcBorders>
            <w:shd w:val="clear" w:color="auto" w:fill="auto"/>
          </w:tcPr>
          <w:p w14:paraId="142F673F" w14:textId="7CC14F2B"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9989667" w14:textId="1F07238D"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EE84C" w14:textId="6FEBA6AC"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5B2A79E" w14:textId="3E65F524"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D20138" w:rsidRPr="003F7263" w14:paraId="21AD8F40" w14:textId="77777777">
        <w:trPr>
          <w:gridAfter w:val="1"/>
          <w:wAfter w:w="39" w:type="dxa"/>
          <w:jc w:val="center"/>
        </w:trPr>
        <w:tc>
          <w:tcPr>
            <w:tcW w:w="1166" w:type="dxa"/>
            <w:gridSpan w:val="2"/>
            <w:tcBorders>
              <w:top w:val="single" w:sz="4" w:space="0" w:color="auto"/>
              <w:bottom w:val="single" w:sz="4" w:space="0" w:color="auto"/>
            </w:tcBorders>
            <w:shd w:val="clear" w:color="auto" w:fill="D9D9D9"/>
          </w:tcPr>
          <w:p w14:paraId="0AB8CED0" w14:textId="452F3E2D" w:rsidR="00A55764" w:rsidRPr="003F7263" w:rsidRDefault="00A55764" w:rsidP="00A55764">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1" w:type="dxa"/>
            <w:gridSpan w:val="2"/>
            <w:tcBorders>
              <w:top w:val="single" w:sz="4" w:space="0" w:color="auto"/>
              <w:bottom w:val="single" w:sz="4" w:space="0" w:color="auto"/>
            </w:tcBorders>
            <w:shd w:val="clear" w:color="auto" w:fill="D9D9D9"/>
          </w:tcPr>
          <w:p w14:paraId="6EE2AA2C" w14:textId="40711725" w:rsidR="00A55764" w:rsidRPr="003F7263" w:rsidRDefault="00A55764" w:rsidP="00A55764">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08A74510" w14:textId="77777777" w:rsidR="00A55764" w:rsidRPr="003F7263" w:rsidRDefault="00A55764" w:rsidP="00A55764">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41119A8" w14:textId="77777777" w:rsidR="00A55764" w:rsidRPr="003F7263" w:rsidRDefault="00A55764" w:rsidP="00A55764">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F120743" w14:textId="77777777" w:rsidR="00A55764" w:rsidRPr="003F7263" w:rsidRDefault="00A55764" w:rsidP="00A55764">
            <w:pPr>
              <w:spacing w:after="0"/>
              <w:rPr>
                <w:rFonts w:ascii="Arial" w:hAnsi="Arial"/>
                <w:sz w:val="16"/>
                <w:szCs w:val="16"/>
              </w:rPr>
            </w:pPr>
          </w:p>
        </w:tc>
      </w:tr>
      <w:tr w:rsidR="00A55764" w:rsidRPr="003F7263" w14:paraId="52E1A01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9BF17F3" w14:textId="4D91B544" w:rsidR="00A55764" w:rsidRPr="003F7263" w:rsidRDefault="00A55764" w:rsidP="00A55764">
            <w:pPr>
              <w:spacing w:after="0"/>
              <w:rPr>
                <w:rFonts w:ascii="Arial" w:hAnsi="Arial"/>
                <w:sz w:val="16"/>
                <w:szCs w:val="16"/>
              </w:rPr>
            </w:pPr>
            <w:r w:rsidRPr="00B21C3D">
              <w:rPr>
                <w:rFonts w:ascii="Arial" w:eastAsia="Yu Mincho" w:hAnsi="Arial"/>
                <w:sz w:val="16"/>
                <w:szCs w:val="16"/>
              </w:rPr>
              <w:t>6.3.2.1</w:t>
            </w:r>
          </w:p>
        </w:tc>
        <w:tc>
          <w:tcPr>
            <w:tcW w:w="3501" w:type="dxa"/>
            <w:gridSpan w:val="2"/>
            <w:tcBorders>
              <w:top w:val="single" w:sz="4" w:space="0" w:color="auto"/>
              <w:bottom w:val="single" w:sz="4" w:space="0" w:color="auto"/>
            </w:tcBorders>
            <w:shd w:val="clear" w:color="auto" w:fill="auto"/>
          </w:tcPr>
          <w:p w14:paraId="23067FCC" w14:textId="69E3CED6" w:rsidR="00A55764" w:rsidRPr="003F7263" w:rsidRDefault="00A55764" w:rsidP="00A55764">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4B6189A1" w14:textId="6382DF7A"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7E9BB21" w14:textId="2EC42F33"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5CBCD26E" w14:textId="3753963D"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1815D7A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06FFEC" w14:textId="1CB76C6B" w:rsidR="00A55764" w:rsidRPr="003F7263" w:rsidRDefault="00A55764" w:rsidP="00A55764">
            <w:pPr>
              <w:spacing w:after="0"/>
              <w:rPr>
                <w:rFonts w:ascii="Arial" w:hAnsi="Arial"/>
                <w:sz w:val="16"/>
                <w:szCs w:val="16"/>
              </w:rPr>
            </w:pPr>
            <w:r w:rsidRPr="00B21C3D">
              <w:rPr>
                <w:rFonts w:ascii="Arial" w:eastAsia="Yu Mincho" w:hAnsi="Arial"/>
                <w:sz w:val="16"/>
                <w:szCs w:val="16"/>
              </w:rPr>
              <w:t>6.3.2.2</w:t>
            </w:r>
          </w:p>
        </w:tc>
        <w:tc>
          <w:tcPr>
            <w:tcW w:w="3501" w:type="dxa"/>
            <w:gridSpan w:val="2"/>
            <w:tcBorders>
              <w:top w:val="single" w:sz="4" w:space="0" w:color="auto"/>
              <w:bottom w:val="single" w:sz="4" w:space="0" w:color="auto"/>
            </w:tcBorders>
            <w:shd w:val="clear" w:color="auto" w:fill="auto"/>
          </w:tcPr>
          <w:p w14:paraId="6494E67D" w14:textId="43C6F892"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3F5B2D84" w14:textId="433ADF9E"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7EDEE35" w14:textId="6B55B7F9" w:rsidR="00A55764" w:rsidRPr="003F7263" w:rsidRDefault="00A55764" w:rsidP="00A55764">
            <w:pPr>
              <w:keepNext/>
              <w:keepLines/>
              <w:spacing w:after="0"/>
              <w:jc w:val="center"/>
              <w:rPr>
                <w:rFonts w:ascii="Arial" w:hAnsi="Arial"/>
                <w:sz w:val="16"/>
              </w:rPr>
            </w:pPr>
            <w:r>
              <w:rPr>
                <w:rFonts w:ascii="Arial" w:hAnsi="Arial" w:cs="Arial"/>
                <w:sz w:val="16"/>
                <w:szCs w:val="16"/>
              </w:rPr>
              <w:t>C234</w:t>
            </w:r>
          </w:p>
        </w:tc>
        <w:tc>
          <w:tcPr>
            <w:tcW w:w="3689" w:type="dxa"/>
            <w:gridSpan w:val="2"/>
            <w:tcBorders>
              <w:top w:val="single" w:sz="4" w:space="0" w:color="auto"/>
              <w:bottom w:val="single" w:sz="4" w:space="0" w:color="auto"/>
            </w:tcBorders>
            <w:shd w:val="clear" w:color="auto" w:fill="auto"/>
          </w:tcPr>
          <w:p w14:paraId="6DD82524" w14:textId="02558DF3" w:rsidR="00A55764" w:rsidRPr="003F7263" w:rsidRDefault="00A55764" w:rsidP="00A55764">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A55764" w:rsidRPr="003F7263" w14:paraId="2E25FD51"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8C6AAE3" w14:textId="27336478" w:rsidR="00A55764" w:rsidRPr="003F7263" w:rsidRDefault="00A55764" w:rsidP="00A55764">
            <w:pPr>
              <w:spacing w:after="0"/>
              <w:rPr>
                <w:rFonts w:ascii="Arial" w:hAnsi="Arial"/>
                <w:sz w:val="16"/>
                <w:szCs w:val="16"/>
              </w:rPr>
            </w:pPr>
            <w:r w:rsidRPr="00B21C3D">
              <w:rPr>
                <w:rFonts w:ascii="Arial" w:eastAsia="Yu Mincho" w:hAnsi="Arial"/>
                <w:sz w:val="16"/>
                <w:szCs w:val="16"/>
              </w:rPr>
              <w:t>6.3.2.3</w:t>
            </w:r>
          </w:p>
        </w:tc>
        <w:tc>
          <w:tcPr>
            <w:tcW w:w="3501" w:type="dxa"/>
            <w:gridSpan w:val="2"/>
            <w:tcBorders>
              <w:top w:val="single" w:sz="4" w:space="0" w:color="auto"/>
              <w:bottom w:val="single" w:sz="4" w:space="0" w:color="auto"/>
            </w:tcBorders>
            <w:shd w:val="clear" w:color="auto" w:fill="auto"/>
          </w:tcPr>
          <w:p w14:paraId="18969179" w14:textId="79A2041E"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63577B9D" w14:textId="5784F067"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E2E19C4" w14:textId="220782DA"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399F44FA" w14:textId="15339A19"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39F9210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C6730B0" w14:textId="77AB6DB2" w:rsidR="00A55764" w:rsidRPr="003F7263" w:rsidRDefault="00A55764" w:rsidP="00A55764">
            <w:pPr>
              <w:spacing w:after="0"/>
              <w:rPr>
                <w:rFonts w:ascii="Arial" w:hAnsi="Arial"/>
                <w:sz w:val="16"/>
                <w:szCs w:val="16"/>
              </w:rPr>
            </w:pPr>
            <w:r w:rsidRPr="00B21C3D">
              <w:rPr>
                <w:rFonts w:ascii="Arial" w:eastAsia="Yu Mincho" w:hAnsi="Arial"/>
                <w:sz w:val="16"/>
                <w:szCs w:val="16"/>
              </w:rPr>
              <w:t>6.3.2.4</w:t>
            </w:r>
          </w:p>
        </w:tc>
        <w:tc>
          <w:tcPr>
            <w:tcW w:w="3501" w:type="dxa"/>
            <w:gridSpan w:val="2"/>
            <w:tcBorders>
              <w:top w:val="single" w:sz="4" w:space="0" w:color="auto"/>
              <w:bottom w:val="single" w:sz="4" w:space="0" w:color="auto"/>
            </w:tcBorders>
            <w:shd w:val="clear" w:color="auto" w:fill="auto"/>
          </w:tcPr>
          <w:p w14:paraId="4DC3C2BA" w14:textId="069C43D9"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
          <w:p w14:paraId="6A123DE6" w14:textId="33E38AD0"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8DD82B6" w14:textId="3B512322"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44EC5802" w14:textId="32BD9376"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7DFC2D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D5F4F78" w14:textId="2DCEF3FB" w:rsidR="00A55764" w:rsidRPr="003F7263" w:rsidRDefault="00A55764" w:rsidP="00A55764">
            <w:pPr>
              <w:spacing w:after="0"/>
              <w:rPr>
                <w:rFonts w:ascii="Arial" w:hAnsi="Arial"/>
                <w:sz w:val="16"/>
                <w:szCs w:val="16"/>
              </w:rPr>
            </w:pPr>
            <w:r w:rsidRPr="00B21C3D">
              <w:rPr>
                <w:rFonts w:ascii="Arial" w:eastAsia="SimSun" w:hAnsi="Arial"/>
                <w:sz w:val="16"/>
                <w:szCs w:val="16"/>
              </w:rPr>
              <w:t>6.3.2.5</w:t>
            </w:r>
          </w:p>
        </w:tc>
        <w:tc>
          <w:tcPr>
            <w:tcW w:w="3501" w:type="dxa"/>
            <w:gridSpan w:val="2"/>
            <w:tcBorders>
              <w:top w:val="single" w:sz="4" w:space="0" w:color="auto"/>
              <w:bottom w:val="single" w:sz="4" w:space="0" w:color="auto"/>
            </w:tcBorders>
            <w:shd w:val="clear" w:color="auto" w:fill="auto"/>
          </w:tcPr>
          <w:p w14:paraId="2C788536" w14:textId="77729D0D"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269B418F" w14:textId="02FFF6C2"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D2ED5BB" w14:textId="30AA2DD8"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78CA250C" w14:textId="0BAD883F"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396E47" w:rsidRPr="003F7263" w14:paraId="29115B1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F5A3082" w14:textId="099B54EC" w:rsidR="00396E47" w:rsidRPr="00B21C3D" w:rsidRDefault="00396E47" w:rsidP="00396E47">
            <w:pPr>
              <w:spacing w:after="0"/>
              <w:rPr>
                <w:rFonts w:ascii="Arial" w:eastAsia="SimSun" w:hAnsi="Arial"/>
                <w:sz w:val="16"/>
                <w:szCs w:val="16"/>
              </w:rPr>
            </w:pPr>
            <w:r w:rsidRPr="00B21C3D">
              <w:rPr>
                <w:rFonts w:ascii="Arial" w:eastAsia="SimSun" w:hAnsi="Arial"/>
                <w:sz w:val="16"/>
                <w:szCs w:val="16"/>
              </w:rPr>
              <w:t>6.3.2.</w:t>
            </w:r>
            <w:r>
              <w:rPr>
                <w:rFonts w:ascii="Arial" w:eastAsia="SimSun" w:hAnsi="Arial"/>
                <w:sz w:val="16"/>
                <w:szCs w:val="16"/>
              </w:rPr>
              <w:t>6</w:t>
            </w:r>
          </w:p>
        </w:tc>
        <w:tc>
          <w:tcPr>
            <w:tcW w:w="3501" w:type="dxa"/>
            <w:gridSpan w:val="2"/>
            <w:tcBorders>
              <w:top w:val="single" w:sz="4" w:space="0" w:color="auto"/>
              <w:bottom w:val="single" w:sz="4" w:space="0" w:color="auto"/>
            </w:tcBorders>
            <w:shd w:val="clear" w:color="auto" w:fill="auto"/>
          </w:tcPr>
          <w:p w14:paraId="5203D5D9" w14:textId="780414A3" w:rsidR="00396E47" w:rsidRPr="00B21C3D" w:rsidRDefault="00396E47" w:rsidP="00396E47">
            <w:pPr>
              <w:spacing w:after="0"/>
              <w:rPr>
                <w:rFonts w:ascii="Arial" w:eastAsia="Yu Mincho" w:hAnsi="Arial"/>
                <w:sz w:val="16"/>
                <w:szCs w:val="16"/>
              </w:rPr>
            </w:pPr>
            <w:r w:rsidRPr="00E52F6F">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782FD1E0" w14:textId="05AABEE3" w:rsidR="00396E47" w:rsidRPr="007A3FBB" w:rsidRDefault="00396E47" w:rsidP="00396E47">
            <w:pPr>
              <w:keepNext/>
              <w:keepLines/>
              <w:spacing w:after="0"/>
              <w:jc w:val="center"/>
              <w:rPr>
                <w:rFonts w:ascii="Arial" w:eastAsia="Yu Mincho"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D937BBB" w14:textId="1DF3E434" w:rsidR="00396E47" w:rsidRPr="007A3FBB" w:rsidRDefault="00396E47" w:rsidP="00396E47">
            <w:pPr>
              <w:keepNext/>
              <w:keepLines/>
              <w:spacing w:after="0"/>
              <w:jc w:val="center"/>
              <w:rPr>
                <w:rFonts w:ascii="Arial" w:eastAsia="Yu Mincho" w:hAnsi="Arial"/>
                <w:sz w:val="16"/>
              </w:rPr>
            </w:pPr>
            <w:r w:rsidRPr="007A3FBB">
              <w:rPr>
                <w:rFonts w:ascii="Arial" w:eastAsia="Yu Mincho" w:hAnsi="Arial"/>
                <w:sz w:val="16"/>
              </w:rPr>
              <w:t>C</w:t>
            </w:r>
            <w:r>
              <w:rPr>
                <w:rFonts w:ascii="Arial" w:eastAsia="Yu Mincho" w:hAnsi="Arial"/>
                <w:sz w:val="16"/>
              </w:rPr>
              <w:t>92</w:t>
            </w:r>
          </w:p>
        </w:tc>
        <w:tc>
          <w:tcPr>
            <w:tcW w:w="3689" w:type="dxa"/>
            <w:gridSpan w:val="2"/>
            <w:tcBorders>
              <w:top w:val="single" w:sz="4" w:space="0" w:color="auto"/>
              <w:bottom w:val="single" w:sz="4" w:space="0" w:color="auto"/>
            </w:tcBorders>
            <w:shd w:val="clear" w:color="auto" w:fill="auto"/>
          </w:tcPr>
          <w:p w14:paraId="7DFE8A6C" w14:textId="01F42F25" w:rsidR="00396E47" w:rsidRPr="007A3FBB" w:rsidRDefault="00396E47" w:rsidP="00396E47">
            <w:pPr>
              <w:spacing w:after="0"/>
              <w:rPr>
                <w:rFonts w:ascii="Arial" w:eastAsia="Yu Mincho" w:hAnsi="Arial"/>
                <w:sz w:val="16"/>
                <w:szCs w:val="16"/>
              </w:rPr>
            </w:pPr>
            <w:r w:rsidRPr="007A3FBB">
              <w:rPr>
                <w:rFonts w:ascii="Arial" w:eastAsia="Yu Mincho" w:hAnsi="Arial"/>
                <w:sz w:val="16"/>
                <w:szCs w:val="16"/>
              </w:rPr>
              <w:t>UEs supporting 5G Core</w:t>
            </w:r>
            <w:r>
              <w:rPr>
                <w:rFonts w:ascii="Arial" w:eastAsia="Yu Mincho" w:hAnsi="Arial"/>
                <w:sz w:val="16"/>
                <w:szCs w:val="16"/>
              </w:rPr>
              <w:t xml:space="preserve"> </w:t>
            </w:r>
            <w:r w:rsidRPr="007A3FBB">
              <w:rPr>
                <w:rFonts w:ascii="Arial" w:eastAsia="SimSun" w:hAnsi="Arial"/>
                <w:sz w:val="16"/>
                <w:szCs w:val="16"/>
              </w:rPr>
              <w:t>and emergency services in NR connected to 5GCN</w:t>
            </w:r>
          </w:p>
        </w:tc>
      </w:tr>
      <w:tr w:rsidR="00A55764" w:rsidRPr="003F7263" w14:paraId="775A04E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C3E08AF"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6.4</w:t>
            </w:r>
          </w:p>
        </w:tc>
        <w:tc>
          <w:tcPr>
            <w:tcW w:w="3501" w:type="dxa"/>
            <w:gridSpan w:val="2"/>
            <w:tcBorders>
              <w:top w:val="single" w:sz="4" w:space="0" w:color="auto"/>
              <w:bottom w:val="single" w:sz="4" w:space="0" w:color="auto"/>
            </w:tcBorders>
            <w:shd w:val="clear" w:color="auto" w:fill="D9D9D9"/>
          </w:tcPr>
          <w:p w14:paraId="32DFF02D"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29EF642" w14:textId="77777777" w:rsidR="00A55764" w:rsidRPr="003F7263" w:rsidRDefault="00A55764" w:rsidP="00A55764">
            <w:pPr>
              <w:spacing w:after="0"/>
              <w:rPr>
                <w:rFonts w:ascii="Arial" w:hAnsi="Arial"/>
                <w:b/>
                <w:color w:val="000000"/>
                <w:sz w:val="16"/>
                <w:szCs w:val="16"/>
              </w:rPr>
            </w:pPr>
          </w:p>
        </w:tc>
      </w:tr>
      <w:tr w:rsidR="00A55764" w:rsidRPr="003F7263" w14:paraId="6B00E06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537A5A2C"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1" w:type="dxa"/>
            <w:gridSpan w:val="2"/>
            <w:tcBorders>
              <w:top w:val="single" w:sz="4" w:space="0" w:color="auto"/>
              <w:bottom w:val="single" w:sz="4" w:space="0" w:color="auto"/>
            </w:tcBorders>
            <w:shd w:val="clear" w:color="auto" w:fill="D9D9D9"/>
          </w:tcPr>
          <w:p w14:paraId="17E21E6E"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7707381E" w14:textId="77777777" w:rsidR="00A55764" w:rsidRPr="003F7263" w:rsidRDefault="00A55764" w:rsidP="00A55764">
            <w:pPr>
              <w:spacing w:after="0"/>
              <w:rPr>
                <w:rFonts w:ascii="Arial" w:hAnsi="Arial"/>
                <w:b/>
                <w:color w:val="000000"/>
                <w:sz w:val="16"/>
                <w:szCs w:val="16"/>
              </w:rPr>
            </w:pPr>
          </w:p>
        </w:tc>
      </w:tr>
      <w:tr w:rsidR="00A55764" w:rsidRPr="003F7263" w14:paraId="3343573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BAD4229" w14:textId="77777777" w:rsidR="00A55764" w:rsidRPr="003F7263" w:rsidRDefault="00A55764" w:rsidP="00A55764">
            <w:pPr>
              <w:spacing w:after="0"/>
              <w:rPr>
                <w:rFonts w:ascii="Arial" w:hAnsi="Arial"/>
                <w:sz w:val="16"/>
                <w:szCs w:val="16"/>
              </w:rPr>
            </w:pPr>
            <w:r w:rsidRPr="003F7263">
              <w:rPr>
                <w:rFonts w:ascii="Arial" w:hAnsi="Arial"/>
                <w:sz w:val="16"/>
                <w:szCs w:val="16"/>
              </w:rPr>
              <w:t>6.4.1.1</w:t>
            </w:r>
          </w:p>
        </w:tc>
        <w:tc>
          <w:tcPr>
            <w:tcW w:w="3501" w:type="dxa"/>
            <w:gridSpan w:val="2"/>
            <w:tcBorders>
              <w:top w:val="single" w:sz="4" w:space="0" w:color="auto"/>
              <w:bottom w:val="single" w:sz="4" w:space="0" w:color="auto"/>
            </w:tcBorders>
            <w:shd w:val="clear" w:color="auto" w:fill="auto"/>
          </w:tcPr>
          <w:p w14:paraId="60CFCCAD" w14:textId="29F472B8" w:rsidR="00A55764" w:rsidRPr="003F7263" w:rsidRDefault="00A55764" w:rsidP="00A55764">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EEBE204" w14:textId="7777777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743BC00B" w14:textId="2AAAC629" w:rsidR="00A55764" w:rsidRPr="003F7263" w:rsidRDefault="00A55764" w:rsidP="00A55764">
            <w:pPr>
              <w:spacing w:after="0"/>
              <w:rPr>
                <w:rFonts w:ascii="Arial" w:hAnsi="Arial"/>
                <w:sz w:val="16"/>
                <w:szCs w:val="16"/>
              </w:rPr>
            </w:pPr>
            <w:r w:rsidRPr="003F7263">
              <w:rPr>
                <w:rFonts w:ascii="Arial" w:hAnsi="Arial"/>
                <w:sz w:val="16"/>
                <w:szCs w:val="16"/>
              </w:rPr>
              <w:t>UEs supporting 5G Core and RRC_INACTIVE</w:t>
            </w:r>
          </w:p>
        </w:tc>
      </w:tr>
      <w:tr w:rsidR="00A55764" w:rsidRPr="003F7263" w14:paraId="3B69E101"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759E24" w14:textId="77777777" w:rsidR="00A55764" w:rsidRPr="003F7263" w:rsidRDefault="00A55764" w:rsidP="00A55764">
            <w:pPr>
              <w:spacing w:after="0"/>
              <w:rPr>
                <w:rFonts w:ascii="Arial" w:hAnsi="Arial"/>
                <w:sz w:val="16"/>
                <w:szCs w:val="16"/>
              </w:rPr>
            </w:pPr>
            <w:r w:rsidRPr="003F7263">
              <w:rPr>
                <w:rFonts w:ascii="Arial" w:hAnsi="Arial"/>
                <w:sz w:val="16"/>
                <w:szCs w:val="16"/>
              </w:rPr>
              <w:t>6.4.1.2</w:t>
            </w:r>
          </w:p>
        </w:tc>
        <w:tc>
          <w:tcPr>
            <w:tcW w:w="3501" w:type="dxa"/>
            <w:gridSpan w:val="2"/>
            <w:tcBorders>
              <w:top w:val="single" w:sz="4" w:space="0" w:color="auto"/>
              <w:bottom w:val="single" w:sz="4" w:space="0" w:color="auto"/>
            </w:tcBorders>
            <w:shd w:val="clear" w:color="auto" w:fill="auto"/>
          </w:tcPr>
          <w:p w14:paraId="704097A7" w14:textId="77777777" w:rsidR="00A55764" w:rsidRPr="003F7263" w:rsidRDefault="00A55764" w:rsidP="00A55764">
            <w:pPr>
              <w:spacing w:after="0"/>
              <w:rPr>
                <w:rFonts w:ascii="Arial" w:hAnsi="Arial"/>
                <w:sz w:val="16"/>
                <w:szCs w:val="16"/>
              </w:rPr>
            </w:pPr>
            <w:r w:rsidRPr="003F7263">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7906D3EE" w14:textId="7777777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3238783F" w14:textId="505512EF" w:rsidR="00A55764" w:rsidRPr="003F7263" w:rsidRDefault="00A55764" w:rsidP="00A55764">
            <w:pPr>
              <w:spacing w:after="0"/>
              <w:rPr>
                <w:rFonts w:ascii="Arial" w:hAnsi="Arial"/>
                <w:sz w:val="16"/>
                <w:szCs w:val="16"/>
              </w:rPr>
            </w:pPr>
            <w:r w:rsidRPr="003F7263">
              <w:rPr>
                <w:rFonts w:ascii="Arial" w:hAnsi="Arial"/>
                <w:sz w:val="16"/>
                <w:szCs w:val="16"/>
              </w:rPr>
              <w:t>UEs supporting 5G Core and RRC_INACTIVE</w:t>
            </w:r>
          </w:p>
        </w:tc>
      </w:tr>
      <w:tr w:rsidR="00A55764" w:rsidRPr="003F7263" w14:paraId="752608D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67E9AE37" w14:textId="77777777" w:rsidR="00A55764" w:rsidRPr="003F7263" w:rsidRDefault="00A55764" w:rsidP="00A55764">
            <w:pPr>
              <w:spacing w:after="0"/>
              <w:rPr>
                <w:rFonts w:ascii="Arial" w:hAnsi="Arial"/>
                <w:b/>
                <w:color w:val="000000"/>
                <w:sz w:val="16"/>
                <w:szCs w:val="16"/>
              </w:rPr>
            </w:pPr>
            <w:r w:rsidRPr="003F7263">
              <w:rPr>
                <w:rFonts w:ascii="Arial" w:hAnsi="Arial"/>
                <w:b/>
                <w:bCs/>
                <w:color w:val="000000"/>
                <w:sz w:val="16"/>
                <w:szCs w:val="16"/>
              </w:rPr>
              <w:t>6.4.2</w:t>
            </w:r>
          </w:p>
        </w:tc>
        <w:tc>
          <w:tcPr>
            <w:tcW w:w="3501" w:type="dxa"/>
            <w:gridSpan w:val="2"/>
            <w:tcBorders>
              <w:top w:val="single" w:sz="4" w:space="0" w:color="auto"/>
              <w:bottom w:val="single" w:sz="4" w:space="0" w:color="auto"/>
            </w:tcBorders>
            <w:shd w:val="clear" w:color="auto" w:fill="D9D9D9"/>
          </w:tcPr>
          <w:p w14:paraId="0ACD5F6E" w14:textId="10E16793"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03D2C493"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741F7059" w14:textId="77777777" w:rsidR="00A55764" w:rsidRPr="003F7263" w:rsidRDefault="00A55764" w:rsidP="00A55764">
            <w:pPr>
              <w:spacing w:after="0"/>
              <w:rPr>
                <w:rFonts w:ascii="Arial" w:hAnsi="Arial"/>
                <w:b/>
                <w:color w:val="000000"/>
                <w:sz w:val="16"/>
                <w:szCs w:val="16"/>
              </w:rPr>
            </w:pPr>
          </w:p>
        </w:tc>
      </w:tr>
      <w:tr w:rsidR="00A55764" w:rsidRPr="003F7263" w14:paraId="11F69D9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F2EA395"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6.4.2.1</w:t>
            </w:r>
          </w:p>
        </w:tc>
        <w:tc>
          <w:tcPr>
            <w:tcW w:w="3501" w:type="dxa"/>
            <w:gridSpan w:val="2"/>
            <w:tcBorders>
              <w:top w:val="single" w:sz="4" w:space="0" w:color="auto"/>
              <w:bottom w:val="single" w:sz="4" w:space="0" w:color="auto"/>
            </w:tcBorders>
            <w:shd w:val="clear" w:color="auto" w:fill="auto"/>
          </w:tcPr>
          <w:p w14:paraId="4B4665DE" w14:textId="61E74D0D"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4D6AB6E0" w14:textId="0E5B6356"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55764" w:rsidRPr="003F7263" w14:paraId="2005289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D08B17A"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6.4.2.2</w:t>
            </w:r>
          </w:p>
        </w:tc>
        <w:tc>
          <w:tcPr>
            <w:tcW w:w="3501" w:type="dxa"/>
            <w:gridSpan w:val="2"/>
            <w:tcBorders>
              <w:top w:val="single" w:sz="4" w:space="0" w:color="auto"/>
              <w:bottom w:val="single" w:sz="4" w:space="0" w:color="auto"/>
            </w:tcBorders>
            <w:shd w:val="clear" w:color="auto" w:fill="auto"/>
          </w:tcPr>
          <w:p w14:paraId="118D6652"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 xml:space="preserve">Inter-frequency cell reselection according to </w:t>
            </w:r>
            <w:r w:rsidRPr="003F7263">
              <w:rPr>
                <w:rFonts w:ascii="Arial" w:hAnsi="Arial"/>
                <w:color w:val="000000"/>
                <w:sz w:val="16"/>
                <w:szCs w:val="16"/>
              </w:rPr>
              <w:lastRenderedPageBreak/>
              <w:t>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lastRenderedPageBreak/>
              <w:t>Rel-15</w:t>
            </w:r>
          </w:p>
        </w:tc>
        <w:tc>
          <w:tcPr>
            <w:tcW w:w="1170" w:type="dxa"/>
            <w:gridSpan w:val="2"/>
            <w:tcBorders>
              <w:top w:val="single" w:sz="4" w:space="0" w:color="auto"/>
              <w:bottom w:val="single" w:sz="4" w:space="0" w:color="auto"/>
            </w:tcBorders>
            <w:shd w:val="clear" w:color="auto" w:fill="auto"/>
          </w:tcPr>
          <w:p w14:paraId="711449F7" w14:textId="23A9DBC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3266778D" w14:textId="6B8C65DB"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4E4157" w:rsidRPr="003F7263" w14:paraId="62A415B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7279F5A" w14:textId="4DF4A4CF" w:rsidR="004E4157" w:rsidRPr="003F7263" w:rsidRDefault="004E4157" w:rsidP="004E4157">
            <w:pPr>
              <w:spacing w:after="0"/>
              <w:rPr>
                <w:rFonts w:ascii="Arial" w:hAnsi="Arial"/>
                <w:color w:val="000000"/>
                <w:sz w:val="16"/>
                <w:szCs w:val="16"/>
              </w:rPr>
            </w:pPr>
            <w:r>
              <w:rPr>
                <w:rFonts w:ascii="Arial" w:hAnsi="Arial" w:hint="eastAsia"/>
                <w:color w:val="000000"/>
                <w:sz w:val="16"/>
                <w:szCs w:val="16"/>
                <w:lang w:eastAsia="zh-CN"/>
              </w:rPr>
              <w:t>6.</w:t>
            </w:r>
            <w:r>
              <w:rPr>
                <w:rFonts w:ascii="Arial" w:hAnsi="Arial"/>
                <w:color w:val="000000"/>
                <w:sz w:val="16"/>
                <w:szCs w:val="16"/>
                <w:lang w:eastAsia="zh-CN"/>
              </w:rPr>
              <w:t>4.2.3</w:t>
            </w:r>
          </w:p>
        </w:tc>
        <w:tc>
          <w:tcPr>
            <w:tcW w:w="3501" w:type="dxa"/>
            <w:gridSpan w:val="2"/>
            <w:tcBorders>
              <w:top w:val="single" w:sz="4" w:space="0" w:color="auto"/>
              <w:bottom w:val="single" w:sz="4" w:space="0" w:color="auto"/>
            </w:tcBorders>
            <w:shd w:val="clear" w:color="auto" w:fill="auto"/>
          </w:tcPr>
          <w:p w14:paraId="061917BD" w14:textId="786761BD" w:rsidR="004E4157" w:rsidRPr="003F7263" w:rsidRDefault="004E4157" w:rsidP="004E4157">
            <w:pPr>
              <w:spacing w:after="0"/>
              <w:rPr>
                <w:rFonts w:ascii="Arial" w:hAnsi="Arial"/>
                <w:color w:val="000000"/>
                <w:sz w:val="16"/>
                <w:szCs w:val="16"/>
              </w:rPr>
            </w:pPr>
            <w:r>
              <w:rPr>
                <w:rFonts w:ascii="Arial" w:hAnsi="Arial"/>
                <w:color w:val="000000"/>
                <w:sz w:val="16"/>
                <w:szCs w:val="16"/>
              </w:rPr>
              <w:t>Slice-based cell reselection in RRC_INACTIVE state / Re-</w:t>
            </w:r>
            <w:r w:rsidR="008A76E2">
              <w:rPr>
                <w:rFonts w:ascii="Arial" w:hAnsi="Arial"/>
                <w:color w:val="000000"/>
                <w:sz w:val="16"/>
                <w:szCs w:val="16"/>
              </w:rPr>
              <w:t>selection</w:t>
            </w:r>
            <w:r>
              <w:rPr>
                <w:rFonts w:ascii="Arial" w:hAnsi="Arial"/>
                <w:color w:val="000000"/>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0BB0718C" w14:textId="2BB41322" w:rsidR="004E4157" w:rsidRPr="003F7263" w:rsidRDefault="004E4157" w:rsidP="004E4157">
            <w:pPr>
              <w:keepNext/>
              <w:keepLines/>
              <w:tabs>
                <w:tab w:val="center" w:pos="337"/>
              </w:tabs>
              <w:spacing w:after="0"/>
              <w:jc w:val="center"/>
              <w:rPr>
                <w:rFonts w:ascii="Arial" w:hAnsi="Arial"/>
                <w:color w:val="000000"/>
                <w:sz w:val="16"/>
                <w:szCs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B00D111" w14:textId="3EDA7C86" w:rsidR="004E4157" w:rsidRPr="003F7263" w:rsidRDefault="004E4157" w:rsidP="004E4157">
            <w:pPr>
              <w:keepNext/>
              <w:keepLines/>
              <w:spacing w:after="0"/>
              <w:jc w:val="center"/>
              <w:rPr>
                <w:rFonts w:ascii="Arial" w:hAnsi="Arial"/>
                <w:color w:val="000000"/>
                <w:sz w:val="16"/>
                <w:szCs w:val="16"/>
              </w:rPr>
            </w:pPr>
            <w:r>
              <w:rPr>
                <w:rFonts w:ascii="Arial" w:hAnsi="Arial"/>
                <w:sz w:val="16"/>
                <w:lang w:eastAsia="zh-CN"/>
              </w:rPr>
              <w:t>C241</w:t>
            </w:r>
          </w:p>
        </w:tc>
        <w:tc>
          <w:tcPr>
            <w:tcW w:w="3689" w:type="dxa"/>
            <w:gridSpan w:val="2"/>
            <w:tcBorders>
              <w:top w:val="single" w:sz="4" w:space="0" w:color="auto"/>
              <w:bottom w:val="single" w:sz="4" w:space="0" w:color="auto"/>
            </w:tcBorders>
            <w:shd w:val="clear" w:color="auto" w:fill="auto"/>
          </w:tcPr>
          <w:p w14:paraId="39613E69" w14:textId="0828D2E9" w:rsidR="004E4157" w:rsidRPr="003F7263" w:rsidRDefault="004E4157" w:rsidP="004E4157">
            <w:pPr>
              <w:spacing w:after="0"/>
              <w:rPr>
                <w:rFonts w:ascii="Arial" w:hAnsi="Arial"/>
                <w:color w:val="000000"/>
                <w:sz w:val="16"/>
                <w:szCs w:val="16"/>
              </w:rPr>
            </w:pPr>
            <w:r>
              <w:rPr>
                <w:rFonts w:ascii="Arial" w:hAnsi="Arial"/>
                <w:color w:val="000000"/>
                <w:sz w:val="16"/>
                <w:szCs w:val="16"/>
              </w:rPr>
              <w:t>UEs supporting 5G Core</w:t>
            </w:r>
            <w:r>
              <w:rPr>
                <w:rFonts w:ascii="Arial" w:hAnsi="Arial"/>
                <w:sz w:val="16"/>
                <w:szCs w:val="16"/>
              </w:rPr>
              <w:t xml:space="preserve"> and RRC_INACTIVE and slice based cell reselection</w:t>
            </w:r>
          </w:p>
        </w:tc>
      </w:tr>
      <w:tr w:rsidR="00A55764" w:rsidRPr="003F7263" w14:paraId="2A56E72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0F26CC4" w14:textId="77777777" w:rsidR="00A55764" w:rsidRPr="003F7263" w:rsidRDefault="00A55764" w:rsidP="00A55764">
            <w:pPr>
              <w:spacing w:after="0"/>
              <w:rPr>
                <w:rFonts w:ascii="Arial" w:hAnsi="Arial"/>
                <w:color w:val="000000"/>
                <w:sz w:val="16"/>
                <w:szCs w:val="16"/>
              </w:rPr>
            </w:pPr>
            <w:r w:rsidRPr="003F7263">
              <w:rPr>
                <w:rFonts w:ascii="Arial" w:hAnsi="Arial"/>
                <w:b/>
                <w:bCs/>
                <w:color w:val="000000"/>
                <w:sz w:val="16"/>
                <w:szCs w:val="16"/>
              </w:rPr>
              <w:t>6.4.3</w:t>
            </w:r>
          </w:p>
        </w:tc>
        <w:tc>
          <w:tcPr>
            <w:tcW w:w="3501" w:type="dxa"/>
            <w:gridSpan w:val="2"/>
            <w:tcBorders>
              <w:top w:val="single" w:sz="4" w:space="0" w:color="auto"/>
              <w:bottom w:val="single" w:sz="4" w:space="0" w:color="auto"/>
            </w:tcBorders>
            <w:shd w:val="clear" w:color="auto" w:fill="D9D9D9"/>
          </w:tcPr>
          <w:p w14:paraId="6F435B1D" w14:textId="77777777" w:rsidR="00A55764" w:rsidRPr="003F7263" w:rsidRDefault="00A55764" w:rsidP="00A55764">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60B656B"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E3E7EE0"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3E9662BE" w14:textId="77777777" w:rsidR="00A55764" w:rsidRPr="003F7263" w:rsidRDefault="00A55764" w:rsidP="00A55764">
            <w:pPr>
              <w:spacing w:after="0"/>
              <w:rPr>
                <w:rFonts w:ascii="Arial" w:hAnsi="Arial"/>
                <w:color w:val="000000"/>
                <w:sz w:val="16"/>
                <w:szCs w:val="16"/>
              </w:rPr>
            </w:pPr>
          </w:p>
        </w:tc>
      </w:tr>
      <w:tr w:rsidR="00A55764" w:rsidRPr="003F7263" w14:paraId="0F6BAE3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2EF35C9"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6.4.3.1</w:t>
            </w:r>
          </w:p>
        </w:tc>
        <w:tc>
          <w:tcPr>
            <w:tcW w:w="3501" w:type="dxa"/>
            <w:gridSpan w:val="2"/>
            <w:tcBorders>
              <w:top w:val="single" w:sz="4" w:space="0" w:color="auto"/>
              <w:bottom w:val="single" w:sz="4" w:space="0" w:color="auto"/>
            </w:tcBorders>
            <w:shd w:val="clear" w:color="auto" w:fill="auto"/>
          </w:tcPr>
          <w:p w14:paraId="0DEF3FB5" w14:textId="5A305571"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2E6BB482"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9" w:type="dxa"/>
            <w:gridSpan w:val="2"/>
            <w:tcBorders>
              <w:top w:val="single" w:sz="4" w:space="0" w:color="auto"/>
              <w:bottom w:val="single" w:sz="4" w:space="0" w:color="auto"/>
            </w:tcBorders>
            <w:shd w:val="clear" w:color="auto" w:fill="auto"/>
          </w:tcPr>
          <w:p w14:paraId="02A1ACB8" w14:textId="6111F2F3"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55764" w:rsidRPr="003F7263" w14:paraId="1650168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40614E61" w14:textId="7C0E754C" w:rsidR="00A55764" w:rsidRPr="003F7263" w:rsidRDefault="00A55764" w:rsidP="00A55764">
            <w:pPr>
              <w:spacing w:after="0"/>
              <w:rPr>
                <w:rFonts w:ascii="Arial" w:hAnsi="Arial"/>
                <w:color w:val="000000"/>
                <w:sz w:val="16"/>
                <w:szCs w:val="16"/>
              </w:rPr>
            </w:pPr>
            <w:r w:rsidRPr="003F7263">
              <w:rPr>
                <w:rFonts w:ascii="Arial" w:hAnsi="Arial"/>
                <w:b/>
                <w:bCs/>
                <w:color w:val="000000"/>
                <w:sz w:val="16"/>
                <w:szCs w:val="16"/>
              </w:rPr>
              <w:t>6.5</w:t>
            </w:r>
          </w:p>
        </w:tc>
        <w:tc>
          <w:tcPr>
            <w:tcW w:w="3501" w:type="dxa"/>
            <w:gridSpan w:val="2"/>
            <w:tcBorders>
              <w:top w:val="single" w:sz="4" w:space="0" w:color="auto"/>
              <w:bottom w:val="single" w:sz="4" w:space="0" w:color="auto"/>
            </w:tcBorders>
            <w:shd w:val="clear" w:color="auto" w:fill="D9D9D9"/>
          </w:tcPr>
          <w:p w14:paraId="7008B34E" w14:textId="51B6CEC8" w:rsidR="00A55764" w:rsidRPr="003F7263" w:rsidRDefault="00A55764" w:rsidP="00A55764">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8D3AFE6"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C0FC813"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47B393F" w14:textId="77777777" w:rsidR="00A55764" w:rsidRPr="003F7263" w:rsidRDefault="00A55764" w:rsidP="00A55764">
            <w:pPr>
              <w:spacing w:after="0"/>
              <w:rPr>
                <w:rFonts w:ascii="Arial" w:hAnsi="Arial"/>
                <w:color w:val="000000"/>
                <w:sz w:val="16"/>
                <w:szCs w:val="16"/>
              </w:rPr>
            </w:pPr>
          </w:p>
        </w:tc>
      </w:tr>
      <w:tr w:rsidR="00A55764" w:rsidRPr="003F7263" w14:paraId="30CDA5C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73B82CC3" w14:textId="6D27B754" w:rsidR="00A55764" w:rsidRPr="003F7263" w:rsidRDefault="00A55764" w:rsidP="00A55764">
            <w:pPr>
              <w:spacing w:after="0"/>
              <w:rPr>
                <w:rFonts w:ascii="Arial" w:hAnsi="Arial"/>
                <w:color w:val="000000"/>
                <w:sz w:val="16"/>
                <w:szCs w:val="16"/>
              </w:rPr>
            </w:pPr>
            <w:r w:rsidRPr="003F7263">
              <w:rPr>
                <w:rFonts w:ascii="Arial" w:hAnsi="Arial"/>
                <w:b/>
                <w:sz w:val="16"/>
                <w:szCs w:val="16"/>
              </w:rPr>
              <w:t>6.5.1</w:t>
            </w:r>
          </w:p>
        </w:tc>
        <w:tc>
          <w:tcPr>
            <w:tcW w:w="3501" w:type="dxa"/>
            <w:gridSpan w:val="2"/>
            <w:tcBorders>
              <w:top w:val="single" w:sz="4" w:space="0" w:color="auto"/>
              <w:bottom w:val="single" w:sz="4" w:space="0" w:color="auto"/>
            </w:tcBorders>
            <w:shd w:val="clear" w:color="auto" w:fill="D9D9D9"/>
          </w:tcPr>
          <w:p w14:paraId="7B9A2C46" w14:textId="27B10834" w:rsidR="00A55764" w:rsidRPr="003F7263" w:rsidRDefault="00A55764" w:rsidP="00A55764">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4A167F2"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F1DAC1F"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060E8BE" w14:textId="77777777" w:rsidR="00A55764" w:rsidRPr="003F7263" w:rsidRDefault="00A55764" w:rsidP="00A55764">
            <w:pPr>
              <w:spacing w:after="0"/>
              <w:rPr>
                <w:rFonts w:ascii="Arial" w:hAnsi="Arial"/>
                <w:color w:val="000000"/>
                <w:sz w:val="16"/>
                <w:szCs w:val="16"/>
              </w:rPr>
            </w:pPr>
          </w:p>
        </w:tc>
      </w:tr>
      <w:tr w:rsidR="00A55764" w:rsidRPr="003F7263" w14:paraId="7339AAD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52080E5" w14:textId="4D9481F1" w:rsidR="00A55764" w:rsidRPr="003F7263" w:rsidRDefault="00A55764" w:rsidP="00A55764">
            <w:pPr>
              <w:spacing w:after="0"/>
              <w:rPr>
                <w:rFonts w:ascii="Arial" w:hAnsi="Arial"/>
                <w:color w:val="000000"/>
                <w:sz w:val="16"/>
                <w:szCs w:val="16"/>
              </w:rPr>
            </w:pPr>
            <w:r w:rsidRPr="003F7263">
              <w:rPr>
                <w:rFonts w:ascii="Arial" w:hAnsi="Arial"/>
                <w:sz w:val="16"/>
                <w:szCs w:val="16"/>
              </w:rPr>
              <w:t>6.5.1.1</w:t>
            </w:r>
          </w:p>
        </w:tc>
        <w:tc>
          <w:tcPr>
            <w:tcW w:w="3501" w:type="dxa"/>
            <w:gridSpan w:val="2"/>
            <w:tcBorders>
              <w:top w:val="single" w:sz="4" w:space="0" w:color="auto"/>
              <w:bottom w:val="single" w:sz="4" w:space="0" w:color="auto"/>
            </w:tcBorders>
            <w:shd w:val="clear" w:color="auto" w:fill="auto"/>
          </w:tcPr>
          <w:p w14:paraId="5AFDB61E" w14:textId="5549C63A" w:rsidR="00A55764" w:rsidRPr="003F7263" w:rsidRDefault="00A55764" w:rsidP="00A55764">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52409070" w14:textId="0A468A72"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1F1F5FA" w14:textId="4F39F60E"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0A7630C5" w14:textId="7DA14B3A"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SNPN</w:t>
            </w:r>
          </w:p>
        </w:tc>
      </w:tr>
      <w:tr w:rsidR="00A55764" w:rsidRPr="003F7263" w14:paraId="116834AD"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47205C7" w14:textId="2FCFEF99" w:rsidR="00A55764" w:rsidRPr="003F7263" w:rsidRDefault="00A55764" w:rsidP="00A55764">
            <w:pPr>
              <w:spacing w:after="0"/>
              <w:rPr>
                <w:rFonts w:ascii="Arial" w:hAnsi="Arial"/>
                <w:color w:val="000000"/>
                <w:sz w:val="16"/>
                <w:szCs w:val="16"/>
              </w:rPr>
            </w:pPr>
            <w:r w:rsidRPr="003F7263">
              <w:rPr>
                <w:rFonts w:ascii="Arial" w:hAnsi="Arial"/>
                <w:sz w:val="16"/>
                <w:szCs w:val="16"/>
              </w:rPr>
              <w:t>6.5.1.2</w:t>
            </w:r>
          </w:p>
        </w:tc>
        <w:tc>
          <w:tcPr>
            <w:tcW w:w="3501" w:type="dxa"/>
            <w:gridSpan w:val="2"/>
            <w:tcBorders>
              <w:top w:val="single" w:sz="4" w:space="0" w:color="auto"/>
              <w:bottom w:val="single" w:sz="4" w:space="0" w:color="auto"/>
            </w:tcBorders>
            <w:shd w:val="clear" w:color="auto" w:fill="auto"/>
          </w:tcPr>
          <w:p w14:paraId="15546947" w14:textId="5727A06A" w:rsidR="00A55764" w:rsidRPr="003F7263" w:rsidRDefault="00A55764" w:rsidP="00A55764">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6257954B" w14:textId="2641E890"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07498B" w14:textId="49839EEC"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139D3789" w14:textId="5974AFEE"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SNPN</w:t>
            </w:r>
          </w:p>
        </w:tc>
      </w:tr>
      <w:tr w:rsidR="00A55764" w:rsidRPr="003F7263" w14:paraId="5885025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3431CDC" w14:textId="50C4BEF9" w:rsidR="00A55764" w:rsidRPr="003F7263" w:rsidRDefault="00A55764" w:rsidP="00A55764">
            <w:pPr>
              <w:spacing w:after="0"/>
              <w:rPr>
                <w:rFonts w:ascii="Arial" w:hAnsi="Arial"/>
                <w:sz w:val="16"/>
                <w:szCs w:val="16"/>
              </w:rPr>
            </w:pPr>
            <w:r w:rsidRPr="003F7263">
              <w:rPr>
                <w:rFonts w:ascii="Arial" w:hAnsi="Arial"/>
                <w:sz w:val="16"/>
                <w:szCs w:val="16"/>
              </w:rPr>
              <w:t>6.5.1.3</w:t>
            </w:r>
          </w:p>
        </w:tc>
        <w:tc>
          <w:tcPr>
            <w:tcW w:w="3501" w:type="dxa"/>
            <w:gridSpan w:val="2"/>
            <w:tcBorders>
              <w:top w:val="single" w:sz="4" w:space="0" w:color="auto"/>
              <w:bottom w:val="single" w:sz="4" w:space="0" w:color="auto"/>
            </w:tcBorders>
            <w:shd w:val="clear" w:color="auto" w:fill="auto"/>
          </w:tcPr>
          <w:p w14:paraId="60B6DA51" w14:textId="26DF2AFA" w:rsidR="00A55764" w:rsidRPr="003F7263" w:rsidRDefault="00A55764" w:rsidP="00A55764">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1E250AE" w14:textId="5A808E76"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3E1BB2" w14:textId="731E15CB"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9" w:type="dxa"/>
            <w:gridSpan w:val="2"/>
            <w:tcBorders>
              <w:top w:val="single" w:sz="4" w:space="0" w:color="auto"/>
              <w:bottom w:val="single" w:sz="4" w:space="0" w:color="auto"/>
            </w:tcBorders>
            <w:shd w:val="clear" w:color="auto" w:fill="auto"/>
          </w:tcPr>
          <w:p w14:paraId="63B95880" w14:textId="6ABE4EB0" w:rsidR="00A55764" w:rsidRPr="003F7263" w:rsidRDefault="00A55764" w:rsidP="00A55764">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55764" w:rsidRPr="003F7263" w14:paraId="3D97E1A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07E699A" w14:textId="6C8E2263" w:rsidR="00A55764" w:rsidRPr="003F7263" w:rsidRDefault="00A55764" w:rsidP="00A55764">
            <w:pPr>
              <w:spacing w:after="0"/>
              <w:rPr>
                <w:rFonts w:ascii="Arial" w:hAnsi="Arial"/>
                <w:color w:val="000000"/>
                <w:sz w:val="16"/>
                <w:szCs w:val="16"/>
              </w:rPr>
            </w:pPr>
            <w:r w:rsidRPr="003F7263">
              <w:rPr>
                <w:rFonts w:ascii="Arial" w:hAnsi="Arial"/>
                <w:b/>
                <w:sz w:val="16"/>
                <w:szCs w:val="16"/>
              </w:rPr>
              <w:t>6.5.2</w:t>
            </w:r>
          </w:p>
        </w:tc>
        <w:tc>
          <w:tcPr>
            <w:tcW w:w="3501" w:type="dxa"/>
            <w:gridSpan w:val="2"/>
            <w:tcBorders>
              <w:top w:val="single" w:sz="4" w:space="0" w:color="auto"/>
              <w:bottom w:val="single" w:sz="4" w:space="0" w:color="auto"/>
            </w:tcBorders>
            <w:shd w:val="clear" w:color="auto" w:fill="D9D9D9"/>
          </w:tcPr>
          <w:p w14:paraId="7CA61195" w14:textId="23CA2382" w:rsidR="00A55764" w:rsidRPr="003F7263" w:rsidRDefault="00A55764" w:rsidP="00A55764">
            <w:pPr>
              <w:spacing w:after="0"/>
              <w:rPr>
                <w:rFonts w:ascii="Arial" w:hAnsi="Arial"/>
                <w:color w:val="000000"/>
                <w:sz w:val="16"/>
                <w:szCs w:val="16"/>
              </w:rPr>
            </w:pPr>
            <w:r w:rsidRPr="003F7263">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09FD7CC4"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CA81397"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37045E06" w14:textId="77777777" w:rsidR="00A55764" w:rsidRPr="003F7263" w:rsidRDefault="00A55764" w:rsidP="00A55764">
            <w:pPr>
              <w:spacing w:after="0"/>
              <w:rPr>
                <w:rFonts w:ascii="Arial" w:hAnsi="Arial"/>
                <w:color w:val="000000"/>
                <w:sz w:val="16"/>
                <w:szCs w:val="16"/>
              </w:rPr>
            </w:pPr>
          </w:p>
        </w:tc>
      </w:tr>
      <w:tr w:rsidR="00A55764" w:rsidRPr="003F7263" w14:paraId="1FBBA8A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D5A2DA1" w14:textId="1CC0E94D" w:rsidR="00A55764" w:rsidRPr="003F7263" w:rsidRDefault="00A55764" w:rsidP="00A55764">
            <w:pPr>
              <w:spacing w:after="0"/>
              <w:rPr>
                <w:rFonts w:ascii="Arial" w:hAnsi="Arial"/>
                <w:color w:val="000000"/>
                <w:sz w:val="16"/>
                <w:szCs w:val="16"/>
              </w:rPr>
            </w:pPr>
            <w:r w:rsidRPr="003F7263">
              <w:rPr>
                <w:rFonts w:ascii="Arial" w:hAnsi="Arial"/>
                <w:sz w:val="16"/>
                <w:szCs w:val="16"/>
              </w:rPr>
              <w:t>6.5.2.1</w:t>
            </w:r>
          </w:p>
        </w:tc>
        <w:tc>
          <w:tcPr>
            <w:tcW w:w="3501" w:type="dxa"/>
            <w:gridSpan w:val="2"/>
            <w:tcBorders>
              <w:top w:val="single" w:sz="4" w:space="0" w:color="auto"/>
              <w:bottom w:val="single" w:sz="4" w:space="0" w:color="auto"/>
            </w:tcBorders>
            <w:shd w:val="clear" w:color="auto" w:fill="auto"/>
          </w:tcPr>
          <w:p w14:paraId="17955846" w14:textId="2FC2F5DB" w:rsidR="00A55764" w:rsidRPr="003F7263" w:rsidRDefault="00A55764" w:rsidP="00A55764">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76846A7" w14:textId="655EA5F4"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6B4A9C" w14:textId="7B1161D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6D1A299F" w14:textId="64E3A45C"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CAG</w:t>
            </w:r>
          </w:p>
        </w:tc>
      </w:tr>
      <w:tr w:rsidR="00A55764" w:rsidRPr="003F7263" w14:paraId="7775A38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C2EB540" w14:textId="0C25583C" w:rsidR="00A55764" w:rsidRPr="003F7263" w:rsidRDefault="00A55764" w:rsidP="00A55764">
            <w:pPr>
              <w:spacing w:after="0"/>
              <w:rPr>
                <w:rFonts w:ascii="Arial" w:hAnsi="Arial"/>
                <w:color w:val="000000"/>
                <w:sz w:val="16"/>
                <w:szCs w:val="16"/>
              </w:rPr>
            </w:pPr>
            <w:r w:rsidRPr="003F7263">
              <w:rPr>
                <w:rFonts w:ascii="Arial" w:hAnsi="Arial"/>
                <w:sz w:val="16"/>
                <w:szCs w:val="16"/>
              </w:rPr>
              <w:t>6.5.2.2</w:t>
            </w:r>
          </w:p>
        </w:tc>
        <w:tc>
          <w:tcPr>
            <w:tcW w:w="3501" w:type="dxa"/>
            <w:gridSpan w:val="2"/>
            <w:tcBorders>
              <w:top w:val="single" w:sz="4" w:space="0" w:color="auto"/>
              <w:bottom w:val="single" w:sz="4" w:space="0" w:color="auto"/>
            </w:tcBorders>
            <w:shd w:val="clear" w:color="auto" w:fill="auto"/>
          </w:tcPr>
          <w:p w14:paraId="56EC38E8" w14:textId="0FB69E1D" w:rsidR="00A55764" w:rsidRPr="003F7263" w:rsidRDefault="00A55764" w:rsidP="00A55764">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F500269" w14:textId="6BDC675E"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B793FB9" w14:textId="01768121"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58E8448" w14:textId="3A448BC1"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CAG</w:t>
            </w:r>
          </w:p>
        </w:tc>
      </w:tr>
      <w:tr w:rsidR="00A55764" w:rsidRPr="003F7263" w14:paraId="4DD950D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8E70E04" w14:textId="16ACF10E" w:rsidR="00A55764" w:rsidRPr="003F7263" w:rsidRDefault="00A55764" w:rsidP="00A55764">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1" w:type="dxa"/>
            <w:gridSpan w:val="2"/>
            <w:tcBorders>
              <w:top w:val="single" w:sz="4" w:space="0" w:color="auto"/>
              <w:bottom w:val="single" w:sz="4" w:space="0" w:color="auto"/>
            </w:tcBorders>
            <w:shd w:val="clear" w:color="auto" w:fill="auto"/>
          </w:tcPr>
          <w:p w14:paraId="13118879" w14:textId="03A876B6" w:rsidR="00A55764" w:rsidRPr="003F7263" w:rsidRDefault="00A55764" w:rsidP="00A55764">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22AD3558" w14:textId="70DEE8AD"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9E42AF6" w14:textId="3291166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1510FD5" w14:textId="03155A71"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w:t>
            </w:r>
          </w:p>
        </w:tc>
      </w:tr>
      <w:tr w:rsidR="00A55764" w:rsidRPr="003F7263" w14:paraId="2625242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ACC5744" w14:textId="2E002C0A" w:rsidR="00A55764" w:rsidRPr="003F7263" w:rsidRDefault="00A55764" w:rsidP="00A55764">
            <w:pPr>
              <w:spacing w:after="0"/>
              <w:rPr>
                <w:rFonts w:ascii="Arial" w:hAnsi="Arial"/>
                <w:sz w:val="16"/>
                <w:szCs w:val="16"/>
              </w:rPr>
            </w:pPr>
            <w:r w:rsidRPr="003F7263">
              <w:rPr>
                <w:rFonts w:ascii="Arial" w:hAnsi="Arial"/>
                <w:sz w:val="16"/>
                <w:szCs w:val="16"/>
              </w:rPr>
              <w:t>6.5.2.4</w:t>
            </w:r>
          </w:p>
        </w:tc>
        <w:tc>
          <w:tcPr>
            <w:tcW w:w="3501" w:type="dxa"/>
            <w:gridSpan w:val="2"/>
            <w:tcBorders>
              <w:top w:val="single" w:sz="4" w:space="0" w:color="auto"/>
              <w:bottom w:val="single" w:sz="4" w:space="0" w:color="auto"/>
            </w:tcBorders>
            <w:shd w:val="clear" w:color="auto" w:fill="auto"/>
          </w:tcPr>
          <w:p w14:paraId="7C3C9069" w14:textId="57A63A32" w:rsidR="00A55764" w:rsidRPr="003F7263" w:rsidRDefault="00A55764" w:rsidP="00A55764">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3A7CFBA3" w14:textId="1F1383B5"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7CE80D7" w14:textId="71209DA0"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9" w:type="dxa"/>
            <w:gridSpan w:val="2"/>
            <w:tcBorders>
              <w:top w:val="single" w:sz="4" w:space="0" w:color="auto"/>
              <w:bottom w:val="single" w:sz="4" w:space="0" w:color="auto"/>
            </w:tcBorders>
            <w:shd w:val="clear" w:color="auto" w:fill="auto"/>
          </w:tcPr>
          <w:p w14:paraId="7831B622" w14:textId="6D6C6527"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 and Autonomous search function on NR</w:t>
            </w:r>
          </w:p>
        </w:tc>
      </w:tr>
      <w:tr w:rsidR="00A55764" w:rsidRPr="003F7263" w14:paraId="04F07A51"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6ED70E82" w14:textId="77777777" w:rsidR="00A55764" w:rsidRPr="003F7263" w:rsidRDefault="00A55764" w:rsidP="00A55764">
            <w:pPr>
              <w:spacing w:after="0"/>
              <w:rPr>
                <w:rFonts w:ascii="Arial" w:hAnsi="Arial"/>
                <w:sz w:val="16"/>
                <w:szCs w:val="16"/>
              </w:rPr>
            </w:pPr>
            <w:r>
              <w:rPr>
                <w:rFonts w:ascii="Arial" w:hAnsi="Arial"/>
                <w:sz w:val="16"/>
                <w:szCs w:val="16"/>
              </w:rPr>
              <w:t>6.5.2.5</w:t>
            </w:r>
          </w:p>
        </w:tc>
        <w:tc>
          <w:tcPr>
            <w:tcW w:w="3501" w:type="dxa"/>
            <w:gridSpan w:val="2"/>
            <w:tcBorders>
              <w:top w:val="single" w:sz="4" w:space="0" w:color="auto"/>
              <w:bottom w:val="single" w:sz="4" w:space="0" w:color="auto"/>
            </w:tcBorders>
            <w:shd w:val="clear" w:color="auto" w:fill="auto"/>
          </w:tcPr>
          <w:p w14:paraId="4B54807F" w14:textId="77777777" w:rsidR="00A55764" w:rsidRPr="003F7263" w:rsidRDefault="00A55764" w:rsidP="00A55764">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D257F0"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378456D3"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6B039ED0" w14:textId="77777777" w:rsidR="00A55764" w:rsidRPr="003F7263" w:rsidRDefault="00A55764" w:rsidP="00A55764">
            <w:pPr>
              <w:spacing w:after="0"/>
              <w:rPr>
                <w:rFonts w:ascii="Arial" w:hAnsi="Arial"/>
                <w:sz w:val="16"/>
                <w:szCs w:val="16"/>
              </w:rPr>
            </w:pPr>
          </w:p>
        </w:tc>
      </w:tr>
      <w:tr w:rsidR="00A55764" w:rsidRPr="003F7263" w14:paraId="4ED2DEDA"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58A41A61" w14:textId="77777777" w:rsidR="00A55764" w:rsidRPr="003F7263" w:rsidRDefault="00A55764" w:rsidP="00A55764">
            <w:pPr>
              <w:spacing w:after="0"/>
              <w:rPr>
                <w:rFonts w:ascii="Arial" w:hAnsi="Arial"/>
                <w:sz w:val="16"/>
                <w:szCs w:val="16"/>
              </w:rPr>
            </w:pPr>
            <w:r>
              <w:rPr>
                <w:rFonts w:ascii="Arial" w:hAnsi="Arial"/>
                <w:sz w:val="16"/>
                <w:szCs w:val="16"/>
              </w:rPr>
              <w:t>6.5.2.6</w:t>
            </w:r>
          </w:p>
        </w:tc>
        <w:tc>
          <w:tcPr>
            <w:tcW w:w="3501" w:type="dxa"/>
            <w:gridSpan w:val="2"/>
            <w:tcBorders>
              <w:top w:val="single" w:sz="4" w:space="0" w:color="auto"/>
              <w:bottom w:val="single" w:sz="4" w:space="0" w:color="auto"/>
            </w:tcBorders>
            <w:shd w:val="clear" w:color="auto" w:fill="auto"/>
          </w:tcPr>
          <w:p w14:paraId="2A94E09E" w14:textId="77777777" w:rsidR="00A55764" w:rsidRPr="003F7263" w:rsidRDefault="00A55764" w:rsidP="00A55764">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C79DE06"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4750BD" w14:textId="77777777"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CF14437" w14:textId="77777777"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w:t>
            </w:r>
          </w:p>
        </w:tc>
      </w:tr>
      <w:tr w:rsidR="00A55764" w:rsidRPr="003F7263" w14:paraId="47068527" w14:textId="77777777">
        <w:trPr>
          <w:gridBefore w:val="1"/>
          <w:wBefore w:w="32" w:type="dxa"/>
          <w:jc w:val="center"/>
        </w:trPr>
        <w:tc>
          <w:tcPr>
            <w:tcW w:w="1173" w:type="dxa"/>
            <w:gridSpan w:val="2"/>
            <w:tcBorders>
              <w:top w:val="single" w:sz="4" w:space="0" w:color="auto"/>
              <w:bottom w:val="single" w:sz="4" w:space="0" w:color="auto"/>
            </w:tcBorders>
            <w:shd w:val="clear" w:color="auto" w:fill="D9D9D9"/>
          </w:tcPr>
          <w:p w14:paraId="4DBAACEA" w14:textId="4E5B262F" w:rsidR="00A55764" w:rsidRDefault="00A55764" w:rsidP="00A55764">
            <w:pPr>
              <w:spacing w:after="0"/>
              <w:rPr>
                <w:rFonts w:ascii="Arial" w:hAnsi="Arial"/>
                <w:sz w:val="16"/>
                <w:szCs w:val="16"/>
              </w:rPr>
            </w:pPr>
            <w:r w:rsidRPr="007D5AC8">
              <w:rPr>
                <w:rFonts w:ascii="Arial" w:hAnsi="Arial" w:cs="Arial"/>
                <w:b/>
                <w:bCs/>
                <w:sz w:val="16"/>
                <w:szCs w:val="16"/>
              </w:rPr>
              <w:t>6.6</w:t>
            </w:r>
          </w:p>
        </w:tc>
        <w:tc>
          <w:tcPr>
            <w:tcW w:w="3501" w:type="dxa"/>
            <w:gridSpan w:val="2"/>
            <w:tcBorders>
              <w:top w:val="single" w:sz="4" w:space="0" w:color="auto"/>
              <w:bottom w:val="single" w:sz="4" w:space="0" w:color="auto"/>
            </w:tcBorders>
            <w:shd w:val="clear" w:color="auto" w:fill="D9D9D9"/>
          </w:tcPr>
          <w:p w14:paraId="0D887144" w14:textId="19D4BE4E" w:rsidR="00A55764" w:rsidRPr="004D3A93" w:rsidRDefault="00A55764" w:rsidP="00A55764">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466DF287"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2FE010F"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57B5205" w14:textId="77777777" w:rsidR="00A55764" w:rsidRPr="003F7263" w:rsidRDefault="00A55764" w:rsidP="00A55764">
            <w:pPr>
              <w:spacing w:after="0"/>
              <w:rPr>
                <w:rFonts w:ascii="Arial" w:hAnsi="Arial"/>
                <w:sz w:val="16"/>
                <w:szCs w:val="16"/>
              </w:rPr>
            </w:pPr>
          </w:p>
        </w:tc>
      </w:tr>
      <w:tr w:rsidR="00A55764" w:rsidRPr="003F7263" w14:paraId="26F3A24B" w14:textId="77777777">
        <w:trPr>
          <w:gridBefore w:val="1"/>
          <w:wBefore w:w="32" w:type="dxa"/>
          <w:jc w:val="center"/>
        </w:trPr>
        <w:tc>
          <w:tcPr>
            <w:tcW w:w="1173" w:type="dxa"/>
            <w:gridSpan w:val="2"/>
            <w:tcBorders>
              <w:top w:val="single" w:sz="4" w:space="0" w:color="auto"/>
              <w:bottom w:val="single" w:sz="4" w:space="0" w:color="auto"/>
            </w:tcBorders>
            <w:shd w:val="clear" w:color="auto" w:fill="D9D9D9"/>
          </w:tcPr>
          <w:p w14:paraId="1436C6EF" w14:textId="11957906" w:rsidR="00A55764" w:rsidRDefault="00A55764" w:rsidP="00A55764">
            <w:pPr>
              <w:spacing w:after="0"/>
              <w:rPr>
                <w:rFonts w:ascii="Arial" w:hAnsi="Arial"/>
                <w:sz w:val="16"/>
                <w:szCs w:val="16"/>
              </w:rPr>
            </w:pPr>
            <w:r w:rsidRPr="007D5AC8">
              <w:rPr>
                <w:rFonts w:ascii="Arial" w:hAnsi="Arial" w:cs="Arial"/>
                <w:b/>
                <w:bCs/>
                <w:sz w:val="16"/>
                <w:szCs w:val="16"/>
              </w:rPr>
              <w:t>6.6.1</w:t>
            </w:r>
          </w:p>
        </w:tc>
        <w:tc>
          <w:tcPr>
            <w:tcW w:w="3501" w:type="dxa"/>
            <w:gridSpan w:val="2"/>
            <w:tcBorders>
              <w:top w:val="single" w:sz="4" w:space="0" w:color="auto"/>
              <w:bottom w:val="single" w:sz="4" w:space="0" w:color="auto"/>
            </w:tcBorders>
            <w:shd w:val="clear" w:color="auto" w:fill="D9D9D9"/>
          </w:tcPr>
          <w:p w14:paraId="147A6ABC" w14:textId="2E50A7FC" w:rsidR="00A55764" w:rsidRPr="004D3A93" w:rsidRDefault="00A55764" w:rsidP="00A55764">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375D72B5"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7065D60"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A38FA9F" w14:textId="77777777" w:rsidR="00A55764" w:rsidRPr="003F7263" w:rsidRDefault="00A55764" w:rsidP="00A55764">
            <w:pPr>
              <w:spacing w:after="0"/>
              <w:rPr>
                <w:rFonts w:ascii="Arial" w:hAnsi="Arial"/>
                <w:sz w:val="16"/>
                <w:szCs w:val="16"/>
              </w:rPr>
            </w:pPr>
          </w:p>
        </w:tc>
      </w:tr>
      <w:tr w:rsidR="00A55764" w:rsidRPr="003F7263" w14:paraId="346C284B"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2BC2B5B4" w14:textId="674928FD" w:rsidR="00A55764" w:rsidRDefault="00A55764" w:rsidP="00A55764">
            <w:pPr>
              <w:spacing w:after="0"/>
              <w:rPr>
                <w:rFonts w:ascii="Arial" w:hAnsi="Arial"/>
                <w:sz w:val="16"/>
                <w:szCs w:val="16"/>
              </w:rPr>
            </w:pPr>
            <w:r w:rsidRPr="007D5AC8">
              <w:rPr>
                <w:rFonts w:ascii="Arial" w:hAnsi="Arial" w:cs="Arial"/>
                <w:bCs/>
                <w:sz w:val="16"/>
                <w:szCs w:val="16"/>
              </w:rPr>
              <w:t>6.6.1.1</w:t>
            </w:r>
          </w:p>
        </w:tc>
        <w:tc>
          <w:tcPr>
            <w:tcW w:w="3501" w:type="dxa"/>
            <w:gridSpan w:val="2"/>
            <w:tcBorders>
              <w:top w:val="single" w:sz="4" w:space="0" w:color="auto"/>
              <w:bottom w:val="single" w:sz="4" w:space="0" w:color="auto"/>
            </w:tcBorders>
            <w:shd w:val="clear" w:color="auto" w:fill="auto"/>
          </w:tcPr>
          <w:p w14:paraId="67C19520" w14:textId="7CB665D2" w:rsidR="00A55764" w:rsidRPr="004D3A93" w:rsidRDefault="00A55764" w:rsidP="00A55764">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0882EB8F" w14:textId="7C6D296A" w:rsidR="00A55764" w:rsidRPr="003F7263" w:rsidRDefault="00A55764" w:rsidP="00A55764">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19374E3" w14:textId="0AAC700B" w:rsidR="00A55764" w:rsidRPr="003F7263" w:rsidRDefault="00A55764" w:rsidP="00A55764">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30F7FB30" w14:textId="1BED7CBB" w:rsidR="00A55764" w:rsidRPr="003F7263" w:rsidRDefault="00A55764" w:rsidP="00A55764">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BA4BED" w:rsidRPr="003F7263" w14:paraId="5C7228B5" w14:textId="77777777">
        <w:trPr>
          <w:gridBefore w:val="1"/>
          <w:wBefore w:w="32" w:type="dxa"/>
          <w:jc w:val="center"/>
        </w:trPr>
        <w:tc>
          <w:tcPr>
            <w:tcW w:w="1173" w:type="dxa"/>
            <w:gridSpan w:val="2"/>
            <w:tcBorders>
              <w:top w:val="single" w:sz="4" w:space="0" w:color="auto"/>
              <w:bottom w:val="single" w:sz="4" w:space="0" w:color="auto"/>
            </w:tcBorders>
            <w:shd w:val="clear" w:color="auto" w:fill="BFBFBF"/>
          </w:tcPr>
          <w:p w14:paraId="1CD64ED0" w14:textId="4E3F7829" w:rsidR="001352ED" w:rsidRPr="007D5AC8" w:rsidRDefault="001352ED" w:rsidP="001352ED">
            <w:pPr>
              <w:spacing w:after="0"/>
              <w:rPr>
                <w:rFonts w:ascii="Arial" w:hAnsi="Arial" w:cs="Arial"/>
                <w:bCs/>
                <w:sz w:val="16"/>
                <w:szCs w:val="16"/>
              </w:rPr>
            </w:pPr>
            <w:r w:rsidRPr="00B861AA">
              <w:rPr>
                <w:rFonts w:ascii="Arial" w:hAnsi="Arial" w:cs="Arial"/>
                <w:b/>
                <w:sz w:val="16"/>
                <w:szCs w:val="16"/>
              </w:rPr>
              <w:t>6.6.2</w:t>
            </w:r>
          </w:p>
        </w:tc>
        <w:tc>
          <w:tcPr>
            <w:tcW w:w="3501" w:type="dxa"/>
            <w:gridSpan w:val="2"/>
            <w:tcBorders>
              <w:top w:val="single" w:sz="4" w:space="0" w:color="auto"/>
              <w:bottom w:val="single" w:sz="4" w:space="0" w:color="auto"/>
            </w:tcBorders>
            <w:shd w:val="clear" w:color="auto" w:fill="BFBFBF"/>
          </w:tcPr>
          <w:p w14:paraId="649A436C" w14:textId="73F194C8" w:rsidR="001352ED" w:rsidRPr="007D5AC8" w:rsidRDefault="001352ED" w:rsidP="001352ED">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0D19797A" w14:textId="77777777" w:rsidR="001352ED" w:rsidRDefault="001352ED" w:rsidP="001352E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2555FEBC" w14:textId="77777777" w:rsidR="001352ED" w:rsidRDefault="001352ED" w:rsidP="001352ED">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BFBFBF"/>
          </w:tcPr>
          <w:p w14:paraId="6F1A3BB9" w14:textId="77777777" w:rsidR="001352ED" w:rsidRPr="00F47676" w:rsidRDefault="001352ED" w:rsidP="001352ED">
            <w:pPr>
              <w:spacing w:after="0"/>
              <w:rPr>
                <w:rFonts w:ascii="Arial" w:hAnsi="Arial"/>
                <w:sz w:val="16"/>
                <w:szCs w:val="16"/>
              </w:rPr>
            </w:pPr>
          </w:p>
        </w:tc>
      </w:tr>
      <w:tr w:rsidR="001352ED" w:rsidRPr="003F7263" w14:paraId="07B62126"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4D7194E4" w14:textId="15E5BF56" w:rsidR="001352ED" w:rsidRPr="007D5AC8" w:rsidRDefault="001352ED" w:rsidP="001352ED">
            <w:pPr>
              <w:spacing w:after="0"/>
              <w:rPr>
                <w:rFonts w:ascii="Arial" w:hAnsi="Arial" w:cs="Arial"/>
                <w:bCs/>
                <w:sz w:val="16"/>
                <w:szCs w:val="16"/>
              </w:rPr>
            </w:pPr>
            <w:r>
              <w:rPr>
                <w:rFonts w:ascii="Arial" w:hAnsi="Arial" w:cs="Arial"/>
                <w:bCs/>
                <w:sz w:val="16"/>
                <w:szCs w:val="16"/>
              </w:rPr>
              <w:t>6.6.2.1</w:t>
            </w:r>
          </w:p>
        </w:tc>
        <w:tc>
          <w:tcPr>
            <w:tcW w:w="3501" w:type="dxa"/>
            <w:gridSpan w:val="2"/>
            <w:tcBorders>
              <w:top w:val="single" w:sz="4" w:space="0" w:color="auto"/>
              <w:bottom w:val="single" w:sz="4" w:space="0" w:color="auto"/>
            </w:tcBorders>
            <w:shd w:val="clear" w:color="auto" w:fill="auto"/>
          </w:tcPr>
          <w:p w14:paraId="1969DD5A" w14:textId="29E9F154" w:rsidR="001352ED" w:rsidRPr="007D5AC8" w:rsidRDefault="001352ED" w:rsidP="001352ED">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0D5D761A" w14:textId="0EDBE801" w:rsidR="001352ED" w:rsidRDefault="001352ED" w:rsidP="001352E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8883F5" w14:textId="25602297" w:rsidR="001352ED" w:rsidRDefault="001352ED" w:rsidP="001352ED">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713B36E7" w14:textId="741BC57B" w:rsidR="001352ED" w:rsidRPr="00F47676" w:rsidRDefault="001352ED" w:rsidP="001352ED">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1352ED" w:rsidRPr="003F7263" w14:paraId="1407E6E4"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6867247A" w14:textId="6873FC96" w:rsidR="001352ED" w:rsidRPr="007D5AC8" w:rsidRDefault="001352ED" w:rsidP="001352ED">
            <w:pPr>
              <w:spacing w:after="0"/>
              <w:rPr>
                <w:rFonts w:ascii="Arial" w:hAnsi="Arial" w:cs="Arial"/>
                <w:bCs/>
                <w:sz w:val="16"/>
                <w:szCs w:val="16"/>
              </w:rPr>
            </w:pPr>
            <w:r>
              <w:rPr>
                <w:rFonts w:ascii="Arial" w:hAnsi="Arial" w:cs="Arial"/>
                <w:bCs/>
                <w:sz w:val="16"/>
                <w:szCs w:val="16"/>
              </w:rPr>
              <w:t>6.6.2.3</w:t>
            </w:r>
          </w:p>
        </w:tc>
        <w:tc>
          <w:tcPr>
            <w:tcW w:w="3501" w:type="dxa"/>
            <w:gridSpan w:val="2"/>
            <w:tcBorders>
              <w:top w:val="single" w:sz="4" w:space="0" w:color="auto"/>
              <w:bottom w:val="single" w:sz="4" w:space="0" w:color="auto"/>
            </w:tcBorders>
            <w:shd w:val="clear" w:color="auto" w:fill="auto"/>
          </w:tcPr>
          <w:p w14:paraId="57EF5DDF" w14:textId="44ADFEE7" w:rsidR="001352ED" w:rsidRPr="007D5AC8" w:rsidRDefault="001352ED" w:rsidP="001352ED">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14F11007" w14:textId="6218B9C9" w:rsidR="001352ED" w:rsidRDefault="001352ED" w:rsidP="001352E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F00921D" w14:textId="34E460C4" w:rsidR="001352ED" w:rsidRDefault="001352ED" w:rsidP="001352ED">
            <w:pPr>
              <w:keepNext/>
              <w:keepLines/>
              <w:spacing w:after="0"/>
              <w:jc w:val="center"/>
              <w:rPr>
                <w:rFonts w:ascii="Arial" w:hAnsi="Arial"/>
                <w:color w:val="000000"/>
                <w:sz w:val="16"/>
                <w:szCs w:val="16"/>
              </w:rPr>
            </w:pPr>
            <w:r>
              <w:rPr>
                <w:rFonts w:ascii="Arial" w:hAnsi="Arial"/>
                <w:color w:val="000000"/>
                <w:sz w:val="16"/>
                <w:szCs w:val="16"/>
              </w:rPr>
              <w:t>C247</w:t>
            </w:r>
          </w:p>
        </w:tc>
        <w:tc>
          <w:tcPr>
            <w:tcW w:w="3689" w:type="dxa"/>
            <w:gridSpan w:val="2"/>
            <w:tcBorders>
              <w:top w:val="single" w:sz="4" w:space="0" w:color="auto"/>
              <w:bottom w:val="single" w:sz="4" w:space="0" w:color="auto"/>
            </w:tcBorders>
            <w:shd w:val="clear" w:color="auto" w:fill="auto"/>
          </w:tcPr>
          <w:p w14:paraId="53F25DDE" w14:textId="2883D7FE" w:rsidR="001352ED" w:rsidRPr="00F47676" w:rsidRDefault="001352ED" w:rsidP="001352ED">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109" w:name="_Hlk511903087"/>
      <w:r w:rsidRPr="003F7263">
        <w:rPr>
          <w:rFonts w:eastAsia="SimSun"/>
        </w:rPr>
        <w:t>Table 4.1-1b</w:t>
      </w:r>
      <w:bookmarkEnd w:id="10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3F7263"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3F7263" w:rsidRDefault="00B861AA" w:rsidP="00B861AA">
            <w:pPr>
              <w:pStyle w:val="TAL"/>
              <w:rPr>
                <w:sz w:val="16"/>
                <w:szCs w:val="16"/>
              </w:rPr>
            </w:pPr>
            <w:r w:rsidRPr="00B861AA">
              <w:rPr>
                <w:sz w:val="16"/>
                <w:szCs w:val="16"/>
                <w:lang w:eastAsia="zh-CN"/>
              </w:rPr>
              <w:t>6.1.1.4a</w:t>
            </w:r>
          </w:p>
        </w:tc>
        <w:tc>
          <w:tcPr>
            <w:tcW w:w="2340" w:type="dxa"/>
            <w:shd w:val="clear" w:color="auto" w:fill="auto"/>
          </w:tcPr>
          <w:p w14:paraId="6D3A53A4"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3F7263" w:rsidRDefault="00B861AA" w:rsidP="00B861AA">
            <w:pPr>
              <w:pStyle w:val="TAL"/>
              <w:rPr>
                <w:sz w:val="16"/>
                <w:szCs w:val="16"/>
              </w:rPr>
            </w:pPr>
            <w:r w:rsidRPr="00B861AA">
              <w:rPr>
                <w:sz w:val="16"/>
                <w:szCs w:val="16"/>
              </w:rPr>
              <w:t>If test case 6.1.1.4 has been executed, then test case 6.1.1.4a need not to be executed (Note 1)</w:t>
            </w:r>
          </w:p>
        </w:tc>
        <w:tc>
          <w:tcPr>
            <w:tcW w:w="2483" w:type="dxa"/>
            <w:shd w:val="clear" w:color="auto" w:fill="auto"/>
          </w:tcPr>
          <w:p w14:paraId="6233F6CC" w14:textId="77777777" w:rsidR="00B861AA" w:rsidRPr="003F7263" w:rsidRDefault="00B861AA" w:rsidP="00B861AA">
            <w:pPr>
              <w:pStyle w:val="TAL"/>
              <w:rPr>
                <w:rFonts w:eastAsia="SimSun"/>
                <w:b/>
                <w:sz w:val="16"/>
                <w:szCs w:val="16"/>
                <w:lang w:eastAsia="en-US"/>
              </w:rPr>
            </w:pPr>
          </w:p>
        </w:tc>
      </w:tr>
      <w:tr w:rsidR="00B861AA" w:rsidRPr="003F7263"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3F7263" w:rsidRDefault="00B861AA" w:rsidP="00B861AA">
            <w:pPr>
              <w:pStyle w:val="TAL"/>
              <w:rPr>
                <w:sz w:val="16"/>
                <w:szCs w:val="16"/>
              </w:rPr>
            </w:pPr>
            <w:r w:rsidRPr="003F7263">
              <w:rPr>
                <w:sz w:val="16"/>
                <w:szCs w:val="16"/>
              </w:rPr>
              <w:t>6.1.2.8</w:t>
            </w:r>
          </w:p>
        </w:tc>
        <w:tc>
          <w:tcPr>
            <w:tcW w:w="2340" w:type="dxa"/>
            <w:shd w:val="clear" w:color="auto" w:fill="auto"/>
          </w:tcPr>
          <w:p w14:paraId="47B65FAA"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3F7263" w:rsidRDefault="00B861AA" w:rsidP="00B861AA">
            <w:pPr>
              <w:pStyle w:val="TAL"/>
              <w:rPr>
                <w:sz w:val="16"/>
                <w:szCs w:val="16"/>
              </w:rPr>
            </w:pPr>
            <w:r w:rsidRPr="003F7263">
              <w:rPr>
                <w:sz w:val="16"/>
                <w:szCs w:val="16"/>
              </w:rPr>
              <w:t>If test case 6.1.2.7 has been executed then test case 6.1.2.8 needs not to be executed</w:t>
            </w:r>
          </w:p>
        </w:tc>
        <w:tc>
          <w:tcPr>
            <w:tcW w:w="2483" w:type="dxa"/>
            <w:shd w:val="clear" w:color="auto" w:fill="auto"/>
          </w:tcPr>
          <w:p w14:paraId="009F0259" w14:textId="77777777" w:rsidR="00B861AA" w:rsidRPr="003F7263" w:rsidRDefault="00B861AA" w:rsidP="00B861AA">
            <w:pPr>
              <w:pStyle w:val="TAL"/>
              <w:rPr>
                <w:rFonts w:eastAsia="SimSun"/>
                <w:b/>
                <w:sz w:val="16"/>
                <w:szCs w:val="16"/>
                <w:lang w:eastAsia="en-US"/>
              </w:rPr>
            </w:pPr>
          </w:p>
        </w:tc>
      </w:tr>
      <w:tr w:rsidR="00B861AA" w:rsidRPr="003F7263"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3F7263" w:rsidRDefault="00B861AA" w:rsidP="00B861AA">
            <w:pPr>
              <w:pStyle w:val="TAL"/>
              <w:rPr>
                <w:sz w:val="16"/>
                <w:szCs w:val="16"/>
              </w:rPr>
            </w:pPr>
            <w:r w:rsidRPr="00706366">
              <w:rPr>
                <w:sz w:val="16"/>
                <w:szCs w:val="16"/>
              </w:rPr>
              <w:t>6.1.2.15a</w:t>
            </w:r>
          </w:p>
        </w:tc>
        <w:tc>
          <w:tcPr>
            <w:tcW w:w="2340" w:type="dxa"/>
            <w:shd w:val="clear" w:color="auto" w:fill="auto"/>
          </w:tcPr>
          <w:p w14:paraId="587267DB"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3F7263" w:rsidRDefault="00B861AA" w:rsidP="00B861AA">
            <w:pPr>
              <w:pStyle w:val="TAL"/>
              <w:rPr>
                <w:sz w:val="16"/>
                <w:szCs w:val="16"/>
              </w:rPr>
            </w:pPr>
            <w:r w:rsidRPr="00706366">
              <w:rPr>
                <w:sz w:val="16"/>
                <w:szCs w:val="16"/>
              </w:rPr>
              <w:t>If test case 6.1.2.15 has been executed, then test case 6.1.2.15a need not to be executed (Note 1)</w:t>
            </w:r>
          </w:p>
        </w:tc>
        <w:tc>
          <w:tcPr>
            <w:tcW w:w="2483" w:type="dxa"/>
            <w:shd w:val="clear" w:color="auto" w:fill="auto"/>
          </w:tcPr>
          <w:p w14:paraId="6E364A8A" w14:textId="77777777" w:rsidR="00B861AA" w:rsidRPr="003F7263" w:rsidRDefault="00B861AA" w:rsidP="00B861AA">
            <w:pPr>
              <w:pStyle w:val="TAL"/>
              <w:rPr>
                <w:rFonts w:eastAsia="SimSun"/>
                <w:b/>
                <w:sz w:val="16"/>
                <w:szCs w:val="16"/>
                <w:lang w:eastAsia="en-US"/>
              </w:rPr>
            </w:pPr>
          </w:p>
        </w:tc>
      </w:tr>
      <w:tr w:rsidR="00B861AA" w:rsidRPr="003F7263"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3F7263" w:rsidRDefault="00B861AA" w:rsidP="00B861AA">
            <w:pPr>
              <w:pStyle w:val="TAL"/>
              <w:rPr>
                <w:sz w:val="16"/>
                <w:szCs w:val="16"/>
              </w:rPr>
            </w:pPr>
            <w:r w:rsidRPr="003F7263">
              <w:rPr>
                <w:sz w:val="16"/>
                <w:szCs w:val="16"/>
              </w:rPr>
              <w:t>6.1.2.23</w:t>
            </w:r>
          </w:p>
        </w:tc>
        <w:tc>
          <w:tcPr>
            <w:tcW w:w="2340" w:type="dxa"/>
            <w:shd w:val="clear" w:color="auto" w:fill="auto"/>
          </w:tcPr>
          <w:p w14:paraId="3350AA95"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3F7263" w:rsidRDefault="00B861AA" w:rsidP="00B861AA">
            <w:pPr>
              <w:pStyle w:val="TAL"/>
              <w:rPr>
                <w:rFonts w:eastAsia="SimSun"/>
                <w:b/>
                <w:sz w:val="16"/>
                <w:szCs w:val="16"/>
                <w:lang w:eastAsia="en-US"/>
              </w:rPr>
            </w:pPr>
            <w:r w:rsidRPr="003F7263">
              <w:rPr>
                <w:sz w:val="16"/>
                <w:szCs w:val="16"/>
              </w:rPr>
              <w:t>px_NR_OverlappingNotSupportedBand_MFBI</w:t>
            </w:r>
          </w:p>
        </w:tc>
        <w:tc>
          <w:tcPr>
            <w:tcW w:w="1903" w:type="dxa"/>
            <w:shd w:val="clear" w:color="auto" w:fill="auto"/>
          </w:tcPr>
          <w:p w14:paraId="592F006D" w14:textId="77777777" w:rsidR="00B861AA" w:rsidRPr="003F7263" w:rsidRDefault="00B861AA" w:rsidP="00B861AA">
            <w:pPr>
              <w:pStyle w:val="TAL"/>
              <w:rPr>
                <w:sz w:val="16"/>
                <w:szCs w:val="16"/>
              </w:rPr>
            </w:pPr>
          </w:p>
        </w:tc>
        <w:tc>
          <w:tcPr>
            <w:tcW w:w="2483" w:type="dxa"/>
            <w:shd w:val="clear" w:color="auto" w:fill="auto"/>
          </w:tcPr>
          <w:p w14:paraId="7B303893" w14:textId="77777777" w:rsidR="00B861AA" w:rsidRPr="003F7263" w:rsidRDefault="00B861AA" w:rsidP="00B861AA">
            <w:pPr>
              <w:pStyle w:val="TAL"/>
              <w:rPr>
                <w:rFonts w:eastAsia="SimSun"/>
                <w:b/>
                <w:sz w:val="16"/>
                <w:szCs w:val="16"/>
                <w:lang w:eastAsia="en-US"/>
              </w:rPr>
            </w:pPr>
          </w:p>
        </w:tc>
      </w:tr>
      <w:tr w:rsidR="00B861AA" w:rsidRPr="003F7263"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3F7263" w:rsidRDefault="00B861AA" w:rsidP="00B861AA">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F5954E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3F7263" w:rsidRDefault="00B861AA" w:rsidP="00B861AA">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3AD2A58E"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E6CBE1A"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09FFB003"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63D1B5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10703ACA" w14:textId="739D39DE"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shd w:val="clear" w:color="auto" w:fill="auto"/>
          </w:tcPr>
          <w:p w14:paraId="3C8C003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57D035B4"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3F7263" w:rsidRDefault="00B861AA" w:rsidP="00B861AA">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2C09B7F1"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3F7263" w:rsidRDefault="00B861AA" w:rsidP="00B861AA">
            <w:pPr>
              <w:spacing w:after="0"/>
              <w:jc w:val="center"/>
              <w:rPr>
                <w:rFonts w:ascii="Arial" w:hAnsi="Arial"/>
                <w:sz w:val="16"/>
                <w:szCs w:val="16"/>
              </w:rPr>
            </w:pPr>
          </w:p>
        </w:tc>
      </w:tr>
      <w:tr w:rsidR="00B861AA" w:rsidRPr="003F7263"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3F7263" w:rsidRDefault="00B861AA" w:rsidP="00B861AA">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AC1A896"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3F7263" w:rsidRDefault="00B861AA" w:rsidP="00B861AA">
            <w:pPr>
              <w:spacing w:after="0"/>
              <w:jc w:val="center"/>
              <w:rPr>
                <w:rFonts w:ascii="Arial" w:hAnsi="Arial"/>
                <w:sz w:val="16"/>
                <w:szCs w:val="16"/>
              </w:rPr>
            </w:pPr>
          </w:p>
        </w:tc>
      </w:tr>
      <w:tr w:rsidR="00B861AA" w:rsidRPr="003F7263"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BC6B1F4"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BAFA23D"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9E27588"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C5705E2"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lastRenderedPageBreak/>
              <w:t>6.2.3.5</w:t>
            </w:r>
          </w:p>
        </w:tc>
        <w:tc>
          <w:tcPr>
            <w:tcW w:w="2340" w:type="dxa"/>
            <w:shd w:val="clear" w:color="auto" w:fill="auto"/>
          </w:tcPr>
          <w:p w14:paraId="1CEB2BEA"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49C4FC40"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2D651E85"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1059EE01"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3F7263" w:rsidRDefault="00B861AA" w:rsidP="00B861AA">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79399D3A"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3F7263" w:rsidRDefault="00B861AA" w:rsidP="00B861AA">
            <w:pPr>
              <w:spacing w:after="0"/>
              <w:jc w:val="center"/>
              <w:rPr>
                <w:rFonts w:ascii="Arial" w:hAnsi="Arial"/>
                <w:sz w:val="16"/>
                <w:szCs w:val="16"/>
              </w:rPr>
            </w:pPr>
          </w:p>
        </w:tc>
      </w:tr>
      <w:tr w:rsidR="00B861AA" w:rsidRPr="003F7263"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3F7263" w:rsidRDefault="00B861AA" w:rsidP="00B861AA">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1F3395A0"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3F7263" w:rsidRDefault="00B861AA" w:rsidP="00B861AA">
            <w:pPr>
              <w:spacing w:after="0"/>
              <w:jc w:val="center"/>
              <w:rPr>
                <w:rFonts w:ascii="Arial" w:hAnsi="Arial"/>
                <w:sz w:val="16"/>
                <w:szCs w:val="16"/>
              </w:rPr>
            </w:pPr>
          </w:p>
        </w:tc>
      </w:tr>
      <w:tr w:rsidR="00B861AA" w:rsidRPr="003F7263"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3F7263" w:rsidRDefault="00B861AA" w:rsidP="00B861AA">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03AC61A9" w14:textId="1EB2BA74" w:rsidR="00B861AA" w:rsidRPr="003F7263" w:rsidRDefault="00B861AA" w:rsidP="00B861AA">
            <w:pPr>
              <w:spacing w:after="0"/>
              <w:jc w:val="center"/>
              <w:rPr>
                <w:rFonts w:ascii="Arial" w:hAnsi="Arial"/>
                <w:b/>
                <w:sz w:val="16"/>
                <w:szCs w:val="16"/>
              </w:rPr>
            </w:pPr>
            <w:r w:rsidRPr="003F7263">
              <w:rPr>
                <w:rFonts w:ascii="Arial" w:hAnsi="Arial"/>
                <w:sz w:val="16"/>
                <w:szCs w:val="16"/>
              </w:rPr>
              <w:t>pc_SOR_ACKNotReqLocalRel</w:t>
            </w:r>
          </w:p>
        </w:tc>
        <w:tc>
          <w:tcPr>
            <w:tcW w:w="2250" w:type="dxa"/>
            <w:shd w:val="clear" w:color="auto" w:fill="auto"/>
          </w:tcPr>
          <w:p w14:paraId="072B3BC8"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3F7263" w:rsidRDefault="00B861AA" w:rsidP="00B861AA">
            <w:pPr>
              <w:spacing w:after="0"/>
              <w:jc w:val="center"/>
              <w:rPr>
                <w:rFonts w:ascii="Arial" w:hAnsi="Arial"/>
                <w:sz w:val="16"/>
                <w:szCs w:val="16"/>
              </w:rPr>
            </w:pPr>
          </w:p>
        </w:tc>
      </w:tr>
      <w:tr w:rsidR="00B861AA" w:rsidRPr="003F7263"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3F7263" w:rsidRDefault="00B861AA" w:rsidP="00B861AA">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133C7C89"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3F7263" w:rsidRDefault="00B861AA" w:rsidP="00B861AA">
            <w:pPr>
              <w:spacing w:after="0"/>
              <w:jc w:val="center"/>
              <w:rPr>
                <w:rFonts w:ascii="Arial" w:hAnsi="Arial"/>
                <w:sz w:val="16"/>
                <w:szCs w:val="16"/>
              </w:rPr>
            </w:pPr>
          </w:p>
        </w:tc>
      </w:tr>
      <w:tr w:rsidR="00B861AA" w:rsidRPr="003F7263"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3F7263" w:rsidRDefault="00B861AA" w:rsidP="00B861AA">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59654004"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3F7263" w:rsidRDefault="00B861AA" w:rsidP="00B861AA">
            <w:pPr>
              <w:spacing w:after="0"/>
              <w:jc w:val="center"/>
              <w:rPr>
                <w:rFonts w:ascii="Arial" w:hAnsi="Arial"/>
                <w:sz w:val="16"/>
                <w:szCs w:val="16"/>
              </w:rPr>
            </w:pPr>
          </w:p>
        </w:tc>
      </w:tr>
      <w:tr w:rsidR="00B861AA" w:rsidRPr="003F7263"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3F7263" w:rsidRDefault="00B861AA" w:rsidP="00B861AA">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F6FC4E9"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3F7263" w:rsidRDefault="00B861AA" w:rsidP="00B861AA">
            <w:pPr>
              <w:spacing w:after="0"/>
              <w:jc w:val="center"/>
              <w:rPr>
                <w:rFonts w:ascii="Arial" w:hAnsi="Arial"/>
                <w:sz w:val="16"/>
                <w:szCs w:val="16"/>
              </w:rPr>
            </w:pPr>
          </w:p>
        </w:tc>
      </w:tr>
      <w:tr w:rsidR="00B861AA" w:rsidRPr="003F7263"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3F7263" w:rsidRDefault="00B861AA" w:rsidP="00B861AA">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7F1CDA60"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3F7263" w:rsidRDefault="00B861AA" w:rsidP="00B861AA">
            <w:pPr>
              <w:spacing w:after="0"/>
              <w:jc w:val="center"/>
              <w:rPr>
                <w:rFonts w:ascii="Arial" w:hAnsi="Arial"/>
                <w:sz w:val="16"/>
                <w:szCs w:val="16"/>
              </w:rPr>
            </w:pPr>
          </w:p>
        </w:tc>
      </w:tr>
      <w:tr w:rsidR="00B861AA" w:rsidRPr="003F7263"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3F7263" w:rsidRDefault="00B861AA" w:rsidP="00B861AA">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315B758"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67755D" w:rsidRPr="003F7263"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3F7263" w:rsidRDefault="0067755D" w:rsidP="0067755D">
            <w:pPr>
              <w:pStyle w:val="TAN"/>
              <w:rPr>
                <w:sz w:val="16"/>
                <w:szCs w:val="16"/>
              </w:rPr>
            </w:pPr>
            <w:r w:rsidRPr="00706366">
              <w:t>Note 1:</w:t>
            </w:r>
            <w:r w:rsidRPr="00706366">
              <w:tab/>
              <w:t>The two TCs verify the same core spec requirement(s) however in a different cell configuration to address</w:t>
            </w:r>
            <w:r>
              <w:t xml:space="preserve"> </w:t>
            </w:r>
            <w:r w:rsidRPr="00706366">
              <w:t>different network deployments i.e., Cells broadcasting multiple PLMN IDs with unique TAC's, RAN areas, and cell identities</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10" w:name="_Hlk515458350"/>
      <w:r w:rsidRPr="003F7263">
        <w:rPr>
          <w:rFonts w:eastAsia="SimSun"/>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7C21AC" w:rsidRPr="003F7263" w14:paraId="767F8319" w14:textId="77777777" w:rsidTr="0098117D">
        <w:trPr>
          <w:tblHeader/>
          <w:jc w:val="center"/>
        </w:trPr>
        <w:tc>
          <w:tcPr>
            <w:tcW w:w="1089" w:type="dxa"/>
            <w:tcBorders>
              <w:bottom w:val="nil"/>
            </w:tcBorders>
          </w:tcPr>
          <w:bookmarkEnd w:id="11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5" w:type="dxa"/>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2" w:type="dxa"/>
            <w:gridSpan w:val="2"/>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98117D">
        <w:trPr>
          <w:tblHeader/>
          <w:jc w:val="center"/>
        </w:trPr>
        <w:tc>
          <w:tcPr>
            <w:tcW w:w="1089" w:type="dxa"/>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5" w:type="dxa"/>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2" w:type="dxa"/>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98117D">
        <w:trPr>
          <w:jc w:val="center"/>
        </w:trPr>
        <w:tc>
          <w:tcPr>
            <w:tcW w:w="1089" w:type="dxa"/>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5" w:type="dxa"/>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98117D">
        <w:trPr>
          <w:jc w:val="center"/>
        </w:trPr>
        <w:tc>
          <w:tcPr>
            <w:tcW w:w="1089" w:type="dxa"/>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5" w:type="dxa"/>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98117D">
        <w:trPr>
          <w:jc w:val="center"/>
        </w:trPr>
        <w:tc>
          <w:tcPr>
            <w:tcW w:w="1089" w:type="dxa"/>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5" w:type="dxa"/>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98117D">
        <w:trPr>
          <w:jc w:val="center"/>
        </w:trPr>
        <w:tc>
          <w:tcPr>
            <w:tcW w:w="1089" w:type="dxa"/>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5" w:type="dxa"/>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98117D">
        <w:trPr>
          <w:jc w:val="center"/>
        </w:trPr>
        <w:tc>
          <w:tcPr>
            <w:tcW w:w="1089" w:type="dxa"/>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5" w:type="dxa"/>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98117D">
        <w:trPr>
          <w:jc w:val="center"/>
        </w:trPr>
        <w:tc>
          <w:tcPr>
            <w:tcW w:w="1089" w:type="dxa"/>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5" w:type="dxa"/>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98117D">
        <w:trPr>
          <w:jc w:val="center"/>
        </w:trPr>
        <w:tc>
          <w:tcPr>
            <w:tcW w:w="1089" w:type="dxa"/>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5" w:type="dxa"/>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98117D">
        <w:trPr>
          <w:jc w:val="center"/>
        </w:trPr>
        <w:tc>
          <w:tcPr>
            <w:tcW w:w="1089" w:type="dxa"/>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5" w:type="dxa"/>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F5A15BF" w14:textId="0036F620" w:rsidR="00022CB7" w:rsidRPr="003F7263" w:rsidRDefault="00103904" w:rsidP="00022CB7">
            <w:pPr>
              <w:pStyle w:val="TAC"/>
              <w:keepNext w:val="0"/>
              <w:keepLines w:val="0"/>
              <w:rPr>
                <w:sz w:val="16"/>
                <w:szCs w:val="16"/>
                <w:lang w:eastAsia="en-US"/>
              </w:rPr>
            </w:pPr>
            <w:r w:rsidRPr="00A71616">
              <w:rPr>
                <w:sz w:val="16"/>
                <w:szCs w:val="16"/>
                <w:lang w:eastAsia="zh-CN"/>
              </w:rPr>
              <w:t>C21</w:t>
            </w:r>
          </w:p>
        </w:tc>
        <w:tc>
          <w:tcPr>
            <w:tcW w:w="3592" w:type="dxa"/>
            <w:tcBorders>
              <w:bottom w:val="single" w:sz="4" w:space="0" w:color="auto"/>
            </w:tcBorders>
            <w:shd w:val="clear" w:color="auto" w:fill="auto"/>
          </w:tcPr>
          <w:p w14:paraId="0E0103E7" w14:textId="578CDA54" w:rsidR="00022CB7" w:rsidRPr="003F7263" w:rsidRDefault="00022CB7" w:rsidP="00022CB7">
            <w:pPr>
              <w:pStyle w:val="TAL"/>
              <w:keepNext w:val="0"/>
              <w:keepLines w:val="0"/>
              <w:rPr>
                <w:sz w:val="16"/>
                <w:szCs w:val="16"/>
                <w:lang w:eastAsia="en-US"/>
              </w:rPr>
            </w:pPr>
            <w:r w:rsidRPr="003F7263">
              <w:rPr>
                <w:sz w:val="16"/>
                <w:szCs w:val="16"/>
                <w:lang w:eastAsia="en-US"/>
              </w:rPr>
              <w:t>UEs supporting 5G</w:t>
            </w:r>
            <w:r w:rsidR="00103904" w:rsidRPr="00A71616">
              <w:rPr>
                <w:sz w:val="16"/>
                <w:szCs w:val="16"/>
                <w:lang w:eastAsia="en-US"/>
              </w:rPr>
              <w:t xml:space="preserve"> Core</w:t>
            </w:r>
          </w:p>
        </w:tc>
      </w:tr>
      <w:tr w:rsidR="00022CB7" w:rsidRPr="003F7263" w14:paraId="52BEF960" w14:textId="77777777" w:rsidTr="0098117D">
        <w:trPr>
          <w:jc w:val="center"/>
        </w:trPr>
        <w:tc>
          <w:tcPr>
            <w:tcW w:w="1089" w:type="dxa"/>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5" w:type="dxa"/>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2" w:type="dxa"/>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98117D">
        <w:trPr>
          <w:jc w:val="center"/>
        </w:trPr>
        <w:tc>
          <w:tcPr>
            <w:tcW w:w="1089" w:type="dxa"/>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5" w:type="dxa"/>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2" w:type="dxa"/>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98117D">
        <w:trPr>
          <w:jc w:val="center"/>
        </w:trPr>
        <w:tc>
          <w:tcPr>
            <w:tcW w:w="1089" w:type="dxa"/>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5" w:type="dxa"/>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2" w:type="dxa"/>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98117D">
        <w:trPr>
          <w:jc w:val="center"/>
        </w:trPr>
        <w:tc>
          <w:tcPr>
            <w:tcW w:w="1089" w:type="dxa"/>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5" w:type="dxa"/>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tcBorders>
              <w:bottom w:val="single" w:sz="4" w:space="0" w:color="auto"/>
            </w:tcBorders>
            <w:shd w:val="clear" w:color="auto" w:fill="auto"/>
          </w:tcPr>
          <w:p w14:paraId="30C584B2" w14:textId="1BF8C68B" w:rsidR="00022CB7" w:rsidRPr="003F7263" w:rsidRDefault="00022CB7" w:rsidP="00022CB7">
            <w:pPr>
              <w:pStyle w:val="TAL"/>
              <w:keepNext w:val="0"/>
              <w:keepLines w:val="0"/>
              <w:rPr>
                <w:sz w:val="16"/>
                <w:szCs w:val="16"/>
                <w:lang w:eastAsia="en-US"/>
              </w:rPr>
            </w:pPr>
            <w:r w:rsidRPr="003F7263">
              <w:rPr>
                <w:sz w:val="16"/>
                <w:szCs w:val="16"/>
                <w:lang w:eastAsia="en-US"/>
              </w:rPr>
              <w:t xml:space="preserve">UEs </w:t>
            </w:r>
            <w:r w:rsidR="00B108AD">
              <w:rPr>
                <w:sz w:val="16"/>
                <w:szCs w:val="16"/>
                <w:lang w:eastAsia="en-US"/>
              </w:rPr>
              <w:t>s</w:t>
            </w:r>
            <w:r w:rsidRPr="003F7263">
              <w:rPr>
                <w:sz w:val="16"/>
                <w:szCs w:val="16"/>
                <w:lang w:eastAsia="en-US"/>
              </w:rPr>
              <w:t>upporting 2-Step RACH</w:t>
            </w:r>
          </w:p>
        </w:tc>
      </w:tr>
      <w:tr w:rsidR="00022CB7" w:rsidRPr="003F7263" w14:paraId="52D5F656" w14:textId="77777777" w:rsidTr="0098117D">
        <w:trPr>
          <w:jc w:val="center"/>
        </w:trPr>
        <w:tc>
          <w:tcPr>
            <w:tcW w:w="1089" w:type="dxa"/>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5" w:type="dxa"/>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tcBorders>
              <w:bottom w:val="single" w:sz="4" w:space="0" w:color="auto"/>
            </w:tcBorders>
            <w:shd w:val="clear" w:color="auto" w:fill="auto"/>
          </w:tcPr>
          <w:p w14:paraId="776E0580" w14:textId="31E579DF" w:rsidR="00022CB7" w:rsidRPr="003F7263" w:rsidRDefault="00022CB7" w:rsidP="00022CB7">
            <w:pPr>
              <w:pStyle w:val="TAL"/>
              <w:keepNext w:val="0"/>
              <w:keepLines w:val="0"/>
              <w:rPr>
                <w:sz w:val="16"/>
                <w:szCs w:val="16"/>
                <w:lang w:eastAsia="en-US"/>
              </w:rPr>
            </w:pPr>
            <w:r w:rsidRPr="003F7263">
              <w:rPr>
                <w:sz w:val="16"/>
                <w:szCs w:val="16"/>
                <w:lang w:eastAsia="en-US"/>
              </w:rPr>
              <w:t xml:space="preserve">UEs </w:t>
            </w:r>
            <w:r w:rsidR="00B108AD">
              <w:rPr>
                <w:sz w:val="16"/>
                <w:szCs w:val="16"/>
                <w:lang w:eastAsia="en-US"/>
              </w:rPr>
              <w:t>s</w:t>
            </w:r>
            <w:r w:rsidRPr="003F7263">
              <w:rPr>
                <w:sz w:val="16"/>
                <w:szCs w:val="16"/>
                <w:lang w:eastAsia="en-US"/>
              </w:rPr>
              <w:t>upporting 2-Step RACH</w:t>
            </w:r>
          </w:p>
        </w:tc>
      </w:tr>
      <w:tr w:rsidR="00DD0B23" w:rsidRPr="003F7263" w14:paraId="1BACBCB5" w14:textId="77777777" w:rsidTr="0098117D">
        <w:trPr>
          <w:jc w:val="center"/>
        </w:trPr>
        <w:tc>
          <w:tcPr>
            <w:tcW w:w="1089" w:type="dxa"/>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5" w:type="dxa"/>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tcBorders>
              <w:bottom w:val="single" w:sz="4" w:space="0" w:color="auto"/>
            </w:tcBorders>
            <w:shd w:val="clear" w:color="auto" w:fill="auto"/>
          </w:tcPr>
          <w:p w14:paraId="6468986F" w14:textId="4B811C67" w:rsidR="00DD0B23" w:rsidRPr="003F7263" w:rsidRDefault="00DD0B23" w:rsidP="00DD0B23">
            <w:pPr>
              <w:pStyle w:val="TAL"/>
              <w:keepNext w:val="0"/>
              <w:keepLines w:val="0"/>
              <w:rPr>
                <w:sz w:val="16"/>
                <w:szCs w:val="16"/>
                <w:lang w:eastAsia="en-US"/>
              </w:rPr>
            </w:pPr>
            <w:r w:rsidRPr="003F7263">
              <w:rPr>
                <w:sz w:val="16"/>
                <w:szCs w:val="16"/>
              </w:rPr>
              <w:t xml:space="preserve">UEs </w:t>
            </w:r>
            <w:r w:rsidR="00B108AD">
              <w:rPr>
                <w:sz w:val="16"/>
                <w:szCs w:val="16"/>
              </w:rPr>
              <w:t>s</w:t>
            </w:r>
            <w:r w:rsidRPr="003F7263">
              <w:rPr>
                <w:sz w:val="16"/>
                <w:szCs w:val="16"/>
              </w:rPr>
              <w:t>upporting 2-Step RACH</w:t>
            </w:r>
          </w:p>
        </w:tc>
      </w:tr>
      <w:tr w:rsidR="00DD0B23" w:rsidRPr="003F7263" w14:paraId="1B585C39" w14:textId="77777777" w:rsidTr="0098117D">
        <w:trPr>
          <w:jc w:val="center"/>
        </w:trPr>
        <w:tc>
          <w:tcPr>
            <w:tcW w:w="1089" w:type="dxa"/>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5" w:type="dxa"/>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tcBorders>
              <w:bottom w:val="single" w:sz="4" w:space="0" w:color="auto"/>
            </w:tcBorders>
            <w:shd w:val="clear" w:color="auto" w:fill="auto"/>
          </w:tcPr>
          <w:p w14:paraId="5088635A" w14:textId="332B84B1" w:rsidR="00DD0B23" w:rsidRPr="003F7263" w:rsidRDefault="00DD0B23" w:rsidP="00DD0B23">
            <w:pPr>
              <w:pStyle w:val="TAL"/>
              <w:keepNext w:val="0"/>
              <w:keepLines w:val="0"/>
              <w:rPr>
                <w:sz w:val="16"/>
                <w:szCs w:val="16"/>
                <w:lang w:eastAsia="en-US"/>
              </w:rPr>
            </w:pPr>
            <w:r w:rsidRPr="003F7263">
              <w:rPr>
                <w:sz w:val="16"/>
                <w:szCs w:val="16"/>
              </w:rPr>
              <w:t xml:space="preserve">UEs </w:t>
            </w:r>
            <w:r w:rsidR="00B108AD">
              <w:rPr>
                <w:sz w:val="16"/>
                <w:szCs w:val="16"/>
              </w:rPr>
              <w:t>s</w:t>
            </w:r>
            <w:r w:rsidRPr="003F7263">
              <w:rPr>
                <w:sz w:val="16"/>
                <w:szCs w:val="16"/>
              </w:rPr>
              <w:t>upporting 2-Step RACH</w:t>
            </w:r>
          </w:p>
        </w:tc>
      </w:tr>
      <w:tr w:rsidR="00B108AD" w:rsidRPr="003F7263" w14:paraId="467AE830" w14:textId="77777777" w:rsidTr="0098117D">
        <w:trPr>
          <w:jc w:val="center"/>
        </w:trPr>
        <w:tc>
          <w:tcPr>
            <w:tcW w:w="1089" w:type="dxa"/>
            <w:tcBorders>
              <w:bottom w:val="single" w:sz="4" w:space="0" w:color="auto"/>
            </w:tcBorders>
            <w:shd w:val="clear" w:color="auto" w:fill="auto"/>
          </w:tcPr>
          <w:p w14:paraId="23B36655" w14:textId="41D6D4C1" w:rsidR="00B108AD" w:rsidRPr="00B108AD" w:rsidRDefault="00B108AD" w:rsidP="00B108AD">
            <w:pPr>
              <w:pStyle w:val="TAL"/>
              <w:keepNext w:val="0"/>
              <w:keepLines w:val="0"/>
              <w:rPr>
                <w:bCs/>
                <w:sz w:val="16"/>
                <w:szCs w:val="16"/>
                <w:lang w:eastAsia="zh-CN"/>
              </w:rPr>
            </w:pPr>
            <w:r w:rsidRPr="00B108AD">
              <w:rPr>
                <w:sz w:val="16"/>
                <w:szCs w:val="16"/>
              </w:rPr>
              <w:t>7.1.1.1.11</w:t>
            </w:r>
          </w:p>
        </w:tc>
        <w:tc>
          <w:tcPr>
            <w:tcW w:w="3505" w:type="dxa"/>
            <w:tcBorders>
              <w:bottom w:val="single" w:sz="4" w:space="0" w:color="auto"/>
            </w:tcBorders>
            <w:shd w:val="clear" w:color="auto" w:fill="auto"/>
          </w:tcPr>
          <w:p w14:paraId="34698E04" w14:textId="69ACD9C3" w:rsidR="00B108AD" w:rsidRPr="00B108AD" w:rsidRDefault="00B108AD" w:rsidP="00B108AD">
            <w:pPr>
              <w:pStyle w:val="TAL"/>
              <w:keepNext w:val="0"/>
              <w:keepLines w:val="0"/>
              <w:rPr>
                <w:bCs/>
                <w:sz w:val="16"/>
                <w:szCs w:val="16"/>
                <w:lang w:eastAsia="zh-CN"/>
              </w:rPr>
            </w:pPr>
            <w:r w:rsidRPr="00B108AD">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73536478" w14:textId="70FDEC40" w:rsidR="00B108AD" w:rsidRPr="00B108AD" w:rsidRDefault="002C087A" w:rsidP="00B108AD">
            <w:pPr>
              <w:pStyle w:val="TAC"/>
              <w:keepNext w:val="0"/>
              <w:keepLines w:val="0"/>
              <w:rPr>
                <w:rFonts w:cs="Arial"/>
                <w:sz w:val="16"/>
                <w:szCs w:val="16"/>
              </w:rPr>
            </w:pPr>
            <w:r>
              <w:rPr>
                <w:sz w:val="16"/>
                <w:szCs w:val="16"/>
              </w:rPr>
              <w:t>C262</w:t>
            </w:r>
          </w:p>
        </w:tc>
        <w:tc>
          <w:tcPr>
            <w:tcW w:w="3592" w:type="dxa"/>
            <w:tcBorders>
              <w:bottom w:val="single" w:sz="4" w:space="0" w:color="auto"/>
            </w:tcBorders>
            <w:shd w:val="clear" w:color="auto" w:fill="auto"/>
          </w:tcPr>
          <w:p w14:paraId="614245C1" w14:textId="0055E827" w:rsidR="00B108AD" w:rsidRPr="00B108AD" w:rsidRDefault="00B108AD" w:rsidP="00B108AD">
            <w:pPr>
              <w:pStyle w:val="TAL"/>
              <w:keepNext w:val="0"/>
              <w:keepLines w:val="0"/>
              <w:rPr>
                <w:sz w:val="16"/>
                <w:szCs w:val="16"/>
              </w:rPr>
            </w:pPr>
            <w:r w:rsidRPr="00B108AD">
              <w:rPr>
                <w:sz w:val="16"/>
                <w:szCs w:val="16"/>
              </w:rPr>
              <w:t>UEs supporting slice-based RACH partitioning and slice-based RACH prioritisation</w:t>
            </w:r>
          </w:p>
        </w:tc>
      </w:tr>
      <w:tr w:rsidR="00B108AD" w:rsidRPr="003F7263" w14:paraId="4E379F6C" w14:textId="77777777" w:rsidTr="0098117D">
        <w:trPr>
          <w:jc w:val="center"/>
        </w:trPr>
        <w:tc>
          <w:tcPr>
            <w:tcW w:w="1089" w:type="dxa"/>
            <w:tcBorders>
              <w:bottom w:val="single" w:sz="4" w:space="0" w:color="auto"/>
            </w:tcBorders>
            <w:shd w:val="clear" w:color="auto" w:fill="auto"/>
          </w:tcPr>
          <w:p w14:paraId="053B954B" w14:textId="7AB7DDC1" w:rsidR="00B108AD" w:rsidRPr="00B108AD" w:rsidRDefault="00B108AD" w:rsidP="00B108AD">
            <w:pPr>
              <w:pStyle w:val="TAL"/>
              <w:keepNext w:val="0"/>
              <w:keepLines w:val="0"/>
              <w:rPr>
                <w:bCs/>
                <w:sz w:val="16"/>
                <w:szCs w:val="16"/>
                <w:lang w:eastAsia="zh-CN"/>
              </w:rPr>
            </w:pPr>
            <w:r w:rsidRPr="00B108AD">
              <w:rPr>
                <w:sz w:val="16"/>
                <w:szCs w:val="16"/>
              </w:rPr>
              <w:t>7.1.1.1.12</w:t>
            </w:r>
          </w:p>
        </w:tc>
        <w:tc>
          <w:tcPr>
            <w:tcW w:w="3505" w:type="dxa"/>
            <w:tcBorders>
              <w:bottom w:val="single" w:sz="4" w:space="0" w:color="auto"/>
            </w:tcBorders>
            <w:shd w:val="clear" w:color="auto" w:fill="auto"/>
          </w:tcPr>
          <w:p w14:paraId="59DB1278" w14:textId="7AC34127" w:rsidR="00B108AD" w:rsidRPr="00B108AD" w:rsidRDefault="00B108AD" w:rsidP="00B108AD">
            <w:pPr>
              <w:pStyle w:val="TAL"/>
              <w:keepNext w:val="0"/>
              <w:keepLines w:val="0"/>
              <w:rPr>
                <w:bCs/>
                <w:sz w:val="16"/>
                <w:szCs w:val="16"/>
                <w:lang w:eastAsia="zh-CN"/>
              </w:rPr>
            </w:pPr>
            <w:r w:rsidRPr="00B108AD">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43B22F09" w14:textId="4BD5DC6D" w:rsidR="00B108AD" w:rsidRPr="00B108AD" w:rsidRDefault="002C087A" w:rsidP="00B108AD">
            <w:pPr>
              <w:pStyle w:val="TAC"/>
              <w:keepNext w:val="0"/>
              <w:keepLines w:val="0"/>
              <w:rPr>
                <w:rFonts w:cs="Arial"/>
                <w:sz w:val="16"/>
                <w:szCs w:val="16"/>
              </w:rPr>
            </w:pPr>
            <w:r>
              <w:rPr>
                <w:sz w:val="16"/>
                <w:szCs w:val="16"/>
              </w:rPr>
              <w:t>C263</w:t>
            </w:r>
          </w:p>
        </w:tc>
        <w:tc>
          <w:tcPr>
            <w:tcW w:w="3592" w:type="dxa"/>
            <w:tcBorders>
              <w:bottom w:val="single" w:sz="4" w:space="0" w:color="auto"/>
            </w:tcBorders>
            <w:shd w:val="clear" w:color="auto" w:fill="auto"/>
          </w:tcPr>
          <w:p w14:paraId="25C33E3E" w14:textId="2799C2FD" w:rsidR="00B108AD" w:rsidRPr="00B108AD" w:rsidRDefault="00B108AD" w:rsidP="00B108AD">
            <w:pPr>
              <w:pStyle w:val="TAL"/>
              <w:keepNext w:val="0"/>
              <w:keepLines w:val="0"/>
              <w:rPr>
                <w:sz w:val="16"/>
                <w:szCs w:val="16"/>
              </w:rPr>
            </w:pPr>
            <w:r w:rsidRPr="00B108AD">
              <w:rPr>
                <w:sz w:val="16"/>
                <w:szCs w:val="16"/>
              </w:rPr>
              <w:t>UEs supporting slice-based RACH partitioning, slice-based RACH prioritisation and RACH prioritisation for Access Identity 1</w:t>
            </w:r>
          </w:p>
        </w:tc>
      </w:tr>
      <w:tr w:rsidR="00B108AD" w:rsidRPr="003F7263" w14:paraId="3F7FB2FB" w14:textId="77777777" w:rsidTr="0098117D">
        <w:trPr>
          <w:jc w:val="center"/>
        </w:trPr>
        <w:tc>
          <w:tcPr>
            <w:tcW w:w="1089" w:type="dxa"/>
            <w:tcBorders>
              <w:bottom w:val="single" w:sz="4" w:space="0" w:color="auto"/>
            </w:tcBorders>
            <w:shd w:val="clear" w:color="auto" w:fill="auto"/>
          </w:tcPr>
          <w:p w14:paraId="243B2CF2" w14:textId="50DA3A27" w:rsidR="00B108AD" w:rsidRPr="00B108AD" w:rsidRDefault="00B108AD" w:rsidP="00B108AD">
            <w:pPr>
              <w:pStyle w:val="TAL"/>
              <w:keepNext w:val="0"/>
              <w:keepLines w:val="0"/>
              <w:rPr>
                <w:bCs/>
                <w:sz w:val="16"/>
                <w:szCs w:val="16"/>
                <w:lang w:eastAsia="zh-CN"/>
              </w:rPr>
            </w:pPr>
            <w:r w:rsidRPr="00B108AD">
              <w:rPr>
                <w:sz w:val="16"/>
                <w:szCs w:val="16"/>
              </w:rPr>
              <w:t>7.1.1.1.13</w:t>
            </w:r>
          </w:p>
        </w:tc>
        <w:tc>
          <w:tcPr>
            <w:tcW w:w="3505" w:type="dxa"/>
            <w:tcBorders>
              <w:bottom w:val="single" w:sz="4" w:space="0" w:color="auto"/>
            </w:tcBorders>
            <w:shd w:val="clear" w:color="auto" w:fill="auto"/>
          </w:tcPr>
          <w:p w14:paraId="0D38170F" w14:textId="5EF5C6A1" w:rsidR="00B108AD" w:rsidRPr="00B108AD" w:rsidRDefault="00B108AD" w:rsidP="00B108AD">
            <w:pPr>
              <w:pStyle w:val="TAL"/>
              <w:keepNext w:val="0"/>
              <w:keepLines w:val="0"/>
              <w:rPr>
                <w:bCs/>
                <w:sz w:val="16"/>
                <w:szCs w:val="16"/>
                <w:lang w:eastAsia="zh-CN"/>
              </w:rPr>
            </w:pPr>
            <w:r w:rsidRPr="00B108A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1BFC5E59" w14:textId="7637A4DC" w:rsidR="00B108AD" w:rsidRPr="00B108AD" w:rsidRDefault="002C087A" w:rsidP="00B108AD">
            <w:pPr>
              <w:pStyle w:val="TAC"/>
              <w:keepNext w:val="0"/>
              <w:keepLines w:val="0"/>
              <w:rPr>
                <w:rFonts w:cs="Arial"/>
                <w:sz w:val="16"/>
                <w:szCs w:val="16"/>
              </w:rPr>
            </w:pPr>
            <w:r>
              <w:rPr>
                <w:sz w:val="16"/>
                <w:szCs w:val="16"/>
              </w:rPr>
              <w:t>C264</w:t>
            </w:r>
          </w:p>
        </w:tc>
        <w:tc>
          <w:tcPr>
            <w:tcW w:w="3592" w:type="dxa"/>
            <w:tcBorders>
              <w:bottom w:val="single" w:sz="4" w:space="0" w:color="auto"/>
            </w:tcBorders>
            <w:shd w:val="clear" w:color="auto" w:fill="auto"/>
          </w:tcPr>
          <w:p w14:paraId="3BBC3D12" w14:textId="4B3096BC" w:rsidR="00B108AD" w:rsidRPr="00B108AD" w:rsidRDefault="00B108AD" w:rsidP="00B108AD">
            <w:pPr>
              <w:pStyle w:val="TAL"/>
              <w:keepNext w:val="0"/>
              <w:keepLines w:val="0"/>
              <w:rPr>
                <w:sz w:val="16"/>
                <w:szCs w:val="16"/>
              </w:rPr>
            </w:pPr>
            <w:r w:rsidRPr="00B108AD">
              <w:rPr>
                <w:sz w:val="16"/>
                <w:szCs w:val="16"/>
              </w:rPr>
              <w:t>UEs supporting 2-Step RACH, slice-based RACH partitioning and slice-based RACH prioritisation</w:t>
            </w:r>
          </w:p>
        </w:tc>
      </w:tr>
      <w:tr w:rsidR="00B108AD" w:rsidRPr="003F7263" w14:paraId="3759A94C" w14:textId="77777777" w:rsidTr="0098117D">
        <w:trPr>
          <w:jc w:val="center"/>
        </w:trPr>
        <w:tc>
          <w:tcPr>
            <w:tcW w:w="1089" w:type="dxa"/>
            <w:tcBorders>
              <w:bottom w:val="single" w:sz="4" w:space="0" w:color="auto"/>
            </w:tcBorders>
            <w:shd w:val="clear" w:color="auto" w:fill="auto"/>
          </w:tcPr>
          <w:p w14:paraId="3583CA8E" w14:textId="2213943F" w:rsidR="00B108AD" w:rsidRPr="00B108AD" w:rsidRDefault="00B108AD" w:rsidP="00B108AD">
            <w:pPr>
              <w:pStyle w:val="TAL"/>
              <w:keepNext w:val="0"/>
              <w:keepLines w:val="0"/>
              <w:rPr>
                <w:bCs/>
                <w:sz w:val="16"/>
                <w:szCs w:val="16"/>
                <w:lang w:eastAsia="zh-CN"/>
              </w:rPr>
            </w:pPr>
            <w:r w:rsidRPr="00B108AD">
              <w:rPr>
                <w:sz w:val="16"/>
                <w:szCs w:val="16"/>
              </w:rPr>
              <w:t>7.1.1.1.14</w:t>
            </w:r>
          </w:p>
        </w:tc>
        <w:tc>
          <w:tcPr>
            <w:tcW w:w="3505" w:type="dxa"/>
            <w:tcBorders>
              <w:bottom w:val="single" w:sz="4" w:space="0" w:color="auto"/>
            </w:tcBorders>
            <w:shd w:val="clear" w:color="auto" w:fill="auto"/>
          </w:tcPr>
          <w:p w14:paraId="1BFE6C33" w14:textId="642B0894" w:rsidR="00B108AD" w:rsidRPr="00B108AD" w:rsidRDefault="00B108AD" w:rsidP="00B108AD">
            <w:pPr>
              <w:pStyle w:val="TAL"/>
              <w:keepNext w:val="0"/>
              <w:keepLines w:val="0"/>
              <w:rPr>
                <w:bCs/>
                <w:sz w:val="16"/>
                <w:szCs w:val="16"/>
                <w:lang w:eastAsia="zh-CN"/>
              </w:rPr>
            </w:pPr>
            <w:r w:rsidRPr="00B108A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5DBFFC59" w14:textId="4124FFA8" w:rsidR="00B108AD" w:rsidRPr="00B108AD" w:rsidRDefault="002C087A" w:rsidP="00B108AD">
            <w:pPr>
              <w:pStyle w:val="TAC"/>
              <w:keepNext w:val="0"/>
              <w:keepLines w:val="0"/>
              <w:rPr>
                <w:rFonts w:cs="Arial"/>
                <w:sz w:val="16"/>
                <w:szCs w:val="16"/>
              </w:rPr>
            </w:pPr>
            <w:r>
              <w:rPr>
                <w:sz w:val="16"/>
                <w:szCs w:val="16"/>
              </w:rPr>
              <w:t>C265</w:t>
            </w:r>
          </w:p>
        </w:tc>
        <w:tc>
          <w:tcPr>
            <w:tcW w:w="3592" w:type="dxa"/>
            <w:tcBorders>
              <w:bottom w:val="single" w:sz="4" w:space="0" w:color="auto"/>
            </w:tcBorders>
            <w:shd w:val="clear" w:color="auto" w:fill="auto"/>
          </w:tcPr>
          <w:p w14:paraId="2940D5E0" w14:textId="3B62249B" w:rsidR="00B108AD" w:rsidRPr="00B108AD" w:rsidRDefault="00B108AD" w:rsidP="00B108AD">
            <w:pPr>
              <w:pStyle w:val="TAL"/>
              <w:keepNext w:val="0"/>
              <w:keepLines w:val="0"/>
              <w:rPr>
                <w:sz w:val="16"/>
                <w:szCs w:val="16"/>
              </w:rPr>
            </w:pPr>
            <w:r w:rsidRPr="00B108AD">
              <w:rPr>
                <w:sz w:val="16"/>
                <w:szCs w:val="16"/>
              </w:rPr>
              <w:t>UEs supporting 2-Step RACH, slice-based RACH partitioning, slice-based RACH prioritisation and RACH prioritisation for Access Identity 1</w:t>
            </w:r>
          </w:p>
        </w:tc>
      </w:tr>
      <w:tr w:rsidR="0067755D" w:rsidRPr="003F7263" w14:paraId="16C329FE" w14:textId="77777777" w:rsidTr="0098117D">
        <w:trPr>
          <w:jc w:val="center"/>
        </w:trPr>
        <w:tc>
          <w:tcPr>
            <w:tcW w:w="1089" w:type="dxa"/>
            <w:tcBorders>
              <w:bottom w:val="single" w:sz="4" w:space="0" w:color="auto"/>
            </w:tcBorders>
            <w:shd w:val="clear" w:color="auto" w:fill="auto"/>
          </w:tcPr>
          <w:p w14:paraId="1BDB44C5" w14:textId="02167F7F" w:rsidR="0067755D" w:rsidRPr="00B108AD" w:rsidRDefault="0067755D" w:rsidP="0067755D">
            <w:pPr>
              <w:pStyle w:val="TAL"/>
              <w:keepNext w:val="0"/>
              <w:keepLines w:val="0"/>
              <w:rPr>
                <w:sz w:val="16"/>
                <w:szCs w:val="16"/>
              </w:rPr>
            </w:pPr>
            <w:r w:rsidRPr="00864F79">
              <w:rPr>
                <w:bCs/>
                <w:sz w:val="16"/>
                <w:szCs w:val="16"/>
                <w:lang w:eastAsia="zh-CN"/>
              </w:rPr>
              <w:t>7.1.1.1.16</w:t>
            </w:r>
          </w:p>
        </w:tc>
        <w:tc>
          <w:tcPr>
            <w:tcW w:w="3505" w:type="dxa"/>
            <w:tcBorders>
              <w:bottom w:val="single" w:sz="4" w:space="0" w:color="auto"/>
            </w:tcBorders>
            <w:shd w:val="clear" w:color="auto" w:fill="auto"/>
          </w:tcPr>
          <w:p w14:paraId="45E9FA4E" w14:textId="3425CA02" w:rsidR="0067755D" w:rsidRPr="00B108AD" w:rsidRDefault="0067755D" w:rsidP="0067755D">
            <w:pPr>
              <w:pStyle w:val="TAL"/>
              <w:keepNext w:val="0"/>
              <w:keepLines w:val="0"/>
              <w:rPr>
                <w:sz w:val="16"/>
                <w:szCs w:val="16"/>
              </w:rPr>
            </w:pPr>
            <w:r w:rsidRPr="00864F7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67755D" w:rsidRPr="00B108AD" w:rsidRDefault="0067755D" w:rsidP="0067755D">
            <w:pPr>
              <w:pStyle w:val="TAC"/>
              <w:keepNext w:val="0"/>
              <w:keepLines w:val="0"/>
              <w:rPr>
                <w:sz w:val="16"/>
                <w:szCs w:val="16"/>
              </w:rPr>
            </w:pPr>
            <w:r w:rsidRPr="00864F79">
              <w:rPr>
                <w:sz w:val="16"/>
                <w:szCs w:val="16"/>
              </w:rPr>
              <w:t>Rel-17</w:t>
            </w:r>
          </w:p>
        </w:tc>
        <w:tc>
          <w:tcPr>
            <w:tcW w:w="1170" w:type="dxa"/>
            <w:tcBorders>
              <w:bottom w:val="single" w:sz="4" w:space="0" w:color="auto"/>
            </w:tcBorders>
            <w:shd w:val="clear" w:color="auto" w:fill="auto"/>
          </w:tcPr>
          <w:p w14:paraId="3F650029" w14:textId="6F699636" w:rsidR="0067755D" w:rsidRDefault="0067755D" w:rsidP="0067755D">
            <w:pPr>
              <w:pStyle w:val="TAC"/>
              <w:keepNext w:val="0"/>
              <w:keepLines w:val="0"/>
              <w:rPr>
                <w:sz w:val="16"/>
                <w:szCs w:val="16"/>
              </w:rPr>
            </w:pPr>
            <w:r>
              <w:rPr>
                <w:rFonts w:cs="Arial"/>
                <w:sz w:val="16"/>
                <w:szCs w:val="16"/>
              </w:rPr>
              <w:t>C212</w:t>
            </w:r>
            <w:r w:rsidRPr="006A1322">
              <w:rPr>
                <w:rFonts w:cs="Arial"/>
                <w:sz w:val="16"/>
                <w:szCs w:val="16"/>
              </w:rPr>
              <w:t>a</w:t>
            </w:r>
          </w:p>
        </w:tc>
        <w:tc>
          <w:tcPr>
            <w:tcW w:w="3592" w:type="dxa"/>
            <w:tcBorders>
              <w:bottom w:val="single" w:sz="4" w:space="0" w:color="auto"/>
            </w:tcBorders>
            <w:shd w:val="clear" w:color="auto" w:fill="auto"/>
          </w:tcPr>
          <w:p w14:paraId="20C3E8B5" w14:textId="40B48D34" w:rsidR="0067755D" w:rsidRPr="00B108AD" w:rsidRDefault="0067755D" w:rsidP="0067755D">
            <w:pPr>
              <w:pStyle w:val="TAL"/>
              <w:keepNext w:val="0"/>
              <w:keepLines w:val="0"/>
              <w:rPr>
                <w:sz w:val="16"/>
                <w:szCs w:val="16"/>
              </w:rPr>
            </w:pPr>
            <w:r w:rsidRPr="00864F79">
              <w:rPr>
                <w:sz w:val="16"/>
                <w:szCs w:val="16"/>
              </w:rPr>
              <w:t>UEs supporting 5G Core and RedCap</w:t>
            </w:r>
            <w:r w:rsidRPr="003516AF">
              <w:rPr>
                <w:sz w:val="16"/>
                <w:szCs w:val="16"/>
              </w:rPr>
              <w:t xml:space="preserve"> and RRC_INACTIVE</w:t>
            </w:r>
          </w:p>
        </w:tc>
      </w:tr>
      <w:tr w:rsidR="0067755D" w:rsidRPr="003F7263" w14:paraId="2A6AF0D6" w14:textId="77777777" w:rsidTr="0098117D">
        <w:trPr>
          <w:jc w:val="center"/>
        </w:trPr>
        <w:tc>
          <w:tcPr>
            <w:tcW w:w="1089" w:type="dxa"/>
            <w:tcBorders>
              <w:bottom w:val="single" w:sz="4" w:space="0" w:color="auto"/>
            </w:tcBorders>
            <w:shd w:val="clear" w:color="auto" w:fill="auto"/>
          </w:tcPr>
          <w:p w14:paraId="1453F311" w14:textId="6999D9D5" w:rsidR="0067755D" w:rsidRPr="00B108AD" w:rsidRDefault="0067755D" w:rsidP="0067755D">
            <w:pPr>
              <w:pStyle w:val="TAL"/>
              <w:keepNext w:val="0"/>
              <w:keepLines w:val="0"/>
              <w:rPr>
                <w:sz w:val="16"/>
                <w:szCs w:val="16"/>
              </w:rPr>
            </w:pPr>
            <w:r w:rsidRPr="00864F79">
              <w:rPr>
                <w:bCs/>
                <w:sz w:val="16"/>
                <w:szCs w:val="16"/>
                <w:lang w:eastAsia="zh-CN"/>
              </w:rPr>
              <w:t>7.1.1.1.17</w:t>
            </w:r>
          </w:p>
        </w:tc>
        <w:tc>
          <w:tcPr>
            <w:tcW w:w="3505" w:type="dxa"/>
            <w:tcBorders>
              <w:bottom w:val="single" w:sz="4" w:space="0" w:color="auto"/>
            </w:tcBorders>
            <w:shd w:val="clear" w:color="auto" w:fill="auto"/>
          </w:tcPr>
          <w:p w14:paraId="73A084DA" w14:textId="4E46A754" w:rsidR="0067755D" w:rsidRPr="00B108AD" w:rsidRDefault="0067755D" w:rsidP="0067755D">
            <w:pPr>
              <w:pStyle w:val="TAL"/>
              <w:keepNext w:val="0"/>
              <w:keepLines w:val="0"/>
              <w:rPr>
                <w:sz w:val="16"/>
                <w:szCs w:val="16"/>
              </w:rPr>
            </w:pPr>
            <w:r w:rsidRPr="00864F79">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67755D" w:rsidRPr="00B108AD" w:rsidRDefault="0067755D" w:rsidP="0067755D">
            <w:pPr>
              <w:pStyle w:val="TAC"/>
              <w:keepNext w:val="0"/>
              <w:keepLines w:val="0"/>
              <w:rPr>
                <w:sz w:val="16"/>
                <w:szCs w:val="16"/>
              </w:rPr>
            </w:pPr>
            <w:r w:rsidRPr="00864F79">
              <w:rPr>
                <w:sz w:val="16"/>
                <w:szCs w:val="16"/>
              </w:rPr>
              <w:t>Rel-17</w:t>
            </w:r>
          </w:p>
        </w:tc>
        <w:tc>
          <w:tcPr>
            <w:tcW w:w="1170" w:type="dxa"/>
            <w:tcBorders>
              <w:bottom w:val="single" w:sz="4" w:space="0" w:color="auto"/>
            </w:tcBorders>
            <w:shd w:val="clear" w:color="auto" w:fill="auto"/>
          </w:tcPr>
          <w:p w14:paraId="0546A3C6" w14:textId="75095DB5" w:rsidR="0067755D" w:rsidRDefault="0067755D" w:rsidP="0067755D">
            <w:pPr>
              <w:pStyle w:val="TAC"/>
              <w:keepNext w:val="0"/>
              <w:keepLines w:val="0"/>
              <w:rPr>
                <w:sz w:val="16"/>
                <w:szCs w:val="16"/>
              </w:rPr>
            </w:pPr>
            <w:r>
              <w:rPr>
                <w:rFonts w:cs="Arial"/>
                <w:sz w:val="16"/>
                <w:szCs w:val="16"/>
              </w:rPr>
              <w:t>C212</w:t>
            </w:r>
          </w:p>
        </w:tc>
        <w:tc>
          <w:tcPr>
            <w:tcW w:w="3592" w:type="dxa"/>
            <w:tcBorders>
              <w:bottom w:val="single" w:sz="4" w:space="0" w:color="auto"/>
            </w:tcBorders>
            <w:shd w:val="clear" w:color="auto" w:fill="auto"/>
          </w:tcPr>
          <w:p w14:paraId="02058FD1" w14:textId="035CD22F" w:rsidR="0067755D" w:rsidRPr="00B108AD" w:rsidRDefault="0067755D" w:rsidP="0067755D">
            <w:pPr>
              <w:pStyle w:val="TAL"/>
              <w:keepNext w:val="0"/>
              <w:keepLines w:val="0"/>
              <w:rPr>
                <w:sz w:val="16"/>
                <w:szCs w:val="16"/>
              </w:rPr>
            </w:pPr>
            <w:r w:rsidRPr="00864F79">
              <w:rPr>
                <w:sz w:val="16"/>
                <w:szCs w:val="16"/>
              </w:rPr>
              <w:t>UEs supporting 5G Core and RedCap</w:t>
            </w:r>
          </w:p>
        </w:tc>
      </w:tr>
      <w:tr w:rsidR="0067755D" w:rsidRPr="003F7263" w14:paraId="50B5A256" w14:textId="77777777" w:rsidTr="0098117D">
        <w:trPr>
          <w:jc w:val="center"/>
        </w:trPr>
        <w:tc>
          <w:tcPr>
            <w:tcW w:w="1089" w:type="dxa"/>
            <w:tcBorders>
              <w:bottom w:val="single" w:sz="4" w:space="0" w:color="auto"/>
            </w:tcBorders>
            <w:shd w:val="clear" w:color="auto" w:fill="auto"/>
          </w:tcPr>
          <w:p w14:paraId="65E8435C" w14:textId="1AF7F811" w:rsidR="0067755D" w:rsidRPr="00B108AD" w:rsidRDefault="0067755D" w:rsidP="0067755D">
            <w:pPr>
              <w:pStyle w:val="TAL"/>
              <w:keepNext w:val="0"/>
              <w:keepLines w:val="0"/>
              <w:rPr>
                <w:sz w:val="16"/>
                <w:szCs w:val="16"/>
              </w:rPr>
            </w:pPr>
            <w:r w:rsidRPr="00CE791B">
              <w:rPr>
                <w:rFonts w:hint="eastAsia"/>
                <w:bCs/>
                <w:sz w:val="16"/>
                <w:szCs w:val="16"/>
                <w:lang w:eastAsia="zh-CN"/>
              </w:rPr>
              <w:t>7</w:t>
            </w:r>
            <w:r w:rsidRPr="00CE791B">
              <w:rPr>
                <w:bCs/>
                <w:sz w:val="16"/>
                <w:szCs w:val="16"/>
                <w:lang w:eastAsia="zh-CN"/>
              </w:rPr>
              <w:t>.1.1.1.18</w:t>
            </w:r>
          </w:p>
        </w:tc>
        <w:tc>
          <w:tcPr>
            <w:tcW w:w="3505" w:type="dxa"/>
            <w:tcBorders>
              <w:bottom w:val="single" w:sz="4" w:space="0" w:color="auto"/>
            </w:tcBorders>
            <w:shd w:val="clear" w:color="auto" w:fill="auto"/>
          </w:tcPr>
          <w:p w14:paraId="1A6D1BC2" w14:textId="35F47759" w:rsidR="0067755D" w:rsidRPr="00B108AD" w:rsidRDefault="0067755D" w:rsidP="0067755D">
            <w:pPr>
              <w:pStyle w:val="TAL"/>
              <w:keepNext w:val="0"/>
              <w:keepLines w:val="0"/>
              <w:rPr>
                <w:sz w:val="16"/>
                <w:szCs w:val="16"/>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lastRenderedPageBreak/>
              <w:t>s</w:t>
            </w:r>
            <w:r w:rsidRPr="00A41A45">
              <w:rPr>
                <w:bCs/>
                <w:sz w:val="16"/>
                <w:szCs w:val="16"/>
                <w:lang w:eastAsia="zh-CN"/>
              </w:rPr>
              <w:t>election</w:t>
            </w:r>
          </w:p>
        </w:tc>
        <w:tc>
          <w:tcPr>
            <w:tcW w:w="810" w:type="dxa"/>
            <w:tcBorders>
              <w:bottom w:val="single" w:sz="4" w:space="0" w:color="auto"/>
            </w:tcBorders>
            <w:shd w:val="clear" w:color="auto" w:fill="auto"/>
          </w:tcPr>
          <w:p w14:paraId="66CE9433" w14:textId="7E935CA2" w:rsidR="0067755D" w:rsidRPr="00B108AD" w:rsidRDefault="0067755D" w:rsidP="0067755D">
            <w:pPr>
              <w:pStyle w:val="TAC"/>
              <w:keepNext w:val="0"/>
              <w:keepLines w:val="0"/>
              <w:rPr>
                <w:sz w:val="16"/>
                <w:szCs w:val="16"/>
              </w:rPr>
            </w:pPr>
            <w:r>
              <w:rPr>
                <w:rFonts w:hint="eastAsia"/>
                <w:sz w:val="16"/>
                <w:szCs w:val="16"/>
                <w:lang w:eastAsia="zh-CN"/>
              </w:rPr>
              <w:lastRenderedPageBreak/>
              <w:t>R</w:t>
            </w:r>
            <w:r>
              <w:rPr>
                <w:sz w:val="16"/>
                <w:szCs w:val="16"/>
                <w:lang w:eastAsia="zh-CN"/>
              </w:rPr>
              <w:t>el-17</w:t>
            </w:r>
          </w:p>
        </w:tc>
        <w:tc>
          <w:tcPr>
            <w:tcW w:w="1170" w:type="dxa"/>
            <w:tcBorders>
              <w:bottom w:val="single" w:sz="4" w:space="0" w:color="auto"/>
            </w:tcBorders>
            <w:shd w:val="clear" w:color="auto" w:fill="auto"/>
          </w:tcPr>
          <w:p w14:paraId="1E18679C" w14:textId="7655A1BE" w:rsidR="0067755D" w:rsidRDefault="0067755D" w:rsidP="0067755D">
            <w:pPr>
              <w:pStyle w:val="TAC"/>
              <w:keepNext w:val="0"/>
              <w:keepLines w:val="0"/>
              <w:rPr>
                <w:sz w:val="16"/>
                <w:szCs w:val="16"/>
              </w:rPr>
            </w:pPr>
            <w:r>
              <w:rPr>
                <w:rFonts w:cs="Arial"/>
                <w:sz w:val="16"/>
                <w:szCs w:val="16"/>
                <w:lang w:eastAsia="zh-CN"/>
              </w:rPr>
              <w:t>C211</w:t>
            </w:r>
          </w:p>
        </w:tc>
        <w:tc>
          <w:tcPr>
            <w:tcW w:w="3592" w:type="dxa"/>
            <w:tcBorders>
              <w:bottom w:val="single" w:sz="4" w:space="0" w:color="auto"/>
            </w:tcBorders>
            <w:shd w:val="clear" w:color="auto" w:fill="auto"/>
          </w:tcPr>
          <w:p w14:paraId="294B818C" w14:textId="4E2AEFA2" w:rsidR="0067755D" w:rsidRPr="00B108AD" w:rsidRDefault="0067755D" w:rsidP="0067755D">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67755D" w:rsidRPr="003F7263" w14:paraId="5B5061D3" w14:textId="77777777" w:rsidTr="0098117D">
        <w:trPr>
          <w:jc w:val="center"/>
        </w:trPr>
        <w:tc>
          <w:tcPr>
            <w:tcW w:w="1089" w:type="dxa"/>
            <w:tcBorders>
              <w:bottom w:val="single" w:sz="4" w:space="0" w:color="auto"/>
            </w:tcBorders>
            <w:shd w:val="clear" w:color="auto" w:fill="E6E6E6"/>
          </w:tcPr>
          <w:p w14:paraId="0BEE4875"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7.1.1.2</w:t>
            </w:r>
          </w:p>
        </w:tc>
        <w:tc>
          <w:tcPr>
            <w:tcW w:w="3505" w:type="dxa"/>
            <w:tcBorders>
              <w:bottom w:val="single" w:sz="4" w:space="0" w:color="auto"/>
            </w:tcBorders>
            <w:shd w:val="clear" w:color="auto" w:fill="E6E6E6"/>
          </w:tcPr>
          <w:p w14:paraId="4F5E5C9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67755D" w:rsidRPr="003F7263" w:rsidRDefault="0067755D" w:rsidP="0067755D">
            <w:pPr>
              <w:pStyle w:val="TAL"/>
              <w:keepNext w:val="0"/>
              <w:keepLines w:val="0"/>
              <w:rPr>
                <w:sz w:val="16"/>
                <w:szCs w:val="16"/>
                <w:lang w:eastAsia="en-US"/>
              </w:rPr>
            </w:pPr>
          </w:p>
        </w:tc>
      </w:tr>
      <w:tr w:rsidR="0067755D" w:rsidRPr="003F7263" w14:paraId="3CB56332" w14:textId="77777777" w:rsidTr="0098117D">
        <w:trPr>
          <w:jc w:val="center"/>
        </w:trPr>
        <w:tc>
          <w:tcPr>
            <w:tcW w:w="1089" w:type="dxa"/>
            <w:tcBorders>
              <w:bottom w:val="single" w:sz="4" w:space="0" w:color="auto"/>
            </w:tcBorders>
            <w:shd w:val="clear" w:color="auto" w:fill="auto"/>
          </w:tcPr>
          <w:p w14:paraId="35C5CC6C"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7.1.1.2.1</w:t>
            </w:r>
          </w:p>
        </w:tc>
        <w:tc>
          <w:tcPr>
            <w:tcW w:w="3505" w:type="dxa"/>
            <w:tcBorders>
              <w:bottom w:val="single" w:sz="4" w:space="0" w:color="auto"/>
            </w:tcBorders>
            <w:shd w:val="clear" w:color="auto" w:fill="auto"/>
          </w:tcPr>
          <w:p w14:paraId="00400CE0"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8E6151C"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3DC4A9DD"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86403E2" w14:textId="77777777" w:rsidTr="0098117D">
        <w:trPr>
          <w:jc w:val="center"/>
        </w:trPr>
        <w:tc>
          <w:tcPr>
            <w:tcW w:w="1089" w:type="dxa"/>
            <w:tcBorders>
              <w:bottom w:val="single" w:sz="4" w:space="0" w:color="auto"/>
            </w:tcBorders>
            <w:shd w:val="clear" w:color="auto" w:fill="auto"/>
          </w:tcPr>
          <w:p w14:paraId="15AB3BD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7.1.1.2.2</w:t>
            </w:r>
          </w:p>
        </w:tc>
        <w:tc>
          <w:tcPr>
            <w:tcW w:w="3505" w:type="dxa"/>
            <w:tcBorders>
              <w:bottom w:val="single" w:sz="4" w:space="0" w:color="auto"/>
            </w:tcBorders>
            <w:shd w:val="clear" w:color="auto" w:fill="auto"/>
          </w:tcPr>
          <w:p w14:paraId="6522CC24"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C15AB5" w14:textId="77777777" w:rsidR="0067755D" w:rsidRPr="003F7263" w:rsidRDefault="0067755D" w:rsidP="0067755D">
            <w:pPr>
              <w:pStyle w:val="TAC"/>
              <w:keepNext w:val="0"/>
              <w:keepLines w:val="0"/>
              <w:rPr>
                <w:sz w:val="16"/>
                <w:szCs w:val="16"/>
                <w:lang w:eastAsia="en-US"/>
              </w:rPr>
            </w:pPr>
            <w:r w:rsidRPr="003F7263">
              <w:rPr>
                <w:sz w:val="16"/>
                <w:szCs w:val="16"/>
                <w:lang w:eastAsia="en-US"/>
              </w:rPr>
              <w:t>C20</w:t>
            </w:r>
          </w:p>
        </w:tc>
        <w:tc>
          <w:tcPr>
            <w:tcW w:w="3592" w:type="dxa"/>
            <w:tcBorders>
              <w:bottom w:val="single" w:sz="4" w:space="0" w:color="auto"/>
            </w:tcBorders>
            <w:shd w:val="clear" w:color="auto" w:fill="auto"/>
          </w:tcPr>
          <w:p w14:paraId="15C1D70E"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67755D" w:rsidRPr="003F7263" w14:paraId="342D5FB2" w14:textId="77777777" w:rsidTr="0098117D">
        <w:trPr>
          <w:jc w:val="center"/>
        </w:trPr>
        <w:tc>
          <w:tcPr>
            <w:tcW w:w="1089" w:type="dxa"/>
            <w:tcBorders>
              <w:bottom w:val="single" w:sz="4" w:space="0" w:color="auto"/>
            </w:tcBorders>
            <w:shd w:val="clear" w:color="auto" w:fill="auto"/>
          </w:tcPr>
          <w:p w14:paraId="3FF5E019" w14:textId="77777777" w:rsidR="0067755D" w:rsidRPr="003F7263" w:rsidRDefault="0067755D" w:rsidP="0067755D">
            <w:pPr>
              <w:pStyle w:val="TAL"/>
              <w:keepNext w:val="0"/>
              <w:keepLines w:val="0"/>
              <w:rPr>
                <w:bCs/>
                <w:sz w:val="16"/>
                <w:szCs w:val="16"/>
                <w:lang w:eastAsia="en-US"/>
              </w:rPr>
            </w:pPr>
            <w:r w:rsidRPr="003F7263">
              <w:rPr>
                <w:bCs/>
                <w:sz w:val="16"/>
                <w:szCs w:val="16"/>
                <w:lang w:eastAsia="zh-CN"/>
              </w:rPr>
              <w:t>7.1.1.2.3</w:t>
            </w:r>
          </w:p>
        </w:tc>
        <w:tc>
          <w:tcPr>
            <w:tcW w:w="3505" w:type="dxa"/>
            <w:tcBorders>
              <w:bottom w:val="single" w:sz="4" w:space="0" w:color="auto"/>
            </w:tcBorders>
            <w:shd w:val="clear" w:color="auto" w:fill="auto"/>
          </w:tcPr>
          <w:p w14:paraId="56A3079B"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F8D4CBD"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1AC5DFF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1B366CB6" w14:textId="77777777" w:rsidTr="0098117D">
        <w:trPr>
          <w:jc w:val="center"/>
        </w:trPr>
        <w:tc>
          <w:tcPr>
            <w:tcW w:w="1089" w:type="dxa"/>
            <w:tcBorders>
              <w:bottom w:val="single" w:sz="4" w:space="0" w:color="auto"/>
            </w:tcBorders>
            <w:shd w:val="clear" w:color="auto" w:fill="auto"/>
          </w:tcPr>
          <w:p w14:paraId="4BBCF127" w14:textId="50ECD523" w:rsidR="0067755D" w:rsidRPr="003F7263" w:rsidRDefault="0067755D" w:rsidP="0067755D">
            <w:pPr>
              <w:pStyle w:val="TAL"/>
              <w:keepNext w:val="0"/>
              <w:keepLines w:val="0"/>
              <w:rPr>
                <w:bCs/>
                <w:sz w:val="16"/>
                <w:szCs w:val="16"/>
                <w:lang w:eastAsia="zh-CN"/>
              </w:rPr>
            </w:pPr>
            <w:r w:rsidRPr="003F7263">
              <w:rPr>
                <w:bCs/>
                <w:sz w:val="16"/>
                <w:szCs w:val="16"/>
                <w:lang w:eastAsia="zh-CN"/>
              </w:rPr>
              <w:t>7.1.1.2.4</w:t>
            </w:r>
          </w:p>
        </w:tc>
        <w:tc>
          <w:tcPr>
            <w:tcW w:w="3505" w:type="dxa"/>
            <w:tcBorders>
              <w:bottom w:val="single" w:sz="4" w:space="0" w:color="auto"/>
            </w:tcBorders>
            <w:shd w:val="clear" w:color="auto" w:fill="auto"/>
          </w:tcPr>
          <w:p w14:paraId="2A7C3591"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1BC6139"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22EA8D2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8B9A64E" w14:textId="77777777" w:rsidTr="0098117D">
        <w:trPr>
          <w:jc w:val="center"/>
        </w:trPr>
        <w:tc>
          <w:tcPr>
            <w:tcW w:w="1089" w:type="dxa"/>
            <w:tcBorders>
              <w:bottom w:val="single" w:sz="4" w:space="0" w:color="auto"/>
            </w:tcBorders>
            <w:shd w:val="clear" w:color="auto" w:fill="auto"/>
          </w:tcPr>
          <w:p w14:paraId="3D8DE80D" w14:textId="3D097BCB" w:rsidR="0067755D" w:rsidRPr="003F7263" w:rsidRDefault="0067755D" w:rsidP="0067755D">
            <w:pPr>
              <w:pStyle w:val="TAL"/>
              <w:keepNext w:val="0"/>
              <w:keepLines w:val="0"/>
              <w:rPr>
                <w:b/>
                <w:bCs/>
                <w:sz w:val="16"/>
                <w:szCs w:val="16"/>
                <w:lang w:eastAsia="en-US"/>
              </w:rPr>
            </w:pPr>
            <w:r w:rsidRPr="003F7263">
              <w:rPr>
                <w:bCs/>
                <w:sz w:val="16"/>
                <w:szCs w:val="16"/>
                <w:lang w:eastAsia="zh-CN"/>
              </w:rPr>
              <w:t>7.1.1.2.5</w:t>
            </w:r>
          </w:p>
        </w:tc>
        <w:tc>
          <w:tcPr>
            <w:tcW w:w="3505" w:type="dxa"/>
            <w:tcBorders>
              <w:bottom w:val="single" w:sz="4" w:space="0" w:color="auto"/>
            </w:tcBorders>
            <w:shd w:val="clear" w:color="auto" w:fill="auto"/>
          </w:tcPr>
          <w:p w14:paraId="080C0C40" w14:textId="2FDEE2FA" w:rsidR="0067755D" w:rsidRPr="003F7263" w:rsidRDefault="0067755D" w:rsidP="0067755D">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67755D" w:rsidRPr="003F7263" w:rsidRDefault="0067755D" w:rsidP="0067755D">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9671812" w14:textId="005812F4" w:rsidR="0067755D" w:rsidRPr="003F7263" w:rsidRDefault="0067755D" w:rsidP="0067755D">
            <w:pPr>
              <w:pStyle w:val="TAC"/>
              <w:keepNext w:val="0"/>
              <w:keepLines w:val="0"/>
              <w:rPr>
                <w:sz w:val="16"/>
                <w:szCs w:val="16"/>
                <w:lang w:eastAsia="en-US"/>
              </w:rPr>
            </w:pPr>
            <w:r w:rsidRPr="003F7263">
              <w:rPr>
                <w:sz w:val="16"/>
                <w:szCs w:val="16"/>
                <w:lang w:eastAsia="en-US"/>
              </w:rPr>
              <w:t>C179</w:t>
            </w:r>
          </w:p>
        </w:tc>
        <w:tc>
          <w:tcPr>
            <w:tcW w:w="3592" w:type="dxa"/>
            <w:tcBorders>
              <w:bottom w:val="single" w:sz="4" w:space="0" w:color="auto"/>
            </w:tcBorders>
            <w:shd w:val="clear" w:color="auto" w:fill="auto"/>
          </w:tcPr>
          <w:p w14:paraId="33135BE8" w14:textId="0D3192E2" w:rsidR="0067755D" w:rsidRPr="003F7263" w:rsidRDefault="0067755D" w:rsidP="0067755D">
            <w:pPr>
              <w:pStyle w:val="TAL"/>
              <w:keepNext w:val="0"/>
              <w:keepLines w:val="0"/>
              <w:rPr>
                <w:sz w:val="16"/>
                <w:szCs w:val="16"/>
                <w:lang w:eastAsia="en-US"/>
              </w:rPr>
            </w:pPr>
            <w:r w:rsidRPr="003F7263">
              <w:rPr>
                <w:sz w:val="16"/>
                <w:szCs w:val="16"/>
                <w:lang w:eastAsia="en-US"/>
              </w:rPr>
              <w:t>UEs supporting DCI DL Priority Indicator</w:t>
            </w:r>
          </w:p>
        </w:tc>
      </w:tr>
      <w:tr w:rsidR="0067755D" w:rsidRPr="003F7263" w14:paraId="1061E6E2" w14:textId="77777777" w:rsidTr="0098117D">
        <w:trPr>
          <w:jc w:val="center"/>
        </w:trPr>
        <w:tc>
          <w:tcPr>
            <w:tcW w:w="1089" w:type="dxa"/>
            <w:tcBorders>
              <w:bottom w:val="single" w:sz="4" w:space="0" w:color="auto"/>
            </w:tcBorders>
            <w:shd w:val="clear" w:color="auto" w:fill="E6E6E6"/>
          </w:tcPr>
          <w:p w14:paraId="11F53D8A"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7.1.1.3</w:t>
            </w:r>
          </w:p>
        </w:tc>
        <w:tc>
          <w:tcPr>
            <w:tcW w:w="3505" w:type="dxa"/>
            <w:tcBorders>
              <w:bottom w:val="single" w:sz="4" w:space="0" w:color="auto"/>
            </w:tcBorders>
            <w:shd w:val="clear" w:color="auto" w:fill="E6E6E6"/>
          </w:tcPr>
          <w:p w14:paraId="08468C3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67755D" w:rsidRPr="003F7263" w:rsidRDefault="0067755D" w:rsidP="0067755D">
            <w:pPr>
              <w:pStyle w:val="TAL"/>
              <w:keepNext w:val="0"/>
              <w:keepLines w:val="0"/>
              <w:rPr>
                <w:sz w:val="16"/>
                <w:szCs w:val="16"/>
                <w:lang w:eastAsia="en-US"/>
              </w:rPr>
            </w:pPr>
          </w:p>
        </w:tc>
      </w:tr>
      <w:tr w:rsidR="0067755D" w:rsidRPr="003F7263" w14:paraId="02758904" w14:textId="77777777" w:rsidTr="0098117D">
        <w:trPr>
          <w:jc w:val="center"/>
        </w:trPr>
        <w:tc>
          <w:tcPr>
            <w:tcW w:w="1089" w:type="dxa"/>
            <w:tcBorders>
              <w:bottom w:val="single" w:sz="4" w:space="0" w:color="auto"/>
            </w:tcBorders>
            <w:shd w:val="clear" w:color="auto" w:fill="auto"/>
          </w:tcPr>
          <w:p w14:paraId="16E33469" w14:textId="77777777" w:rsidR="0067755D" w:rsidRPr="003F7263" w:rsidRDefault="0067755D" w:rsidP="0067755D">
            <w:pPr>
              <w:pStyle w:val="TAL"/>
              <w:keepNext w:val="0"/>
              <w:keepLines w:val="0"/>
              <w:rPr>
                <w:b/>
                <w:bCs/>
                <w:sz w:val="16"/>
                <w:szCs w:val="16"/>
                <w:lang w:eastAsia="en-US"/>
              </w:rPr>
            </w:pPr>
            <w:r w:rsidRPr="003F7263">
              <w:rPr>
                <w:bCs/>
                <w:sz w:val="16"/>
                <w:szCs w:val="16"/>
                <w:lang w:eastAsia="en-US"/>
              </w:rPr>
              <w:t>7.1.1.3.1</w:t>
            </w:r>
          </w:p>
        </w:tc>
        <w:tc>
          <w:tcPr>
            <w:tcW w:w="3505" w:type="dxa"/>
            <w:tcBorders>
              <w:bottom w:val="single" w:sz="4" w:space="0" w:color="auto"/>
            </w:tcBorders>
            <w:shd w:val="clear" w:color="auto" w:fill="auto"/>
          </w:tcPr>
          <w:p w14:paraId="255E5E7D" w14:textId="77777777" w:rsidR="0067755D" w:rsidRPr="003F7263" w:rsidRDefault="0067755D" w:rsidP="0067755D">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52391DC"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009F831C"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7105B24" w14:textId="77777777" w:rsidTr="0098117D">
        <w:trPr>
          <w:jc w:val="center"/>
        </w:trPr>
        <w:tc>
          <w:tcPr>
            <w:tcW w:w="1089" w:type="dxa"/>
            <w:tcBorders>
              <w:bottom w:val="single" w:sz="4" w:space="0" w:color="auto"/>
            </w:tcBorders>
            <w:shd w:val="clear" w:color="auto" w:fill="auto"/>
          </w:tcPr>
          <w:p w14:paraId="721608A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7.1.1.3.2</w:t>
            </w:r>
          </w:p>
        </w:tc>
        <w:tc>
          <w:tcPr>
            <w:tcW w:w="3505" w:type="dxa"/>
            <w:tcBorders>
              <w:bottom w:val="single" w:sz="4" w:space="0" w:color="auto"/>
            </w:tcBorders>
            <w:shd w:val="clear" w:color="auto" w:fill="auto"/>
          </w:tcPr>
          <w:p w14:paraId="525644AB"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09B01D5" w14:textId="77777777" w:rsidR="0067755D" w:rsidRPr="003F7263" w:rsidRDefault="0067755D" w:rsidP="0067755D">
            <w:pPr>
              <w:pStyle w:val="TAC"/>
              <w:keepNext w:val="0"/>
              <w:keepLines w:val="0"/>
              <w:rPr>
                <w:sz w:val="16"/>
                <w:szCs w:val="16"/>
                <w:lang w:eastAsia="en-US"/>
              </w:rPr>
            </w:pPr>
            <w:r w:rsidRPr="003F7263">
              <w:rPr>
                <w:sz w:val="16"/>
                <w:szCs w:val="16"/>
                <w:lang w:eastAsia="en-US"/>
              </w:rPr>
              <w:t>C02</w:t>
            </w:r>
          </w:p>
        </w:tc>
        <w:tc>
          <w:tcPr>
            <w:tcW w:w="3592" w:type="dxa"/>
            <w:tcBorders>
              <w:bottom w:val="single" w:sz="4" w:space="0" w:color="auto"/>
            </w:tcBorders>
            <w:shd w:val="clear" w:color="auto" w:fill="auto"/>
          </w:tcPr>
          <w:p w14:paraId="15A21BC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05882C9E" w14:textId="77777777" w:rsidTr="0098117D">
        <w:trPr>
          <w:jc w:val="center"/>
        </w:trPr>
        <w:tc>
          <w:tcPr>
            <w:tcW w:w="1089" w:type="dxa"/>
            <w:tcBorders>
              <w:bottom w:val="single" w:sz="4" w:space="0" w:color="auto"/>
            </w:tcBorders>
            <w:shd w:val="clear" w:color="auto" w:fill="auto"/>
          </w:tcPr>
          <w:p w14:paraId="19853040" w14:textId="77777777" w:rsidR="0067755D" w:rsidRPr="003F7263" w:rsidRDefault="0067755D" w:rsidP="0067755D">
            <w:pPr>
              <w:pStyle w:val="TAL"/>
              <w:keepNext w:val="0"/>
              <w:keepLines w:val="0"/>
              <w:rPr>
                <w:bCs/>
                <w:sz w:val="16"/>
                <w:szCs w:val="16"/>
              </w:rPr>
            </w:pPr>
            <w:r w:rsidRPr="003F7263">
              <w:rPr>
                <w:bCs/>
                <w:sz w:val="16"/>
                <w:szCs w:val="16"/>
              </w:rPr>
              <w:t>7.1.1.3.2b</w:t>
            </w:r>
          </w:p>
        </w:tc>
        <w:tc>
          <w:tcPr>
            <w:tcW w:w="3505" w:type="dxa"/>
            <w:tcBorders>
              <w:bottom w:val="single" w:sz="4" w:space="0" w:color="auto"/>
            </w:tcBorders>
            <w:shd w:val="clear" w:color="auto" w:fill="auto"/>
          </w:tcPr>
          <w:p w14:paraId="2598B542" w14:textId="77777777" w:rsidR="0067755D" w:rsidRPr="003F7263" w:rsidRDefault="0067755D" w:rsidP="0067755D">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67755D" w:rsidRPr="003F7263" w:rsidRDefault="0067755D" w:rsidP="0067755D">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D4C48E6" w14:textId="0663EE7B" w:rsidR="0067755D" w:rsidRPr="003F7263" w:rsidRDefault="0067755D" w:rsidP="0067755D">
            <w:pPr>
              <w:pStyle w:val="TAC"/>
              <w:keepNext w:val="0"/>
              <w:keepLines w:val="0"/>
              <w:rPr>
                <w:sz w:val="16"/>
                <w:szCs w:val="16"/>
              </w:rPr>
            </w:pPr>
            <w:r w:rsidRPr="003F7263">
              <w:rPr>
                <w:sz w:val="16"/>
                <w:szCs w:val="16"/>
              </w:rPr>
              <w:t>C175</w:t>
            </w:r>
          </w:p>
        </w:tc>
        <w:tc>
          <w:tcPr>
            <w:tcW w:w="3592" w:type="dxa"/>
            <w:tcBorders>
              <w:bottom w:val="single" w:sz="4" w:space="0" w:color="auto"/>
            </w:tcBorders>
            <w:shd w:val="clear" w:color="auto" w:fill="auto"/>
          </w:tcPr>
          <w:p w14:paraId="1295526F" w14:textId="76FDC4E6" w:rsidR="0067755D" w:rsidRPr="003F7263" w:rsidRDefault="0067755D" w:rsidP="0067755D">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67755D" w:rsidRPr="003F7263" w14:paraId="68520DC0" w14:textId="77777777" w:rsidTr="0098117D">
        <w:trPr>
          <w:jc w:val="center"/>
        </w:trPr>
        <w:tc>
          <w:tcPr>
            <w:tcW w:w="1089" w:type="dxa"/>
            <w:tcBorders>
              <w:bottom w:val="single" w:sz="4" w:space="0" w:color="auto"/>
            </w:tcBorders>
            <w:shd w:val="clear" w:color="auto" w:fill="auto"/>
          </w:tcPr>
          <w:p w14:paraId="54245707"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7.1.1.3.3</w:t>
            </w:r>
          </w:p>
        </w:tc>
        <w:tc>
          <w:tcPr>
            <w:tcW w:w="3505" w:type="dxa"/>
            <w:tcBorders>
              <w:bottom w:val="single" w:sz="4" w:space="0" w:color="auto"/>
            </w:tcBorders>
            <w:shd w:val="clear" w:color="auto" w:fill="auto"/>
          </w:tcPr>
          <w:p w14:paraId="112B992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ED19C28" w14:textId="77777777" w:rsidR="0067755D" w:rsidRPr="003F7263" w:rsidRDefault="0067755D" w:rsidP="0067755D">
            <w:pPr>
              <w:pStyle w:val="TAC"/>
              <w:keepNext w:val="0"/>
              <w:keepLines w:val="0"/>
              <w:rPr>
                <w:sz w:val="16"/>
                <w:szCs w:val="16"/>
                <w:lang w:eastAsia="en-US"/>
              </w:rPr>
            </w:pPr>
            <w:r w:rsidRPr="003F7263">
              <w:rPr>
                <w:sz w:val="16"/>
                <w:szCs w:val="16"/>
              </w:rPr>
              <w:t>C53</w:t>
            </w:r>
          </w:p>
        </w:tc>
        <w:tc>
          <w:tcPr>
            <w:tcW w:w="3592" w:type="dxa"/>
            <w:tcBorders>
              <w:bottom w:val="single" w:sz="4" w:space="0" w:color="auto"/>
            </w:tcBorders>
            <w:shd w:val="clear" w:color="auto" w:fill="auto"/>
          </w:tcPr>
          <w:p w14:paraId="7A60A2C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67755D" w:rsidRPr="003F7263" w14:paraId="61915BDB" w14:textId="77777777" w:rsidTr="0098117D">
        <w:trPr>
          <w:jc w:val="center"/>
        </w:trPr>
        <w:tc>
          <w:tcPr>
            <w:tcW w:w="1089" w:type="dxa"/>
            <w:tcBorders>
              <w:bottom w:val="single" w:sz="4" w:space="0" w:color="auto"/>
            </w:tcBorders>
            <w:shd w:val="clear" w:color="auto" w:fill="auto"/>
          </w:tcPr>
          <w:p w14:paraId="2EE66E05"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7.1.1.3.4</w:t>
            </w:r>
          </w:p>
        </w:tc>
        <w:tc>
          <w:tcPr>
            <w:tcW w:w="3505" w:type="dxa"/>
            <w:tcBorders>
              <w:bottom w:val="single" w:sz="4" w:space="0" w:color="auto"/>
            </w:tcBorders>
            <w:shd w:val="clear" w:color="auto" w:fill="auto"/>
          </w:tcPr>
          <w:p w14:paraId="5917858A"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D99888A" w14:textId="77777777" w:rsidR="0067755D" w:rsidRPr="003F7263" w:rsidRDefault="0067755D" w:rsidP="0067755D">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0617FEA9"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0D89D8EB" w14:textId="77777777" w:rsidTr="0098117D">
        <w:trPr>
          <w:jc w:val="center"/>
        </w:trPr>
        <w:tc>
          <w:tcPr>
            <w:tcW w:w="1089" w:type="dxa"/>
            <w:tcBorders>
              <w:bottom w:val="single" w:sz="4" w:space="0" w:color="auto"/>
            </w:tcBorders>
            <w:shd w:val="clear" w:color="auto" w:fill="auto"/>
          </w:tcPr>
          <w:p w14:paraId="207DBED2"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7.1.1.3.5</w:t>
            </w:r>
          </w:p>
        </w:tc>
        <w:tc>
          <w:tcPr>
            <w:tcW w:w="3505" w:type="dxa"/>
            <w:tcBorders>
              <w:bottom w:val="single" w:sz="4" w:space="0" w:color="auto"/>
            </w:tcBorders>
            <w:shd w:val="clear" w:color="auto" w:fill="auto"/>
          </w:tcPr>
          <w:p w14:paraId="130E4519"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EEA0B8E" w14:textId="77777777" w:rsidR="0067755D" w:rsidRPr="003F7263" w:rsidRDefault="0067755D" w:rsidP="0067755D">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3CA28BE"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541EC417" w14:textId="77777777" w:rsidTr="0098117D">
        <w:trPr>
          <w:jc w:val="center"/>
        </w:trPr>
        <w:tc>
          <w:tcPr>
            <w:tcW w:w="1089" w:type="dxa"/>
            <w:tcBorders>
              <w:bottom w:val="single" w:sz="4" w:space="0" w:color="auto"/>
            </w:tcBorders>
            <w:shd w:val="clear" w:color="auto" w:fill="auto"/>
          </w:tcPr>
          <w:p w14:paraId="7C536551"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7.1.1.3.6</w:t>
            </w:r>
          </w:p>
        </w:tc>
        <w:tc>
          <w:tcPr>
            <w:tcW w:w="3505" w:type="dxa"/>
            <w:tcBorders>
              <w:bottom w:val="single" w:sz="4" w:space="0" w:color="auto"/>
            </w:tcBorders>
            <w:shd w:val="clear" w:color="auto" w:fill="auto"/>
          </w:tcPr>
          <w:p w14:paraId="2662CC3D"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ABBE866" w14:textId="77777777" w:rsidR="0067755D" w:rsidRPr="003F7263" w:rsidRDefault="0067755D" w:rsidP="0067755D">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15CF7DEE"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6D2A43CD" w14:textId="77777777" w:rsidTr="0098117D">
        <w:trPr>
          <w:jc w:val="center"/>
        </w:trPr>
        <w:tc>
          <w:tcPr>
            <w:tcW w:w="1089" w:type="dxa"/>
            <w:tcBorders>
              <w:bottom w:val="single" w:sz="4" w:space="0" w:color="auto"/>
            </w:tcBorders>
            <w:shd w:val="clear" w:color="auto" w:fill="auto"/>
          </w:tcPr>
          <w:p w14:paraId="636B1876" w14:textId="563C2F74" w:rsidR="0067755D" w:rsidRPr="003F7263" w:rsidRDefault="0067755D" w:rsidP="0067755D">
            <w:pPr>
              <w:pStyle w:val="TAL"/>
              <w:keepNext w:val="0"/>
              <w:keepLines w:val="0"/>
              <w:rPr>
                <w:bCs/>
                <w:sz w:val="16"/>
                <w:szCs w:val="16"/>
                <w:lang w:eastAsia="en-US"/>
              </w:rPr>
            </w:pPr>
            <w:r w:rsidRPr="003F7263">
              <w:rPr>
                <w:bCs/>
                <w:sz w:val="16"/>
                <w:szCs w:val="16"/>
                <w:lang w:eastAsia="en-US"/>
              </w:rPr>
              <w:t>7.1.1.3.7</w:t>
            </w:r>
          </w:p>
        </w:tc>
        <w:tc>
          <w:tcPr>
            <w:tcW w:w="3505" w:type="dxa"/>
            <w:tcBorders>
              <w:bottom w:val="single" w:sz="4" w:space="0" w:color="auto"/>
            </w:tcBorders>
            <w:shd w:val="clear" w:color="auto" w:fill="auto"/>
          </w:tcPr>
          <w:p w14:paraId="1E9654DD" w14:textId="5DF55007" w:rsidR="0067755D" w:rsidRPr="003F7263" w:rsidRDefault="0067755D" w:rsidP="0067755D">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79B4093" w14:textId="12DDA96C"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1A092DAF" w14:textId="5CB9415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58B66C11" w14:textId="77777777" w:rsidTr="0098117D">
        <w:trPr>
          <w:jc w:val="center"/>
        </w:trPr>
        <w:tc>
          <w:tcPr>
            <w:tcW w:w="1089" w:type="dxa"/>
            <w:tcBorders>
              <w:bottom w:val="single" w:sz="4" w:space="0" w:color="auto"/>
            </w:tcBorders>
            <w:shd w:val="clear" w:color="auto" w:fill="D9D9D9"/>
          </w:tcPr>
          <w:p w14:paraId="7C056AAB" w14:textId="072AD2A8" w:rsidR="0067755D" w:rsidRPr="003F7263" w:rsidRDefault="0067755D" w:rsidP="0067755D">
            <w:pPr>
              <w:pStyle w:val="TAL"/>
              <w:keepNext w:val="0"/>
              <w:keepLines w:val="0"/>
              <w:rPr>
                <w:bCs/>
                <w:sz w:val="16"/>
                <w:szCs w:val="16"/>
                <w:lang w:eastAsia="en-US"/>
              </w:rPr>
            </w:pPr>
            <w:r w:rsidRPr="003F7263">
              <w:rPr>
                <w:b/>
                <w:bCs/>
                <w:sz w:val="16"/>
                <w:szCs w:val="16"/>
                <w:lang w:eastAsia="en-US"/>
              </w:rPr>
              <w:t>7.1.1.3.8</w:t>
            </w:r>
          </w:p>
        </w:tc>
        <w:tc>
          <w:tcPr>
            <w:tcW w:w="3505" w:type="dxa"/>
            <w:tcBorders>
              <w:bottom w:val="single" w:sz="4" w:space="0" w:color="auto"/>
            </w:tcBorders>
            <w:shd w:val="clear" w:color="auto" w:fill="D9D9D9"/>
          </w:tcPr>
          <w:p w14:paraId="76DA2E9C" w14:textId="10E02A6F" w:rsidR="0067755D" w:rsidRPr="003F7263" w:rsidRDefault="0067755D" w:rsidP="0067755D">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67755D" w:rsidRPr="003F7263" w:rsidRDefault="0067755D" w:rsidP="0067755D">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67755D" w:rsidRPr="003F7263" w:rsidRDefault="0067755D" w:rsidP="0067755D">
            <w:pPr>
              <w:pStyle w:val="TAL"/>
              <w:keepNext w:val="0"/>
              <w:keepLines w:val="0"/>
              <w:rPr>
                <w:bCs/>
                <w:sz w:val="16"/>
                <w:szCs w:val="16"/>
                <w:lang w:eastAsia="en-US"/>
              </w:rPr>
            </w:pPr>
          </w:p>
        </w:tc>
      </w:tr>
      <w:tr w:rsidR="0067755D" w:rsidRPr="003F7263" w14:paraId="3B0A7302" w14:textId="77777777" w:rsidTr="0098117D">
        <w:trPr>
          <w:jc w:val="center"/>
        </w:trPr>
        <w:tc>
          <w:tcPr>
            <w:tcW w:w="1089" w:type="dxa"/>
            <w:tcBorders>
              <w:bottom w:val="nil"/>
            </w:tcBorders>
            <w:shd w:val="clear" w:color="auto" w:fill="auto"/>
          </w:tcPr>
          <w:p w14:paraId="0386E405"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5" w:type="dxa"/>
            <w:tcBorders>
              <w:bottom w:val="nil"/>
            </w:tcBorders>
            <w:shd w:val="clear" w:color="auto" w:fill="auto"/>
          </w:tcPr>
          <w:p w14:paraId="68E6450B" w14:textId="77777777" w:rsidR="0067755D" w:rsidRPr="003F7263" w:rsidRDefault="0067755D" w:rsidP="0067755D">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0F97D0A" w14:textId="77777777" w:rsidR="0067755D" w:rsidRPr="003F7263" w:rsidRDefault="0067755D" w:rsidP="0067755D">
            <w:pPr>
              <w:pStyle w:val="TAC"/>
              <w:keepNext w:val="0"/>
              <w:keepLines w:val="0"/>
              <w:rPr>
                <w:sz w:val="16"/>
                <w:szCs w:val="16"/>
                <w:lang w:eastAsia="en-US"/>
              </w:rPr>
            </w:pPr>
            <w:r w:rsidRPr="003F7263">
              <w:rPr>
                <w:sz w:val="16"/>
                <w:szCs w:val="16"/>
              </w:rPr>
              <w:t>C81</w:t>
            </w:r>
          </w:p>
        </w:tc>
        <w:tc>
          <w:tcPr>
            <w:tcW w:w="3592" w:type="dxa"/>
            <w:tcBorders>
              <w:bottom w:val="single" w:sz="4" w:space="0" w:color="auto"/>
            </w:tcBorders>
            <w:shd w:val="clear" w:color="auto" w:fill="auto"/>
          </w:tcPr>
          <w:p w14:paraId="2E3ED1FC" w14:textId="2CE35F41" w:rsidR="0067755D" w:rsidRPr="003F7263" w:rsidRDefault="0067755D" w:rsidP="0067755D">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67755D" w:rsidRPr="003F7263" w14:paraId="12115E20" w14:textId="77777777" w:rsidTr="0098117D">
        <w:trPr>
          <w:jc w:val="center"/>
        </w:trPr>
        <w:tc>
          <w:tcPr>
            <w:tcW w:w="1089" w:type="dxa"/>
            <w:tcBorders>
              <w:top w:val="nil"/>
              <w:bottom w:val="single" w:sz="4" w:space="0" w:color="auto"/>
            </w:tcBorders>
            <w:shd w:val="clear" w:color="auto" w:fill="auto"/>
          </w:tcPr>
          <w:p w14:paraId="0308C157" w14:textId="77777777" w:rsidR="0067755D" w:rsidRPr="003F7263" w:rsidRDefault="0067755D" w:rsidP="0067755D">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67755D" w:rsidRPr="003F7263" w:rsidRDefault="0067755D" w:rsidP="0067755D">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67755D" w:rsidRPr="003F7263" w:rsidRDefault="0067755D" w:rsidP="0067755D">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67755D" w:rsidRPr="003F7263" w:rsidRDefault="0067755D" w:rsidP="0067755D">
            <w:pPr>
              <w:pStyle w:val="TAC"/>
              <w:keepNext w:val="0"/>
              <w:keepLines w:val="0"/>
              <w:rPr>
                <w:sz w:val="16"/>
                <w:szCs w:val="16"/>
              </w:rPr>
            </w:pPr>
            <w:r w:rsidRPr="00B01433">
              <w:rPr>
                <w:sz w:val="16"/>
                <w:szCs w:val="16"/>
                <w:lang w:eastAsia="zh-CN"/>
              </w:rPr>
              <w:t>C81A</w:t>
            </w:r>
          </w:p>
        </w:tc>
        <w:tc>
          <w:tcPr>
            <w:tcW w:w="3592" w:type="dxa"/>
            <w:tcBorders>
              <w:bottom w:val="single" w:sz="4" w:space="0" w:color="auto"/>
            </w:tcBorders>
            <w:shd w:val="clear" w:color="auto" w:fill="auto"/>
          </w:tcPr>
          <w:p w14:paraId="0B81EA97" w14:textId="44D11269" w:rsidR="0067755D" w:rsidRPr="003F7263" w:rsidRDefault="0067755D" w:rsidP="0067755D">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67755D" w:rsidRPr="003F7263" w14:paraId="486FCBB9" w14:textId="77777777" w:rsidTr="0098117D">
        <w:trPr>
          <w:jc w:val="center"/>
        </w:trPr>
        <w:tc>
          <w:tcPr>
            <w:tcW w:w="1089" w:type="dxa"/>
            <w:tcBorders>
              <w:bottom w:val="nil"/>
            </w:tcBorders>
            <w:shd w:val="clear" w:color="auto" w:fill="auto"/>
          </w:tcPr>
          <w:p w14:paraId="1AEAF1FD" w14:textId="77777777" w:rsidR="0067755D" w:rsidRPr="003F7263" w:rsidRDefault="0067755D" w:rsidP="0067755D">
            <w:pPr>
              <w:pStyle w:val="TAL"/>
              <w:keepNext w:val="0"/>
              <w:keepLines w:val="0"/>
              <w:rPr>
                <w:bCs/>
                <w:sz w:val="16"/>
                <w:szCs w:val="16"/>
              </w:rPr>
            </w:pPr>
            <w:r w:rsidRPr="003F7263">
              <w:rPr>
                <w:bCs/>
                <w:sz w:val="16"/>
                <w:szCs w:val="16"/>
              </w:rPr>
              <w:t>7.1.1.3.8.2</w:t>
            </w:r>
          </w:p>
        </w:tc>
        <w:tc>
          <w:tcPr>
            <w:tcW w:w="3505" w:type="dxa"/>
            <w:tcBorders>
              <w:bottom w:val="nil"/>
            </w:tcBorders>
            <w:shd w:val="clear" w:color="auto" w:fill="auto"/>
          </w:tcPr>
          <w:p w14:paraId="42523DB8" w14:textId="1BE9C19D" w:rsidR="0067755D" w:rsidRPr="003F7263" w:rsidRDefault="0067755D" w:rsidP="0067755D">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tcBorders>
              <w:bottom w:val="nil"/>
            </w:tcBorders>
            <w:shd w:val="clear" w:color="auto" w:fill="auto"/>
          </w:tcPr>
          <w:p w14:paraId="68168845" w14:textId="77777777" w:rsidR="0067755D" w:rsidRPr="003F7263" w:rsidRDefault="0067755D" w:rsidP="0067755D">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376A365" w14:textId="77777777" w:rsidR="0067755D" w:rsidRPr="003F7263" w:rsidRDefault="0067755D" w:rsidP="0067755D">
            <w:pPr>
              <w:pStyle w:val="TAC"/>
              <w:keepNext w:val="0"/>
              <w:keepLines w:val="0"/>
              <w:rPr>
                <w:sz w:val="16"/>
                <w:szCs w:val="16"/>
              </w:rPr>
            </w:pPr>
            <w:r w:rsidRPr="003F7263">
              <w:rPr>
                <w:sz w:val="16"/>
                <w:szCs w:val="16"/>
              </w:rPr>
              <w:t>C82</w:t>
            </w:r>
          </w:p>
        </w:tc>
        <w:tc>
          <w:tcPr>
            <w:tcW w:w="3592" w:type="dxa"/>
            <w:tcBorders>
              <w:bottom w:val="single" w:sz="4" w:space="0" w:color="auto"/>
            </w:tcBorders>
            <w:shd w:val="clear" w:color="auto" w:fill="auto"/>
          </w:tcPr>
          <w:p w14:paraId="39673BD9" w14:textId="487A3662" w:rsidR="0067755D" w:rsidRPr="003F7263" w:rsidRDefault="0067755D" w:rsidP="0067755D">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67755D" w:rsidRPr="003F7263" w14:paraId="5886418F" w14:textId="77777777" w:rsidTr="0098117D">
        <w:trPr>
          <w:jc w:val="center"/>
        </w:trPr>
        <w:tc>
          <w:tcPr>
            <w:tcW w:w="1089" w:type="dxa"/>
            <w:tcBorders>
              <w:top w:val="nil"/>
              <w:bottom w:val="single" w:sz="4" w:space="0" w:color="auto"/>
            </w:tcBorders>
            <w:shd w:val="clear" w:color="auto" w:fill="auto"/>
          </w:tcPr>
          <w:p w14:paraId="4EBE5A44" w14:textId="77777777" w:rsidR="0067755D" w:rsidRPr="003F7263" w:rsidRDefault="0067755D" w:rsidP="0067755D">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67755D" w:rsidRPr="003F7263" w:rsidRDefault="0067755D" w:rsidP="0067755D">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67755D" w:rsidRPr="003F7263" w:rsidRDefault="0067755D" w:rsidP="0067755D">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67755D" w:rsidRPr="003F7263" w:rsidRDefault="0067755D" w:rsidP="0067755D">
            <w:pPr>
              <w:pStyle w:val="TAC"/>
              <w:keepNext w:val="0"/>
              <w:keepLines w:val="0"/>
              <w:rPr>
                <w:sz w:val="16"/>
                <w:szCs w:val="16"/>
              </w:rPr>
            </w:pPr>
            <w:r w:rsidRPr="00B01433">
              <w:rPr>
                <w:sz w:val="16"/>
                <w:szCs w:val="16"/>
                <w:lang w:eastAsia="zh-CN"/>
              </w:rPr>
              <w:t>C82A</w:t>
            </w:r>
          </w:p>
        </w:tc>
        <w:tc>
          <w:tcPr>
            <w:tcW w:w="3592" w:type="dxa"/>
            <w:tcBorders>
              <w:bottom w:val="single" w:sz="4" w:space="0" w:color="auto"/>
            </w:tcBorders>
            <w:shd w:val="clear" w:color="auto" w:fill="auto"/>
          </w:tcPr>
          <w:p w14:paraId="68DF45D1" w14:textId="68906977" w:rsidR="0067755D" w:rsidRPr="003F7263" w:rsidRDefault="0067755D" w:rsidP="0067755D">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67755D" w:rsidRPr="003F7263" w14:paraId="001A5A08" w14:textId="77777777" w:rsidTr="0098117D">
        <w:trPr>
          <w:jc w:val="center"/>
        </w:trPr>
        <w:tc>
          <w:tcPr>
            <w:tcW w:w="1089" w:type="dxa"/>
            <w:tcBorders>
              <w:bottom w:val="nil"/>
            </w:tcBorders>
            <w:shd w:val="clear" w:color="auto" w:fill="auto"/>
          </w:tcPr>
          <w:p w14:paraId="03E75486" w14:textId="77777777" w:rsidR="0067755D" w:rsidRPr="003F7263" w:rsidRDefault="0067755D" w:rsidP="0067755D">
            <w:pPr>
              <w:pStyle w:val="TAL"/>
              <w:keepNext w:val="0"/>
              <w:keepLines w:val="0"/>
              <w:rPr>
                <w:bCs/>
                <w:sz w:val="16"/>
                <w:szCs w:val="16"/>
              </w:rPr>
            </w:pPr>
            <w:r w:rsidRPr="003F7263">
              <w:rPr>
                <w:bCs/>
                <w:sz w:val="16"/>
                <w:szCs w:val="16"/>
              </w:rPr>
              <w:t>7.1.1.3.8.3</w:t>
            </w:r>
          </w:p>
        </w:tc>
        <w:tc>
          <w:tcPr>
            <w:tcW w:w="3505" w:type="dxa"/>
            <w:tcBorders>
              <w:bottom w:val="nil"/>
            </w:tcBorders>
            <w:shd w:val="clear" w:color="auto" w:fill="auto"/>
          </w:tcPr>
          <w:p w14:paraId="5CA243C3" w14:textId="71B56718" w:rsidR="0067755D" w:rsidRPr="003F7263" w:rsidRDefault="0067755D" w:rsidP="0067755D">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67755D" w:rsidRPr="003F7263" w:rsidRDefault="0067755D" w:rsidP="0067755D">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E858C87" w14:textId="77777777" w:rsidR="0067755D" w:rsidRPr="003F7263" w:rsidRDefault="0067755D" w:rsidP="0067755D">
            <w:pPr>
              <w:pStyle w:val="TAC"/>
              <w:keepNext w:val="0"/>
              <w:keepLines w:val="0"/>
              <w:rPr>
                <w:sz w:val="16"/>
                <w:szCs w:val="16"/>
              </w:rPr>
            </w:pPr>
            <w:r w:rsidRPr="003F7263">
              <w:rPr>
                <w:sz w:val="16"/>
                <w:szCs w:val="16"/>
              </w:rPr>
              <w:t>C83</w:t>
            </w:r>
          </w:p>
        </w:tc>
        <w:tc>
          <w:tcPr>
            <w:tcW w:w="3592" w:type="dxa"/>
            <w:tcBorders>
              <w:bottom w:val="single" w:sz="4" w:space="0" w:color="auto"/>
            </w:tcBorders>
            <w:shd w:val="clear" w:color="auto" w:fill="auto"/>
          </w:tcPr>
          <w:p w14:paraId="246CE1AC" w14:textId="73A20EC0" w:rsidR="0067755D" w:rsidRPr="003F7263" w:rsidRDefault="0067755D" w:rsidP="0067755D">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67755D" w:rsidRPr="003F7263" w14:paraId="3BA0D1DF" w14:textId="77777777" w:rsidTr="0098117D">
        <w:trPr>
          <w:jc w:val="center"/>
        </w:trPr>
        <w:tc>
          <w:tcPr>
            <w:tcW w:w="1089" w:type="dxa"/>
            <w:tcBorders>
              <w:top w:val="nil"/>
              <w:bottom w:val="single" w:sz="4" w:space="0" w:color="auto"/>
            </w:tcBorders>
            <w:shd w:val="clear" w:color="auto" w:fill="auto"/>
          </w:tcPr>
          <w:p w14:paraId="21B048AF" w14:textId="77777777" w:rsidR="0067755D" w:rsidRPr="003F7263" w:rsidRDefault="0067755D" w:rsidP="0067755D">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67755D" w:rsidRPr="003F7263" w:rsidRDefault="0067755D" w:rsidP="0067755D">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67755D" w:rsidRPr="003F7263" w:rsidRDefault="0067755D" w:rsidP="0067755D">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67755D" w:rsidRPr="003F7263" w:rsidRDefault="0067755D" w:rsidP="0067755D">
            <w:pPr>
              <w:pStyle w:val="TAC"/>
              <w:keepNext w:val="0"/>
              <w:keepLines w:val="0"/>
              <w:rPr>
                <w:sz w:val="16"/>
                <w:szCs w:val="16"/>
              </w:rPr>
            </w:pPr>
            <w:r w:rsidRPr="00B01433">
              <w:rPr>
                <w:sz w:val="16"/>
                <w:szCs w:val="16"/>
                <w:lang w:eastAsia="zh-CN"/>
              </w:rPr>
              <w:t>C83A</w:t>
            </w:r>
          </w:p>
        </w:tc>
        <w:tc>
          <w:tcPr>
            <w:tcW w:w="3592" w:type="dxa"/>
            <w:tcBorders>
              <w:bottom w:val="single" w:sz="4" w:space="0" w:color="auto"/>
            </w:tcBorders>
            <w:shd w:val="clear" w:color="auto" w:fill="auto"/>
          </w:tcPr>
          <w:p w14:paraId="12AAC052" w14:textId="3798CCC1" w:rsidR="0067755D" w:rsidRPr="003F7263" w:rsidRDefault="0067755D" w:rsidP="0067755D">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67755D" w:rsidRPr="003F7263" w14:paraId="06C23BE9" w14:textId="77777777" w:rsidTr="0098117D">
        <w:trPr>
          <w:jc w:val="center"/>
        </w:trPr>
        <w:tc>
          <w:tcPr>
            <w:tcW w:w="1089" w:type="dxa"/>
            <w:tcBorders>
              <w:bottom w:val="single" w:sz="4" w:space="0" w:color="auto"/>
            </w:tcBorders>
            <w:shd w:val="clear" w:color="auto" w:fill="auto"/>
          </w:tcPr>
          <w:p w14:paraId="0DFC9085"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7.1.1.3.9</w:t>
            </w:r>
          </w:p>
        </w:tc>
        <w:tc>
          <w:tcPr>
            <w:tcW w:w="3505" w:type="dxa"/>
            <w:tcBorders>
              <w:bottom w:val="single" w:sz="4" w:space="0" w:color="auto"/>
            </w:tcBorders>
            <w:shd w:val="clear" w:color="auto" w:fill="auto"/>
          </w:tcPr>
          <w:p w14:paraId="2D40E6DB" w14:textId="271A9148" w:rsidR="0067755D" w:rsidRPr="003F7263" w:rsidRDefault="0067755D" w:rsidP="0067755D">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tcBorders>
              <w:bottom w:val="single" w:sz="4" w:space="0" w:color="auto"/>
            </w:tcBorders>
            <w:shd w:val="clear" w:color="auto" w:fill="auto"/>
          </w:tcPr>
          <w:p w14:paraId="2DE52BAB"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BC90F72" w14:textId="77777777" w:rsidR="0067755D" w:rsidRPr="003F7263" w:rsidRDefault="0067755D" w:rsidP="0067755D">
            <w:pPr>
              <w:pStyle w:val="TAC"/>
              <w:keepNext w:val="0"/>
              <w:keepLines w:val="0"/>
              <w:rPr>
                <w:sz w:val="16"/>
                <w:szCs w:val="16"/>
                <w:lang w:eastAsia="en-US"/>
              </w:rPr>
            </w:pPr>
            <w:r w:rsidRPr="003F7263">
              <w:rPr>
                <w:sz w:val="16"/>
                <w:szCs w:val="16"/>
              </w:rPr>
              <w:t>C51</w:t>
            </w:r>
          </w:p>
        </w:tc>
        <w:tc>
          <w:tcPr>
            <w:tcW w:w="3592" w:type="dxa"/>
            <w:tcBorders>
              <w:bottom w:val="single" w:sz="4" w:space="0" w:color="auto"/>
            </w:tcBorders>
            <w:shd w:val="clear" w:color="auto" w:fill="auto"/>
          </w:tcPr>
          <w:p w14:paraId="7B62577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67755D" w:rsidRPr="003F7263" w14:paraId="36CF8CB3" w14:textId="77777777" w:rsidTr="0098117D">
        <w:trPr>
          <w:jc w:val="center"/>
        </w:trPr>
        <w:tc>
          <w:tcPr>
            <w:tcW w:w="1089" w:type="dxa"/>
            <w:tcBorders>
              <w:bottom w:val="single" w:sz="4" w:space="0" w:color="auto"/>
            </w:tcBorders>
            <w:shd w:val="clear" w:color="auto" w:fill="auto"/>
          </w:tcPr>
          <w:p w14:paraId="64811ECD" w14:textId="77777777" w:rsidR="0067755D" w:rsidRPr="003F7263" w:rsidRDefault="0067755D" w:rsidP="0067755D">
            <w:pPr>
              <w:pStyle w:val="TAL"/>
              <w:keepNext w:val="0"/>
              <w:keepLines w:val="0"/>
              <w:rPr>
                <w:bCs/>
                <w:sz w:val="16"/>
                <w:szCs w:val="16"/>
                <w:lang w:eastAsia="en-US"/>
              </w:rPr>
            </w:pPr>
            <w:r w:rsidRPr="003F7263">
              <w:rPr>
                <w:rFonts w:cs="Arial"/>
                <w:bCs/>
                <w:sz w:val="16"/>
                <w:szCs w:val="16"/>
              </w:rPr>
              <w:t>7.1.1.3.10</w:t>
            </w:r>
          </w:p>
        </w:tc>
        <w:tc>
          <w:tcPr>
            <w:tcW w:w="3505" w:type="dxa"/>
            <w:tcBorders>
              <w:bottom w:val="single" w:sz="4" w:space="0" w:color="auto"/>
            </w:tcBorders>
            <w:shd w:val="clear" w:color="auto" w:fill="auto"/>
          </w:tcPr>
          <w:p w14:paraId="4887916A" w14:textId="77777777" w:rsidR="0067755D" w:rsidRPr="003F7263" w:rsidRDefault="0067755D" w:rsidP="0067755D">
            <w:pPr>
              <w:pStyle w:val="PlainText"/>
              <w:rPr>
                <w:rFonts w:ascii="Arial" w:hAnsi="Arial" w:cs="Times New Roman"/>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13E25B6A" w14:textId="77777777" w:rsidR="0067755D" w:rsidRPr="003F7263" w:rsidRDefault="0067755D" w:rsidP="0067755D">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6DD9A50E" w14:textId="77777777" w:rsidR="0067755D" w:rsidRPr="003F7263" w:rsidRDefault="0067755D" w:rsidP="0067755D">
            <w:pPr>
              <w:pStyle w:val="TAC"/>
              <w:keepNext w:val="0"/>
              <w:keepLines w:val="0"/>
              <w:rPr>
                <w:sz w:val="16"/>
                <w:szCs w:val="16"/>
              </w:rPr>
            </w:pPr>
            <w:r w:rsidRPr="003F7263">
              <w:rPr>
                <w:rFonts w:cs="Arial"/>
                <w:sz w:val="16"/>
                <w:szCs w:val="16"/>
              </w:rPr>
              <w:t>C107</w:t>
            </w:r>
          </w:p>
        </w:tc>
        <w:tc>
          <w:tcPr>
            <w:tcW w:w="3592" w:type="dxa"/>
            <w:tcBorders>
              <w:bottom w:val="single" w:sz="4" w:space="0" w:color="auto"/>
            </w:tcBorders>
            <w:shd w:val="clear" w:color="auto" w:fill="auto"/>
          </w:tcPr>
          <w:p w14:paraId="519E0917" w14:textId="77777777" w:rsidR="0067755D" w:rsidRPr="003F7263" w:rsidRDefault="0067755D" w:rsidP="0067755D">
            <w:pPr>
              <w:pStyle w:val="TAL"/>
              <w:keepNext w:val="0"/>
              <w:keepLines w:val="0"/>
              <w:rPr>
                <w:bCs/>
                <w:sz w:val="16"/>
                <w:szCs w:val="16"/>
                <w:lang w:eastAsia="en-US"/>
              </w:rPr>
            </w:pPr>
            <w:r w:rsidRPr="003F7263">
              <w:rPr>
                <w:rFonts w:cs="Arial"/>
                <w:bCs/>
                <w:sz w:val="16"/>
                <w:szCs w:val="16"/>
              </w:rPr>
              <w:t>UEs supporting 5GS and multi-DCI based Multi-TRP</w:t>
            </w:r>
          </w:p>
        </w:tc>
      </w:tr>
      <w:tr w:rsidR="0067755D" w:rsidRPr="003F7263" w14:paraId="0A830596" w14:textId="77777777" w:rsidTr="0098117D">
        <w:trPr>
          <w:jc w:val="center"/>
        </w:trPr>
        <w:tc>
          <w:tcPr>
            <w:tcW w:w="1089" w:type="dxa"/>
            <w:tcBorders>
              <w:bottom w:val="single" w:sz="4" w:space="0" w:color="auto"/>
            </w:tcBorders>
            <w:shd w:val="clear" w:color="auto" w:fill="auto"/>
          </w:tcPr>
          <w:p w14:paraId="528B3447" w14:textId="5C526A81" w:rsidR="0067755D" w:rsidRPr="003F7263" w:rsidRDefault="0067755D" w:rsidP="0067755D">
            <w:pPr>
              <w:pStyle w:val="TAL"/>
              <w:keepNext w:val="0"/>
              <w:keepLines w:val="0"/>
              <w:rPr>
                <w:rFonts w:cs="Arial"/>
                <w:bCs/>
                <w:sz w:val="16"/>
                <w:szCs w:val="16"/>
              </w:rPr>
            </w:pPr>
            <w:r w:rsidRPr="003F7263">
              <w:rPr>
                <w:rFonts w:cs="Arial"/>
                <w:bCs/>
                <w:sz w:val="16"/>
                <w:szCs w:val="16"/>
              </w:rPr>
              <w:t>7.1.1.3.11</w:t>
            </w:r>
          </w:p>
        </w:tc>
        <w:tc>
          <w:tcPr>
            <w:tcW w:w="3505" w:type="dxa"/>
            <w:tcBorders>
              <w:bottom w:val="single" w:sz="4" w:space="0" w:color="auto"/>
            </w:tcBorders>
            <w:shd w:val="clear" w:color="auto" w:fill="auto"/>
          </w:tcPr>
          <w:p w14:paraId="416167DA" w14:textId="60CCB56C" w:rsidR="0067755D" w:rsidRPr="003F7263" w:rsidRDefault="0067755D" w:rsidP="0067755D">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67755D" w:rsidRPr="003F7263" w:rsidRDefault="0067755D" w:rsidP="0067755D">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531123FE" w14:textId="6E09A504" w:rsidR="0067755D" w:rsidRPr="003F7263" w:rsidRDefault="0067755D" w:rsidP="0067755D">
            <w:pPr>
              <w:pStyle w:val="TAC"/>
              <w:keepNext w:val="0"/>
              <w:keepLines w:val="0"/>
              <w:rPr>
                <w:rFonts w:cs="Arial"/>
                <w:sz w:val="16"/>
                <w:szCs w:val="16"/>
              </w:rPr>
            </w:pPr>
            <w:r w:rsidRPr="003F7263">
              <w:rPr>
                <w:rFonts w:cs="Arial"/>
                <w:sz w:val="16"/>
                <w:szCs w:val="16"/>
                <w:lang w:eastAsia="zh-CN"/>
              </w:rPr>
              <w:t>C114</w:t>
            </w:r>
          </w:p>
        </w:tc>
        <w:tc>
          <w:tcPr>
            <w:tcW w:w="3592" w:type="dxa"/>
            <w:tcBorders>
              <w:bottom w:val="single" w:sz="4" w:space="0" w:color="auto"/>
            </w:tcBorders>
            <w:shd w:val="clear" w:color="auto" w:fill="auto"/>
          </w:tcPr>
          <w:p w14:paraId="539EB498" w14:textId="085D0BE5" w:rsidR="0067755D" w:rsidRPr="003F7263" w:rsidRDefault="0067755D" w:rsidP="0067755D">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67755D" w:rsidRPr="003F7263" w14:paraId="24517BA5" w14:textId="77777777" w:rsidTr="0098117D">
        <w:trPr>
          <w:jc w:val="center"/>
        </w:trPr>
        <w:tc>
          <w:tcPr>
            <w:tcW w:w="1089" w:type="dxa"/>
            <w:tcBorders>
              <w:bottom w:val="single" w:sz="4" w:space="0" w:color="auto"/>
            </w:tcBorders>
            <w:shd w:val="clear" w:color="auto" w:fill="auto"/>
          </w:tcPr>
          <w:p w14:paraId="1A3AE371" w14:textId="3CB788E6" w:rsidR="0067755D" w:rsidRPr="003F7263" w:rsidRDefault="0067755D" w:rsidP="0067755D">
            <w:pPr>
              <w:pStyle w:val="TAL"/>
              <w:keepNext w:val="0"/>
              <w:keepLines w:val="0"/>
              <w:rPr>
                <w:rFonts w:cs="Arial"/>
                <w:bCs/>
                <w:sz w:val="16"/>
                <w:szCs w:val="16"/>
              </w:rPr>
            </w:pPr>
            <w:r w:rsidRPr="003F7263">
              <w:rPr>
                <w:bCs/>
                <w:sz w:val="16"/>
                <w:szCs w:val="16"/>
                <w:lang w:eastAsia="zh-CN"/>
              </w:rPr>
              <w:t>7.1.1.3.12</w:t>
            </w:r>
          </w:p>
        </w:tc>
        <w:tc>
          <w:tcPr>
            <w:tcW w:w="3505" w:type="dxa"/>
            <w:tcBorders>
              <w:bottom w:val="single" w:sz="4" w:space="0" w:color="auto"/>
            </w:tcBorders>
            <w:shd w:val="clear" w:color="auto" w:fill="auto"/>
          </w:tcPr>
          <w:p w14:paraId="60342643" w14:textId="680BA59C" w:rsidR="0067755D" w:rsidRPr="003F7263" w:rsidRDefault="0067755D" w:rsidP="0067755D">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67755D" w:rsidRPr="003F7263" w:rsidRDefault="0067755D" w:rsidP="0067755D">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3F109448" w14:textId="41A67B0A" w:rsidR="0067755D" w:rsidRPr="003F7263" w:rsidRDefault="0067755D" w:rsidP="0067755D">
            <w:pPr>
              <w:pStyle w:val="TAC"/>
              <w:keepNext w:val="0"/>
              <w:keepLines w:val="0"/>
              <w:rPr>
                <w:rFonts w:cs="Arial"/>
                <w:sz w:val="16"/>
                <w:szCs w:val="16"/>
                <w:lang w:eastAsia="zh-CN"/>
              </w:rPr>
            </w:pPr>
            <w:r w:rsidRPr="003F7263">
              <w:rPr>
                <w:rFonts w:cs="Arial"/>
                <w:sz w:val="16"/>
                <w:szCs w:val="16"/>
              </w:rPr>
              <w:t>C134</w:t>
            </w:r>
          </w:p>
        </w:tc>
        <w:tc>
          <w:tcPr>
            <w:tcW w:w="3592" w:type="dxa"/>
            <w:tcBorders>
              <w:bottom w:val="single" w:sz="4" w:space="0" w:color="auto"/>
            </w:tcBorders>
            <w:shd w:val="clear" w:color="auto" w:fill="auto"/>
          </w:tcPr>
          <w:p w14:paraId="7A1575B4" w14:textId="2ACB0D0B" w:rsidR="0067755D" w:rsidRPr="003F7263" w:rsidRDefault="0067755D" w:rsidP="0067755D">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67755D" w:rsidRPr="003F7263" w14:paraId="6577D53B" w14:textId="77777777" w:rsidTr="0098117D">
        <w:trPr>
          <w:jc w:val="center"/>
        </w:trPr>
        <w:tc>
          <w:tcPr>
            <w:tcW w:w="1089" w:type="dxa"/>
            <w:tcBorders>
              <w:bottom w:val="single" w:sz="4" w:space="0" w:color="auto"/>
            </w:tcBorders>
            <w:shd w:val="clear" w:color="auto" w:fill="auto"/>
          </w:tcPr>
          <w:p w14:paraId="6788E6DB" w14:textId="119DF1E1" w:rsidR="0067755D" w:rsidRPr="003F7263" w:rsidRDefault="0067755D" w:rsidP="0067755D">
            <w:pPr>
              <w:pStyle w:val="TAL"/>
              <w:keepNext w:val="0"/>
              <w:keepLines w:val="0"/>
              <w:rPr>
                <w:b/>
                <w:bCs/>
                <w:sz w:val="16"/>
                <w:szCs w:val="16"/>
                <w:lang w:eastAsia="en-US"/>
              </w:rPr>
            </w:pPr>
            <w:r w:rsidRPr="003F7263">
              <w:rPr>
                <w:bCs/>
                <w:sz w:val="16"/>
                <w:szCs w:val="16"/>
                <w:lang w:eastAsia="zh-CN"/>
              </w:rPr>
              <w:t>7.1.1.3.13</w:t>
            </w:r>
          </w:p>
        </w:tc>
        <w:tc>
          <w:tcPr>
            <w:tcW w:w="3505" w:type="dxa"/>
            <w:tcBorders>
              <w:bottom w:val="single" w:sz="4" w:space="0" w:color="auto"/>
            </w:tcBorders>
            <w:shd w:val="clear" w:color="auto" w:fill="auto"/>
          </w:tcPr>
          <w:p w14:paraId="0A0D5B92" w14:textId="7354FC55" w:rsidR="0067755D" w:rsidRPr="003F7263" w:rsidRDefault="0067755D" w:rsidP="0067755D">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67755D" w:rsidRPr="003F7263" w:rsidRDefault="0067755D" w:rsidP="0067755D">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C1D8A1A" w14:textId="20CDF1F6" w:rsidR="0067755D" w:rsidRPr="003F7263" w:rsidRDefault="0067755D" w:rsidP="0067755D">
            <w:pPr>
              <w:pStyle w:val="TAC"/>
              <w:keepNext w:val="0"/>
              <w:keepLines w:val="0"/>
              <w:rPr>
                <w:sz w:val="16"/>
                <w:szCs w:val="16"/>
                <w:lang w:eastAsia="en-US"/>
              </w:rPr>
            </w:pPr>
            <w:r w:rsidRPr="003F7263">
              <w:rPr>
                <w:rFonts w:cs="Arial"/>
                <w:sz w:val="16"/>
                <w:szCs w:val="16"/>
              </w:rPr>
              <w:t>C180</w:t>
            </w:r>
          </w:p>
        </w:tc>
        <w:tc>
          <w:tcPr>
            <w:tcW w:w="3592" w:type="dxa"/>
            <w:tcBorders>
              <w:bottom w:val="single" w:sz="4" w:space="0" w:color="auto"/>
            </w:tcBorders>
            <w:shd w:val="clear" w:color="auto" w:fill="auto"/>
          </w:tcPr>
          <w:p w14:paraId="5447E70E" w14:textId="577E27B2" w:rsidR="0067755D" w:rsidRPr="003F7263" w:rsidRDefault="0067755D" w:rsidP="0067755D">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67755D" w:rsidRPr="00705F52" w14:paraId="385764E6" w14:textId="77777777" w:rsidTr="0098117D">
        <w:trPr>
          <w:jc w:val="center"/>
        </w:trPr>
        <w:tc>
          <w:tcPr>
            <w:tcW w:w="1089" w:type="dxa"/>
            <w:tcBorders>
              <w:bottom w:val="single" w:sz="4" w:space="0" w:color="auto"/>
            </w:tcBorders>
            <w:shd w:val="clear" w:color="auto" w:fill="auto"/>
          </w:tcPr>
          <w:p w14:paraId="43D0879D" w14:textId="1545D59C" w:rsidR="0067755D" w:rsidRPr="00705F52" w:rsidRDefault="0067755D" w:rsidP="0067755D">
            <w:pPr>
              <w:pStyle w:val="TAL"/>
              <w:keepNext w:val="0"/>
              <w:keepLines w:val="0"/>
              <w:rPr>
                <w:bCs/>
                <w:sz w:val="16"/>
                <w:szCs w:val="16"/>
                <w:lang w:eastAsia="zh-CN"/>
              </w:rPr>
            </w:pPr>
            <w:r w:rsidRPr="00705F52">
              <w:rPr>
                <w:sz w:val="16"/>
                <w:szCs w:val="16"/>
              </w:rPr>
              <w:t>7.1.1.3.16</w:t>
            </w:r>
          </w:p>
        </w:tc>
        <w:tc>
          <w:tcPr>
            <w:tcW w:w="3505" w:type="dxa"/>
            <w:tcBorders>
              <w:bottom w:val="single" w:sz="4" w:space="0" w:color="auto"/>
            </w:tcBorders>
            <w:shd w:val="clear" w:color="auto" w:fill="auto"/>
          </w:tcPr>
          <w:p w14:paraId="31EF7A90" w14:textId="332075C0"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w:t>
            </w:r>
          </w:p>
        </w:tc>
        <w:tc>
          <w:tcPr>
            <w:tcW w:w="810" w:type="dxa"/>
            <w:tcBorders>
              <w:bottom w:val="single" w:sz="4" w:space="0" w:color="auto"/>
            </w:tcBorders>
            <w:shd w:val="clear" w:color="auto" w:fill="auto"/>
          </w:tcPr>
          <w:p w14:paraId="4B3DA8B3" w14:textId="77777777" w:rsidR="0067755D" w:rsidRPr="00705F52"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auto"/>
          </w:tcPr>
          <w:p w14:paraId="177DB252" w14:textId="77777777" w:rsidR="0067755D" w:rsidRPr="00705F52" w:rsidRDefault="0067755D" w:rsidP="0067755D">
            <w:pPr>
              <w:pStyle w:val="TAC"/>
              <w:keepNext w:val="0"/>
              <w:keepLines w:val="0"/>
              <w:rPr>
                <w:rFonts w:cs="Arial"/>
                <w:sz w:val="16"/>
                <w:szCs w:val="16"/>
              </w:rPr>
            </w:pPr>
          </w:p>
        </w:tc>
        <w:tc>
          <w:tcPr>
            <w:tcW w:w="3592" w:type="dxa"/>
            <w:tcBorders>
              <w:bottom w:val="single" w:sz="4" w:space="0" w:color="auto"/>
            </w:tcBorders>
            <w:shd w:val="clear" w:color="auto" w:fill="auto"/>
          </w:tcPr>
          <w:p w14:paraId="4C2EBEB8" w14:textId="77777777" w:rsidR="0067755D" w:rsidRPr="00705F52" w:rsidRDefault="0067755D" w:rsidP="0067755D">
            <w:pPr>
              <w:pStyle w:val="TAL"/>
              <w:keepNext w:val="0"/>
              <w:keepLines w:val="0"/>
              <w:rPr>
                <w:sz w:val="16"/>
                <w:szCs w:val="16"/>
                <w:lang w:eastAsia="en-US"/>
              </w:rPr>
            </w:pPr>
          </w:p>
        </w:tc>
      </w:tr>
      <w:tr w:rsidR="0067755D" w:rsidRPr="00705F52" w14:paraId="3635AACF" w14:textId="77777777" w:rsidTr="0098117D">
        <w:trPr>
          <w:jc w:val="center"/>
        </w:trPr>
        <w:tc>
          <w:tcPr>
            <w:tcW w:w="1089" w:type="dxa"/>
            <w:tcBorders>
              <w:bottom w:val="single" w:sz="4" w:space="0" w:color="auto"/>
            </w:tcBorders>
            <w:shd w:val="clear" w:color="auto" w:fill="auto"/>
          </w:tcPr>
          <w:p w14:paraId="67F2CFC7" w14:textId="7F520370" w:rsidR="0067755D" w:rsidRPr="00705F52" w:rsidRDefault="0067755D" w:rsidP="0067755D">
            <w:pPr>
              <w:pStyle w:val="TAL"/>
              <w:keepNext w:val="0"/>
              <w:keepLines w:val="0"/>
              <w:rPr>
                <w:bCs/>
                <w:sz w:val="16"/>
                <w:szCs w:val="16"/>
                <w:lang w:eastAsia="zh-CN"/>
              </w:rPr>
            </w:pPr>
            <w:r w:rsidRPr="00705F52">
              <w:rPr>
                <w:sz w:val="16"/>
                <w:szCs w:val="16"/>
              </w:rPr>
              <w:t>7.1.1.3.16.1</w:t>
            </w:r>
          </w:p>
        </w:tc>
        <w:tc>
          <w:tcPr>
            <w:tcW w:w="3505" w:type="dxa"/>
            <w:tcBorders>
              <w:bottom w:val="single" w:sz="4" w:space="0" w:color="auto"/>
            </w:tcBorders>
            <w:shd w:val="clear" w:color="auto" w:fill="auto"/>
          </w:tcPr>
          <w:p w14:paraId="6919F861" w14:textId="085AE4D7"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43F03DB9" w14:textId="5C55B787" w:rsidR="0067755D" w:rsidRPr="00705F52" w:rsidRDefault="0067755D" w:rsidP="0067755D">
            <w:pPr>
              <w:pStyle w:val="TAC"/>
              <w:keepNext w:val="0"/>
              <w:keepLines w:val="0"/>
              <w:rPr>
                <w:rFonts w:cs="Arial"/>
                <w:sz w:val="16"/>
                <w:szCs w:val="16"/>
              </w:rPr>
            </w:pPr>
            <w:r>
              <w:rPr>
                <w:sz w:val="16"/>
                <w:szCs w:val="16"/>
              </w:rPr>
              <w:t>C256</w:t>
            </w:r>
          </w:p>
        </w:tc>
        <w:tc>
          <w:tcPr>
            <w:tcW w:w="3592" w:type="dxa"/>
            <w:tcBorders>
              <w:bottom w:val="single" w:sz="4" w:space="0" w:color="auto"/>
            </w:tcBorders>
            <w:shd w:val="clear" w:color="auto" w:fill="auto"/>
          </w:tcPr>
          <w:p w14:paraId="727CBB98" w14:textId="7FBCD253"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NR-DC and PDCP-duplication over split DRB</w:t>
            </w:r>
          </w:p>
        </w:tc>
      </w:tr>
      <w:tr w:rsidR="0067755D" w:rsidRPr="00705F52" w14:paraId="309409C3" w14:textId="77777777" w:rsidTr="0098117D">
        <w:trPr>
          <w:jc w:val="center"/>
        </w:trPr>
        <w:tc>
          <w:tcPr>
            <w:tcW w:w="1089" w:type="dxa"/>
            <w:tcBorders>
              <w:bottom w:val="single" w:sz="4" w:space="0" w:color="auto"/>
            </w:tcBorders>
            <w:shd w:val="clear" w:color="auto" w:fill="auto"/>
          </w:tcPr>
          <w:p w14:paraId="0599EA66" w14:textId="09DDAA66" w:rsidR="0067755D" w:rsidRPr="00705F52" w:rsidRDefault="0067755D" w:rsidP="0067755D">
            <w:pPr>
              <w:pStyle w:val="TAL"/>
              <w:keepNext w:val="0"/>
              <w:keepLines w:val="0"/>
              <w:rPr>
                <w:bCs/>
                <w:sz w:val="16"/>
                <w:szCs w:val="16"/>
                <w:lang w:eastAsia="zh-CN"/>
              </w:rPr>
            </w:pPr>
            <w:r w:rsidRPr="00705F52">
              <w:rPr>
                <w:sz w:val="16"/>
                <w:szCs w:val="16"/>
              </w:rPr>
              <w:t>7.1.1.3.16.2</w:t>
            </w:r>
          </w:p>
        </w:tc>
        <w:tc>
          <w:tcPr>
            <w:tcW w:w="3505" w:type="dxa"/>
            <w:tcBorders>
              <w:bottom w:val="single" w:sz="4" w:space="0" w:color="auto"/>
            </w:tcBorders>
            <w:shd w:val="clear" w:color="auto" w:fill="auto"/>
          </w:tcPr>
          <w:p w14:paraId="7CC21109" w14:textId="17DEC26E"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7877F8B8" w14:textId="1A4297E0" w:rsidR="0067755D" w:rsidRPr="00705F52" w:rsidRDefault="0067755D" w:rsidP="0067755D">
            <w:pPr>
              <w:pStyle w:val="TAC"/>
              <w:keepNext w:val="0"/>
              <w:keepLines w:val="0"/>
              <w:rPr>
                <w:rFonts w:cs="Arial"/>
                <w:sz w:val="16"/>
                <w:szCs w:val="16"/>
              </w:rPr>
            </w:pPr>
            <w:r>
              <w:rPr>
                <w:sz w:val="16"/>
                <w:szCs w:val="16"/>
              </w:rPr>
              <w:t>C257</w:t>
            </w:r>
          </w:p>
        </w:tc>
        <w:tc>
          <w:tcPr>
            <w:tcW w:w="3592" w:type="dxa"/>
            <w:tcBorders>
              <w:bottom w:val="single" w:sz="4" w:space="0" w:color="auto"/>
            </w:tcBorders>
            <w:shd w:val="clear" w:color="auto" w:fill="auto"/>
          </w:tcPr>
          <w:p w14:paraId="2D8DB636" w14:textId="67F97ECC"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intra-band contiguous CA and CA-based PDCP duplication over MCG or SCG DRB</w:t>
            </w:r>
          </w:p>
        </w:tc>
      </w:tr>
      <w:tr w:rsidR="0067755D" w:rsidRPr="00705F52" w14:paraId="730F2270" w14:textId="77777777" w:rsidTr="0098117D">
        <w:trPr>
          <w:jc w:val="center"/>
        </w:trPr>
        <w:tc>
          <w:tcPr>
            <w:tcW w:w="1089" w:type="dxa"/>
            <w:tcBorders>
              <w:bottom w:val="single" w:sz="4" w:space="0" w:color="auto"/>
            </w:tcBorders>
            <w:shd w:val="clear" w:color="auto" w:fill="auto"/>
          </w:tcPr>
          <w:p w14:paraId="42BB8B61" w14:textId="698252EA" w:rsidR="0067755D" w:rsidRPr="00705F52" w:rsidRDefault="0067755D" w:rsidP="0067755D">
            <w:pPr>
              <w:pStyle w:val="TAL"/>
              <w:keepNext w:val="0"/>
              <w:keepLines w:val="0"/>
              <w:rPr>
                <w:bCs/>
                <w:sz w:val="16"/>
                <w:szCs w:val="16"/>
                <w:lang w:eastAsia="zh-CN"/>
              </w:rPr>
            </w:pPr>
            <w:r w:rsidRPr="00705F52">
              <w:rPr>
                <w:sz w:val="16"/>
                <w:szCs w:val="16"/>
              </w:rPr>
              <w:t>7.1.1.3.16.3</w:t>
            </w:r>
          </w:p>
        </w:tc>
        <w:tc>
          <w:tcPr>
            <w:tcW w:w="3505" w:type="dxa"/>
            <w:tcBorders>
              <w:bottom w:val="single" w:sz="4" w:space="0" w:color="auto"/>
            </w:tcBorders>
            <w:shd w:val="clear" w:color="auto" w:fill="auto"/>
          </w:tcPr>
          <w:p w14:paraId="2FDEEBE5" w14:textId="47B3D00C"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77B10240" w14:textId="73E14DEC" w:rsidR="0067755D" w:rsidRPr="00705F52" w:rsidRDefault="0067755D" w:rsidP="0067755D">
            <w:pPr>
              <w:pStyle w:val="TAC"/>
              <w:keepNext w:val="0"/>
              <w:keepLines w:val="0"/>
              <w:rPr>
                <w:rFonts w:cs="Arial"/>
                <w:sz w:val="16"/>
                <w:szCs w:val="16"/>
              </w:rPr>
            </w:pPr>
            <w:r>
              <w:rPr>
                <w:sz w:val="16"/>
                <w:szCs w:val="16"/>
              </w:rPr>
              <w:t>C258</w:t>
            </w:r>
          </w:p>
        </w:tc>
        <w:tc>
          <w:tcPr>
            <w:tcW w:w="3592" w:type="dxa"/>
            <w:tcBorders>
              <w:bottom w:val="single" w:sz="4" w:space="0" w:color="auto"/>
            </w:tcBorders>
            <w:shd w:val="clear" w:color="auto" w:fill="auto"/>
          </w:tcPr>
          <w:p w14:paraId="5CB0508D" w14:textId="0A0A0572"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intra-band non-contiguous CA and CA-based PDCP duplication over MCG or SCG DRB</w:t>
            </w:r>
          </w:p>
        </w:tc>
      </w:tr>
      <w:tr w:rsidR="0067755D" w:rsidRPr="00705F52" w14:paraId="3FB50994" w14:textId="77777777" w:rsidTr="0098117D">
        <w:trPr>
          <w:jc w:val="center"/>
        </w:trPr>
        <w:tc>
          <w:tcPr>
            <w:tcW w:w="1089" w:type="dxa"/>
            <w:tcBorders>
              <w:bottom w:val="single" w:sz="4" w:space="0" w:color="auto"/>
            </w:tcBorders>
            <w:shd w:val="clear" w:color="auto" w:fill="auto"/>
          </w:tcPr>
          <w:p w14:paraId="6BA5CA93" w14:textId="3D7FA5CE" w:rsidR="0067755D" w:rsidRPr="00705F52" w:rsidRDefault="0067755D" w:rsidP="0067755D">
            <w:pPr>
              <w:pStyle w:val="TAL"/>
              <w:keepNext w:val="0"/>
              <w:keepLines w:val="0"/>
              <w:rPr>
                <w:bCs/>
                <w:sz w:val="16"/>
                <w:szCs w:val="16"/>
                <w:lang w:eastAsia="zh-CN"/>
              </w:rPr>
            </w:pPr>
            <w:r w:rsidRPr="00705F52">
              <w:rPr>
                <w:sz w:val="16"/>
                <w:szCs w:val="16"/>
              </w:rPr>
              <w:t>7.1.1.3.16.4</w:t>
            </w:r>
          </w:p>
        </w:tc>
        <w:tc>
          <w:tcPr>
            <w:tcW w:w="3505" w:type="dxa"/>
            <w:tcBorders>
              <w:bottom w:val="single" w:sz="4" w:space="0" w:color="auto"/>
            </w:tcBorders>
            <w:shd w:val="clear" w:color="auto" w:fill="auto"/>
          </w:tcPr>
          <w:p w14:paraId="52595214" w14:textId="65089CEF"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1049E4C7" w14:textId="2D5223E7" w:rsidR="0067755D" w:rsidRPr="00705F52" w:rsidRDefault="0067755D" w:rsidP="0067755D">
            <w:pPr>
              <w:pStyle w:val="TAC"/>
              <w:keepNext w:val="0"/>
              <w:keepLines w:val="0"/>
              <w:rPr>
                <w:rFonts w:cs="Arial"/>
                <w:sz w:val="16"/>
                <w:szCs w:val="16"/>
              </w:rPr>
            </w:pPr>
            <w:r>
              <w:rPr>
                <w:sz w:val="16"/>
                <w:szCs w:val="16"/>
              </w:rPr>
              <w:t>C259</w:t>
            </w:r>
          </w:p>
        </w:tc>
        <w:tc>
          <w:tcPr>
            <w:tcW w:w="3592" w:type="dxa"/>
            <w:tcBorders>
              <w:bottom w:val="single" w:sz="4" w:space="0" w:color="auto"/>
            </w:tcBorders>
            <w:shd w:val="clear" w:color="auto" w:fill="auto"/>
          </w:tcPr>
          <w:p w14:paraId="7DDA6DD9" w14:textId="58D17182"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inter-band CA and CA-based PDCP duplication over MCG or SCG DRB</w:t>
            </w:r>
          </w:p>
        </w:tc>
      </w:tr>
      <w:tr w:rsidR="0067755D" w:rsidRPr="003F7263" w14:paraId="1A2DCCDD" w14:textId="77777777" w:rsidTr="0098117D">
        <w:trPr>
          <w:jc w:val="center"/>
        </w:trPr>
        <w:tc>
          <w:tcPr>
            <w:tcW w:w="1089" w:type="dxa"/>
            <w:tcBorders>
              <w:bottom w:val="single" w:sz="4" w:space="0" w:color="auto"/>
            </w:tcBorders>
            <w:shd w:val="clear" w:color="auto" w:fill="E6E6E6"/>
          </w:tcPr>
          <w:p w14:paraId="53558498"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7.1.1.4</w:t>
            </w:r>
          </w:p>
        </w:tc>
        <w:tc>
          <w:tcPr>
            <w:tcW w:w="3505" w:type="dxa"/>
            <w:tcBorders>
              <w:bottom w:val="single" w:sz="4" w:space="0" w:color="auto"/>
            </w:tcBorders>
            <w:shd w:val="clear" w:color="auto" w:fill="E6E6E6"/>
          </w:tcPr>
          <w:p w14:paraId="12CCA5B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67755D" w:rsidRPr="003F7263" w:rsidRDefault="0067755D" w:rsidP="0067755D">
            <w:pPr>
              <w:pStyle w:val="TAL"/>
              <w:keepNext w:val="0"/>
              <w:keepLines w:val="0"/>
              <w:rPr>
                <w:sz w:val="16"/>
                <w:szCs w:val="16"/>
                <w:lang w:eastAsia="en-US"/>
              </w:rPr>
            </w:pPr>
          </w:p>
        </w:tc>
      </w:tr>
      <w:tr w:rsidR="0067755D" w:rsidRPr="003F7263" w14:paraId="44E4DD00" w14:textId="77777777" w:rsidTr="0098117D">
        <w:trPr>
          <w:jc w:val="center"/>
        </w:trPr>
        <w:tc>
          <w:tcPr>
            <w:tcW w:w="1089" w:type="dxa"/>
            <w:tcBorders>
              <w:bottom w:val="single" w:sz="4" w:space="0" w:color="auto"/>
            </w:tcBorders>
            <w:shd w:val="clear" w:color="auto" w:fill="E6E6E6"/>
          </w:tcPr>
          <w:p w14:paraId="6A18FD3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lastRenderedPageBreak/>
              <w:t>7.1.1.4.1</w:t>
            </w:r>
          </w:p>
        </w:tc>
        <w:tc>
          <w:tcPr>
            <w:tcW w:w="3505" w:type="dxa"/>
            <w:tcBorders>
              <w:bottom w:val="single" w:sz="4" w:space="0" w:color="auto"/>
            </w:tcBorders>
            <w:shd w:val="clear" w:color="auto" w:fill="E6E6E6"/>
          </w:tcPr>
          <w:p w14:paraId="5BB648DF"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67755D" w:rsidRPr="003F7263" w:rsidRDefault="0067755D" w:rsidP="0067755D">
            <w:pPr>
              <w:pStyle w:val="TAL"/>
              <w:keepNext w:val="0"/>
              <w:keepLines w:val="0"/>
              <w:rPr>
                <w:sz w:val="16"/>
                <w:szCs w:val="16"/>
                <w:lang w:eastAsia="en-US"/>
              </w:rPr>
            </w:pPr>
          </w:p>
        </w:tc>
      </w:tr>
      <w:tr w:rsidR="0067755D" w:rsidRPr="003F7263" w14:paraId="04AB488E" w14:textId="77777777" w:rsidTr="0098117D">
        <w:trPr>
          <w:jc w:val="center"/>
        </w:trPr>
        <w:tc>
          <w:tcPr>
            <w:tcW w:w="1089" w:type="dxa"/>
            <w:tcBorders>
              <w:bottom w:val="single" w:sz="4" w:space="0" w:color="auto"/>
            </w:tcBorders>
            <w:shd w:val="clear" w:color="auto" w:fill="auto"/>
          </w:tcPr>
          <w:p w14:paraId="1AFF240A"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7.1.1.4.1.1</w:t>
            </w:r>
          </w:p>
        </w:tc>
        <w:tc>
          <w:tcPr>
            <w:tcW w:w="3505" w:type="dxa"/>
            <w:tcBorders>
              <w:bottom w:val="single" w:sz="4" w:space="0" w:color="auto"/>
            </w:tcBorders>
            <w:shd w:val="clear" w:color="auto" w:fill="auto"/>
          </w:tcPr>
          <w:p w14:paraId="491661B5" w14:textId="77777777"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05AE50B" w14:textId="0077A2FF" w:rsidR="0067755D" w:rsidRPr="003F7263" w:rsidRDefault="0067755D" w:rsidP="0067755D">
            <w:pPr>
              <w:pStyle w:val="TAL"/>
              <w:keepNext w:val="0"/>
              <w:keepLines w:val="0"/>
              <w:jc w:val="center"/>
              <w:rPr>
                <w:sz w:val="16"/>
                <w:szCs w:val="16"/>
                <w:lang w:eastAsia="en-US"/>
              </w:rPr>
            </w:pPr>
            <w:r>
              <w:rPr>
                <w:sz w:val="16"/>
                <w:szCs w:val="16"/>
              </w:rPr>
              <w:t>R</w:t>
            </w:r>
          </w:p>
        </w:tc>
        <w:tc>
          <w:tcPr>
            <w:tcW w:w="3592" w:type="dxa"/>
            <w:tcBorders>
              <w:bottom w:val="single" w:sz="4" w:space="0" w:color="auto"/>
            </w:tcBorders>
            <w:shd w:val="clear" w:color="auto" w:fill="auto"/>
          </w:tcPr>
          <w:p w14:paraId="2A11B72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CE7D59D" w14:textId="77777777" w:rsidTr="0098117D">
        <w:trPr>
          <w:jc w:val="center"/>
        </w:trPr>
        <w:tc>
          <w:tcPr>
            <w:tcW w:w="1089" w:type="dxa"/>
            <w:tcBorders>
              <w:bottom w:val="single" w:sz="4" w:space="0" w:color="auto"/>
            </w:tcBorders>
            <w:shd w:val="clear" w:color="auto" w:fill="auto"/>
          </w:tcPr>
          <w:p w14:paraId="6A1054EE" w14:textId="76519668" w:rsidR="0067755D" w:rsidRPr="003F7263" w:rsidRDefault="0067755D" w:rsidP="0067755D">
            <w:pPr>
              <w:pStyle w:val="TAL"/>
              <w:keepNext w:val="0"/>
              <w:keepLines w:val="0"/>
              <w:rPr>
                <w:sz w:val="16"/>
                <w:szCs w:val="16"/>
                <w:lang w:eastAsia="en-US"/>
              </w:rPr>
            </w:pPr>
            <w:r w:rsidRPr="003F7263">
              <w:rPr>
                <w:sz w:val="16"/>
                <w:szCs w:val="16"/>
                <w:lang w:eastAsia="en-US"/>
              </w:rPr>
              <w:t>7.1.1.4.1.2</w:t>
            </w:r>
          </w:p>
        </w:tc>
        <w:tc>
          <w:tcPr>
            <w:tcW w:w="3505" w:type="dxa"/>
            <w:tcBorders>
              <w:bottom w:val="single" w:sz="4" w:space="0" w:color="auto"/>
            </w:tcBorders>
            <w:shd w:val="clear" w:color="auto" w:fill="auto"/>
          </w:tcPr>
          <w:p w14:paraId="0F972BD2" w14:textId="330409F2" w:rsidR="0067755D" w:rsidRPr="003F7263" w:rsidRDefault="0067755D" w:rsidP="0067755D">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3578C658" w14:textId="77777777" w:rsidR="0067755D" w:rsidRPr="003F7263" w:rsidRDefault="0067755D" w:rsidP="0067755D">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67755D" w:rsidRPr="003F7263" w:rsidRDefault="0067755D" w:rsidP="0067755D">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67755D" w:rsidRPr="003F7263" w:rsidRDefault="0067755D" w:rsidP="0067755D">
            <w:pPr>
              <w:pStyle w:val="TAL"/>
              <w:keepNext w:val="0"/>
              <w:keepLines w:val="0"/>
              <w:rPr>
                <w:sz w:val="16"/>
                <w:szCs w:val="16"/>
                <w:lang w:eastAsia="en-US"/>
              </w:rPr>
            </w:pPr>
          </w:p>
        </w:tc>
      </w:tr>
      <w:tr w:rsidR="0067755D" w:rsidRPr="003F7263" w14:paraId="151A7681" w14:textId="77777777" w:rsidTr="0098117D">
        <w:trPr>
          <w:jc w:val="center"/>
        </w:trPr>
        <w:tc>
          <w:tcPr>
            <w:tcW w:w="1089" w:type="dxa"/>
            <w:tcBorders>
              <w:bottom w:val="single" w:sz="4" w:space="0" w:color="auto"/>
            </w:tcBorders>
            <w:shd w:val="clear" w:color="auto" w:fill="auto"/>
          </w:tcPr>
          <w:p w14:paraId="3A0B21B7"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7.1.1.4.1.3</w:t>
            </w:r>
          </w:p>
        </w:tc>
        <w:tc>
          <w:tcPr>
            <w:tcW w:w="3505" w:type="dxa"/>
            <w:tcBorders>
              <w:bottom w:val="single" w:sz="4" w:space="0" w:color="auto"/>
            </w:tcBorders>
            <w:shd w:val="clear" w:color="auto" w:fill="auto"/>
          </w:tcPr>
          <w:p w14:paraId="581930D0" w14:textId="77777777"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BC744" w14:textId="08B4B26F" w:rsidR="0067755D" w:rsidRPr="003F7263" w:rsidRDefault="0067755D" w:rsidP="0067755D">
            <w:pPr>
              <w:pStyle w:val="TAL"/>
              <w:keepNext w:val="0"/>
              <w:keepLines w:val="0"/>
              <w:jc w:val="center"/>
              <w:rPr>
                <w:sz w:val="16"/>
                <w:szCs w:val="16"/>
                <w:lang w:eastAsia="en-US"/>
              </w:rPr>
            </w:pPr>
            <w:r>
              <w:rPr>
                <w:sz w:val="16"/>
                <w:szCs w:val="16"/>
                <w:lang w:eastAsia="en-US"/>
              </w:rPr>
              <w:t>C64</w:t>
            </w:r>
          </w:p>
        </w:tc>
        <w:tc>
          <w:tcPr>
            <w:tcW w:w="3592" w:type="dxa"/>
            <w:tcBorders>
              <w:bottom w:val="single" w:sz="4" w:space="0" w:color="auto"/>
            </w:tcBorders>
            <w:shd w:val="clear" w:color="auto" w:fill="auto"/>
          </w:tcPr>
          <w:p w14:paraId="71383A1E" w14:textId="22986883"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7755D" w:rsidRPr="003F7263" w14:paraId="3E0BDD07" w14:textId="77777777" w:rsidTr="0098117D">
        <w:trPr>
          <w:jc w:val="center"/>
        </w:trPr>
        <w:tc>
          <w:tcPr>
            <w:tcW w:w="1089" w:type="dxa"/>
            <w:tcBorders>
              <w:bottom w:val="single" w:sz="4" w:space="0" w:color="auto"/>
            </w:tcBorders>
            <w:shd w:val="clear" w:color="auto" w:fill="auto"/>
          </w:tcPr>
          <w:p w14:paraId="3340F207"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7.1.1.4.1.4</w:t>
            </w:r>
          </w:p>
        </w:tc>
        <w:tc>
          <w:tcPr>
            <w:tcW w:w="3505" w:type="dxa"/>
            <w:tcBorders>
              <w:bottom w:val="single" w:sz="4" w:space="0" w:color="auto"/>
            </w:tcBorders>
            <w:shd w:val="clear" w:color="auto" w:fill="auto"/>
          </w:tcPr>
          <w:p w14:paraId="5D91D51A" w14:textId="77777777"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A9B92ED"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C65</w:t>
            </w:r>
          </w:p>
        </w:tc>
        <w:tc>
          <w:tcPr>
            <w:tcW w:w="3592" w:type="dxa"/>
            <w:tcBorders>
              <w:bottom w:val="single" w:sz="4" w:space="0" w:color="auto"/>
            </w:tcBorders>
            <w:shd w:val="clear" w:color="auto" w:fill="auto"/>
          </w:tcPr>
          <w:p w14:paraId="3D609A4A" w14:textId="10DA2C9D"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67755D" w:rsidRPr="003F7263" w14:paraId="3F35D6A2" w14:textId="77777777" w:rsidTr="0098117D">
        <w:trPr>
          <w:jc w:val="center"/>
        </w:trPr>
        <w:tc>
          <w:tcPr>
            <w:tcW w:w="1089" w:type="dxa"/>
            <w:tcBorders>
              <w:bottom w:val="single" w:sz="4" w:space="0" w:color="auto"/>
            </w:tcBorders>
            <w:shd w:val="clear" w:color="auto" w:fill="auto"/>
          </w:tcPr>
          <w:p w14:paraId="42E52F94" w14:textId="40810DC7" w:rsidR="0067755D" w:rsidRPr="003F7263" w:rsidRDefault="0067755D" w:rsidP="0067755D">
            <w:pPr>
              <w:pStyle w:val="TAL"/>
              <w:keepNext w:val="0"/>
              <w:keepLines w:val="0"/>
              <w:rPr>
                <w:sz w:val="16"/>
                <w:szCs w:val="16"/>
                <w:lang w:eastAsia="en-US"/>
              </w:rPr>
            </w:pPr>
            <w:r w:rsidRPr="003F7263">
              <w:rPr>
                <w:sz w:val="16"/>
                <w:szCs w:val="16"/>
                <w:lang w:eastAsia="en-US"/>
              </w:rPr>
              <w:t>7.1.1.4.1.5</w:t>
            </w:r>
          </w:p>
        </w:tc>
        <w:tc>
          <w:tcPr>
            <w:tcW w:w="3505" w:type="dxa"/>
            <w:tcBorders>
              <w:bottom w:val="single" w:sz="4" w:space="0" w:color="auto"/>
            </w:tcBorders>
            <w:shd w:val="clear" w:color="auto" w:fill="auto"/>
          </w:tcPr>
          <w:p w14:paraId="6D5F1A87" w14:textId="31FA5B2B"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67755D" w:rsidRPr="003F7263" w:rsidRDefault="0067755D" w:rsidP="0067755D">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5E8375C1" w14:textId="1EE2A238" w:rsidR="0067755D" w:rsidRPr="003F7263" w:rsidRDefault="0067755D" w:rsidP="0067755D">
            <w:pPr>
              <w:pStyle w:val="TAL"/>
              <w:keepNext w:val="0"/>
              <w:keepLines w:val="0"/>
              <w:jc w:val="center"/>
              <w:rPr>
                <w:sz w:val="16"/>
                <w:szCs w:val="16"/>
                <w:lang w:eastAsia="en-US"/>
              </w:rPr>
            </w:pPr>
            <w:r w:rsidRPr="003F7263">
              <w:rPr>
                <w:rFonts w:cs="Arial"/>
                <w:sz w:val="16"/>
                <w:szCs w:val="16"/>
              </w:rPr>
              <w:t>C146</w:t>
            </w:r>
          </w:p>
        </w:tc>
        <w:tc>
          <w:tcPr>
            <w:tcW w:w="3592" w:type="dxa"/>
            <w:tcBorders>
              <w:bottom w:val="single" w:sz="4" w:space="0" w:color="auto"/>
            </w:tcBorders>
            <w:shd w:val="clear" w:color="auto" w:fill="auto"/>
          </w:tcPr>
          <w:p w14:paraId="7449685E" w14:textId="2B741A4C" w:rsidR="0067755D" w:rsidRPr="003F7263" w:rsidRDefault="0067755D" w:rsidP="0067755D">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67755D" w:rsidRPr="003F7263" w14:paraId="0F267094" w14:textId="77777777" w:rsidTr="0098117D">
        <w:trPr>
          <w:jc w:val="center"/>
        </w:trPr>
        <w:tc>
          <w:tcPr>
            <w:tcW w:w="1089" w:type="dxa"/>
            <w:tcBorders>
              <w:bottom w:val="single" w:sz="4" w:space="0" w:color="auto"/>
            </w:tcBorders>
            <w:shd w:val="clear" w:color="auto" w:fill="D9D9D9"/>
          </w:tcPr>
          <w:p w14:paraId="682B2EB5" w14:textId="77777777" w:rsidR="0067755D" w:rsidRPr="003F7263" w:rsidRDefault="0067755D" w:rsidP="0067755D">
            <w:pPr>
              <w:pStyle w:val="TAL"/>
              <w:keepNext w:val="0"/>
              <w:keepLines w:val="0"/>
              <w:rPr>
                <w:sz w:val="16"/>
                <w:szCs w:val="16"/>
                <w:lang w:eastAsia="en-US"/>
              </w:rPr>
            </w:pPr>
            <w:r w:rsidRPr="003F7263">
              <w:rPr>
                <w:b/>
                <w:bCs/>
                <w:sz w:val="16"/>
                <w:szCs w:val="16"/>
                <w:lang w:eastAsia="en-US"/>
              </w:rPr>
              <w:t>7.1.1.4.2</w:t>
            </w:r>
          </w:p>
        </w:tc>
        <w:tc>
          <w:tcPr>
            <w:tcW w:w="3505" w:type="dxa"/>
            <w:tcBorders>
              <w:bottom w:val="single" w:sz="4" w:space="0" w:color="auto"/>
            </w:tcBorders>
            <w:shd w:val="clear" w:color="auto" w:fill="D9D9D9"/>
          </w:tcPr>
          <w:p w14:paraId="5BABB570" w14:textId="77777777" w:rsidR="0067755D" w:rsidRPr="003F7263" w:rsidRDefault="0067755D" w:rsidP="0067755D">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67755D" w:rsidRPr="003F7263" w:rsidRDefault="0067755D" w:rsidP="0067755D">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67755D" w:rsidRPr="003F7263" w:rsidDel="00C9715B" w:rsidRDefault="0067755D" w:rsidP="0067755D">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67755D" w:rsidRPr="003F7263" w:rsidRDefault="0067755D" w:rsidP="0067755D">
            <w:pPr>
              <w:pStyle w:val="TAL"/>
              <w:keepNext w:val="0"/>
              <w:keepLines w:val="0"/>
              <w:rPr>
                <w:sz w:val="16"/>
                <w:szCs w:val="16"/>
                <w:lang w:eastAsia="en-US"/>
              </w:rPr>
            </w:pPr>
          </w:p>
        </w:tc>
      </w:tr>
      <w:tr w:rsidR="0067755D" w:rsidRPr="003F7263" w14:paraId="262D8A71" w14:textId="77777777" w:rsidTr="0098117D">
        <w:trPr>
          <w:jc w:val="center"/>
        </w:trPr>
        <w:tc>
          <w:tcPr>
            <w:tcW w:w="1089" w:type="dxa"/>
            <w:tcBorders>
              <w:bottom w:val="single" w:sz="4" w:space="0" w:color="auto"/>
            </w:tcBorders>
            <w:shd w:val="clear" w:color="auto" w:fill="auto"/>
          </w:tcPr>
          <w:p w14:paraId="50B9876D"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7.1.1.4.2.1</w:t>
            </w:r>
          </w:p>
        </w:tc>
        <w:tc>
          <w:tcPr>
            <w:tcW w:w="3505" w:type="dxa"/>
            <w:tcBorders>
              <w:bottom w:val="single" w:sz="4" w:space="0" w:color="auto"/>
            </w:tcBorders>
            <w:shd w:val="clear" w:color="auto" w:fill="auto"/>
          </w:tcPr>
          <w:p w14:paraId="788D3A22"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5CFC2CE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527766" w14:textId="28B97CED" w:rsidR="0067755D" w:rsidRPr="003F7263" w:rsidDel="00C9715B" w:rsidRDefault="0067755D" w:rsidP="0067755D">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63BB5EB7" w14:textId="6EFA6870"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B59EA42" w14:textId="77777777" w:rsidTr="0098117D">
        <w:trPr>
          <w:jc w:val="center"/>
        </w:trPr>
        <w:tc>
          <w:tcPr>
            <w:tcW w:w="1089" w:type="dxa"/>
            <w:tcBorders>
              <w:bottom w:val="single" w:sz="4" w:space="0" w:color="auto"/>
            </w:tcBorders>
            <w:shd w:val="clear" w:color="auto" w:fill="auto"/>
          </w:tcPr>
          <w:p w14:paraId="6DB06558" w14:textId="0F6A56D0" w:rsidR="0067755D" w:rsidRPr="003F7263" w:rsidRDefault="0067755D" w:rsidP="0067755D">
            <w:pPr>
              <w:pStyle w:val="TAL"/>
              <w:keepNext w:val="0"/>
              <w:keepLines w:val="0"/>
              <w:rPr>
                <w:sz w:val="16"/>
                <w:szCs w:val="16"/>
                <w:lang w:eastAsia="en-US"/>
              </w:rPr>
            </w:pPr>
            <w:r w:rsidRPr="003F7263">
              <w:rPr>
                <w:sz w:val="16"/>
                <w:szCs w:val="16"/>
                <w:lang w:eastAsia="en-US"/>
              </w:rPr>
              <w:t>7.1.1.4.2.2</w:t>
            </w:r>
          </w:p>
        </w:tc>
        <w:tc>
          <w:tcPr>
            <w:tcW w:w="3505" w:type="dxa"/>
            <w:tcBorders>
              <w:bottom w:val="single" w:sz="4" w:space="0" w:color="auto"/>
            </w:tcBorders>
            <w:shd w:val="clear" w:color="auto" w:fill="auto"/>
          </w:tcPr>
          <w:p w14:paraId="232CD57C" w14:textId="7D911FA8" w:rsidR="0067755D" w:rsidRPr="003F7263" w:rsidRDefault="0067755D" w:rsidP="0067755D">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0A06BAE9" w14:textId="77777777" w:rsidR="0067755D" w:rsidRPr="003F7263" w:rsidRDefault="0067755D" w:rsidP="0067755D">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67755D" w:rsidRPr="003F7263" w:rsidRDefault="0067755D" w:rsidP="0067755D">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67755D" w:rsidRPr="003F7263" w:rsidRDefault="0067755D" w:rsidP="0067755D">
            <w:pPr>
              <w:pStyle w:val="TAL"/>
              <w:keepNext w:val="0"/>
              <w:keepLines w:val="0"/>
              <w:rPr>
                <w:sz w:val="16"/>
                <w:szCs w:val="16"/>
                <w:lang w:eastAsia="en-US"/>
              </w:rPr>
            </w:pPr>
          </w:p>
        </w:tc>
      </w:tr>
      <w:tr w:rsidR="0067755D" w:rsidRPr="003F7263" w14:paraId="1001CE21" w14:textId="77777777" w:rsidTr="0098117D">
        <w:trPr>
          <w:jc w:val="center"/>
        </w:trPr>
        <w:tc>
          <w:tcPr>
            <w:tcW w:w="1089" w:type="dxa"/>
            <w:tcBorders>
              <w:bottom w:val="single" w:sz="4" w:space="0" w:color="auto"/>
            </w:tcBorders>
            <w:shd w:val="clear" w:color="auto" w:fill="auto"/>
          </w:tcPr>
          <w:p w14:paraId="3C24E379"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7.1.1.4.2.3</w:t>
            </w:r>
          </w:p>
        </w:tc>
        <w:tc>
          <w:tcPr>
            <w:tcW w:w="3505" w:type="dxa"/>
            <w:tcBorders>
              <w:bottom w:val="single" w:sz="4" w:space="0" w:color="auto"/>
            </w:tcBorders>
            <w:shd w:val="clear" w:color="auto" w:fill="auto"/>
          </w:tcPr>
          <w:p w14:paraId="6E376B4D"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5F1C5AB6"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DD0EE21" w14:textId="17857073" w:rsidR="0067755D" w:rsidRPr="003F7263" w:rsidDel="00C9715B" w:rsidRDefault="0067755D" w:rsidP="0067755D">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334C450D" w14:textId="7537A4A5"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11240B7E" w14:textId="77777777" w:rsidTr="0098117D">
        <w:trPr>
          <w:jc w:val="center"/>
        </w:trPr>
        <w:tc>
          <w:tcPr>
            <w:tcW w:w="1089" w:type="dxa"/>
            <w:tcBorders>
              <w:bottom w:val="single" w:sz="4" w:space="0" w:color="auto"/>
            </w:tcBorders>
            <w:shd w:val="clear" w:color="auto" w:fill="auto"/>
          </w:tcPr>
          <w:p w14:paraId="304D89A0"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7.1.1.4.2.4</w:t>
            </w:r>
          </w:p>
        </w:tc>
        <w:tc>
          <w:tcPr>
            <w:tcW w:w="3505" w:type="dxa"/>
            <w:tcBorders>
              <w:bottom w:val="single" w:sz="4" w:space="0" w:color="auto"/>
            </w:tcBorders>
            <w:shd w:val="clear" w:color="auto" w:fill="auto"/>
          </w:tcPr>
          <w:p w14:paraId="29A59D76" w14:textId="71C50322" w:rsidR="0067755D" w:rsidRPr="003F7263" w:rsidRDefault="0067755D" w:rsidP="0067755D">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1D340" w14:textId="77777777" w:rsidR="0067755D" w:rsidRPr="003F7263" w:rsidDel="00C9715B" w:rsidRDefault="0067755D" w:rsidP="0067755D">
            <w:pPr>
              <w:pStyle w:val="TAL"/>
              <w:keepNext w:val="0"/>
              <w:keepLines w:val="0"/>
              <w:jc w:val="center"/>
              <w:rPr>
                <w:sz w:val="16"/>
                <w:szCs w:val="16"/>
                <w:lang w:eastAsia="en-US"/>
              </w:rPr>
            </w:pPr>
            <w:r w:rsidRPr="003F7263">
              <w:rPr>
                <w:sz w:val="16"/>
                <w:szCs w:val="16"/>
                <w:lang w:eastAsia="en-US"/>
              </w:rPr>
              <w:t>C11</w:t>
            </w:r>
          </w:p>
        </w:tc>
        <w:tc>
          <w:tcPr>
            <w:tcW w:w="3592" w:type="dxa"/>
            <w:tcBorders>
              <w:bottom w:val="single" w:sz="4" w:space="0" w:color="auto"/>
            </w:tcBorders>
            <w:shd w:val="clear" w:color="auto" w:fill="auto"/>
          </w:tcPr>
          <w:p w14:paraId="7361FC96" w14:textId="72B448F9"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256QAM for PDSCH for FR1/FR2</w:t>
            </w:r>
          </w:p>
        </w:tc>
      </w:tr>
      <w:tr w:rsidR="0067755D" w:rsidRPr="003F7263" w14:paraId="6C21E62E" w14:textId="77777777" w:rsidTr="0098117D">
        <w:trPr>
          <w:jc w:val="center"/>
        </w:trPr>
        <w:tc>
          <w:tcPr>
            <w:tcW w:w="1089" w:type="dxa"/>
            <w:tcBorders>
              <w:bottom w:val="single" w:sz="4" w:space="0" w:color="auto"/>
            </w:tcBorders>
            <w:shd w:val="clear" w:color="auto" w:fill="auto"/>
          </w:tcPr>
          <w:p w14:paraId="2ED9A423"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7.1.1.4.2.5</w:t>
            </w:r>
          </w:p>
        </w:tc>
        <w:tc>
          <w:tcPr>
            <w:tcW w:w="3505" w:type="dxa"/>
            <w:tcBorders>
              <w:bottom w:val="single" w:sz="4" w:space="0" w:color="auto"/>
            </w:tcBorders>
            <w:shd w:val="clear" w:color="auto" w:fill="auto"/>
          </w:tcPr>
          <w:p w14:paraId="6E7A9181" w14:textId="77777777" w:rsidR="0067755D" w:rsidRPr="003F7263" w:rsidRDefault="0067755D" w:rsidP="0067755D">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8318BEA" w14:textId="09605C31" w:rsidR="0067755D" w:rsidRPr="003F7263" w:rsidRDefault="0067755D" w:rsidP="0067755D">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0FD15120" w14:textId="0E3CBFFD"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5F06BE81" w14:textId="77777777" w:rsidTr="0098117D">
        <w:trPr>
          <w:jc w:val="center"/>
        </w:trPr>
        <w:tc>
          <w:tcPr>
            <w:tcW w:w="1089" w:type="dxa"/>
            <w:tcBorders>
              <w:bottom w:val="single" w:sz="4" w:space="0" w:color="auto"/>
            </w:tcBorders>
            <w:shd w:val="clear" w:color="auto" w:fill="auto"/>
          </w:tcPr>
          <w:p w14:paraId="05197110" w14:textId="644AE635" w:rsidR="0067755D" w:rsidRPr="003F7263" w:rsidRDefault="0067755D" w:rsidP="0067755D">
            <w:pPr>
              <w:pStyle w:val="TAL"/>
              <w:keepNext w:val="0"/>
              <w:keepLines w:val="0"/>
              <w:rPr>
                <w:sz w:val="16"/>
                <w:szCs w:val="16"/>
                <w:lang w:eastAsia="en-US"/>
              </w:rPr>
            </w:pPr>
            <w:r w:rsidRPr="003F7263">
              <w:rPr>
                <w:sz w:val="16"/>
                <w:szCs w:val="16"/>
                <w:lang w:eastAsia="en-US"/>
              </w:rPr>
              <w:t>7.1.1.4.2.6</w:t>
            </w:r>
          </w:p>
        </w:tc>
        <w:tc>
          <w:tcPr>
            <w:tcW w:w="3505" w:type="dxa"/>
            <w:tcBorders>
              <w:bottom w:val="single" w:sz="4" w:space="0" w:color="auto"/>
            </w:tcBorders>
            <w:shd w:val="clear" w:color="auto" w:fill="auto"/>
          </w:tcPr>
          <w:p w14:paraId="3C1323E4" w14:textId="286E7B1D" w:rsidR="0067755D" w:rsidRPr="003F7263" w:rsidRDefault="0067755D" w:rsidP="0067755D">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67755D" w:rsidRPr="003F7263" w:rsidRDefault="0067755D" w:rsidP="0067755D">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04410A7" w14:textId="4B9DFBBD" w:rsidR="0067755D" w:rsidRPr="003F7263" w:rsidRDefault="0067755D" w:rsidP="0067755D">
            <w:pPr>
              <w:pStyle w:val="TAL"/>
              <w:keepNext w:val="0"/>
              <w:keepLines w:val="0"/>
              <w:jc w:val="center"/>
              <w:rPr>
                <w:sz w:val="16"/>
                <w:szCs w:val="16"/>
                <w:lang w:eastAsia="en-US"/>
              </w:rPr>
            </w:pPr>
            <w:r w:rsidRPr="003F7263">
              <w:rPr>
                <w:rFonts w:cs="Arial"/>
                <w:sz w:val="16"/>
                <w:szCs w:val="16"/>
              </w:rPr>
              <w:t>C146</w:t>
            </w:r>
          </w:p>
        </w:tc>
        <w:tc>
          <w:tcPr>
            <w:tcW w:w="3592" w:type="dxa"/>
            <w:tcBorders>
              <w:bottom w:val="single" w:sz="4" w:space="0" w:color="auto"/>
            </w:tcBorders>
            <w:shd w:val="clear" w:color="auto" w:fill="auto"/>
          </w:tcPr>
          <w:p w14:paraId="2E3FC21E" w14:textId="69AE28F6" w:rsidR="0067755D" w:rsidRPr="003F7263" w:rsidRDefault="0067755D" w:rsidP="0067755D">
            <w:pPr>
              <w:pStyle w:val="TAL"/>
              <w:keepNext w:val="0"/>
              <w:keepLines w:val="0"/>
              <w:rPr>
                <w:sz w:val="16"/>
                <w:szCs w:val="16"/>
                <w:lang w:eastAsia="en-US"/>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67755D" w:rsidRPr="003F7263" w14:paraId="3B00123B" w14:textId="77777777" w:rsidTr="0098117D">
        <w:trPr>
          <w:jc w:val="center"/>
        </w:trPr>
        <w:tc>
          <w:tcPr>
            <w:tcW w:w="1089" w:type="dxa"/>
            <w:tcBorders>
              <w:bottom w:val="single" w:sz="4" w:space="0" w:color="auto"/>
            </w:tcBorders>
            <w:shd w:val="clear" w:color="auto" w:fill="E7E6E6"/>
          </w:tcPr>
          <w:p w14:paraId="6B885D55"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7.1.1.5</w:t>
            </w:r>
          </w:p>
        </w:tc>
        <w:tc>
          <w:tcPr>
            <w:tcW w:w="3505" w:type="dxa"/>
            <w:tcBorders>
              <w:bottom w:val="single" w:sz="4" w:space="0" w:color="auto"/>
            </w:tcBorders>
            <w:shd w:val="clear" w:color="auto" w:fill="E7E6E6"/>
          </w:tcPr>
          <w:p w14:paraId="69717200"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67755D" w:rsidRPr="003F7263" w:rsidRDefault="0067755D" w:rsidP="0067755D">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67755D" w:rsidRPr="003F7263" w:rsidRDefault="0067755D" w:rsidP="0067755D">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67755D" w:rsidRPr="003F7263" w:rsidRDefault="0067755D" w:rsidP="0067755D">
            <w:pPr>
              <w:pStyle w:val="TAL"/>
              <w:keepNext w:val="0"/>
              <w:keepLines w:val="0"/>
              <w:rPr>
                <w:b/>
                <w:sz w:val="16"/>
                <w:szCs w:val="16"/>
                <w:lang w:eastAsia="en-US"/>
              </w:rPr>
            </w:pPr>
          </w:p>
        </w:tc>
      </w:tr>
      <w:tr w:rsidR="0067755D" w:rsidRPr="003F7263" w14:paraId="6FAD6B37" w14:textId="77777777" w:rsidTr="0098117D">
        <w:trPr>
          <w:jc w:val="center"/>
        </w:trPr>
        <w:tc>
          <w:tcPr>
            <w:tcW w:w="1089" w:type="dxa"/>
            <w:tcBorders>
              <w:bottom w:val="single" w:sz="4" w:space="0" w:color="auto"/>
            </w:tcBorders>
            <w:shd w:val="clear" w:color="auto" w:fill="auto"/>
          </w:tcPr>
          <w:p w14:paraId="0CC82EC3"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7.1.1.5.1</w:t>
            </w:r>
          </w:p>
        </w:tc>
        <w:tc>
          <w:tcPr>
            <w:tcW w:w="3505" w:type="dxa"/>
            <w:tcBorders>
              <w:bottom w:val="single" w:sz="4" w:space="0" w:color="auto"/>
            </w:tcBorders>
            <w:shd w:val="clear" w:color="auto" w:fill="auto"/>
          </w:tcPr>
          <w:p w14:paraId="76B6B3B2" w14:textId="77777777" w:rsidR="0067755D" w:rsidRPr="003F7263" w:rsidRDefault="0067755D" w:rsidP="0067755D">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04EC242"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C03</w:t>
            </w:r>
          </w:p>
        </w:tc>
        <w:tc>
          <w:tcPr>
            <w:tcW w:w="3592" w:type="dxa"/>
            <w:tcBorders>
              <w:bottom w:val="single" w:sz="4" w:space="0" w:color="auto"/>
            </w:tcBorders>
            <w:shd w:val="clear" w:color="auto" w:fill="auto"/>
          </w:tcPr>
          <w:p w14:paraId="687F1DF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long DRX cycle</w:t>
            </w:r>
          </w:p>
        </w:tc>
      </w:tr>
      <w:tr w:rsidR="0067755D" w:rsidRPr="003F7263" w14:paraId="37F7B465"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67755D" w:rsidRPr="003F7263" w:rsidRDefault="0067755D" w:rsidP="0067755D">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long DRX cycle</w:t>
            </w:r>
          </w:p>
        </w:tc>
      </w:tr>
      <w:tr w:rsidR="0067755D" w:rsidRPr="003F7263" w14:paraId="7AD8900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67755D" w:rsidRPr="003F7263" w:rsidRDefault="0067755D" w:rsidP="0067755D">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short DRX cycle</w:t>
            </w:r>
          </w:p>
        </w:tc>
      </w:tr>
      <w:tr w:rsidR="0067755D" w:rsidRPr="003F7263" w14:paraId="64FDDB0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67755D" w:rsidRPr="003F7263" w:rsidRDefault="0067755D" w:rsidP="0067755D">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short DRX cycle</w:t>
            </w:r>
          </w:p>
        </w:tc>
      </w:tr>
      <w:tr w:rsidR="0067755D" w:rsidRPr="003F7263" w14:paraId="79CE89B8"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67755D" w:rsidRPr="003F7263" w:rsidRDefault="0067755D" w:rsidP="0067755D">
            <w:pPr>
              <w:pStyle w:val="TAL"/>
              <w:keepNext w:val="0"/>
              <w:keepLines w:val="0"/>
              <w:rPr>
                <w:sz w:val="16"/>
                <w:szCs w:val="16"/>
                <w:lang w:eastAsia="ja-JP"/>
              </w:rPr>
            </w:pPr>
            <w:r w:rsidRPr="003F7263">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67755D" w:rsidRPr="003F7263" w:rsidRDefault="0067755D" w:rsidP="0067755D">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67755D" w:rsidRPr="003F7263" w:rsidRDefault="0067755D" w:rsidP="0067755D">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67755D" w:rsidRPr="003F7263" w:rsidRDefault="0067755D" w:rsidP="0067755D">
            <w:pPr>
              <w:pStyle w:val="TAL"/>
              <w:keepNext w:val="0"/>
              <w:keepLines w:val="0"/>
              <w:jc w:val="center"/>
              <w:rPr>
                <w:sz w:val="16"/>
                <w:szCs w:val="16"/>
                <w:lang w:eastAsia="ja-JP"/>
              </w:rPr>
            </w:pPr>
            <w:r w:rsidRPr="003F7263">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67755D" w:rsidRPr="003F7263" w:rsidRDefault="0067755D" w:rsidP="0067755D">
            <w:pPr>
              <w:pStyle w:val="TAL"/>
              <w:keepNext w:val="0"/>
              <w:keepLines w:val="0"/>
              <w:rPr>
                <w:sz w:val="16"/>
                <w:szCs w:val="16"/>
                <w:lang w:eastAsia="ja-JP"/>
              </w:rPr>
            </w:pPr>
            <w:r w:rsidRPr="003F7263">
              <w:rPr>
                <w:sz w:val="16"/>
                <w:szCs w:val="16"/>
                <w:lang w:eastAsia="ja-JP"/>
              </w:rPr>
              <w:t>UEs supporting 5GS and long DRX cycle and short DRX cycle</w:t>
            </w:r>
          </w:p>
        </w:tc>
      </w:tr>
      <w:tr w:rsidR="0067755D" w:rsidRPr="003F7263" w14:paraId="50FB0642"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67755D" w:rsidRPr="003F7263" w:rsidRDefault="0067755D" w:rsidP="0067755D">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67755D" w:rsidRPr="003F7263" w:rsidRDefault="0067755D" w:rsidP="0067755D">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67755D" w:rsidRPr="003F7263" w:rsidRDefault="0067755D" w:rsidP="0067755D">
            <w:pPr>
              <w:pStyle w:val="TAL"/>
              <w:keepNext w:val="0"/>
              <w:keepLines w:val="0"/>
              <w:rPr>
                <w:b/>
                <w:sz w:val="16"/>
                <w:szCs w:val="16"/>
                <w:lang w:eastAsia="en-US"/>
              </w:rPr>
            </w:pPr>
          </w:p>
        </w:tc>
      </w:tr>
      <w:tr w:rsidR="0067755D" w:rsidRPr="003F7263" w14:paraId="7E62E6FB"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67755D" w:rsidRPr="003F7263" w:rsidRDefault="0067755D" w:rsidP="0067755D">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67755D" w:rsidRPr="003F7263" w14:paraId="725E390B"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67755D" w:rsidRPr="003F7263" w:rsidRDefault="0067755D" w:rsidP="0067755D">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67755D" w:rsidRPr="003F7263" w14:paraId="7438B416"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67755D" w:rsidRPr="003F7263" w:rsidRDefault="0067755D" w:rsidP="0067755D">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67755D" w:rsidRPr="003F7263" w14:paraId="326BDC89"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67755D" w:rsidRPr="003F7263" w:rsidRDefault="0067755D" w:rsidP="0067755D">
            <w:pPr>
              <w:pStyle w:val="TAL"/>
              <w:keepNext w:val="0"/>
              <w:keepLines w:val="0"/>
              <w:rPr>
                <w:sz w:val="16"/>
                <w:szCs w:val="16"/>
                <w:lang w:eastAsia="en-US"/>
              </w:rPr>
            </w:pPr>
            <w:r w:rsidRPr="003F7263">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67755D" w:rsidRPr="003F7263" w:rsidRDefault="0067755D" w:rsidP="0067755D">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67755D" w:rsidRPr="003F7263" w:rsidRDefault="0067755D" w:rsidP="0067755D">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67755D" w:rsidRPr="003F7263" w:rsidRDefault="0067755D" w:rsidP="0067755D">
            <w:pPr>
              <w:pStyle w:val="TAL"/>
              <w:keepNext w:val="0"/>
              <w:keepLines w:val="0"/>
              <w:jc w:val="center"/>
              <w:rPr>
                <w:sz w:val="16"/>
                <w:szCs w:val="16"/>
                <w:lang w:eastAsia="en-US"/>
              </w:rPr>
            </w:pPr>
            <w:r w:rsidRPr="003F7263">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35DEF601" w:rsidR="0067755D" w:rsidRPr="003F7263" w:rsidRDefault="0067755D" w:rsidP="0067755D">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67755D" w:rsidRPr="003F7263" w14:paraId="336EE1B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67755D" w:rsidRPr="003F7263" w:rsidRDefault="0067755D" w:rsidP="0067755D">
            <w:pPr>
              <w:pStyle w:val="TAL"/>
              <w:keepNext w:val="0"/>
              <w:keepLines w:val="0"/>
              <w:rPr>
                <w:rFonts w:cs="Arial"/>
                <w:bCs/>
                <w:sz w:val="16"/>
                <w:szCs w:val="16"/>
              </w:rPr>
            </w:pPr>
            <w:r w:rsidRPr="003F7263">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67755D" w:rsidRPr="003F7263" w:rsidRDefault="0067755D" w:rsidP="0067755D">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67755D" w:rsidRPr="003F7263" w:rsidRDefault="0067755D" w:rsidP="0067755D">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67755D" w:rsidRPr="003F7263" w:rsidRDefault="0067755D" w:rsidP="0067755D">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6F2262A6" w:rsidR="0067755D" w:rsidRPr="003F7263" w:rsidRDefault="0067755D" w:rsidP="0067755D">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67755D" w:rsidRPr="003F7263" w14:paraId="1D3040D0"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67755D" w:rsidRPr="003F7263" w:rsidRDefault="0067755D" w:rsidP="0067755D">
            <w:pPr>
              <w:pStyle w:val="TAL"/>
              <w:keepNext w:val="0"/>
              <w:keepLines w:val="0"/>
              <w:rPr>
                <w:sz w:val="16"/>
                <w:szCs w:val="16"/>
                <w:lang w:eastAsia="en-US"/>
              </w:rPr>
            </w:pPr>
            <w:r w:rsidRPr="003F7263">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67755D" w:rsidRPr="003F7263" w:rsidRDefault="0067755D" w:rsidP="0067755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67755D" w:rsidRPr="003F7263" w:rsidRDefault="0067755D" w:rsidP="0067755D">
            <w:pPr>
              <w:pStyle w:val="TAL"/>
              <w:keepNext w:val="0"/>
              <w:keepLines w:val="0"/>
              <w:rPr>
                <w:sz w:val="16"/>
                <w:szCs w:val="16"/>
                <w:lang w:eastAsia="en-US"/>
              </w:rPr>
            </w:pPr>
          </w:p>
        </w:tc>
      </w:tr>
      <w:tr w:rsidR="0067755D" w:rsidRPr="003F7263" w14:paraId="4F7F5360"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67755D" w:rsidRPr="003F7263" w:rsidRDefault="0067755D" w:rsidP="0067755D">
            <w:pPr>
              <w:pStyle w:val="TAL"/>
              <w:keepNext w:val="0"/>
              <w:keepLines w:val="0"/>
              <w:rPr>
                <w:sz w:val="16"/>
                <w:szCs w:val="16"/>
                <w:lang w:eastAsia="en-US"/>
              </w:rPr>
            </w:pPr>
            <w:r w:rsidRPr="003F7263">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67755D" w:rsidRPr="003F7263" w:rsidRDefault="0067755D" w:rsidP="0067755D">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67755D" w:rsidRPr="003F7263" w:rsidRDefault="0067755D" w:rsidP="0067755D">
            <w:pPr>
              <w:pStyle w:val="TAL"/>
              <w:keepNext w:val="0"/>
              <w:keepLines w:val="0"/>
              <w:rPr>
                <w:sz w:val="16"/>
                <w:szCs w:val="16"/>
                <w:lang w:eastAsia="en-US"/>
              </w:rPr>
            </w:pPr>
          </w:p>
        </w:tc>
      </w:tr>
      <w:tr w:rsidR="0067755D" w:rsidRPr="003F7263" w14:paraId="34D54979"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67755D" w:rsidRPr="003F7263" w:rsidRDefault="0067755D" w:rsidP="0067755D">
            <w:pPr>
              <w:pStyle w:val="TAL"/>
              <w:keepNext w:val="0"/>
              <w:keepLines w:val="0"/>
              <w:rPr>
                <w:sz w:val="16"/>
                <w:szCs w:val="16"/>
                <w:lang w:eastAsia="en-US"/>
              </w:rPr>
            </w:pPr>
            <w:r w:rsidRPr="003F7263">
              <w:rPr>
                <w:sz w:val="16"/>
                <w:szCs w:val="16"/>
                <w:lang w:eastAsia="en-US"/>
              </w:rPr>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67755D" w:rsidRPr="003F7263" w:rsidRDefault="0067755D" w:rsidP="0067755D">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67755D" w:rsidRPr="003F7263" w:rsidRDefault="0067755D" w:rsidP="0067755D">
            <w:pPr>
              <w:pStyle w:val="TAL"/>
              <w:keepNext w:val="0"/>
              <w:keepLines w:val="0"/>
              <w:jc w:val="center"/>
              <w:rPr>
                <w:sz w:val="16"/>
                <w:szCs w:val="16"/>
              </w:rPr>
            </w:pPr>
            <w:r w:rsidRPr="003F7263">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67755D" w:rsidRPr="003F7263" w14:paraId="19CCAF3F"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Activation/Deactivation of SCells / Activation/Deactivation MAC control element </w:t>
            </w:r>
            <w:r w:rsidRPr="003F7263">
              <w:rPr>
                <w:sz w:val="16"/>
                <w:szCs w:val="16"/>
                <w:lang w:eastAsia="en-US"/>
              </w:rPr>
              <w:lastRenderedPageBreak/>
              <w:t>reception / sCellDeactivationTimer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67755D" w:rsidRPr="003F7263" w:rsidRDefault="0067755D" w:rsidP="0067755D">
            <w:pPr>
              <w:pStyle w:val="TAL"/>
              <w:keepNext w:val="0"/>
              <w:keepLines w:val="0"/>
              <w:jc w:val="center"/>
              <w:rPr>
                <w:sz w:val="16"/>
                <w:szCs w:val="16"/>
                <w:lang w:eastAsia="en-US"/>
              </w:rPr>
            </w:pPr>
            <w:r w:rsidRPr="003F7263">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67755D" w:rsidRPr="003F7263" w14:paraId="4262F98F"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67755D" w:rsidRPr="003F7263" w:rsidRDefault="0067755D" w:rsidP="0067755D">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67755D" w:rsidRPr="003F7263" w:rsidRDefault="0067755D" w:rsidP="0067755D">
            <w:pPr>
              <w:pStyle w:val="TAL"/>
              <w:keepNext w:val="0"/>
              <w:keepLines w:val="0"/>
              <w:jc w:val="center"/>
              <w:rPr>
                <w:sz w:val="16"/>
                <w:szCs w:val="16"/>
                <w:lang w:eastAsia="en-US"/>
              </w:rPr>
            </w:pPr>
            <w:r w:rsidRPr="003F7263">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67755D" w:rsidRPr="003F7263" w14:paraId="6B8A82CE"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67755D" w:rsidRPr="003F7263" w:rsidRDefault="0067755D" w:rsidP="0067755D">
            <w:pPr>
              <w:pStyle w:val="TAL"/>
              <w:keepNext w:val="0"/>
              <w:keepLines w:val="0"/>
              <w:rPr>
                <w:sz w:val="16"/>
                <w:szCs w:val="16"/>
                <w:lang w:eastAsia="en-US"/>
              </w:rPr>
            </w:pPr>
            <w:r w:rsidRPr="003F7263">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67755D" w:rsidRPr="003F7263" w:rsidRDefault="0067755D" w:rsidP="0067755D">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67755D" w:rsidRPr="003F7263" w:rsidRDefault="0067755D" w:rsidP="0067755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67755D" w:rsidRPr="003F7263" w:rsidRDefault="0067755D" w:rsidP="0067755D">
            <w:pPr>
              <w:pStyle w:val="TAL"/>
              <w:keepNext w:val="0"/>
              <w:keepLines w:val="0"/>
              <w:rPr>
                <w:sz w:val="16"/>
                <w:szCs w:val="16"/>
                <w:lang w:eastAsia="en-US"/>
              </w:rPr>
            </w:pPr>
          </w:p>
        </w:tc>
      </w:tr>
      <w:tr w:rsidR="0067755D" w:rsidRPr="003F7263" w14:paraId="2741F618"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67755D" w:rsidRPr="003F7263" w:rsidRDefault="0067755D" w:rsidP="0067755D">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67755D" w:rsidRPr="003F7263" w:rsidRDefault="0067755D" w:rsidP="0067755D">
            <w:pPr>
              <w:pStyle w:val="TAL"/>
              <w:keepNext w:val="0"/>
              <w:keepLines w:val="0"/>
              <w:jc w:val="center"/>
              <w:rPr>
                <w:sz w:val="16"/>
                <w:szCs w:val="16"/>
                <w:lang w:eastAsia="en-US"/>
              </w:rPr>
            </w:pPr>
            <w:r w:rsidRPr="003F7263">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67755D" w:rsidRPr="003F7263" w14:paraId="77BF624E"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67755D" w:rsidRPr="003F7263" w:rsidRDefault="0067755D" w:rsidP="0067755D">
            <w:pPr>
              <w:pStyle w:val="TAL"/>
              <w:keepNext w:val="0"/>
              <w:keepLines w:val="0"/>
              <w:rPr>
                <w:sz w:val="16"/>
                <w:szCs w:val="16"/>
                <w:lang w:eastAsia="en-US"/>
              </w:rPr>
            </w:pPr>
            <w:r w:rsidRPr="00864F7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67755D" w:rsidRPr="003F7263" w:rsidRDefault="0067755D" w:rsidP="0067755D">
            <w:pPr>
              <w:pStyle w:val="TAL"/>
              <w:keepNext w:val="0"/>
              <w:keepLines w:val="0"/>
              <w:rPr>
                <w:sz w:val="16"/>
                <w:szCs w:val="16"/>
                <w:lang w:eastAsia="en-US"/>
              </w:rPr>
            </w:pPr>
            <w:r w:rsidRPr="00864F79">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67755D" w:rsidRPr="003F7263" w:rsidRDefault="0067755D" w:rsidP="0067755D">
            <w:pPr>
              <w:pStyle w:val="TAL"/>
              <w:keepNext w:val="0"/>
              <w:keepLines w:val="0"/>
              <w:jc w:val="center"/>
              <w:rPr>
                <w:sz w:val="16"/>
                <w:szCs w:val="16"/>
                <w:lang w:eastAsia="en-US"/>
              </w:rPr>
            </w:pPr>
            <w:r w:rsidRPr="00864F7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67755D" w:rsidRPr="003F7263" w:rsidRDefault="0067755D" w:rsidP="0067755D">
            <w:pPr>
              <w:pStyle w:val="TAL"/>
              <w:keepNext w:val="0"/>
              <w:keepLines w:val="0"/>
              <w:jc w:val="center"/>
              <w:rPr>
                <w:sz w:val="16"/>
                <w:szCs w:val="16"/>
              </w:rPr>
            </w:pPr>
            <w:r>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67755D" w:rsidRPr="003F7263" w:rsidRDefault="0067755D" w:rsidP="0067755D">
            <w:pPr>
              <w:pStyle w:val="TAL"/>
              <w:keepNext w:val="0"/>
              <w:keepLines w:val="0"/>
              <w:rPr>
                <w:sz w:val="16"/>
                <w:szCs w:val="16"/>
                <w:lang w:eastAsia="en-US"/>
              </w:rPr>
            </w:pPr>
            <w:r w:rsidRPr="00864F79">
              <w:rPr>
                <w:sz w:val="16"/>
                <w:szCs w:val="16"/>
              </w:rPr>
              <w:t>UEs supporting 5G Core and RedCap</w:t>
            </w:r>
          </w:p>
        </w:tc>
      </w:tr>
      <w:tr w:rsidR="0067755D" w:rsidRPr="003F7263" w14:paraId="16F7D6D0"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67755D" w:rsidRPr="003F7263" w:rsidRDefault="0067755D" w:rsidP="0067755D">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67755D" w:rsidRPr="003F7263" w:rsidRDefault="0067755D" w:rsidP="0067755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67755D" w:rsidRPr="003F7263" w:rsidRDefault="0067755D" w:rsidP="0067755D">
            <w:pPr>
              <w:pStyle w:val="TAL"/>
              <w:keepNext w:val="0"/>
              <w:keepLines w:val="0"/>
              <w:rPr>
                <w:sz w:val="16"/>
                <w:szCs w:val="16"/>
                <w:lang w:eastAsia="en-US"/>
              </w:rPr>
            </w:pPr>
          </w:p>
        </w:tc>
      </w:tr>
      <w:tr w:rsidR="0067755D" w:rsidRPr="003F7263" w14:paraId="4B857D36"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67755D" w:rsidRPr="003F7263" w:rsidRDefault="0067755D" w:rsidP="0067755D">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4F15C2F"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67755D" w:rsidRPr="003F7263" w:rsidRDefault="0067755D" w:rsidP="0067755D">
            <w:pPr>
              <w:pStyle w:val="TAL"/>
              <w:keepNext w:val="0"/>
              <w:keepLines w:val="0"/>
              <w:rPr>
                <w:sz w:val="16"/>
                <w:szCs w:val="16"/>
              </w:rPr>
            </w:pPr>
            <w:r w:rsidRPr="003F7263">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67755D" w:rsidRPr="003F7263" w:rsidRDefault="0067755D" w:rsidP="0067755D">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67755D" w:rsidRPr="003F7263" w:rsidRDefault="0067755D" w:rsidP="0067755D">
            <w:pPr>
              <w:pStyle w:val="TAL"/>
              <w:keepNext w:val="0"/>
              <w:keepLines w:val="0"/>
              <w:rPr>
                <w:sz w:val="16"/>
                <w:szCs w:val="16"/>
              </w:rPr>
            </w:pPr>
          </w:p>
        </w:tc>
      </w:tr>
      <w:tr w:rsidR="0067755D" w:rsidRPr="003F7263" w14:paraId="2202A7DE"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67755D" w:rsidRPr="003F7263" w:rsidRDefault="0067755D" w:rsidP="0067755D">
            <w:pPr>
              <w:pStyle w:val="TAL"/>
              <w:keepNext w:val="0"/>
              <w:keepLines w:val="0"/>
              <w:rPr>
                <w:sz w:val="16"/>
                <w:szCs w:val="16"/>
              </w:rPr>
            </w:pPr>
            <w:r w:rsidRPr="003F7263">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67755D" w:rsidRPr="003F7263" w:rsidRDefault="0067755D" w:rsidP="0067755D">
            <w:pPr>
              <w:pStyle w:val="TAL"/>
              <w:keepNext w:val="0"/>
              <w:keepLines w:val="0"/>
              <w:rPr>
                <w:sz w:val="16"/>
                <w:szCs w:val="16"/>
              </w:rPr>
            </w:pPr>
            <w:r w:rsidRPr="003F7263">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67755D" w:rsidRPr="003F7263" w:rsidRDefault="0067755D" w:rsidP="0067755D">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67755D" w:rsidRPr="003F7263" w:rsidRDefault="0067755D" w:rsidP="0067755D">
            <w:pPr>
              <w:pStyle w:val="TAL"/>
              <w:keepNext w:val="0"/>
              <w:keepLines w:val="0"/>
              <w:jc w:val="center"/>
              <w:rPr>
                <w:sz w:val="16"/>
                <w:szCs w:val="16"/>
              </w:rPr>
            </w:pPr>
            <w:r w:rsidRPr="003F7263">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67755D" w:rsidRPr="003F7263" w:rsidRDefault="0067755D" w:rsidP="0067755D">
            <w:pPr>
              <w:pStyle w:val="TAL"/>
              <w:keepNext w:val="0"/>
              <w:keepLines w:val="0"/>
              <w:rPr>
                <w:sz w:val="16"/>
                <w:szCs w:val="16"/>
              </w:rPr>
            </w:pPr>
            <w:r w:rsidRPr="003F7263">
              <w:rPr>
                <w:sz w:val="16"/>
                <w:szCs w:val="16"/>
              </w:rPr>
              <w:t>UEs supporting 5G Core</w:t>
            </w:r>
          </w:p>
        </w:tc>
      </w:tr>
      <w:tr w:rsidR="0067755D" w:rsidRPr="003F7263" w14:paraId="1EA313D9"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67755D" w:rsidRPr="003F7263" w:rsidRDefault="0067755D" w:rsidP="0067755D">
            <w:pPr>
              <w:pStyle w:val="TAL"/>
              <w:keepNext w:val="0"/>
              <w:keepLines w:val="0"/>
              <w:rPr>
                <w:sz w:val="16"/>
                <w:szCs w:val="16"/>
              </w:rPr>
            </w:pPr>
            <w:r w:rsidRPr="003F7263">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67755D" w:rsidRPr="003F7263" w:rsidRDefault="0067755D" w:rsidP="0067755D">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67755D" w:rsidRPr="003F7263" w:rsidRDefault="0067755D" w:rsidP="0067755D">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67755D" w:rsidRPr="003F7263" w:rsidRDefault="0067755D" w:rsidP="0067755D">
            <w:pPr>
              <w:pStyle w:val="TAL"/>
              <w:keepNext w:val="0"/>
              <w:keepLines w:val="0"/>
              <w:jc w:val="center"/>
              <w:rPr>
                <w:sz w:val="16"/>
                <w:szCs w:val="16"/>
              </w:rPr>
            </w:pPr>
            <w:r w:rsidRPr="003F7263">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67755D" w:rsidRPr="003F7263" w:rsidRDefault="0067755D" w:rsidP="0067755D">
            <w:pPr>
              <w:pStyle w:val="TAL"/>
              <w:keepNext w:val="0"/>
              <w:keepLines w:val="0"/>
              <w:rPr>
                <w:sz w:val="16"/>
                <w:szCs w:val="16"/>
              </w:rPr>
            </w:pPr>
            <w:r w:rsidRPr="003F7263">
              <w:rPr>
                <w:sz w:val="16"/>
                <w:szCs w:val="16"/>
              </w:rPr>
              <w:t>UEs supporting 5G Core and MTSI speech and bit rate recommendation query message</w:t>
            </w:r>
          </w:p>
        </w:tc>
      </w:tr>
      <w:tr w:rsidR="0067755D" w:rsidRPr="003F7263" w14:paraId="2D47A8D6"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67755D" w:rsidRPr="003F7263" w:rsidRDefault="0067755D" w:rsidP="0067755D">
            <w:pPr>
              <w:pStyle w:val="TAL"/>
              <w:keepNext w:val="0"/>
              <w:keepLines w:val="0"/>
              <w:rPr>
                <w:sz w:val="16"/>
                <w:szCs w:val="16"/>
              </w:rPr>
            </w:pPr>
            <w:r w:rsidRPr="003F7263">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67755D" w:rsidRPr="003F7263" w:rsidRDefault="0067755D" w:rsidP="0067755D">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67755D" w:rsidRPr="003F7263" w:rsidRDefault="0067755D" w:rsidP="0067755D">
            <w:pPr>
              <w:pStyle w:val="TAL"/>
              <w:keepNext w:val="0"/>
              <w:keepLines w:val="0"/>
              <w:rPr>
                <w:sz w:val="16"/>
                <w:szCs w:val="16"/>
              </w:rPr>
            </w:pPr>
          </w:p>
        </w:tc>
      </w:tr>
      <w:tr w:rsidR="0067755D" w:rsidRPr="003F7263" w14:paraId="5172A70F"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67755D" w:rsidRPr="003F7263" w:rsidRDefault="0067755D" w:rsidP="0067755D">
            <w:pPr>
              <w:pStyle w:val="TAL"/>
              <w:keepNext w:val="0"/>
              <w:keepLines w:val="0"/>
              <w:rPr>
                <w:sz w:val="16"/>
                <w:szCs w:val="16"/>
              </w:rPr>
            </w:pPr>
            <w:r w:rsidRPr="003F7263">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67755D" w:rsidRPr="003F7263" w:rsidRDefault="0067755D" w:rsidP="0067755D">
            <w:pPr>
              <w:pStyle w:val="TAL"/>
              <w:keepNext w:val="0"/>
              <w:keepLines w:val="0"/>
              <w:rPr>
                <w:sz w:val="16"/>
                <w:szCs w:val="16"/>
              </w:rPr>
            </w:pPr>
            <w:r w:rsidRPr="003F7263">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67755D" w:rsidRPr="003F7263" w:rsidRDefault="0067755D" w:rsidP="0067755D">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67755D" w:rsidRPr="003F7263" w:rsidRDefault="0067755D" w:rsidP="0067755D">
            <w:pPr>
              <w:pStyle w:val="TAL"/>
              <w:keepNext w:val="0"/>
              <w:keepLines w:val="0"/>
              <w:jc w:val="center"/>
              <w:rPr>
                <w:sz w:val="16"/>
                <w:szCs w:val="16"/>
              </w:rPr>
            </w:pPr>
            <w:r w:rsidRPr="003F7263">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67755D" w:rsidRPr="003F7263" w:rsidRDefault="0067755D" w:rsidP="0067755D">
            <w:pPr>
              <w:pStyle w:val="TAL"/>
              <w:keepNext w:val="0"/>
              <w:keepLines w:val="0"/>
              <w:rPr>
                <w:sz w:val="16"/>
                <w:szCs w:val="16"/>
              </w:rPr>
            </w:pPr>
            <w:r w:rsidRPr="003F7263">
              <w:rPr>
                <w:sz w:val="16"/>
                <w:szCs w:val="16"/>
              </w:rPr>
              <w:t>UEs supporting NR-DC</w:t>
            </w:r>
          </w:p>
        </w:tc>
      </w:tr>
      <w:tr w:rsidR="0067755D" w:rsidRPr="003F7263" w14:paraId="512C331D"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67755D" w:rsidRPr="003F7263" w:rsidRDefault="0067755D" w:rsidP="0067755D">
            <w:pPr>
              <w:pStyle w:val="TAL"/>
              <w:keepNext w:val="0"/>
              <w:keepLines w:val="0"/>
              <w:rPr>
                <w:sz w:val="16"/>
                <w:szCs w:val="16"/>
              </w:rPr>
            </w:pPr>
            <w:r w:rsidRPr="003F7263">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67755D" w:rsidRPr="003F7263" w:rsidRDefault="0067755D" w:rsidP="0067755D">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67755D" w:rsidRPr="003F7263" w:rsidRDefault="0067755D" w:rsidP="0067755D">
            <w:pPr>
              <w:pStyle w:val="TAL"/>
              <w:keepNext w:val="0"/>
              <w:keepLines w:val="0"/>
              <w:rPr>
                <w:sz w:val="16"/>
                <w:szCs w:val="16"/>
              </w:rPr>
            </w:pPr>
          </w:p>
        </w:tc>
      </w:tr>
      <w:tr w:rsidR="0067755D" w:rsidRPr="003F7263" w14:paraId="726547C9"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67755D" w:rsidRPr="003F7263" w:rsidRDefault="0067755D" w:rsidP="0067755D">
            <w:pPr>
              <w:pStyle w:val="TAL"/>
              <w:keepNext w:val="0"/>
              <w:keepLines w:val="0"/>
              <w:rPr>
                <w:sz w:val="16"/>
                <w:szCs w:val="16"/>
              </w:rPr>
            </w:pPr>
            <w:r w:rsidRPr="003F7263">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67755D" w:rsidRPr="003F7263" w:rsidRDefault="0067755D" w:rsidP="0067755D">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67755D" w:rsidRPr="003F7263" w:rsidRDefault="0067755D" w:rsidP="0067755D">
            <w:pPr>
              <w:pStyle w:val="TAL"/>
              <w:keepNext w:val="0"/>
              <w:keepLines w:val="0"/>
              <w:rPr>
                <w:sz w:val="16"/>
                <w:szCs w:val="16"/>
              </w:rPr>
            </w:pPr>
          </w:p>
        </w:tc>
      </w:tr>
      <w:tr w:rsidR="0067755D" w:rsidRPr="003F7263" w14:paraId="216A4503"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67755D" w:rsidRPr="003F7263" w:rsidRDefault="0067755D" w:rsidP="0067755D">
            <w:pPr>
              <w:pStyle w:val="TAL"/>
              <w:keepNext w:val="0"/>
              <w:keepLines w:val="0"/>
              <w:rPr>
                <w:sz w:val="16"/>
                <w:szCs w:val="16"/>
              </w:rPr>
            </w:pPr>
            <w:r w:rsidRPr="003F7263">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67755D" w:rsidRPr="003F7263" w:rsidRDefault="0067755D" w:rsidP="0067755D">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67755D" w:rsidRPr="003F7263" w:rsidRDefault="0067755D" w:rsidP="0067755D">
            <w:pPr>
              <w:pStyle w:val="TAL"/>
              <w:keepNext w:val="0"/>
              <w:keepLines w:val="0"/>
              <w:jc w:val="center"/>
              <w:rPr>
                <w:sz w:val="16"/>
                <w:szCs w:val="16"/>
              </w:rPr>
            </w:pPr>
            <w:r w:rsidRPr="003F7263">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67755D" w:rsidRPr="003F7263" w:rsidRDefault="0067755D" w:rsidP="0067755D">
            <w:pPr>
              <w:pStyle w:val="TAL"/>
              <w:keepNext w:val="0"/>
              <w:keepLines w:val="0"/>
              <w:rPr>
                <w:sz w:val="16"/>
                <w:szCs w:val="16"/>
              </w:rPr>
            </w:pPr>
            <w:r w:rsidRPr="003F7263">
              <w:rPr>
                <w:rFonts w:cs="Arial"/>
                <w:sz w:val="16"/>
                <w:szCs w:val="16"/>
                <w:lang w:eastAsia="zh-CN"/>
              </w:rPr>
              <w:t>UEs supporting 5GS and Long DRX Cycle and DRX adaptation</w:t>
            </w:r>
          </w:p>
        </w:tc>
      </w:tr>
      <w:tr w:rsidR="0067755D" w:rsidRPr="003F7263" w14:paraId="30D2C17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67755D" w:rsidRPr="003F7263" w:rsidRDefault="0067755D" w:rsidP="0067755D">
            <w:pPr>
              <w:pStyle w:val="TAL"/>
              <w:keepNext w:val="0"/>
              <w:keepLines w:val="0"/>
              <w:rPr>
                <w:sz w:val="16"/>
                <w:szCs w:val="16"/>
              </w:rPr>
            </w:pPr>
            <w:r w:rsidRPr="003F7263">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67755D" w:rsidRPr="003F7263" w:rsidRDefault="0067755D" w:rsidP="0067755D">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67755D" w:rsidRPr="003F7263" w:rsidRDefault="0067755D" w:rsidP="0067755D">
            <w:pPr>
              <w:pStyle w:val="TAL"/>
              <w:keepNext w:val="0"/>
              <w:keepLines w:val="0"/>
              <w:jc w:val="center"/>
              <w:rPr>
                <w:sz w:val="16"/>
                <w:szCs w:val="16"/>
                <w:lang w:eastAsia="zh-CN"/>
              </w:rPr>
            </w:pPr>
            <w:r w:rsidRPr="003F7263">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A79398E"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67755D" w:rsidRPr="003F7263" w14:paraId="08BD230F"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67755D" w:rsidRPr="003F7263" w:rsidRDefault="0067755D" w:rsidP="0067755D">
            <w:pPr>
              <w:pStyle w:val="TAL"/>
              <w:keepNext w:val="0"/>
              <w:keepLines w:val="0"/>
              <w:rPr>
                <w:sz w:val="16"/>
                <w:szCs w:val="16"/>
              </w:rPr>
            </w:pPr>
            <w:r w:rsidRPr="003F7263">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67755D" w:rsidRPr="003F7263" w:rsidRDefault="0067755D" w:rsidP="0067755D">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67755D" w:rsidRPr="003F7263" w:rsidRDefault="0067755D" w:rsidP="0067755D">
            <w:pPr>
              <w:pStyle w:val="TAL"/>
              <w:keepNext w:val="0"/>
              <w:keepLines w:val="0"/>
              <w:jc w:val="center"/>
              <w:rPr>
                <w:sz w:val="16"/>
                <w:szCs w:val="16"/>
                <w:lang w:eastAsia="zh-CN"/>
              </w:rPr>
            </w:pPr>
            <w:r w:rsidRPr="003F7263">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6B0D7D73"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67755D" w:rsidRPr="003F7263" w14:paraId="0DC48E65"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67755D" w:rsidRPr="003F7263" w:rsidRDefault="0067755D" w:rsidP="0067755D">
            <w:pPr>
              <w:pStyle w:val="TAL"/>
              <w:keepNext w:val="0"/>
              <w:keepLines w:val="0"/>
              <w:rPr>
                <w:sz w:val="16"/>
                <w:szCs w:val="16"/>
              </w:rPr>
            </w:pPr>
            <w:r w:rsidRPr="003F7263">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67755D" w:rsidRPr="003F7263" w:rsidRDefault="0067755D" w:rsidP="0067755D">
            <w:pPr>
              <w:pStyle w:val="TAL"/>
              <w:keepNext w:val="0"/>
              <w:keepLines w:val="0"/>
              <w:rPr>
                <w:sz w:val="16"/>
                <w:szCs w:val="16"/>
              </w:rPr>
            </w:pPr>
            <w:r w:rsidRPr="003F7263">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67755D" w:rsidRPr="003F7263" w:rsidRDefault="0067755D" w:rsidP="0067755D">
            <w:pPr>
              <w:pStyle w:val="TAL"/>
              <w:keepNext w:val="0"/>
              <w:keepLines w:val="0"/>
              <w:jc w:val="center"/>
              <w:rPr>
                <w:sz w:val="16"/>
                <w:szCs w:val="16"/>
                <w:lang w:eastAsia="zh-CN"/>
              </w:rPr>
            </w:pPr>
            <w:r w:rsidRPr="003F7263">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622FA05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67755D" w:rsidRPr="003F7263" w14:paraId="73DBE4D2"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67755D" w:rsidRPr="003F7263" w:rsidRDefault="0067755D" w:rsidP="0067755D">
            <w:pPr>
              <w:pStyle w:val="TAL"/>
              <w:keepNext w:val="0"/>
              <w:keepLines w:val="0"/>
              <w:rPr>
                <w:sz w:val="16"/>
                <w:szCs w:val="16"/>
                <w:lang w:eastAsia="zh-CN"/>
              </w:rPr>
            </w:pPr>
            <w:r w:rsidRPr="005C0CE5">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67755D" w:rsidRPr="003F7263" w:rsidRDefault="0067755D" w:rsidP="0067755D">
            <w:pPr>
              <w:pStyle w:val="TAL"/>
              <w:keepNext w:val="0"/>
              <w:keepLines w:val="0"/>
              <w:rPr>
                <w:sz w:val="16"/>
                <w:szCs w:val="16"/>
                <w:lang w:eastAsia="zh-CN"/>
              </w:rPr>
            </w:pPr>
            <w:r w:rsidRPr="005C0CE5">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67755D" w:rsidRPr="003F7263" w:rsidRDefault="0067755D" w:rsidP="0067755D">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67755D" w:rsidRPr="003F7263" w:rsidRDefault="0067755D" w:rsidP="0067755D">
            <w:pPr>
              <w:pStyle w:val="TAL"/>
              <w:keepNext w:val="0"/>
              <w:keepLines w:val="0"/>
              <w:rPr>
                <w:rFonts w:cs="Arial"/>
                <w:sz w:val="16"/>
                <w:szCs w:val="16"/>
                <w:lang w:eastAsia="zh-CN"/>
              </w:rPr>
            </w:pPr>
          </w:p>
        </w:tc>
      </w:tr>
      <w:tr w:rsidR="0067755D" w:rsidRPr="003F7263" w14:paraId="10ADE264"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67755D" w:rsidRPr="003F7263" w:rsidRDefault="0067755D" w:rsidP="0067755D">
            <w:pPr>
              <w:pStyle w:val="TAL"/>
              <w:keepNext w:val="0"/>
              <w:keepLines w:val="0"/>
              <w:rPr>
                <w:sz w:val="16"/>
                <w:szCs w:val="16"/>
                <w:lang w:eastAsia="zh-CN"/>
              </w:rPr>
            </w:pPr>
            <w:r w:rsidRPr="005C0CE5">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67755D" w:rsidRPr="003F7263" w:rsidRDefault="0067755D" w:rsidP="0067755D">
            <w:pPr>
              <w:pStyle w:val="TAL"/>
              <w:keepNext w:val="0"/>
              <w:keepLines w:val="0"/>
              <w:rPr>
                <w:sz w:val="16"/>
                <w:szCs w:val="16"/>
                <w:lang w:eastAsia="zh-CN"/>
              </w:rPr>
            </w:pPr>
            <w:r w:rsidRPr="005C0CE5">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67755D" w:rsidRPr="003F7263" w:rsidRDefault="0067755D" w:rsidP="0067755D">
            <w:pPr>
              <w:pStyle w:val="TAL"/>
              <w:keepNext w:val="0"/>
              <w:keepLines w:val="0"/>
              <w:jc w:val="center"/>
              <w:rPr>
                <w:sz w:val="16"/>
                <w:szCs w:val="16"/>
              </w:rPr>
            </w:pPr>
            <w:r w:rsidRPr="005C0CE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67755D" w:rsidRPr="003F7263" w:rsidRDefault="0067755D" w:rsidP="0067755D">
            <w:pPr>
              <w:pStyle w:val="TAL"/>
              <w:keepNext w:val="0"/>
              <w:keepLines w:val="0"/>
              <w:jc w:val="center"/>
              <w:rPr>
                <w:rFonts w:cs="Arial"/>
                <w:sz w:val="16"/>
                <w:szCs w:val="16"/>
                <w:lang w:eastAsia="zh-CN"/>
              </w:rPr>
            </w:pPr>
            <w:r>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67755D" w:rsidRPr="003F7263" w:rsidRDefault="0067755D" w:rsidP="0067755D">
            <w:pPr>
              <w:pStyle w:val="TAL"/>
              <w:keepNext w:val="0"/>
              <w:keepLines w:val="0"/>
              <w:rPr>
                <w:rFonts w:cs="Arial"/>
                <w:sz w:val="16"/>
                <w:szCs w:val="16"/>
                <w:lang w:eastAsia="zh-CN"/>
              </w:rPr>
            </w:pPr>
            <w:r w:rsidRPr="005C0CE5">
              <w:rPr>
                <w:sz w:val="16"/>
                <w:szCs w:val="16"/>
                <w:lang w:eastAsia="en-US"/>
              </w:rPr>
              <w:t>UEs Supporting 2-Step RACH</w:t>
            </w:r>
            <w:r w:rsidRPr="005C0CE5">
              <w:rPr>
                <w:rFonts w:cs="Arial"/>
                <w:sz w:val="16"/>
                <w:szCs w:val="16"/>
                <w:lang w:eastAsia="zh-CN"/>
              </w:rPr>
              <w:t xml:space="preserve"> and Random access SDT</w:t>
            </w:r>
          </w:p>
        </w:tc>
      </w:tr>
      <w:tr w:rsidR="0067755D" w:rsidRPr="003F7263" w14:paraId="2B50E4A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67755D" w:rsidRPr="003F7263" w:rsidRDefault="0067755D" w:rsidP="0067755D">
            <w:pPr>
              <w:pStyle w:val="TAL"/>
              <w:keepNext w:val="0"/>
              <w:keepLines w:val="0"/>
              <w:rPr>
                <w:sz w:val="16"/>
                <w:szCs w:val="16"/>
                <w:lang w:eastAsia="zh-CN"/>
              </w:rPr>
            </w:pPr>
            <w:r w:rsidRPr="005C0CE5">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67755D" w:rsidRPr="003F7263" w:rsidRDefault="0067755D" w:rsidP="0067755D">
            <w:pPr>
              <w:pStyle w:val="TAL"/>
              <w:keepNext w:val="0"/>
              <w:keepLines w:val="0"/>
              <w:rPr>
                <w:sz w:val="16"/>
                <w:szCs w:val="16"/>
                <w:lang w:eastAsia="zh-CN"/>
              </w:rPr>
            </w:pPr>
            <w:r w:rsidRPr="005C0CE5">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67755D" w:rsidRPr="003F7263" w:rsidRDefault="0067755D" w:rsidP="0067755D">
            <w:pPr>
              <w:pStyle w:val="TAL"/>
              <w:keepNext w:val="0"/>
              <w:keepLines w:val="0"/>
              <w:jc w:val="center"/>
              <w:rPr>
                <w:sz w:val="16"/>
                <w:szCs w:val="16"/>
              </w:rPr>
            </w:pPr>
            <w:r w:rsidRPr="005C0CE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67755D" w:rsidRPr="003F7263" w:rsidRDefault="0067755D" w:rsidP="0067755D">
            <w:pPr>
              <w:pStyle w:val="TAL"/>
              <w:keepNext w:val="0"/>
              <w:keepLines w:val="0"/>
              <w:jc w:val="center"/>
              <w:rPr>
                <w:rFonts w:cs="Arial"/>
                <w:sz w:val="16"/>
                <w:szCs w:val="16"/>
                <w:lang w:eastAsia="zh-CN"/>
              </w:rPr>
            </w:pPr>
            <w:r>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67755D" w:rsidRPr="003F7263" w:rsidRDefault="0067755D" w:rsidP="0067755D">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67755D" w:rsidRPr="003F7263" w14:paraId="529BC1E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67755D" w:rsidRPr="005C0CE5" w:rsidRDefault="0067755D" w:rsidP="0067755D">
            <w:pPr>
              <w:pStyle w:val="TAL"/>
              <w:keepNext w:val="0"/>
              <w:keepLines w:val="0"/>
              <w:rPr>
                <w:sz w:val="16"/>
                <w:szCs w:val="16"/>
              </w:rPr>
            </w:pPr>
            <w:r w:rsidRPr="0069551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67755D" w:rsidRPr="005C0CE5" w:rsidRDefault="0067755D" w:rsidP="0067755D">
            <w:pPr>
              <w:pStyle w:val="TAL"/>
              <w:keepNext w:val="0"/>
              <w:keepLines w:val="0"/>
              <w:rPr>
                <w:sz w:val="16"/>
                <w:szCs w:val="16"/>
                <w:lang w:eastAsia="zh-CN"/>
              </w:rPr>
            </w:pPr>
            <w:r w:rsidRPr="0069551F">
              <w:rPr>
                <w:sz w:val="16"/>
                <w:szCs w:val="16"/>
                <w:lang w:eastAsia="zh-CN"/>
              </w:rPr>
              <w:t>RA Based SDT / 2-step RACH / not complete</w:t>
            </w:r>
            <w:r>
              <w:rPr>
                <w:sz w:val="16"/>
                <w:szCs w:val="16"/>
                <w:lang w:eastAsia="zh-CN"/>
              </w:rPr>
              <w:t xml:space="preserve"> </w:t>
            </w:r>
            <w:r w:rsidRPr="0069551F">
              <w:rPr>
                <w:sz w:val="16"/>
                <w:szCs w:val="16"/>
                <w:lang w:eastAsia="zh-CN"/>
              </w:rPr>
              <w:t>/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67755D" w:rsidRPr="005C0CE5" w:rsidRDefault="0067755D" w:rsidP="0067755D">
            <w:pPr>
              <w:pStyle w:val="TAL"/>
              <w:keepNext w:val="0"/>
              <w:keepLines w:val="0"/>
              <w:jc w:val="center"/>
              <w:rPr>
                <w:sz w:val="16"/>
                <w:szCs w:val="16"/>
              </w:rPr>
            </w:pPr>
            <w:r w:rsidRPr="0069551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67755D" w:rsidRDefault="0067755D" w:rsidP="0067755D">
            <w:pPr>
              <w:pStyle w:val="TAL"/>
              <w:keepNext w:val="0"/>
              <w:keepLines w:val="0"/>
              <w:jc w:val="center"/>
              <w:rPr>
                <w:rFonts w:cs="Arial"/>
                <w:sz w:val="16"/>
                <w:szCs w:val="16"/>
                <w:lang w:eastAsia="zh-CN"/>
              </w:rPr>
            </w:pPr>
            <w:r w:rsidRPr="0069551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67755D" w:rsidRPr="005C0CE5" w:rsidRDefault="0067755D" w:rsidP="0067755D">
            <w:pPr>
              <w:pStyle w:val="TAL"/>
              <w:keepNext w:val="0"/>
              <w:keepLines w:val="0"/>
              <w:rPr>
                <w:rFonts w:cs="Arial"/>
                <w:sz w:val="16"/>
                <w:szCs w:val="16"/>
                <w:lang w:eastAsia="zh-CN"/>
              </w:rPr>
            </w:pPr>
            <w:r w:rsidRPr="0069551F">
              <w:rPr>
                <w:sz w:val="16"/>
                <w:szCs w:val="16"/>
                <w:lang w:eastAsia="en-US"/>
              </w:rPr>
              <w:t>UEs Supporting 2-Step RACH</w:t>
            </w:r>
            <w:r w:rsidRPr="0069551F">
              <w:rPr>
                <w:rFonts w:cs="Arial"/>
                <w:sz w:val="16"/>
                <w:szCs w:val="16"/>
                <w:lang w:eastAsia="zh-CN"/>
              </w:rPr>
              <w:t xml:space="preserve"> and Random access SDT</w:t>
            </w:r>
          </w:p>
        </w:tc>
      </w:tr>
      <w:tr w:rsidR="0067755D" w:rsidRPr="003F7263" w14:paraId="1F928033"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67755D" w:rsidRPr="005C0CE5" w:rsidRDefault="0067755D" w:rsidP="0067755D">
            <w:pPr>
              <w:pStyle w:val="TAL"/>
              <w:keepNext w:val="0"/>
              <w:keepLines w:val="0"/>
              <w:rPr>
                <w:sz w:val="16"/>
                <w:szCs w:val="16"/>
              </w:rPr>
            </w:pPr>
            <w:r w:rsidRPr="0069551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67755D" w:rsidRPr="005C0CE5" w:rsidRDefault="0067755D" w:rsidP="0067755D">
            <w:pPr>
              <w:pStyle w:val="TAL"/>
              <w:keepNext w:val="0"/>
              <w:keepLines w:val="0"/>
              <w:rPr>
                <w:sz w:val="16"/>
                <w:szCs w:val="16"/>
                <w:lang w:eastAsia="zh-CN"/>
              </w:rPr>
            </w:pPr>
            <w:r w:rsidRPr="0069551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67755D" w:rsidRPr="005C0CE5" w:rsidRDefault="0067755D" w:rsidP="0067755D">
            <w:pPr>
              <w:pStyle w:val="TAL"/>
              <w:keepNext w:val="0"/>
              <w:keepLines w:val="0"/>
              <w:jc w:val="center"/>
              <w:rPr>
                <w:sz w:val="16"/>
                <w:szCs w:val="16"/>
              </w:rPr>
            </w:pPr>
            <w:r w:rsidRPr="0069551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67755D" w:rsidRDefault="0067755D" w:rsidP="0067755D">
            <w:pPr>
              <w:pStyle w:val="TAL"/>
              <w:keepNext w:val="0"/>
              <w:keepLines w:val="0"/>
              <w:jc w:val="center"/>
              <w:rPr>
                <w:rFonts w:cs="Arial"/>
                <w:sz w:val="16"/>
                <w:szCs w:val="16"/>
                <w:lang w:eastAsia="zh-CN"/>
              </w:rPr>
            </w:pPr>
            <w:r w:rsidRPr="0069551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67755D" w:rsidRPr="005C0CE5" w:rsidRDefault="0067755D" w:rsidP="0067755D">
            <w:pPr>
              <w:pStyle w:val="TAL"/>
              <w:keepNext w:val="0"/>
              <w:keepLines w:val="0"/>
              <w:rPr>
                <w:rFonts w:cs="Arial"/>
                <w:sz w:val="16"/>
                <w:szCs w:val="16"/>
                <w:lang w:eastAsia="zh-CN"/>
              </w:rPr>
            </w:pPr>
            <w:r w:rsidRPr="0069551F">
              <w:rPr>
                <w:rFonts w:cs="Arial"/>
                <w:sz w:val="16"/>
                <w:szCs w:val="16"/>
                <w:lang w:eastAsia="zh-CN"/>
              </w:rPr>
              <w:t>UEs supporting Random Access SDT</w:t>
            </w:r>
          </w:p>
        </w:tc>
      </w:tr>
      <w:tr w:rsidR="0067755D" w:rsidRPr="003F7263" w14:paraId="145B2583"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67755D" w:rsidRPr="00C21875" w:rsidRDefault="0067755D" w:rsidP="0067755D">
            <w:pPr>
              <w:pStyle w:val="TAL"/>
              <w:keepNext w:val="0"/>
              <w:keepLines w:val="0"/>
              <w:rPr>
                <w:sz w:val="16"/>
                <w:szCs w:val="16"/>
              </w:rPr>
            </w:pPr>
            <w:r w:rsidRPr="00C21875">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67755D" w:rsidRPr="00C21875" w:rsidRDefault="0067755D" w:rsidP="0067755D">
            <w:pPr>
              <w:pStyle w:val="TAL"/>
              <w:keepNext w:val="0"/>
              <w:keepLines w:val="0"/>
              <w:rPr>
                <w:sz w:val="16"/>
                <w:szCs w:val="16"/>
                <w:lang w:eastAsia="zh-CN"/>
              </w:rPr>
            </w:pPr>
            <w:r w:rsidRPr="00C21875">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67755D" w:rsidRPr="00C21875" w:rsidRDefault="0067755D" w:rsidP="0067755D">
            <w:pPr>
              <w:pStyle w:val="TAL"/>
              <w:keepNext w:val="0"/>
              <w:keepLines w:val="0"/>
              <w:jc w:val="center"/>
              <w:rPr>
                <w:sz w:val="16"/>
                <w:szCs w:val="16"/>
              </w:rPr>
            </w:pPr>
            <w:r w:rsidRPr="00C2187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67755D" w:rsidRPr="00C21875" w:rsidRDefault="0067755D" w:rsidP="0067755D">
            <w:pPr>
              <w:pStyle w:val="TAL"/>
              <w:keepNext w:val="0"/>
              <w:keepLines w:val="0"/>
              <w:jc w:val="center"/>
              <w:rPr>
                <w:rFonts w:cs="Arial"/>
                <w:sz w:val="16"/>
                <w:szCs w:val="16"/>
                <w:lang w:eastAsia="zh-CN"/>
              </w:rPr>
            </w:pPr>
            <w:r>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570AFB24" w:rsidR="0067755D" w:rsidRPr="00C21875" w:rsidRDefault="0067755D" w:rsidP="0067755D">
            <w:pPr>
              <w:pStyle w:val="TAL"/>
              <w:keepNext w:val="0"/>
              <w:keepLines w:val="0"/>
              <w:rPr>
                <w:rFonts w:cs="Arial"/>
                <w:sz w:val="16"/>
                <w:szCs w:val="16"/>
                <w:lang w:eastAsia="zh-CN"/>
              </w:rPr>
            </w:pPr>
            <w:r w:rsidRPr="00C21875">
              <w:rPr>
                <w:sz w:val="16"/>
                <w:szCs w:val="16"/>
              </w:rPr>
              <w:t>UEs supporting 5GC Core and SDT via Configured Grant Type 1 in RRC_INACTIVE state.</w:t>
            </w:r>
          </w:p>
        </w:tc>
      </w:tr>
      <w:tr w:rsidR="0067755D" w:rsidRPr="003F7263" w14:paraId="39230781"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67755D" w:rsidRPr="003F7263" w:rsidRDefault="0067755D" w:rsidP="0067755D">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67755D" w:rsidRPr="003F7263" w:rsidRDefault="0067755D" w:rsidP="0067755D">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67755D" w:rsidRPr="003F7263" w:rsidRDefault="0067755D" w:rsidP="0067755D">
            <w:pPr>
              <w:pStyle w:val="TAL"/>
              <w:keepNext w:val="0"/>
              <w:keepLines w:val="0"/>
              <w:rPr>
                <w:sz w:val="16"/>
                <w:szCs w:val="16"/>
                <w:lang w:eastAsia="en-US"/>
              </w:rPr>
            </w:pPr>
          </w:p>
        </w:tc>
      </w:tr>
      <w:tr w:rsidR="0067755D" w:rsidRPr="003F7263" w14:paraId="5AD85440"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67755D" w:rsidRPr="003F7263" w:rsidRDefault="0067755D" w:rsidP="0067755D">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67755D" w:rsidRPr="003F7263" w:rsidRDefault="0067755D" w:rsidP="0067755D">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67755D" w:rsidRPr="003F7263" w:rsidRDefault="0067755D" w:rsidP="0067755D">
            <w:pPr>
              <w:pStyle w:val="TAL"/>
              <w:keepNext w:val="0"/>
              <w:keepLines w:val="0"/>
              <w:rPr>
                <w:sz w:val="16"/>
                <w:szCs w:val="16"/>
                <w:lang w:eastAsia="en-US"/>
              </w:rPr>
            </w:pPr>
          </w:p>
        </w:tc>
      </w:tr>
      <w:tr w:rsidR="0067755D" w:rsidRPr="003F7263" w14:paraId="66197BE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67755D" w:rsidRPr="003F7263" w14:paraId="1E722B67"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67755D" w:rsidRPr="003F7263" w14:paraId="2E15676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67755D" w:rsidRPr="003F7263" w14:paraId="3CCE15F1"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67755D" w:rsidRPr="003F7263" w14:paraId="3D11A7D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20410ECD"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7CEB9091"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67755D" w:rsidRPr="003F7263" w:rsidRDefault="0067755D" w:rsidP="0067755D">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67755D" w:rsidRPr="003F7263" w:rsidRDefault="0067755D" w:rsidP="0067755D">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67755D" w:rsidRPr="003F7263" w:rsidRDefault="0067755D" w:rsidP="0067755D">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67755D" w:rsidRPr="003F7263" w:rsidRDefault="0067755D" w:rsidP="0067755D">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67755D" w:rsidRPr="003F7263" w:rsidRDefault="0067755D" w:rsidP="0067755D">
            <w:pPr>
              <w:pStyle w:val="TAL"/>
              <w:keepNext w:val="0"/>
              <w:keepLines w:val="0"/>
              <w:rPr>
                <w:b/>
                <w:sz w:val="16"/>
                <w:szCs w:val="16"/>
                <w:lang w:eastAsia="en-US"/>
              </w:rPr>
            </w:pPr>
          </w:p>
        </w:tc>
      </w:tr>
      <w:tr w:rsidR="0067755D" w:rsidRPr="003F7263" w14:paraId="57301EC2"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67755D" w:rsidRPr="003F7263" w14:paraId="191F36D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67755D" w:rsidRPr="003F7263" w:rsidRDefault="0067755D" w:rsidP="0067755D">
            <w:pPr>
              <w:pStyle w:val="TAL"/>
              <w:jc w:val="center"/>
              <w:rPr>
                <w:sz w:val="16"/>
                <w:szCs w:val="16"/>
                <w:lang w:eastAsia="en-US"/>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67755D" w:rsidRPr="003F7263" w:rsidRDefault="0067755D" w:rsidP="0067755D">
            <w:pPr>
              <w:pStyle w:val="TAL"/>
              <w:keepNext w:val="0"/>
              <w:keepLines w:val="0"/>
              <w:rPr>
                <w:sz w:val="16"/>
                <w:szCs w:val="16"/>
                <w:lang w:eastAsia="en-US"/>
              </w:rPr>
            </w:pPr>
            <w:r w:rsidRPr="003F7263">
              <w:rPr>
                <w:sz w:val="16"/>
                <w:szCs w:val="16"/>
                <w:lang w:eastAsia="en-US"/>
              </w:rPr>
              <w:t xml:space="preserve">UEs supporting 5GS </w:t>
            </w:r>
            <w:r w:rsidRPr="009509AE">
              <w:rPr>
                <w:sz w:val="16"/>
                <w:szCs w:val="16"/>
                <w:lang w:eastAsia="en-US"/>
              </w:rPr>
              <w:t>and RLC AM with 18-bit length of RLC sequence number</w:t>
            </w:r>
          </w:p>
        </w:tc>
      </w:tr>
      <w:tr w:rsidR="0067755D" w:rsidRPr="003F7263" w14:paraId="677475C2"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67755D" w:rsidRPr="003F7263" w14:paraId="749FEFD1"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lastRenderedPageBreak/>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67755D" w:rsidRPr="003F7263" w:rsidRDefault="0067755D" w:rsidP="0067755D">
            <w:pPr>
              <w:pStyle w:val="TAL"/>
              <w:jc w:val="center"/>
              <w:rPr>
                <w:sz w:val="16"/>
                <w:szCs w:val="16"/>
                <w:lang w:eastAsia="en-US"/>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5C27DE0F"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w:t>
            </w:r>
            <w:r w:rsidRPr="009509AE">
              <w:rPr>
                <w:sz w:val="16"/>
                <w:szCs w:val="16"/>
                <w:lang w:eastAsia="en-US"/>
              </w:rPr>
              <w:t>and RLC AM with 18-bit length of RLC sequence number</w:t>
            </w:r>
          </w:p>
        </w:tc>
      </w:tr>
      <w:tr w:rsidR="0067755D" w:rsidRPr="003F7263" w14:paraId="5DB421D0"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67755D" w:rsidRPr="003F7263" w:rsidRDefault="0067755D" w:rsidP="0067755D">
            <w:pPr>
              <w:pStyle w:val="TAL"/>
              <w:jc w:val="center"/>
              <w:rPr>
                <w:sz w:val="16"/>
                <w:szCs w:val="16"/>
                <w:lang w:eastAsia="en-US"/>
              </w:rPr>
            </w:pPr>
            <w:r w:rsidRPr="003F7263">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67755D" w:rsidRPr="003F7263" w:rsidRDefault="0067755D" w:rsidP="0067755D">
            <w:pPr>
              <w:pStyle w:val="TAL"/>
              <w:keepNext w:val="0"/>
              <w:keepLines w:val="0"/>
              <w:rPr>
                <w:sz w:val="16"/>
                <w:szCs w:val="16"/>
                <w:lang w:eastAsia="en-US"/>
              </w:rPr>
            </w:pPr>
            <w:r w:rsidRPr="003F7263">
              <w:rPr>
                <w:sz w:val="16"/>
                <w:szCs w:val="16"/>
              </w:rPr>
              <w:t>UEs supporting 5GS and RLC AM with 12-bit length of RLC sequence number</w:t>
            </w:r>
          </w:p>
        </w:tc>
      </w:tr>
      <w:tr w:rsidR="0067755D" w:rsidRPr="003F7263" w14:paraId="27801456"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67755D" w:rsidRPr="003F7263" w:rsidRDefault="0067755D" w:rsidP="0067755D">
            <w:pPr>
              <w:pStyle w:val="TAL"/>
              <w:jc w:val="center"/>
              <w:rPr>
                <w:sz w:val="16"/>
                <w:szCs w:val="16"/>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67755D" w:rsidRPr="003F7263" w:rsidRDefault="0067755D" w:rsidP="0067755D">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67755D" w:rsidRPr="003F7263" w14:paraId="08BC1271"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749D987"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733935D4"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231FD322"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67755D" w:rsidRPr="003F7263" w:rsidDel="00865AEC"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0A006F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DED3FFE"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6F9B0BB"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67755D" w:rsidRPr="003F7263" w:rsidRDefault="0067755D" w:rsidP="0067755D">
            <w:pPr>
              <w:pStyle w:val="TAL"/>
              <w:keepNext w:val="0"/>
              <w:keepLines w:val="0"/>
              <w:rPr>
                <w:b/>
                <w:bCs/>
                <w:sz w:val="16"/>
                <w:szCs w:val="16"/>
                <w:lang w:eastAsia="en-US"/>
              </w:rPr>
            </w:pPr>
          </w:p>
        </w:tc>
      </w:tr>
      <w:tr w:rsidR="0067755D" w:rsidRPr="003F7263" w14:paraId="2117955E"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67755D" w:rsidRPr="003F7263" w:rsidRDefault="0067755D" w:rsidP="0067755D">
            <w:pPr>
              <w:pStyle w:val="TAL"/>
              <w:keepNext w:val="0"/>
              <w:keepLines w:val="0"/>
              <w:rPr>
                <w:b/>
                <w:bCs/>
                <w:sz w:val="16"/>
                <w:szCs w:val="16"/>
                <w:lang w:eastAsia="en-US"/>
              </w:rPr>
            </w:pPr>
          </w:p>
        </w:tc>
      </w:tr>
      <w:tr w:rsidR="0067755D" w:rsidRPr="003F7263" w14:paraId="6B80F75F"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67755D" w:rsidRPr="003F7263" w:rsidRDefault="0067755D" w:rsidP="0067755D">
            <w:pPr>
              <w:pStyle w:val="TAL"/>
              <w:jc w:val="center"/>
              <w:rPr>
                <w:bCs/>
                <w:sz w:val="16"/>
                <w:szCs w:val="16"/>
                <w:lang w:eastAsia="en-US"/>
              </w:rPr>
            </w:pPr>
            <w:r w:rsidRPr="003F7263">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67755D" w:rsidRPr="003F7263" w14:paraId="43C7B6E6"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67755D" w:rsidRPr="003F7263" w:rsidRDefault="0067755D" w:rsidP="0067755D">
            <w:pPr>
              <w:pStyle w:val="TAL"/>
              <w:jc w:val="center"/>
              <w:rPr>
                <w:bCs/>
                <w:sz w:val="16"/>
                <w:szCs w:val="16"/>
                <w:lang w:eastAsia="en-US"/>
              </w:rPr>
            </w:pPr>
            <w:r w:rsidRPr="009509AE">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w:t>
            </w:r>
            <w:r w:rsidRPr="009509AE">
              <w:t xml:space="preserve"> </w:t>
            </w:r>
            <w:r w:rsidRPr="009509AE">
              <w:rPr>
                <w:sz w:val="16"/>
                <w:szCs w:val="16"/>
                <w:lang w:eastAsia="en-US"/>
              </w:rPr>
              <w:t>and 18-bit length of PDCP sequence number</w:t>
            </w:r>
          </w:p>
        </w:tc>
      </w:tr>
      <w:tr w:rsidR="0067755D" w:rsidRPr="003F7263" w14:paraId="12AA2104"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67755D" w:rsidRPr="003F7263" w:rsidRDefault="0067755D" w:rsidP="0067755D">
            <w:pPr>
              <w:pStyle w:val="TAL"/>
              <w:keepNext w:val="0"/>
              <w:keepLines w:val="0"/>
              <w:rPr>
                <w:b/>
                <w:bCs/>
                <w:sz w:val="16"/>
                <w:szCs w:val="16"/>
                <w:lang w:eastAsia="en-US"/>
              </w:rPr>
            </w:pPr>
          </w:p>
        </w:tc>
      </w:tr>
      <w:tr w:rsidR="0067755D" w:rsidRPr="003F7263" w14:paraId="51DA2B8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67755D" w:rsidRPr="003F7263" w:rsidRDefault="0067755D" w:rsidP="0067755D">
            <w:pPr>
              <w:pStyle w:val="TAL"/>
              <w:jc w:val="center"/>
              <w:rPr>
                <w:bCs/>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w:t>
            </w:r>
          </w:p>
        </w:tc>
      </w:tr>
      <w:tr w:rsidR="0067755D" w:rsidRPr="003F7263" w14:paraId="6EDDA048"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67755D" w:rsidRPr="003F7263" w:rsidRDefault="0067755D" w:rsidP="0067755D">
            <w:pPr>
              <w:pStyle w:val="TAL"/>
              <w:jc w:val="center"/>
              <w:rPr>
                <w:bCs/>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w:t>
            </w:r>
          </w:p>
        </w:tc>
      </w:tr>
      <w:tr w:rsidR="0067755D" w:rsidRPr="003F7263" w14:paraId="54593616"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67755D" w:rsidRPr="003F7263" w:rsidRDefault="0067755D" w:rsidP="0067755D">
            <w:pPr>
              <w:pStyle w:val="TAL"/>
              <w:jc w:val="center"/>
              <w:rPr>
                <w:bCs/>
                <w:sz w:val="16"/>
                <w:szCs w:val="16"/>
                <w:lang w:eastAsia="en-US"/>
              </w:rPr>
            </w:pPr>
            <w:r w:rsidRPr="003F7263">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 and ZUC algorithm</w:t>
            </w:r>
          </w:p>
        </w:tc>
      </w:tr>
      <w:tr w:rsidR="0067755D" w:rsidRPr="003F7263" w14:paraId="07DD29C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67755D" w:rsidRPr="003F7263" w:rsidRDefault="0067755D" w:rsidP="0067755D">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67755D" w:rsidRPr="003F7263" w:rsidRDefault="0067755D" w:rsidP="0067755D">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67755D" w:rsidRPr="003F7263" w:rsidRDefault="0067755D" w:rsidP="0067755D">
            <w:pPr>
              <w:pStyle w:val="TAL"/>
              <w:keepNext w:val="0"/>
              <w:keepLines w:val="0"/>
              <w:rPr>
                <w:b/>
                <w:sz w:val="16"/>
                <w:szCs w:val="16"/>
                <w:lang w:eastAsia="en-US"/>
              </w:rPr>
            </w:pPr>
          </w:p>
        </w:tc>
      </w:tr>
      <w:tr w:rsidR="0067755D" w:rsidRPr="003F7263" w14:paraId="2D2BA2D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E832650"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05E6171"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67755D" w:rsidRPr="003F7263" w:rsidRDefault="0067755D" w:rsidP="0067755D">
            <w:pPr>
              <w:pStyle w:val="TAL"/>
              <w:jc w:val="center"/>
              <w:rPr>
                <w:sz w:val="16"/>
                <w:szCs w:val="16"/>
                <w:lang w:eastAsia="en-US"/>
              </w:rPr>
            </w:pPr>
            <w:r w:rsidRPr="003F7263">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ZUC algorithm</w:t>
            </w:r>
          </w:p>
        </w:tc>
      </w:tr>
      <w:tr w:rsidR="0067755D" w:rsidRPr="003F7263" w14:paraId="3EBB596F"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67755D" w:rsidRPr="003F7263" w:rsidRDefault="0067755D" w:rsidP="0067755D">
            <w:pPr>
              <w:pStyle w:val="TAL"/>
              <w:keepNext w:val="0"/>
              <w:keepLines w:val="0"/>
              <w:rPr>
                <w:b/>
                <w:bCs/>
                <w:sz w:val="16"/>
                <w:szCs w:val="16"/>
                <w:lang w:eastAsia="en-US"/>
              </w:rPr>
            </w:pPr>
          </w:p>
        </w:tc>
      </w:tr>
      <w:tr w:rsidR="0067755D" w:rsidRPr="003F7263" w14:paraId="5D776B6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9707BE8"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51B4E233"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67755D" w:rsidRPr="003F7263" w:rsidRDefault="0067755D" w:rsidP="0067755D">
            <w:pPr>
              <w:pStyle w:val="TAL"/>
              <w:keepNext w:val="0"/>
              <w:keepLines w:val="0"/>
              <w:rPr>
                <w:rFonts w:eastAsia="SimSun"/>
                <w:sz w:val="16"/>
                <w:szCs w:val="16"/>
                <w:lang w:eastAsia="zh-CN"/>
              </w:rPr>
            </w:pPr>
            <w:r w:rsidRPr="003F7263">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67755D" w:rsidRPr="003F7263" w:rsidRDefault="0067755D" w:rsidP="0067755D">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67755D" w:rsidRPr="003F7263" w:rsidRDefault="0067755D" w:rsidP="0067755D">
            <w:pPr>
              <w:pStyle w:val="TAL"/>
              <w:keepNext w:val="0"/>
              <w:keepLines w:val="0"/>
              <w:jc w:val="center"/>
              <w:rPr>
                <w:sz w:val="16"/>
                <w:szCs w:val="16"/>
                <w:lang w:eastAsia="en-US"/>
              </w:rPr>
            </w:pPr>
            <w:r w:rsidRPr="003F7263">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67755D" w:rsidRPr="003F7263" w:rsidRDefault="0067755D" w:rsidP="0067755D">
            <w:pPr>
              <w:pStyle w:val="TAL"/>
              <w:keepNext w:val="0"/>
              <w:keepLines w:val="0"/>
              <w:rPr>
                <w:sz w:val="16"/>
                <w:szCs w:val="16"/>
                <w:lang w:eastAsia="en-US"/>
              </w:rPr>
            </w:pPr>
            <w:r w:rsidRPr="003F7263">
              <w:rPr>
                <w:rFonts w:cs="Arial"/>
                <w:sz w:val="16"/>
                <w:szCs w:val="16"/>
              </w:rPr>
              <w:t>UEs supporting 5G Core and intra-frequency DAPS handover</w:t>
            </w:r>
          </w:p>
        </w:tc>
      </w:tr>
      <w:tr w:rsidR="0067755D" w:rsidRPr="003F7263" w14:paraId="5EF630F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67755D" w:rsidRPr="003F7263" w:rsidRDefault="0067755D" w:rsidP="0067755D">
            <w:pPr>
              <w:pStyle w:val="TAL"/>
              <w:keepNext w:val="0"/>
              <w:keepLines w:val="0"/>
              <w:rPr>
                <w:sz w:val="16"/>
                <w:szCs w:val="16"/>
                <w:lang w:eastAsia="zh-CN"/>
              </w:rPr>
            </w:pPr>
            <w:r w:rsidRPr="003F7263">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67755D" w:rsidRPr="003F7263" w:rsidRDefault="0067755D" w:rsidP="0067755D">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67755D" w:rsidRPr="003F7263" w:rsidRDefault="0067755D" w:rsidP="0067755D">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67755D" w:rsidRPr="003F7263" w:rsidRDefault="0067755D" w:rsidP="0067755D">
            <w:pPr>
              <w:pStyle w:val="TAL"/>
              <w:keepNext w:val="0"/>
              <w:keepLines w:val="0"/>
              <w:jc w:val="center"/>
              <w:rPr>
                <w:rFonts w:cs="Arial"/>
                <w:sz w:val="16"/>
                <w:szCs w:val="16"/>
              </w:rPr>
            </w:pPr>
            <w:r w:rsidRPr="003F7263">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67755D" w:rsidRPr="003F7263" w:rsidRDefault="0067755D" w:rsidP="0067755D">
            <w:pPr>
              <w:pStyle w:val="TAL"/>
              <w:keepNext w:val="0"/>
              <w:keepLines w:val="0"/>
              <w:rPr>
                <w:rFonts w:cs="Arial"/>
                <w:sz w:val="16"/>
                <w:szCs w:val="16"/>
              </w:rPr>
            </w:pPr>
            <w:r w:rsidRPr="003F7263">
              <w:rPr>
                <w:rFonts w:cs="Arial"/>
                <w:sz w:val="16"/>
                <w:szCs w:val="16"/>
              </w:rPr>
              <w:t>UEs supporting 5G Core and inter-frequency DAPS handover</w:t>
            </w:r>
          </w:p>
        </w:tc>
      </w:tr>
      <w:tr w:rsidR="0067755D" w:rsidRPr="003F7263" w14:paraId="284CC72A"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67755D" w:rsidRPr="003F7263" w:rsidRDefault="0067755D" w:rsidP="0067755D">
            <w:pPr>
              <w:pStyle w:val="TAL"/>
              <w:keepNext w:val="0"/>
              <w:keepLines w:val="0"/>
              <w:rPr>
                <w:b/>
                <w:bCs/>
                <w:sz w:val="16"/>
                <w:szCs w:val="16"/>
                <w:lang w:eastAsia="en-US"/>
              </w:rPr>
            </w:pPr>
          </w:p>
        </w:tc>
      </w:tr>
      <w:tr w:rsidR="0067755D" w:rsidRPr="003F7263" w14:paraId="36893C32"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6F735E2C" w14:textId="77777777" w:rsidTr="0098117D">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49D70894"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5970FB5E"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E682AAD"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67755D" w:rsidRPr="003F7263" w14:paraId="618C1FBE" w14:textId="77777777" w:rsidTr="0098117D">
        <w:trPr>
          <w:jc w:val="center"/>
        </w:trPr>
        <w:tc>
          <w:tcPr>
            <w:tcW w:w="1089" w:type="dxa"/>
            <w:vMerge/>
            <w:tcBorders>
              <w:left w:val="single" w:sz="4" w:space="0" w:color="auto"/>
              <w:bottom w:val="nil"/>
              <w:right w:val="single" w:sz="4" w:space="0" w:color="auto"/>
            </w:tcBorders>
            <w:shd w:val="clear" w:color="auto" w:fill="auto"/>
            <w:vAlign w:val="center"/>
          </w:tcPr>
          <w:p w14:paraId="37F0A3D0" w14:textId="77777777" w:rsidR="0067755D" w:rsidRPr="003F7263" w:rsidRDefault="0067755D" w:rsidP="0067755D">
            <w:pPr>
              <w:pStyle w:val="TAL"/>
              <w:keepNext w:val="0"/>
              <w:keepLines w:val="0"/>
              <w:rPr>
                <w:rFonts w:eastAsia="SimSun"/>
                <w:sz w:val="16"/>
                <w:szCs w:val="16"/>
                <w:lang w:eastAsia="zh-CN"/>
              </w:rPr>
            </w:pPr>
          </w:p>
        </w:tc>
        <w:tc>
          <w:tcPr>
            <w:tcW w:w="3505" w:type="dxa"/>
            <w:vMerge/>
            <w:tcBorders>
              <w:left w:val="single" w:sz="4" w:space="0" w:color="auto"/>
              <w:bottom w:val="nil"/>
              <w:right w:val="single" w:sz="4" w:space="0" w:color="auto"/>
            </w:tcBorders>
            <w:shd w:val="clear" w:color="auto" w:fill="auto"/>
            <w:vAlign w:val="center"/>
          </w:tcPr>
          <w:p w14:paraId="25C936B5" w14:textId="77777777" w:rsidR="0067755D" w:rsidRPr="003F7263" w:rsidRDefault="0067755D" w:rsidP="0067755D">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334496EB" w14:textId="77777777" w:rsidR="0067755D" w:rsidRPr="003F7263" w:rsidRDefault="0067755D" w:rsidP="0067755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67755D" w:rsidRPr="003F7263" w:rsidRDefault="0067755D" w:rsidP="0067755D">
            <w:pPr>
              <w:pStyle w:val="TAL"/>
              <w:keepNext w:val="0"/>
              <w:keepLines w:val="0"/>
              <w:jc w:val="center"/>
              <w:rPr>
                <w:sz w:val="16"/>
                <w:szCs w:val="16"/>
                <w:lang w:eastAsia="en-US"/>
              </w:rPr>
            </w:pPr>
            <w:r w:rsidRPr="003F7263">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67755D" w:rsidRPr="003F7263" w:rsidRDefault="0067755D" w:rsidP="0067755D">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67755D" w:rsidRPr="003F7263" w14:paraId="3620FF31" w14:textId="77777777" w:rsidTr="0098117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B1E19BD" w14:textId="77777777" w:rsidR="0067755D" w:rsidRPr="003F7263" w:rsidRDefault="0067755D" w:rsidP="0067755D">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67755D" w:rsidRPr="003F7263" w:rsidRDefault="0067755D" w:rsidP="0067755D">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67755D" w:rsidRPr="003F7263" w:rsidRDefault="0067755D" w:rsidP="0067755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67755D" w:rsidRPr="00B46C9E" w:rsidRDefault="0067755D" w:rsidP="0067755D">
            <w:pPr>
              <w:pStyle w:val="TAL"/>
              <w:keepNext w:val="0"/>
              <w:keepLines w:val="0"/>
              <w:jc w:val="center"/>
              <w:rPr>
                <w:sz w:val="16"/>
                <w:szCs w:val="16"/>
                <w:lang w:val="en-US"/>
              </w:rPr>
            </w:pPr>
            <w:r>
              <w:rPr>
                <w:sz w:val="16"/>
                <w:szCs w:val="16"/>
                <w:lang w:val="en-US"/>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67755D" w:rsidRPr="00B46C9E" w:rsidRDefault="0067755D" w:rsidP="0067755D">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67755D" w:rsidRPr="003F7263" w14:paraId="03D2AC87" w14:textId="77777777" w:rsidTr="0098117D">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57AAA78B"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48EA7270" w14:textId="77777777" w:rsidR="0067755D" w:rsidRPr="003F7263" w:rsidRDefault="0067755D" w:rsidP="0067755D">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534FE97"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67755D" w:rsidRPr="003F7263" w:rsidRDefault="0067755D" w:rsidP="0067755D">
            <w:pPr>
              <w:pStyle w:val="TAL"/>
              <w:keepNext w:val="0"/>
              <w:keepLines w:val="0"/>
              <w:jc w:val="center"/>
              <w:rPr>
                <w:sz w:val="16"/>
                <w:szCs w:val="16"/>
                <w:lang w:eastAsia="en-US"/>
              </w:rPr>
            </w:pPr>
            <w:r w:rsidRPr="003F7263">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67755D" w:rsidRPr="003F7263" w14:paraId="08D00A2C" w14:textId="77777777" w:rsidTr="0098117D">
        <w:trPr>
          <w:jc w:val="center"/>
        </w:trPr>
        <w:tc>
          <w:tcPr>
            <w:tcW w:w="1089" w:type="dxa"/>
            <w:vMerge/>
            <w:tcBorders>
              <w:left w:val="single" w:sz="4" w:space="0" w:color="auto"/>
              <w:bottom w:val="single" w:sz="4" w:space="0" w:color="auto"/>
              <w:right w:val="single" w:sz="4" w:space="0" w:color="auto"/>
            </w:tcBorders>
            <w:shd w:val="clear" w:color="auto" w:fill="auto"/>
            <w:vAlign w:val="center"/>
          </w:tcPr>
          <w:p w14:paraId="44315F48" w14:textId="77777777" w:rsidR="0067755D" w:rsidRPr="003F7263" w:rsidRDefault="0067755D" w:rsidP="0067755D">
            <w:pPr>
              <w:pStyle w:val="TAL"/>
              <w:keepNext w:val="0"/>
              <w:keepLines w:val="0"/>
              <w:rPr>
                <w:rFonts w:eastAsia="SimSun"/>
                <w:sz w:val="16"/>
                <w:szCs w:val="16"/>
                <w:lang w:eastAsia="zh-CN"/>
              </w:rPr>
            </w:pPr>
          </w:p>
        </w:tc>
        <w:tc>
          <w:tcPr>
            <w:tcW w:w="3505" w:type="dxa"/>
            <w:vMerge/>
            <w:tcBorders>
              <w:left w:val="single" w:sz="4" w:space="0" w:color="auto"/>
              <w:bottom w:val="single" w:sz="4" w:space="0" w:color="auto"/>
              <w:right w:val="single" w:sz="4" w:space="0" w:color="auto"/>
            </w:tcBorders>
            <w:shd w:val="clear" w:color="auto" w:fill="auto"/>
            <w:vAlign w:val="center"/>
          </w:tcPr>
          <w:p w14:paraId="35211563" w14:textId="77777777" w:rsidR="0067755D" w:rsidRPr="003F7263" w:rsidRDefault="0067755D" w:rsidP="0067755D">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13E54B3" w14:textId="77777777" w:rsidR="0067755D" w:rsidRPr="003F7263" w:rsidRDefault="0067755D" w:rsidP="0067755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67755D" w:rsidRPr="003F7263" w:rsidRDefault="0067755D" w:rsidP="0067755D">
            <w:pPr>
              <w:pStyle w:val="TAL"/>
              <w:keepNext w:val="0"/>
              <w:keepLines w:val="0"/>
              <w:jc w:val="center"/>
              <w:rPr>
                <w:sz w:val="16"/>
                <w:szCs w:val="16"/>
              </w:rPr>
            </w:pPr>
            <w:r w:rsidRPr="003F7263">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67755D" w:rsidRPr="003F7263" w:rsidRDefault="0067755D" w:rsidP="0067755D">
            <w:pPr>
              <w:pStyle w:val="TAL"/>
              <w:keepNext w:val="0"/>
              <w:keepLines w:val="0"/>
              <w:rPr>
                <w:sz w:val="16"/>
                <w:szCs w:val="16"/>
                <w:lang w:eastAsia="en-US"/>
              </w:rPr>
            </w:pPr>
            <w:r w:rsidRPr="003F7263">
              <w:rPr>
                <w:sz w:val="16"/>
                <w:szCs w:val="16"/>
              </w:rPr>
              <w:t>UEs supporting NR-DC</w:t>
            </w:r>
          </w:p>
        </w:tc>
      </w:tr>
      <w:tr w:rsidR="0067755D" w:rsidRPr="003F7263" w14:paraId="1385A1FC"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5F0AA88F" w14:textId="77777777" w:rsidTr="0098117D">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08A40DA7" w14:textId="77777777" w:rsidR="0067755D" w:rsidRPr="003F7263" w:rsidRDefault="0067755D" w:rsidP="0067755D">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18AC6FA0" w14:textId="77777777" w:rsidR="0067755D" w:rsidRPr="003F7263" w:rsidRDefault="0067755D" w:rsidP="0067755D">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2A430A31" w14:textId="77777777" w:rsidR="0067755D" w:rsidRPr="003F7263" w:rsidRDefault="0067755D" w:rsidP="0067755D">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67755D" w:rsidRPr="003F7263" w:rsidRDefault="0067755D" w:rsidP="0067755D">
            <w:pPr>
              <w:pStyle w:val="TAL"/>
              <w:keepNext w:val="0"/>
              <w:keepLines w:val="0"/>
              <w:jc w:val="center"/>
              <w:rPr>
                <w:rFonts w:cs="Arial"/>
                <w:sz w:val="16"/>
                <w:szCs w:val="16"/>
              </w:rPr>
            </w:pPr>
            <w:r w:rsidRPr="003F7263">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67755D" w:rsidRPr="003F7263" w:rsidRDefault="0067755D" w:rsidP="0067755D">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67755D" w:rsidRPr="003F7263" w14:paraId="4B354CCC" w14:textId="77777777" w:rsidTr="0098117D">
        <w:trPr>
          <w:jc w:val="center"/>
        </w:trPr>
        <w:tc>
          <w:tcPr>
            <w:tcW w:w="1089" w:type="dxa"/>
            <w:vMerge/>
            <w:tcBorders>
              <w:left w:val="single" w:sz="4" w:space="0" w:color="auto"/>
              <w:bottom w:val="single" w:sz="4" w:space="0" w:color="auto"/>
              <w:right w:val="single" w:sz="4" w:space="0" w:color="auto"/>
            </w:tcBorders>
            <w:shd w:val="clear" w:color="auto" w:fill="auto"/>
            <w:vAlign w:val="center"/>
          </w:tcPr>
          <w:p w14:paraId="36F171A8" w14:textId="77777777" w:rsidR="0067755D" w:rsidRPr="003F7263" w:rsidRDefault="0067755D" w:rsidP="0067755D">
            <w:pPr>
              <w:pStyle w:val="TAL"/>
              <w:keepNext w:val="0"/>
              <w:keepLines w:val="0"/>
              <w:rPr>
                <w:rFonts w:eastAsia="SimSun" w:cs="Arial"/>
                <w:sz w:val="16"/>
                <w:szCs w:val="16"/>
                <w:lang w:eastAsia="zh-CN"/>
              </w:rPr>
            </w:pPr>
          </w:p>
        </w:tc>
        <w:tc>
          <w:tcPr>
            <w:tcW w:w="3505" w:type="dxa"/>
            <w:vMerge/>
            <w:tcBorders>
              <w:left w:val="single" w:sz="4" w:space="0" w:color="auto"/>
              <w:bottom w:val="single" w:sz="4" w:space="0" w:color="auto"/>
              <w:right w:val="single" w:sz="4" w:space="0" w:color="auto"/>
            </w:tcBorders>
            <w:shd w:val="clear" w:color="auto" w:fill="auto"/>
            <w:vAlign w:val="center"/>
          </w:tcPr>
          <w:p w14:paraId="67A20F99" w14:textId="77777777" w:rsidR="0067755D" w:rsidRPr="003F7263" w:rsidRDefault="0067755D" w:rsidP="0067755D">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F3D4B0E" w14:textId="77777777" w:rsidR="0067755D" w:rsidRPr="003F7263" w:rsidRDefault="0067755D" w:rsidP="0067755D">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67755D" w:rsidRPr="003F7263" w:rsidRDefault="0067755D" w:rsidP="0067755D">
            <w:pPr>
              <w:pStyle w:val="TAL"/>
              <w:keepNext w:val="0"/>
              <w:keepLines w:val="0"/>
              <w:jc w:val="center"/>
              <w:rPr>
                <w:rFonts w:cs="Arial"/>
                <w:sz w:val="16"/>
                <w:szCs w:val="16"/>
              </w:rPr>
            </w:pPr>
            <w:r w:rsidRPr="003F7263">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67755D" w:rsidRPr="003F7263" w:rsidRDefault="0067755D" w:rsidP="0067755D">
            <w:pPr>
              <w:pStyle w:val="TAL"/>
              <w:keepNext w:val="0"/>
              <w:keepLines w:val="0"/>
              <w:rPr>
                <w:rFonts w:cs="Arial"/>
                <w:sz w:val="16"/>
                <w:szCs w:val="16"/>
              </w:rPr>
            </w:pPr>
            <w:r w:rsidRPr="003F7263">
              <w:rPr>
                <w:rFonts w:cs="Arial"/>
                <w:sz w:val="16"/>
                <w:szCs w:val="16"/>
              </w:rPr>
              <w:t>UEs supporting NR-DC and PDCP duplication over split DRB</w:t>
            </w:r>
          </w:p>
        </w:tc>
      </w:tr>
      <w:tr w:rsidR="0067755D" w:rsidRPr="003F7263" w14:paraId="2D080D1B"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6D018A8" w14:textId="4F747764" w:rsidR="0067755D" w:rsidRPr="003F7263" w:rsidRDefault="0067755D" w:rsidP="0067755D">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67755D" w:rsidRPr="003F7263" w:rsidRDefault="0067755D" w:rsidP="0067755D">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67755D" w:rsidRPr="003F7263" w:rsidRDefault="0067755D" w:rsidP="0067755D">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67755D" w:rsidRPr="003F7263" w:rsidRDefault="0067755D" w:rsidP="0067755D">
            <w:pPr>
              <w:pStyle w:val="TAL"/>
              <w:keepNext w:val="0"/>
              <w:keepLines w:val="0"/>
              <w:jc w:val="center"/>
              <w:rPr>
                <w:rFonts w:cs="Arial"/>
                <w:sz w:val="16"/>
                <w:szCs w:val="16"/>
              </w:rPr>
            </w:pPr>
            <w:r w:rsidRPr="003F7263">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67755D" w:rsidRPr="003F7263" w:rsidRDefault="0067755D" w:rsidP="0067755D">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67755D" w:rsidRPr="003F7263" w14:paraId="298B90C9"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5E51F28" w14:textId="0963E79A"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67755D" w:rsidRPr="003F7263" w:rsidRDefault="0067755D" w:rsidP="0067755D">
            <w:pPr>
              <w:pStyle w:val="TAL"/>
              <w:keepNext w:val="0"/>
              <w:keepLines w:val="0"/>
            </w:pPr>
            <w:r w:rsidRPr="003F7263">
              <w:rPr>
                <w:rFonts w:cs="Arial"/>
                <w:sz w:val="16"/>
                <w:szCs w:val="16"/>
                <w:lang w:eastAsia="zh-CN"/>
              </w:rPr>
              <w:t xml:space="preserve">PDCP Duplication / 3 RLC entities / Intra-band </w:t>
            </w:r>
            <w:r w:rsidRPr="003F7263">
              <w:rPr>
                <w:rFonts w:cs="Arial"/>
                <w:sz w:val="16"/>
                <w:szCs w:val="16"/>
                <w:lang w:eastAsia="zh-CN"/>
              </w:rPr>
              <w:lastRenderedPageBreak/>
              <w:t>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67755D" w:rsidRPr="003F7263" w:rsidRDefault="0067755D" w:rsidP="0067755D">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67755D" w:rsidRPr="003F7263" w:rsidRDefault="0067755D" w:rsidP="0067755D">
            <w:pPr>
              <w:pStyle w:val="TAL"/>
              <w:keepNext w:val="0"/>
              <w:keepLines w:val="0"/>
              <w:jc w:val="center"/>
              <w:rPr>
                <w:rFonts w:cs="Arial"/>
                <w:sz w:val="16"/>
                <w:szCs w:val="16"/>
              </w:rPr>
            </w:pPr>
            <w:r w:rsidRPr="003F7263">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67755D" w:rsidRPr="003F7263" w:rsidRDefault="0067755D" w:rsidP="0067755D">
            <w:pPr>
              <w:pStyle w:val="TAL"/>
              <w:keepNext w:val="0"/>
              <w:keepLines w:val="0"/>
              <w:rPr>
                <w:rFonts w:cs="Arial"/>
                <w:sz w:val="16"/>
                <w:szCs w:val="16"/>
              </w:rPr>
            </w:pPr>
            <w:r w:rsidRPr="003F7263">
              <w:rPr>
                <w:rFonts w:cs="Arial"/>
                <w:sz w:val="16"/>
                <w:szCs w:val="16"/>
                <w:lang w:eastAsia="zh-CN"/>
              </w:rPr>
              <w:t>UEs supporting 5GC and Intra-band non-</w:t>
            </w:r>
            <w:r w:rsidRPr="003F7263">
              <w:rPr>
                <w:rFonts w:cs="Arial"/>
                <w:sz w:val="16"/>
                <w:szCs w:val="16"/>
                <w:lang w:eastAsia="zh-CN"/>
              </w:rPr>
              <w:lastRenderedPageBreak/>
              <w:t>contiguous CA and DL and UL NR CA with 3 carriers and PDCP duplication with more than two RLC entities</w:t>
            </w:r>
          </w:p>
        </w:tc>
      </w:tr>
      <w:tr w:rsidR="0067755D" w:rsidRPr="003F7263" w14:paraId="162B1BE1"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8EBA16C"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67755D" w:rsidRPr="007035FE" w:rsidRDefault="0067755D" w:rsidP="0067755D">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67755D" w:rsidRPr="003F7263" w:rsidRDefault="0067755D" w:rsidP="0067755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67755D" w:rsidRPr="003F7263" w:rsidRDefault="0067755D" w:rsidP="0067755D">
            <w:pPr>
              <w:pStyle w:val="TAL"/>
              <w:keepNext w:val="0"/>
              <w:keepLines w:val="0"/>
              <w:jc w:val="center"/>
              <w:rPr>
                <w:rFonts w:cs="Arial"/>
                <w:sz w:val="16"/>
                <w:szCs w:val="16"/>
                <w:lang w:eastAsia="zh-CN"/>
              </w:rPr>
            </w:pPr>
            <w:r w:rsidRPr="003F7263">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67755D" w:rsidRPr="003F7263" w14:paraId="106D9686" w14:textId="77777777" w:rsidTr="0098117D">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47E11D37" w14:textId="1E37A270" w:rsidR="0067755D" w:rsidRPr="003F7263" w:rsidRDefault="0067755D" w:rsidP="0067755D">
            <w:pPr>
              <w:pStyle w:val="TAL"/>
              <w:keepNext w:val="0"/>
              <w:keepLines w:val="0"/>
              <w:rPr>
                <w:rFonts w:cs="Arial"/>
                <w:sz w:val="16"/>
                <w:szCs w:val="16"/>
                <w:lang w:eastAsia="zh-CN"/>
              </w:rPr>
            </w:pPr>
            <w:r>
              <w:rPr>
                <w:b/>
                <w:bCs/>
                <w:sz w:val="16"/>
                <w:szCs w:val="16"/>
                <w:lang w:eastAsia="en-US"/>
              </w:rPr>
              <w:t>7.1.3.</w:t>
            </w:r>
            <w:r>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67755D" w:rsidRPr="003F7263" w:rsidRDefault="0067755D" w:rsidP="0067755D">
            <w:pPr>
              <w:pStyle w:val="TAL"/>
              <w:keepNext w:val="0"/>
              <w:keepLines w:val="0"/>
            </w:pPr>
            <w:r>
              <w:rPr>
                <w:b/>
                <w:bCs/>
                <w:sz w:val="16"/>
                <w:szCs w:val="16"/>
                <w:lang w:eastAsia="en-US"/>
              </w:rPr>
              <w:t xml:space="preserve">PDCP </w:t>
            </w:r>
            <w:r>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67755D" w:rsidRPr="003F7263" w:rsidRDefault="0067755D" w:rsidP="0067755D">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67755D" w:rsidRPr="003F7263" w:rsidRDefault="0067755D" w:rsidP="0067755D">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67755D" w:rsidRPr="003F7263" w:rsidRDefault="0067755D" w:rsidP="0067755D">
            <w:pPr>
              <w:pStyle w:val="TAL"/>
              <w:keepNext w:val="0"/>
              <w:keepLines w:val="0"/>
              <w:rPr>
                <w:rFonts w:cs="Arial"/>
                <w:sz w:val="16"/>
                <w:szCs w:val="16"/>
              </w:rPr>
            </w:pPr>
          </w:p>
        </w:tc>
      </w:tr>
      <w:tr w:rsidR="0067755D" w:rsidRPr="003F7263" w14:paraId="110969EB"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230A248" w14:textId="01C3C08D" w:rsidR="0067755D" w:rsidRPr="003F7263" w:rsidRDefault="0067755D" w:rsidP="0067755D">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tcBorders>
              <w:left w:val="single" w:sz="4" w:space="0" w:color="auto"/>
              <w:bottom w:val="single" w:sz="4" w:space="0" w:color="auto"/>
              <w:right w:val="single" w:sz="4" w:space="0" w:color="auto"/>
            </w:tcBorders>
            <w:shd w:val="clear" w:color="auto" w:fill="auto"/>
            <w:vAlign w:val="center"/>
          </w:tcPr>
          <w:p w14:paraId="0ECE5FF4" w14:textId="4DBE978C" w:rsidR="0067755D" w:rsidRPr="005270CE" w:rsidRDefault="0067755D" w:rsidP="0067755D">
            <w:pPr>
              <w:pStyle w:val="TAL"/>
              <w:keepNext w:val="0"/>
              <w:keepLines w:val="0"/>
              <w:rPr>
                <w:sz w:val="16"/>
                <w:szCs w:val="18"/>
              </w:rPr>
            </w:pPr>
            <w:r w:rsidRPr="005270CE">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67755D" w:rsidRPr="003F7263" w:rsidRDefault="0067755D" w:rsidP="0067755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67755D" w:rsidRPr="003F7263" w:rsidRDefault="0067755D" w:rsidP="0067755D">
            <w:pPr>
              <w:pStyle w:val="TAL"/>
              <w:keepNext w:val="0"/>
              <w:keepLines w:val="0"/>
              <w:jc w:val="center"/>
              <w:rPr>
                <w:rFonts w:cs="Arial"/>
                <w:sz w:val="16"/>
                <w:szCs w:val="16"/>
              </w:rPr>
            </w:pPr>
            <w:r>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67755D" w:rsidRPr="003F7263" w:rsidRDefault="0067755D" w:rsidP="0067755D">
            <w:pPr>
              <w:pStyle w:val="TAL"/>
              <w:keepNext w:val="0"/>
              <w:keepLines w:val="0"/>
              <w:rPr>
                <w:rFonts w:cs="Arial"/>
                <w:sz w:val="16"/>
                <w:szCs w:val="16"/>
              </w:rPr>
            </w:pPr>
            <w:r w:rsidRPr="001506F1">
              <w:rPr>
                <w:rFonts w:cs="Arial"/>
                <w:sz w:val="16"/>
                <w:szCs w:val="16"/>
              </w:rPr>
              <w:t>UEs supporting 5GS and uplink data compression operation</w:t>
            </w:r>
          </w:p>
        </w:tc>
      </w:tr>
      <w:tr w:rsidR="0067755D" w:rsidRPr="003F7263" w14:paraId="67F2A17B"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40F962C" w14:textId="38F0AE4A" w:rsidR="0067755D" w:rsidRPr="003F7263" w:rsidRDefault="0067755D" w:rsidP="0067755D">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2</w:t>
            </w:r>
          </w:p>
        </w:tc>
        <w:tc>
          <w:tcPr>
            <w:tcW w:w="3505" w:type="dxa"/>
            <w:tcBorders>
              <w:left w:val="single" w:sz="4" w:space="0" w:color="auto"/>
              <w:bottom w:val="single" w:sz="4" w:space="0" w:color="auto"/>
              <w:right w:val="single" w:sz="4" w:space="0" w:color="auto"/>
            </w:tcBorders>
            <w:shd w:val="clear" w:color="auto" w:fill="auto"/>
            <w:vAlign w:val="center"/>
          </w:tcPr>
          <w:p w14:paraId="4500EF86" w14:textId="045B2F6B" w:rsidR="0067755D" w:rsidRPr="005270CE" w:rsidRDefault="0067755D" w:rsidP="0067755D">
            <w:pPr>
              <w:pStyle w:val="TAL"/>
              <w:keepNext w:val="0"/>
              <w:keepLines w:val="0"/>
              <w:rPr>
                <w:sz w:val="16"/>
                <w:szCs w:val="18"/>
              </w:rPr>
            </w:pPr>
            <w:r w:rsidRPr="005270CE">
              <w:rPr>
                <w:sz w:val="16"/>
                <w:szCs w:val="18"/>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67755D" w:rsidRPr="003F7263" w:rsidRDefault="0067755D" w:rsidP="0067755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67755D" w:rsidRPr="003F7263" w:rsidRDefault="0067755D" w:rsidP="0067755D">
            <w:pPr>
              <w:pStyle w:val="TAL"/>
              <w:keepNext w:val="0"/>
              <w:keepLines w:val="0"/>
              <w:jc w:val="center"/>
              <w:rPr>
                <w:rFonts w:cs="Arial"/>
                <w:sz w:val="16"/>
                <w:szCs w:val="16"/>
              </w:rPr>
            </w:pPr>
            <w:r>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67755D" w:rsidRPr="003F7263" w:rsidRDefault="0067755D" w:rsidP="0067755D">
            <w:pPr>
              <w:pStyle w:val="TAL"/>
              <w:keepNext w:val="0"/>
              <w:keepLines w:val="0"/>
              <w:rPr>
                <w:rFonts w:cs="Arial"/>
                <w:sz w:val="16"/>
                <w:szCs w:val="16"/>
              </w:rPr>
            </w:pPr>
            <w:r w:rsidRPr="001506F1">
              <w:rPr>
                <w:rFonts w:cs="Arial"/>
                <w:sz w:val="16"/>
                <w:szCs w:val="16"/>
              </w:rPr>
              <w:t>UEs supporting 5GS and uplink data compression operation</w:t>
            </w:r>
            <w:r>
              <w:rPr>
                <w:rFonts w:cs="Arial" w:hint="eastAsia"/>
                <w:sz w:val="16"/>
                <w:szCs w:val="16"/>
                <w:lang w:eastAsia="zh-CN"/>
              </w:rPr>
              <w:t xml:space="preserve"> </w:t>
            </w:r>
            <w:r w:rsidRPr="006D2BC0">
              <w:rPr>
                <w:rFonts w:cs="Arial"/>
                <w:sz w:val="16"/>
                <w:szCs w:val="16"/>
                <w:lang w:eastAsia="zh-CN"/>
              </w:rPr>
              <w:t>and UL data compression with SIP static dictionary</w:t>
            </w:r>
          </w:p>
        </w:tc>
      </w:tr>
      <w:tr w:rsidR="0067755D" w:rsidRPr="003F7263" w14:paraId="10C09AC1"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AA0DDCD" w14:textId="67D4F189" w:rsidR="0067755D" w:rsidRPr="003F7263" w:rsidRDefault="0067755D" w:rsidP="0067755D">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3</w:t>
            </w:r>
          </w:p>
        </w:tc>
        <w:tc>
          <w:tcPr>
            <w:tcW w:w="3505" w:type="dxa"/>
            <w:tcBorders>
              <w:left w:val="single" w:sz="4" w:space="0" w:color="auto"/>
              <w:bottom w:val="single" w:sz="4" w:space="0" w:color="auto"/>
              <w:right w:val="single" w:sz="4" w:space="0" w:color="auto"/>
            </w:tcBorders>
            <w:shd w:val="clear" w:color="auto" w:fill="auto"/>
            <w:vAlign w:val="center"/>
          </w:tcPr>
          <w:p w14:paraId="5869CA3A" w14:textId="6F42FB6B" w:rsidR="0067755D" w:rsidRPr="005270CE" w:rsidRDefault="0067755D" w:rsidP="0067755D">
            <w:pPr>
              <w:pStyle w:val="TAL"/>
              <w:keepNext w:val="0"/>
              <w:keepLines w:val="0"/>
              <w:rPr>
                <w:sz w:val="16"/>
                <w:szCs w:val="18"/>
              </w:rPr>
            </w:pPr>
            <w:r w:rsidRPr="005270CE">
              <w:rPr>
                <w:sz w:val="16"/>
                <w:szCs w:val="18"/>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67755D" w:rsidRPr="003F7263" w:rsidRDefault="0067755D" w:rsidP="0067755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67755D" w:rsidRPr="003F7263" w:rsidRDefault="0067755D" w:rsidP="0067755D">
            <w:pPr>
              <w:pStyle w:val="TAL"/>
              <w:keepNext w:val="0"/>
              <w:keepLines w:val="0"/>
              <w:jc w:val="center"/>
              <w:rPr>
                <w:rFonts w:cs="Arial"/>
                <w:sz w:val="16"/>
                <w:szCs w:val="16"/>
              </w:rPr>
            </w:pPr>
            <w:r>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67755D" w:rsidRPr="003F7263" w:rsidRDefault="0067755D" w:rsidP="0067755D">
            <w:pPr>
              <w:pStyle w:val="TAL"/>
              <w:keepNext w:val="0"/>
              <w:keepLines w:val="0"/>
              <w:rPr>
                <w:rFonts w:cs="Arial"/>
                <w:sz w:val="16"/>
                <w:szCs w:val="16"/>
              </w:rPr>
            </w:pPr>
            <w:r w:rsidRPr="001506F1">
              <w:rPr>
                <w:rFonts w:cs="Arial"/>
                <w:sz w:val="16"/>
                <w:szCs w:val="16"/>
              </w:rPr>
              <w:t>UEs supporting 5GS and uplink data compression operation</w:t>
            </w:r>
          </w:p>
        </w:tc>
      </w:tr>
      <w:tr w:rsidR="0098117D" w:rsidRPr="003F7263" w14:paraId="60692F15"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E8DBE81" w14:textId="0ED9B02D" w:rsidR="0098117D" w:rsidRPr="001506F1" w:rsidRDefault="0098117D" w:rsidP="0098117D">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4</w:t>
            </w:r>
          </w:p>
        </w:tc>
        <w:tc>
          <w:tcPr>
            <w:tcW w:w="3505" w:type="dxa"/>
            <w:tcBorders>
              <w:left w:val="single" w:sz="4" w:space="0" w:color="auto"/>
              <w:bottom w:val="single" w:sz="4" w:space="0" w:color="auto"/>
              <w:right w:val="single" w:sz="4" w:space="0" w:color="auto"/>
            </w:tcBorders>
            <w:shd w:val="clear" w:color="auto" w:fill="auto"/>
            <w:vAlign w:val="center"/>
          </w:tcPr>
          <w:p w14:paraId="2ED22F4F" w14:textId="50486BF0" w:rsidR="0098117D" w:rsidRPr="005270CE" w:rsidRDefault="0098117D" w:rsidP="0098117D">
            <w:pPr>
              <w:pStyle w:val="TAL"/>
              <w:keepNext w:val="0"/>
              <w:keepLines w:val="0"/>
              <w:rPr>
                <w:sz w:val="16"/>
                <w:szCs w:val="18"/>
              </w:rPr>
            </w:pPr>
            <w:r w:rsidRPr="00435DAC">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06DB860" w14:textId="0561BBDE" w:rsidR="0098117D" w:rsidRPr="001506F1" w:rsidRDefault="0098117D" w:rsidP="0098117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470A14" w14:textId="1F9DD46D" w:rsidR="0098117D" w:rsidRDefault="0098117D" w:rsidP="0098117D">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5A5484" w14:textId="362B4818" w:rsidR="0098117D" w:rsidRPr="001506F1" w:rsidRDefault="0098117D" w:rsidP="0098117D">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98117D" w:rsidRPr="003F7263" w14:paraId="496B964C"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7A79B2A" w14:textId="3579A3C6" w:rsidR="0098117D" w:rsidRPr="001506F1" w:rsidRDefault="0098117D" w:rsidP="0098117D">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5</w:t>
            </w:r>
          </w:p>
        </w:tc>
        <w:tc>
          <w:tcPr>
            <w:tcW w:w="3505" w:type="dxa"/>
            <w:tcBorders>
              <w:left w:val="single" w:sz="4" w:space="0" w:color="auto"/>
              <w:bottom w:val="single" w:sz="4" w:space="0" w:color="auto"/>
              <w:right w:val="single" w:sz="4" w:space="0" w:color="auto"/>
            </w:tcBorders>
            <w:shd w:val="clear" w:color="auto" w:fill="auto"/>
            <w:vAlign w:val="center"/>
          </w:tcPr>
          <w:p w14:paraId="13F855AE" w14:textId="168CC1B8" w:rsidR="0098117D" w:rsidRPr="005270CE" w:rsidRDefault="0098117D" w:rsidP="0098117D">
            <w:pPr>
              <w:pStyle w:val="TAL"/>
              <w:keepNext w:val="0"/>
              <w:keepLines w:val="0"/>
              <w:rPr>
                <w:sz w:val="16"/>
                <w:szCs w:val="18"/>
              </w:rPr>
            </w:pPr>
            <w:r w:rsidRPr="00435DAC">
              <w:t>PDCP UDC/ Handover/ Int</w:t>
            </w:r>
            <w:r>
              <w:rPr>
                <w:rFonts w:hint="eastAsia"/>
                <w:lang w:eastAsia="zh-CN"/>
              </w:rPr>
              <w:t>er</w:t>
            </w:r>
            <w:r w:rsidRPr="00435DAC">
              <w:t>-frequency</w:t>
            </w:r>
          </w:p>
        </w:tc>
        <w:tc>
          <w:tcPr>
            <w:tcW w:w="810" w:type="dxa"/>
            <w:tcBorders>
              <w:left w:val="single" w:sz="4" w:space="0" w:color="auto"/>
              <w:bottom w:val="single" w:sz="4" w:space="0" w:color="auto"/>
              <w:right w:val="single" w:sz="4" w:space="0" w:color="auto"/>
            </w:tcBorders>
            <w:shd w:val="clear" w:color="auto" w:fill="auto"/>
            <w:vAlign w:val="center"/>
          </w:tcPr>
          <w:p w14:paraId="38FBA943" w14:textId="30F05AB4" w:rsidR="0098117D" w:rsidRPr="001506F1" w:rsidRDefault="0098117D" w:rsidP="0098117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9939E5" w14:textId="7D7BDBCB" w:rsidR="0098117D" w:rsidRDefault="0098117D" w:rsidP="0098117D">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4ED5C3" w14:textId="667280D4" w:rsidR="0098117D" w:rsidRPr="001506F1" w:rsidRDefault="0098117D" w:rsidP="0098117D">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98117D" w:rsidRPr="003F7263" w14:paraId="2585C1EE"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604384E" w14:textId="51C534E2" w:rsidR="0098117D" w:rsidRPr="001506F1" w:rsidRDefault="0098117D" w:rsidP="0098117D">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6</w:t>
            </w:r>
          </w:p>
        </w:tc>
        <w:tc>
          <w:tcPr>
            <w:tcW w:w="3505" w:type="dxa"/>
            <w:tcBorders>
              <w:left w:val="single" w:sz="4" w:space="0" w:color="auto"/>
              <w:bottom w:val="single" w:sz="4" w:space="0" w:color="auto"/>
              <w:right w:val="single" w:sz="4" w:space="0" w:color="auto"/>
            </w:tcBorders>
            <w:shd w:val="clear" w:color="auto" w:fill="auto"/>
            <w:vAlign w:val="center"/>
          </w:tcPr>
          <w:p w14:paraId="3AF0C94D" w14:textId="158AA336" w:rsidR="0098117D" w:rsidRPr="005270CE" w:rsidRDefault="0098117D" w:rsidP="0098117D">
            <w:pPr>
              <w:pStyle w:val="TAL"/>
              <w:keepNext w:val="0"/>
              <w:keepLines w:val="0"/>
              <w:rPr>
                <w:sz w:val="16"/>
                <w:szCs w:val="18"/>
              </w:rPr>
            </w:pPr>
            <w:r w:rsidRPr="00435DAC">
              <w:t>PDCP UDC/ RRC re</w:t>
            </w:r>
            <w:r>
              <w:rPr>
                <w:rFonts w:hint="eastAsia"/>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26754F5" w14:textId="02A411AF" w:rsidR="0098117D" w:rsidRPr="001506F1" w:rsidRDefault="0098117D" w:rsidP="0098117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330782" w14:textId="034F21B8" w:rsidR="0098117D" w:rsidRDefault="0098117D" w:rsidP="0098117D">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B3CB28" w14:textId="1F43F2FB" w:rsidR="0098117D" w:rsidRPr="001506F1" w:rsidRDefault="0098117D" w:rsidP="0098117D">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98117D" w:rsidRPr="003F7263" w14:paraId="51C4C068" w14:textId="77777777" w:rsidTr="0098117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8A619BA" w14:textId="0CCD4740" w:rsidR="0098117D" w:rsidRPr="001506F1" w:rsidRDefault="0098117D" w:rsidP="0098117D">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7</w:t>
            </w:r>
          </w:p>
        </w:tc>
        <w:tc>
          <w:tcPr>
            <w:tcW w:w="3505" w:type="dxa"/>
            <w:tcBorders>
              <w:left w:val="single" w:sz="4" w:space="0" w:color="auto"/>
              <w:bottom w:val="single" w:sz="4" w:space="0" w:color="auto"/>
              <w:right w:val="single" w:sz="4" w:space="0" w:color="auto"/>
            </w:tcBorders>
            <w:shd w:val="clear" w:color="auto" w:fill="auto"/>
            <w:vAlign w:val="center"/>
          </w:tcPr>
          <w:p w14:paraId="2735D348" w14:textId="3A332157" w:rsidR="0098117D" w:rsidRPr="005270CE" w:rsidRDefault="0098117D" w:rsidP="0098117D">
            <w:pPr>
              <w:pStyle w:val="TAL"/>
              <w:keepNext w:val="0"/>
              <w:keepLines w:val="0"/>
              <w:rPr>
                <w:sz w:val="16"/>
                <w:szCs w:val="18"/>
              </w:rPr>
            </w:pPr>
            <w:r w:rsidRPr="00435DAC">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56F73B69" w14:textId="5692DE32" w:rsidR="0098117D" w:rsidRPr="001506F1" w:rsidRDefault="0098117D" w:rsidP="0098117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AF0535" w14:textId="4860D7CC" w:rsidR="0098117D" w:rsidRDefault="0098117D" w:rsidP="0098117D">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67A8D6" w14:textId="01A887AA" w:rsidR="0098117D" w:rsidRPr="001506F1" w:rsidRDefault="0098117D" w:rsidP="0098117D">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98117D" w:rsidRPr="003F7263" w14:paraId="7A8272E1"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98117D" w:rsidRPr="003F7263" w:rsidRDefault="0098117D" w:rsidP="0098117D">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98117D" w:rsidRPr="003F7263" w:rsidRDefault="0098117D" w:rsidP="0098117D">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98117D" w:rsidRPr="003F7263" w:rsidRDefault="0098117D" w:rsidP="0098117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98117D" w:rsidRPr="003F7263" w:rsidRDefault="0098117D" w:rsidP="0098117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98117D" w:rsidRPr="003F7263" w:rsidRDefault="0098117D" w:rsidP="0098117D">
            <w:pPr>
              <w:pStyle w:val="TAL"/>
              <w:keepNext w:val="0"/>
              <w:keepLines w:val="0"/>
              <w:rPr>
                <w:sz w:val="16"/>
                <w:szCs w:val="16"/>
                <w:lang w:eastAsia="en-US"/>
              </w:rPr>
            </w:pPr>
          </w:p>
        </w:tc>
      </w:tr>
      <w:tr w:rsidR="0098117D" w:rsidRPr="003F7263" w14:paraId="72EEA627"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98117D" w:rsidRPr="003F7263" w:rsidRDefault="0098117D" w:rsidP="0098117D">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98117D" w:rsidRPr="003F7263" w:rsidRDefault="0098117D" w:rsidP="0098117D">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98117D" w:rsidRPr="003F7263" w:rsidRDefault="0098117D" w:rsidP="0098117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98117D" w:rsidRPr="003F7263" w:rsidRDefault="0098117D" w:rsidP="0098117D">
            <w:pPr>
              <w:pStyle w:val="TAL"/>
              <w:keepNext w:val="0"/>
              <w:keepLines w:val="0"/>
              <w:jc w:val="center"/>
              <w:rPr>
                <w:sz w:val="16"/>
                <w:szCs w:val="16"/>
                <w:lang w:eastAsia="en-US"/>
              </w:rPr>
            </w:pPr>
            <w:r w:rsidRPr="003F7263">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98117D" w:rsidRPr="003F7263" w:rsidRDefault="0098117D" w:rsidP="0098117D">
            <w:pPr>
              <w:pStyle w:val="TAL"/>
              <w:keepNext w:val="0"/>
              <w:keepLines w:val="0"/>
              <w:rPr>
                <w:sz w:val="16"/>
                <w:szCs w:val="16"/>
                <w:lang w:eastAsia="en-US"/>
              </w:rPr>
            </w:pPr>
            <w:r w:rsidRPr="003F7263">
              <w:rPr>
                <w:sz w:val="16"/>
                <w:szCs w:val="16"/>
                <w:lang w:eastAsia="en-US"/>
              </w:rPr>
              <w:t>UEs supporting 5G Core and reflective QoS</w:t>
            </w:r>
          </w:p>
        </w:tc>
      </w:tr>
      <w:tr w:rsidR="0098117D" w:rsidRPr="003F7263" w14:paraId="46600940" w14:textId="77777777" w:rsidTr="0098117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98117D" w:rsidRPr="003F7263" w:rsidRDefault="0098117D" w:rsidP="0098117D">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98117D" w:rsidRPr="003F7263" w:rsidRDefault="0098117D" w:rsidP="0098117D">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98117D" w:rsidRPr="003F7263" w:rsidRDefault="0098117D" w:rsidP="0098117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98117D" w:rsidRPr="003F7263" w:rsidRDefault="0098117D" w:rsidP="0098117D">
            <w:pPr>
              <w:pStyle w:val="TAL"/>
              <w:keepNext w:val="0"/>
              <w:keepLines w:val="0"/>
              <w:jc w:val="center"/>
              <w:rPr>
                <w:sz w:val="16"/>
                <w:szCs w:val="16"/>
                <w:lang w:eastAsia="en-US"/>
              </w:rPr>
            </w:pPr>
            <w:r w:rsidRPr="003F7263">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98117D" w:rsidRPr="003F7263" w:rsidRDefault="0098117D" w:rsidP="0098117D">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67755D" w:rsidRPr="003F7263" w14:paraId="31816FD9"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493F7EFD" w14:textId="3621497C" w:rsidR="0067755D" w:rsidRPr="003F7263" w:rsidRDefault="0067755D" w:rsidP="0067755D">
            <w:pPr>
              <w:pStyle w:val="TAH"/>
              <w:keepNext w:val="0"/>
              <w:keepLines w:val="0"/>
              <w:jc w:val="left"/>
              <w:rPr>
                <w:bCs/>
                <w:sz w:val="16"/>
                <w:szCs w:val="16"/>
                <w:lang w:eastAsia="en-US"/>
              </w:rPr>
            </w:pPr>
            <w:r w:rsidRPr="003F7263">
              <w:rPr>
                <w:bCs/>
                <w:sz w:val="16"/>
                <w:lang w:eastAsia="en-US"/>
              </w:rPr>
              <w:t>7</w:t>
            </w:r>
          </w:p>
        </w:tc>
        <w:tc>
          <w:tcPr>
            <w:tcW w:w="2340" w:type="dxa"/>
            <w:gridSpan w:val="2"/>
            <w:tcBorders>
              <w:bottom w:val="single" w:sz="4" w:space="0" w:color="auto"/>
            </w:tcBorders>
            <w:shd w:val="clear" w:color="auto" w:fill="E7E6E6"/>
          </w:tcPr>
          <w:p w14:paraId="23F7865F"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9EAA63A"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F7F65B"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8B2E17D" w14:textId="77777777" w:rsidR="0067755D" w:rsidRPr="003F7263" w:rsidRDefault="0067755D" w:rsidP="0067755D">
            <w:pPr>
              <w:pStyle w:val="TAC"/>
              <w:keepNext w:val="0"/>
              <w:keepLines w:val="0"/>
              <w:rPr>
                <w:b/>
                <w:sz w:val="16"/>
                <w:szCs w:val="16"/>
                <w:lang w:eastAsia="en-US"/>
              </w:rPr>
            </w:pPr>
          </w:p>
        </w:tc>
      </w:tr>
      <w:tr w:rsidR="0067755D" w:rsidRPr="003F7263" w14:paraId="16975190"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76DAB184" w14:textId="360CF04A" w:rsidR="0067755D" w:rsidRPr="003F7263" w:rsidRDefault="0067755D" w:rsidP="0067755D">
            <w:pPr>
              <w:pStyle w:val="TAH"/>
              <w:keepNext w:val="0"/>
              <w:keepLines w:val="0"/>
              <w:jc w:val="left"/>
              <w:rPr>
                <w:bCs/>
                <w:sz w:val="16"/>
                <w:szCs w:val="16"/>
                <w:lang w:eastAsia="en-US"/>
              </w:rPr>
            </w:pPr>
            <w:r w:rsidRPr="003F7263">
              <w:rPr>
                <w:bCs/>
                <w:sz w:val="16"/>
                <w:lang w:eastAsia="en-US"/>
              </w:rPr>
              <w:t>7.1</w:t>
            </w:r>
          </w:p>
        </w:tc>
        <w:tc>
          <w:tcPr>
            <w:tcW w:w="2340" w:type="dxa"/>
            <w:gridSpan w:val="2"/>
            <w:tcBorders>
              <w:bottom w:val="single" w:sz="4" w:space="0" w:color="auto"/>
            </w:tcBorders>
            <w:shd w:val="clear" w:color="auto" w:fill="E7E6E6"/>
          </w:tcPr>
          <w:p w14:paraId="3ED90EDD"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81BFC25"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4A4D256"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225FE3D" w14:textId="77777777" w:rsidR="0067755D" w:rsidRPr="003F7263" w:rsidRDefault="0067755D" w:rsidP="0067755D">
            <w:pPr>
              <w:pStyle w:val="TAC"/>
              <w:keepNext w:val="0"/>
              <w:keepLines w:val="0"/>
              <w:rPr>
                <w:b/>
                <w:sz w:val="16"/>
                <w:szCs w:val="16"/>
                <w:lang w:eastAsia="en-US"/>
              </w:rPr>
            </w:pPr>
          </w:p>
        </w:tc>
      </w:tr>
      <w:tr w:rsidR="0067755D" w:rsidRPr="003F7263" w14:paraId="161708AA"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073D8D23" w14:textId="296B2359" w:rsidR="0067755D" w:rsidRPr="003F7263" w:rsidRDefault="0067755D" w:rsidP="0067755D">
            <w:pPr>
              <w:pStyle w:val="TAH"/>
              <w:keepNext w:val="0"/>
              <w:keepLines w:val="0"/>
              <w:jc w:val="left"/>
              <w:rPr>
                <w:bCs/>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5F5C3694"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FA6B4D0"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7382BA"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F6AFA75" w14:textId="77777777" w:rsidR="0067755D" w:rsidRPr="003F7263" w:rsidRDefault="0067755D" w:rsidP="0067755D">
            <w:pPr>
              <w:pStyle w:val="TAC"/>
              <w:keepNext w:val="0"/>
              <w:keepLines w:val="0"/>
              <w:rPr>
                <w:b/>
                <w:sz w:val="16"/>
                <w:szCs w:val="16"/>
                <w:lang w:eastAsia="en-US"/>
              </w:rPr>
            </w:pPr>
          </w:p>
        </w:tc>
      </w:tr>
      <w:tr w:rsidR="0067755D" w:rsidRPr="003F7263" w14:paraId="45AF5741" w14:textId="77777777" w:rsidTr="0067755D">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2DB2BB4" w14:textId="6E91A8E8" w:rsidR="0067755D" w:rsidRPr="0067755D" w:rsidRDefault="0067755D" w:rsidP="0067755D">
            <w:pPr>
              <w:pStyle w:val="TAH"/>
              <w:keepNext w:val="0"/>
              <w:keepLines w:val="0"/>
              <w:jc w:val="left"/>
              <w:rPr>
                <w:sz w:val="16"/>
                <w:szCs w:val="16"/>
                <w:lang w:eastAsia="en-US"/>
              </w:rPr>
            </w:pPr>
            <w:r w:rsidRPr="0067755D">
              <w:rPr>
                <w:sz w:val="16"/>
              </w:rPr>
              <w:t>7.1.1.1</w:t>
            </w:r>
          </w:p>
        </w:tc>
        <w:tc>
          <w:tcPr>
            <w:tcW w:w="2340" w:type="dxa"/>
            <w:gridSpan w:val="2"/>
            <w:tcBorders>
              <w:bottom w:val="single" w:sz="4" w:space="0" w:color="auto"/>
            </w:tcBorders>
            <w:shd w:val="clear" w:color="auto" w:fill="E7E6E6"/>
          </w:tcPr>
          <w:p w14:paraId="5D289EBC" w14:textId="77777777" w:rsidR="0067755D" w:rsidRPr="003F7263" w:rsidRDefault="0067755D" w:rsidP="0067755D">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67755D" w:rsidRPr="003F7263"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67755D" w:rsidRPr="003F7263"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67755D" w:rsidRPr="003F7263" w:rsidRDefault="0067755D" w:rsidP="0067755D">
            <w:pPr>
              <w:pStyle w:val="TAC"/>
              <w:keepNext w:val="0"/>
              <w:keepLines w:val="0"/>
              <w:rPr>
                <w:sz w:val="16"/>
                <w:szCs w:val="16"/>
                <w:lang w:eastAsia="en-US"/>
              </w:rPr>
            </w:pPr>
          </w:p>
        </w:tc>
      </w:tr>
      <w:tr w:rsidR="0067755D" w:rsidRPr="003F7263" w14:paraId="0FB0782A" w14:textId="77777777" w:rsidTr="0067755D">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2B31F6B" w14:textId="3B604860" w:rsidR="0067755D" w:rsidRPr="003F7263" w:rsidRDefault="0067755D" w:rsidP="0067755D">
            <w:pPr>
              <w:pStyle w:val="TAH"/>
              <w:keepNext w:val="0"/>
              <w:keepLines w:val="0"/>
              <w:jc w:val="left"/>
              <w:rPr>
                <w:b w:val="0"/>
                <w:bCs/>
                <w:sz w:val="16"/>
                <w:szCs w:val="16"/>
                <w:lang w:eastAsia="en-US"/>
              </w:rPr>
            </w:pPr>
            <w:r w:rsidRPr="003F7263">
              <w:rPr>
                <w:b w:val="0"/>
                <w:sz w:val="16"/>
              </w:rPr>
              <w:t>7.1.1.1.4</w:t>
            </w:r>
          </w:p>
        </w:tc>
        <w:tc>
          <w:tcPr>
            <w:tcW w:w="2340" w:type="dxa"/>
            <w:gridSpan w:val="2"/>
            <w:tcBorders>
              <w:top w:val="single" w:sz="4" w:space="0" w:color="auto"/>
              <w:bottom w:val="single" w:sz="4" w:space="0" w:color="auto"/>
            </w:tcBorders>
            <w:shd w:val="clear" w:color="auto" w:fill="auto"/>
          </w:tcPr>
          <w:p w14:paraId="5CC93EA9" w14:textId="1268BC73" w:rsidR="0067755D" w:rsidRPr="003F7263" w:rsidRDefault="0067755D" w:rsidP="0067755D">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2F75BDBA" w14:textId="77777777" w:rsidR="0067755D" w:rsidRPr="003F7263"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67755D" w:rsidRPr="003F7263"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67755D" w:rsidRPr="003F7263" w:rsidRDefault="0067755D" w:rsidP="0067755D">
            <w:pPr>
              <w:pStyle w:val="TAC"/>
              <w:keepNext w:val="0"/>
              <w:keepLines w:val="0"/>
              <w:rPr>
                <w:sz w:val="16"/>
                <w:szCs w:val="16"/>
                <w:lang w:eastAsia="en-US"/>
              </w:rPr>
            </w:pPr>
          </w:p>
        </w:tc>
      </w:tr>
      <w:tr w:rsidR="0067755D" w:rsidRPr="003F7263" w14:paraId="5496E549"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67755D" w:rsidRPr="003F7263" w:rsidRDefault="0067755D" w:rsidP="0067755D">
            <w:pPr>
              <w:pStyle w:val="TAL"/>
              <w:rPr>
                <w:b/>
                <w:bCs/>
                <w:sz w:val="16"/>
              </w:rPr>
            </w:pPr>
            <w:r w:rsidRPr="003F7263">
              <w:rPr>
                <w:b/>
                <w:bCs/>
                <w:sz w:val="16"/>
              </w:rPr>
              <w:lastRenderedPageBreak/>
              <w:t>7.1.1.3</w:t>
            </w:r>
          </w:p>
        </w:tc>
        <w:tc>
          <w:tcPr>
            <w:tcW w:w="2340" w:type="dxa"/>
            <w:gridSpan w:val="2"/>
            <w:tcBorders>
              <w:bottom w:val="single" w:sz="4" w:space="0" w:color="auto"/>
            </w:tcBorders>
            <w:shd w:val="clear" w:color="auto" w:fill="E7E6E6"/>
          </w:tcPr>
          <w:p w14:paraId="08705E7C"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7E6E6"/>
          </w:tcPr>
          <w:p w14:paraId="59E580A7"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7E6E6"/>
          </w:tcPr>
          <w:p w14:paraId="54857D0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7E6E6"/>
          </w:tcPr>
          <w:p w14:paraId="201B5BA1" w14:textId="77777777" w:rsidR="0067755D" w:rsidRPr="003F7263" w:rsidRDefault="0067755D" w:rsidP="0067755D">
            <w:pPr>
              <w:pStyle w:val="TAL"/>
              <w:rPr>
                <w:sz w:val="16"/>
              </w:rPr>
            </w:pPr>
          </w:p>
        </w:tc>
      </w:tr>
      <w:tr w:rsidR="0067755D" w:rsidRPr="003F7263" w14:paraId="2CCE2728"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67755D" w:rsidRPr="003F7263" w:rsidRDefault="0067755D" w:rsidP="0067755D">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67755D" w:rsidRPr="003F7263" w:rsidRDefault="0067755D" w:rsidP="0067755D">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FFFFFF"/>
          </w:tcPr>
          <w:p w14:paraId="34AF0FCA"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FFFFFF"/>
          </w:tcPr>
          <w:p w14:paraId="3AFD91C6" w14:textId="77777777" w:rsidR="0067755D" w:rsidRPr="003F7263" w:rsidRDefault="0067755D" w:rsidP="0067755D">
            <w:pPr>
              <w:pStyle w:val="TAL"/>
              <w:rPr>
                <w:sz w:val="16"/>
              </w:rPr>
            </w:pPr>
          </w:p>
        </w:tc>
      </w:tr>
      <w:tr w:rsidR="0067755D" w:rsidRPr="003F7263"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67755D" w:rsidRPr="003F7263" w:rsidRDefault="0067755D" w:rsidP="0067755D">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5D9A58B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0549C6E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7A5FAF9A" w14:textId="77777777" w:rsidR="0067755D" w:rsidRPr="003F7263" w:rsidRDefault="0067755D" w:rsidP="0067755D">
            <w:pPr>
              <w:pStyle w:val="TAL"/>
              <w:rPr>
                <w:sz w:val="16"/>
              </w:rPr>
            </w:pPr>
          </w:p>
        </w:tc>
      </w:tr>
      <w:tr w:rsidR="0067755D" w:rsidRPr="003F7263"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67755D" w:rsidRPr="003F7263" w:rsidRDefault="0067755D" w:rsidP="0067755D">
            <w:pPr>
              <w:pStyle w:val="TAL"/>
              <w:rPr>
                <w:bCs/>
                <w:sz w:val="16"/>
              </w:rPr>
            </w:pPr>
            <w:r w:rsidRPr="003F7263">
              <w:rPr>
                <w:b/>
                <w:bCs/>
                <w:sz w:val="16"/>
              </w:rPr>
              <w:t>7.1.1.4.1</w:t>
            </w:r>
          </w:p>
        </w:tc>
        <w:tc>
          <w:tcPr>
            <w:tcW w:w="2340" w:type="dxa"/>
            <w:gridSpan w:val="2"/>
            <w:shd w:val="clear" w:color="auto" w:fill="E8E8E8"/>
          </w:tcPr>
          <w:p w14:paraId="2ECA0B56" w14:textId="77777777" w:rsidR="0067755D" w:rsidRPr="003F7263" w:rsidRDefault="0067755D" w:rsidP="0067755D">
            <w:pPr>
              <w:pStyle w:val="TAL"/>
              <w:jc w:val="center"/>
              <w:rPr>
                <w:sz w:val="16"/>
              </w:rPr>
            </w:pPr>
          </w:p>
        </w:tc>
        <w:tc>
          <w:tcPr>
            <w:tcW w:w="2250" w:type="dxa"/>
            <w:gridSpan w:val="2"/>
            <w:shd w:val="clear" w:color="auto" w:fill="E8E8E8"/>
          </w:tcPr>
          <w:p w14:paraId="1821AFF2" w14:textId="77777777" w:rsidR="0067755D" w:rsidRPr="003F7263" w:rsidRDefault="0067755D" w:rsidP="0067755D">
            <w:pPr>
              <w:pStyle w:val="TAL"/>
              <w:rPr>
                <w:sz w:val="16"/>
              </w:rPr>
            </w:pPr>
          </w:p>
        </w:tc>
        <w:tc>
          <w:tcPr>
            <w:tcW w:w="1903" w:type="dxa"/>
            <w:gridSpan w:val="2"/>
            <w:shd w:val="clear" w:color="auto" w:fill="E8E8E8"/>
          </w:tcPr>
          <w:p w14:paraId="5F679840" w14:textId="77777777" w:rsidR="0067755D" w:rsidRPr="003F7263" w:rsidRDefault="0067755D" w:rsidP="0067755D">
            <w:pPr>
              <w:pStyle w:val="TAL"/>
              <w:rPr>
                <w:sz w:val="16"/>
              </w:rPr>
            </w:pPr>
          </w:p>
        </w:tc>
        <w:tc>
          <w:tcPr>
            <w:tcW w:w="2483" w:type="dxa"/>
            <w:gridSpan w:val="2"/>
            <w:shd w:val="clear" w:color="auto" w:fill="E8E8E8"/>
          </w:tcPr>
          <w:p w14:paraId="2448B814" w14:textId="77777777" w:rsidR="0067755D" w:rsidRPr="003F7263" w:rsidRDefault="0067755D" w:rsidP="0067755D">
            <w:pPr>
              <w:pStyle w:val="TAL"/>
              <w:rPr>
                <w:sz w:val="16"/>
              </w:rPr>
            </w:pPr>
          </w:p>
        </w:tc>
      </w:tr>
      <w:tr w:rsidR="0067755D" w:rsidRPr="003F7263"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67755D" w:rsidRPr="003F7263" w:rsidRDefault="0067755D" w:rsidP="0067755D">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67755D" w:rsidRPr="003F7263" w:rsidRDefault="0067755D" w:rsidP="0067755D">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553A896"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5775A89" w14:textId="77777777" w:rsidR="0067755D" w:rsidRPr="003F7263" w:rsidRDefault="0067755D" w:rsidP="0067755D">
            <w:pPr>
              <w:pStyle w:val="TAL"/>
              <w:rPr>
                <w:sz w:val="16"/>
              </w:rPr>
            </w:pPr>
          </w:p>
        </w:tc>
      </w:tr>
      <w:tr w:rsidR="0067755D" w:rsidRPr="003F7263"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67755D" w:rsidRPr="003F7263" w:rsidRDefault="0067755D" w:rsidP="0067755D">
            <w:pPr>
              <w:pStyle w:val="TAL"/>
              <w:rPr>
                <w:sz w:val="16"/>
              </w:rPr>
            </w:pPr>
            <w:r w:rsidRPr="003F7263">
              <w:rPr>
                <w:sz w:val="16"/>
              </w:rPr>
              <w:t>7.1.1.4.1.4</w:t>
            </w:r>
          </w:p>
        </w:tc>
        <w:tc>
          <w:tcPr>
            <w:tcW w:w="2340" w:type="dxa"/>
            <w:gridSpan w:val="2"/>
            <w:shd w:val="clear" w:color="auto" w:fill="auto"/>
          </w:tcPr>
          <w:p w14:paraId="488BEC65" w14:textId="77777777" w:rsidR="0067755D" w:rsidRPr="003F7263" w:rsidRDefault="0067755D" w:rsidP="0067755D">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67755D" w:rsidRPr="003F7263" w:rsidRDefault="0067755D" w:rsidP="0067755D">
            <w:pPr>
              <w:pStyle w:val="TAL"/>
              <w:rPr>
                <w:sz w:val="16"/>
              </w:rPr>
            </w:pPr>
          </w:p>
        </w:tc>
        <w:tc>
          <w:tcPr>
            <w:tcW w:w="1903" w:type="dxa"/>
            <w:gridSpan w:val="2"/>
            <w:shd w:val="clear" w:color="auto" w:fill="auto"/>
          </w:tcPr>
          <w:p w14:paraId="71DA95F0" w14:textId="77777777" w:rsidR="0067755D" w:rsidRPr="003F7263" w:rsidRDefault="0067755D" w:rsidP="0067755D">
            <w:pPr>
              <w:pStyle w:val="TAL"/>
              <w:rPr>
                <w:sz w:val="16"/>
              </w:rPr>
            </w:pPr>
          </w:p>
        </w:tc>
        <w:tc>
          <w:tcPr>
            <w:tcW w:w="2483" w:type="dxa"/>
            <w:gridSpan w:val="2"/>
            <w:shd w:val="clear" w:color="auto" w:fill="auto"/>
          </w:tcPr>
          <w:p w14:paraId="69B718D6" w14:textId="77777777" w:rsidR="0067755D" w:rsidRPr="003F7263" w:rsidRDefault="0067755D" w:rsidP="0067755D">
            <w:pPr>
              <w:pStyle w:val="TAL"/>
              <w:rPr>
                <w:sz w:val="16"/>
              </w:rPr>
            </w:pPr>
          </w:p>
        </w:tc>
      </w:tr>
      <w:tr w:rsidR="0067755D" w:rsidRPr="003F7263"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67755D" w:rsidRPr="003F7263" w:rsidRDefault="0067755D" w:rsidP="0067755D">
            <w:pPr>
              <w:pStyle w:val="TAL"/>
              <w:rPr>
                <w:bCs/>
                <w:sz w:val="16"/>
              </w:rPr>
            </w:pPr>
            <w:r w:rsidRPr="003F7263">
              <w:rPr>
                <w:b/>
                <w:bCs/>
                <w:sz w:val="16"/>
              </w:rPr>
              <w:t>7.1.1.4.2</w:t>
            </w:r>
          </w:p>
        </w:tc>
        <w:tc>
          <w:tcPr>
            <w:tcW w:w="2340" w:type="dxa"/>
            <w:gridSpan w:val="2"/>
            <w:shd w:val="clear" w:color="auto" w:fill="E8E8E8"/>
          </w:tcPr>
          <w:p w14:paraId="3E4B20A9" w14:textId="77777777" w:rsidR="0067755D" w:rsidRPr="003F7263" w:rsidRDefault="0067755D" w:rsidP="0067755D">
            <w:pPr>
              <w:pStyle w:val="TAL"/>
              <w:jc w:val="center"/>
              <w:rPr>
                <w:sz w:val="16"/>
              </w:rPr>
            </w:pPr>
          </w:p>
        </w:tc>
        <w:tc>
          <w:tcPr>
            <w:tcW w:w="2250" w:type="dxa"/>
            <w:gridSpan w:val="2"/>
            <w:shd w:val="clear" w:color="auto" w:fill="E8E8E8"/>
          </w:tcPr>
          <w:p w14:paraId="6330D0C1" w14:textId="77777777" w:rsidR="0067755D" w:rsidRPr="003F7263" w:rsidRDefault="0067755D" w:rsidP="0067755D">
            <w:pPr>
              <w:pStyle w:val="TAL"/>
              <w:rPr>
                <w:sz w:val="16"/>
              </w:rPr>
            </w:pPr>
          </w:p>
        </w:tc>
        <w:tc>
          <w:tcPr>
            <w:tcW w:w="1903" w:type="dxa"/>
            <w:gridSpan w:val="2"/>
            <w:shd w:val="clear" w:color="auto" w:fill="E8E8E8"/>
          </w:tcPr>
          <w:p w14:paraId="62C56263" w14:textId="77777777" w:rsidR="0067755D" w:rsidRPr="003F7263" w:rsidRDefault="0067755D" w:rsidP="0067755D">
            <w:pPr>
              <w:pStyle w:val="TAL"/>
              <w:rPr>
                <w:sz w:val="16"/>
              </w:rPr>
            </w:pPr>
          </w:p>
        </w:tc>
        <w:tc>
          <w:tcPr>
            <w:tcW w:w="2483" w:type="dxa"/>
            <w:gridSpan w:val="2"/>
            <w:shd w:val="clear" w:color="auto" w:fill="E8E8E8"/>
          </w:tcPr>
          <w:p w14:paraId="495C6DD8" w14:textId="77777777" w:rsidR="0067755D" w:rsidRPr="003F7263" w:rsidRDefault="0067755D" w:rsidP="0067755D">
            <w:pPr>
              <w:pStyle w:val="TAL"/>
              <w:rPr>
                <w:sz w:val="16"/>
              </w:rPr>
            </w:pPr>
          </w:p>
        </w:tc>
      </w:tr>
      <w:tr w:rsidR="0067755D" w:rsidRPr="003F7263"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67755D" w:rsidRPr="003F7263" w:rsidRDefault="0067755D" w:rsidP="0067755D">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67755D" w:rsidRPr="003F7263" w:rsidRDefault="0067755D" w:rsidP="0067755D">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AB41A7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A694811" w14:textId="77777777" w:rsidR="0067755D" w:rsidRPr="003F7263" w:rsidRDefault="0067755D" w:rsidP="0067755D">
            <w:pPr>
              <w:pStyle w:val="TAL"/>
              <w:rPr>
                <w:sz w:val="16"/>
              </w:rPr>
            </w:pPr>
          </w:p>
        </w:tc>
      </w:tr>
      <w:tr w:rsidR="0067755D" w:rsidRPr="003F7263"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67755D" w:rsidRPr="003F7263" w:rsidRDefault="0067755D" w:rsidP="0067755D">
            <w:pPr>
              <w:pStyle w:val="TAL"/>
              <w:rPr>
                <w:sz w:val="16"/>
              </w:rPr>
            </w:pPr>
            <w:r w:rsidRPr="003F7263">
              <w:rPr>
                <w:sz w:val="16"/>
              </w:rPr>
              <w:t>7.1.1.4.2.4</w:t>
            </w:r>
          </w:p>
        </w:tc>
        <w:tc>
          <w:tcPr>
            <w:tcW w:w="2340" w:type="dxa"/>
            <w:gridSpan w:val="2"/>
            <w:shd w:val="clear" w:color="auto" w:fill="auto"/>
          </w:tcPr>
          <w:p w14:paraId="067F5F3F" w14:textId="77777777" w:rsidR="0067755D" w:rsidRPr="003F7263" w:rsidRDefault="0067755D" w:rsidP="0067755D">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67755D" w:rsidRPr="003F7263" w:rsidRDefault="0067755D" w:rsidP="0067755D">
            <w:pPr>
              <w:pStyle w:val="TAL"/>
              <w:rPr>
                <w:sz w:val="16"/>
              </w:rPr>
            </w:pPr>
          </w:p>
        </w:tc>
        <w:tc>
          <w:tcPr>
            <w:tcW w:w="1903" w:type="dxa"/>
            <w:gridSpan w:val="2"/>
            <w:shd w:val="clear" w:color="auto" w:fill="auto"/>
          </w:tcPr>
          <w:p w14:paraId="40F2BD53" w14:textId="77777777" w:rsidR="0067755D" w:rsidRPr="003F7263" w:rsidRDefault="0067755D" w:rsidP="0067755D">
            <w:pPr>
              <w:pStyle w:val="TAL"/>
              <w:rPr>
                <w:sz w:val="16"/>
              </w:rPr>
            </w:pPr>
          </w:p>
        </w:tc>
        <w:tc>
          <w:tcPr>
            <w:tcW w:w="2483" w:type="dxa"/>
            <w:gridSpan w:val="2"/>
            <w:shd w:val="clear" w:color="auto" w:fill="auto"/>
          </w:tcPr>
          <w:p w14:paraId="3B56031A" w14:textId="77777777" w:rsidR="0067755D" w:rsidRPr="003F7263" w:rsidRDefault="0067755D" w:rsidP="0067755D">
            <w:pPr>
              <w:pStyle w:val="TAL"/>
              <w:rPr>
                <w:sz w:val="16"/>
              </w:rPr>
            </w:pPr>
          </w:p>
        </w:tc>
      </w:tr>
      <w:tr w:rsidR="0067755D" w:rsidRPr="003F7263"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67755D" w:rsidRPr="003F7263" w:rsidRDefault="0067755D" w:rsidP="0067755D">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6618C266"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EE6A309"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51098442" w14:textId="77777777" w:rsidR="0067755D" w:rsidRPr="003F7263" w:rsidRDefault="0067755D" w:rsidP="0067755D">
            <w:pPr>
              <w:pStyle w:val="TAL"/>
              <w:rPr>
                <w:sz w:val="16"/>
              </w:rPr>
            </w:pPr>
          </w:p>
        </w:tc>
      </w:tr>
      <w:tr w:rsidR="0067755D" w:rsidRPr="003F7263"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67755D" w:rsidRPr="003F7263" w:rsidRDefault="0067755D" w:rsidP="0067755D">
            <w:pPr>
              <w:pStyle w:val="TAL"/>
              <w:rPr>
                <w:sz w:val="16"/>
              </w:rPr>
            </w:pPr>
            <w:r w:rsidRPr="003F7263">
              <w:rPr>
                <w:sz w:val="16"/>
              </w:rPr>
              <w:t>7.1.1.6.4</w:t>
            </w:r>
          </w:p>
        </w:tc>
        <w:tc>
          <w:tcPr>
            <w:tcW w:w="2340" w:type="dxa"/>
            <w:gridSpan w:val="2"/>
            <w:shd w:val="clear" w:color="auto" w:fill="auto"/>
          </w:tcPr>
          <w:p w14:paraId="0A5F8511" w14:textId="77777777" w:rsidR="0067755D" w:rsidRPr="003F7263" w:rsidRDefault="0067755D" w:rsidP="0067755D">
            <w:pPr>
              <w:pStyle w:val="TAL"/>
              <w:jc w:val="center"/>
              <w:rPr>
                <w:sz w:val="16"/>
              </w:rPr>
            </w:pPr>
            <w:r w:rsidRPr="003F7263">
              <w:rPr>
                <w:sz w:val="16"/>
              </w:rPr>
              <w:t>pc_um_WithShortSN</w:t>
            </w:r>
          </w:p>
        </w:tc>
        <w:tc>
          <w:tcPr>
            <w:tcW w:w="2250" w:type="dxa"/>
            <w:gridSpan w:val="2"/>
            <w:shd w:val="clear" w:color="auto" w:fill="auto"/>
          </w:tcPr>
          <w:p w14:paraId="0D808F28" w14:textId="77777777" w:rsidR="0067755D" w:rsidRPr="003F7263" w:rsidRDefault="0067755D" w:rsidP="0067755D">
            <w:pPr>
              <w:pStyle w:val="TAL"/>
              <w:rPr>
                <w:sz w:val="16"/>
              </w:rPr>
            </w:pPr>
          </w:p>
        </w:tc>
        <w:tc>
          <w:tcPr>
            <w:tcW w:w="1903" w:type="dxa"/>
            <w:gridSpan w:val="2"/>
            <w:shd w:val="clear" w:color="auto" w:fill="auto"/>
          </w:tcPr>
          <w:p w14:paraId="1800AAEE" w14:textId="77777777" w:rsidR="0067755D" w:rsidRPr="003F7263" w:rsidRDefault="0067755D" w:rsidP="0067755D">
            <w:pPr>
              <w:pStyle w:val="TAL"/>
              <w:rPr>
                <w:sz w:val="16"/>
              </w:rPr>
            </w:pPr>
          </w:p>
        </w:tc>
        <w:tc>
          <w:tcPr>
            <w:tcW w:w="2483" w:type="dxa"/>
            <w:gridSpan w:val="2"/>
            <w:shd w:val="clear" w:color="auto" w:fill="auto"/>
          </w:tcPr>
          <w:p w14:paraId="6CAA252E" w14:textId="77777777" w:rsidR="0067755D" w:rsidRPr="003F7263" w:rsidRDefault="0067755D" w:rsidP="0067755D">
            <w:pPr>
              <w:pStyle w:val="TAL"/>
              <w:rPr>
                <w:sz w:val="16"/>
              </w:rPr>
            </w:pPr>
          </w:p>
        </w:tc>
      </w:tr>
      <w:tr w:rsidR="0067755D" w:rsidRPr="003F7263"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67755D" w:rsidRPr="003F7263" w:rsidRDefault="0067755D" w:rsidP="0067755D">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100CD59E"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76BD162"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5E4C8546" w14:textId="77777777" w:rsidR="0067755D" w:rsidRPr="003F7263" w:rsidRDefault="0067755D" w:rsidP="0067755D">
            <w:pPr>
              <w:pStyle w:val="TAL"/>
              <w:rPr>
                <w:sz w:val="16"/>
              </w:rPr>
            </w:pPr>
          </w:p>
        </w:tc>
      </w:tr>
      <w:tr w:rsidR="0067755D" w:rsidRPr="003F7263"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67755D" w:rsidRPr="003F7263" w:rsidRDefault="0067755D" w:rsidP="0067755D">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1F6F0B0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02065719"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484807DD" w14:textId="77777777" w:rsidR="0067755D" w:rsidRPr="003F7263" w:rsidRDefault="0067755D" w:rsidP="0067755D">
            <w:pPr>
              <w:pStyle w:val="TAL"/>
              <w:rPr>
                <w:sz w:val="16"/>
              </w:rPr>
            </w:pPr>
          </w:p>
        </w:tc>
      </w:tr>
      <w:tr w:rsidR="0067755D" w:rsidRPr="003F7263"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67755D" w:rsidRPr="003F7263" w:rsidRDefault="0067755D" w:rsidP="0067755D">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77777777" w:rsidR="0067755D" w:rsidRPr="003F7263" w:rsidRDefault="0067755D" w:rsidP="0067755D">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8ACF5E9"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E62B7B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C2E0F84" w14:textId="77777777" w:rsidR="0067755D" w:rsidRPr="003F7263" w:rsidRDefault="0067755D" w:rsidP="0067755D">
            <w:pPr>
              <w:pStyle w:val="TAL"/>
              <w:rPr>
                <w:sz w:val="16"/>
              </w:rPr>
            </w:pPr>
          </w:p>
        </w:tc>
      </w:tr>
      <w:tr w:rsidR="0067755D" w:rsidRPr="003F7263"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67755D" w:rsidRPr="003F7263" w:rsidRDefault="0067755D" w:rsidP="0067755D">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77777777" w:rsidR="0067755D" w:rsidRPr="003F7263" w:rsidRDefault="0067755D" w:rsidP="0067755D">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49BC20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66EF4EF"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49B75ABA" w14:textId="77777777" w:rsidR="0067755D" w:rsidRPr="003F7263" w:rsidRDefault="0067755D" w:rsidP="0067755D">
            <w:pPr>
              <w:pStyle w:val="TAL"/>
              <w:rPr>
                <w:sz w:val="16"/>
              </w:rPr>
            </w:pPr>
          </w:p>
        </w:tc>
      </w:tr>
      <w:tr w:rsidR="0067755D" w:rsidRPr="003F7263"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67755D" w:rsidRPr="003F7263" w:rsidRDefault="0067755D" w:rsidP="0067755D">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6FC12B9B" w:rsidR="0067755D" w:rsidRPr="003F7263" w:rsidRDefault="0067755D" w:rsidP="0067755D">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55095FE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3B0B45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0D02AFB8" w14:textId="77777777" w:rsidR="0067755D" w:rsidRPr="003F7263" w:rsidRDefault="0067755D" w:rsidP="0067755D">
            <w:pPr>
              <w:pStyle w:val="TAL"/>
              <w:rPr>
                <w:sz w:val="16"/>
              </w:rPr>
            </w:pPr>
          </w:p>
        </w:tc>
      </w:tr>
      <w:tr w:rsidR="00BA4BED" w:rsidRPr="003F7263" w14:paraId="62481527" w14:textId="77777777">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B0F0908" w14:textId="66547292" w:rsidR="0067755D" w:rsidRPr="00C21875" w:rsidRDefault="0067755D" w:rsidP="0067755D">
            <w:pPr>
              <w:pStyle w:val="TAL"/>
              <w:rPr>
                <w:b/>
                <w:bCs/>
                <w:sz w:val="16"/>
                <w:szCs w:val="16"/>
              </w:rPr>
            </w:pPr>
            <w:r w:rsidRPr="00C21875">
              <w:rPr>
                <w:b/>
                <w:bCs/>
                <w:sz w:val="16"/>
                <w:szCs w:val="16"/>
              </w:rPr>
              <w:t>7.1.1.13</w:t>
            </w:r>
          </w:p>
        </w:tc>
        <w:tc>
          <w:tcPr>
            <w:tcW w:w="2340" w:type="dxa"/>
            <w:gridSpan w:val="2"/>
            <w:tcBorders>
              <w:bottom w:val="single" w:sz="4" w:space="0" w:color="auto"/>
            </w:tcBorders>
            <w:shd w:val="clear" w:color="auto" w:fill="D9D9D9"/>
          </w:tcPr>
          <w:p w14:paraId="0ADA678E" w14:textId="77777777" w:rsidR="0067755D" w:rsidRPr="00C21875" w:rsidRDefault="0067755D" w:rsidP="0067755D">
            <w:pPr>
              <w:pStyle w:val="TAL"/>
              <w:jc w:val="center"/>
              <w:rPr>
                <w:sz w:val="16"/>
                <w:szCs w:val="16"/>
              </w:rPr>
            </w:pPr>
          </w:p>
        </w:tc>
        <w:tc>
          <w:tcPr>
            <w:tcW w:w="2250" w:type="dxa"/>
            <w:gridSpan w:val="2"/>
            <w:tcBorders>
              <w:bottom w:val="single" w:sz="4" w:space="0" w:color="auto"/>
            </w:tcBorders>
            <w:shd w:val="clear" w:color="auto" w:fill="D9D9D9"/>
          </w:tcPr>
          <w:p w14:paraId="77C35892"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D9D9D9"/>
          </w:tcPr>
          <w:p w14:paraId="1C29DCC4"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D9D9D9"/>
          </w:tcPr>
          <w:p w14:paraId="0D070B45" w14:textId="77777777" w:rsidR="0067755D" w:rsidRPr="003F7263" w:rsidRDefault="0067755D" w:rsidP="0067755D">
            <w:pPr>
              <w:pStyle w:val="TAL"/>
              <w:rPr>
                <w:sz w:val="16"/>
              </w:rPr>
            </w:pPr>
          </w:p>
        </w:tc>
      </w:tr>
      <w:tr w:rsidR="0067755D" w:rsidRPr="003F7263" w14:paraId="0F28698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0CF207C" w14:textId="1C17BE9A" w:rsidR="0067755D" w:rsidRPr="00FD0685" w:rsidRDefault="0067755D" w:rsidP="0067755D">
            <w:pPr>
              <w:pStyle w:val="TAL"/>
              <w:rPr>
                <w:b/>
                <w:bCs/>
                <w:sz w:val="16"/>
                <w:szCs w:val="16"/>
              </w:rPr>
            </w:pPr>
            <w:r w:rsidRPr="00FD0685">
              <w:rPr>
                <w:sz w:val="16"/>
                <w:szCs w:val="16"/>
              </w:rPr>
              <w:t>7.1.1.13.1</w:t>
            </w:r>
          </w:p>
        </w:tc>
        <w:tc>
          <w:tcPr>
            <w:tcW w:w="2340" w:type="dxa"/>
            <w:gridSpan w:val="2"/>
            <w:tcBorders>
              <w:bottom w:val="single" w:sz="4" w:space="0" w:color="auto"/>
            </w:tcBorders>
            <w:shd w:val="clear" w:color="auto" w:fill="auto"/>
          </w:tcPr>
          <w:p w14:paraId="351E1003" w14:textId="55F7EA31" w:rsidR="0067755D" w:rsidRPr="00FD0685" w:rsidRDefault="0067755D" w:rsidP="0067755D">
            <w:pPr>
              <w:pStyle w:val="TAL"/>
              <w:jc w:val="center"/>
              <w:rPr>
                <w:sz w:val="16"/>
                <w:szCs w:val="16"/>
              </w:rPr>
            </w:pPr>
            <w:r w:rsidRPr="00FD0685">
              <w:rPr>
                <w:sz w:val="16"/>
                <w:szCs w:val="16"/>
              </w:rPr>
              <w:t>pc_logicalChannelSR_DelayTimer</w:t>
            </w:r>
          </w:p>
        </w:tc>
        <w:tc>
          <w:tcPr>
            <w:tcW w:w="2250" w:type="dxa"/>
            <w:gridSpan w:val="2"/>
            <w:tcBorders>
              <w:bottom w:val="single" w:sz="4" w:space="0" w:color="auto"/>
            </w:tcBorders>
            <w:shd w:val="clear" w:color="auto" w:fill="auto"/>
          </w:tcPr>
          <w:p w14:paraId="5D590A32"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3BE90877"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75F69112" w14:textId="77777777" w:rsidR="0067755D" w:rsidRPr="003F7263" w:rsidRDefault="0067755D" w:rsidP="0067755D">
            <w:pPr>
              <w:pStyle w:val="TAL"/>
              <w:rPr>
                <w:sz w:val="16"/>
              </w:rPr>
            </w:pPr>
          </w:p>
        </w:tc>
      </w:tr>
      <w:tr w:rsidR="0067755D" w:rsidRPr="003F7263" w14:paraId="1285BCF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011862B" w14:textId="22E0483F" w:rsidR="0067755D" w:rsidRPr="00FD0685" w:rsidRDefault="0067755D" w:rsidP="0067755D">
            <w:pPr>
              <w:pStyle w:val="TAL"/>
              <w:rPr>
                <w:b/>
                <w:bCs/>
                <w:sz w:val="16"/>
                <w:szCs w:val="16"/>
              </w:rPr>
            </w:pPr>
            <w:r w:rsidRPr="00FD0685">
              <w:rPr>
                <w:sz w:val="16"/>
                <w:szCs w:val="16"/>
              </w:rPr>
              <w:t>7.1.1.13.2</w:t>
            </w:r>
          </w:p>
        </w:tc>
        <w:tc>
          <w:tcPr>
            <w:tcW w:w="2340" w:type="dxa"/>
            <w:gridSpan w:val="2"/>
            <w:tcBorders>
              <w:bottom w:val="single" w:sz="4" w:space="0" w:color="auto"/>
            </w:tcBorders>
            <w:shd w:val="clear" w:color="auto" w:fill="auto"/>
          </w:tcPr>
          <w:p w14:paraId="2B54FDA9" w14:textId="114068B0" w:rsidR="0067755D" w:rsidRPr="00FD0685" w:rsidRDefault="0067755D" w:rsidP="0067755D">
            <w:pPr>
              <w:pStyle w:val="TAL"/>
              <w:jc w:val="center"/>
              <w:rPr>
                <w:sz w:val="16"/>
                <w:szCs w:val="16"/>
              </w:rPr>
            </w:pPr>
            <w:r w:rsidRPr="00FD0685">
              <w:rPr>
                <w:sz w:val="16"/>
                <w:szCs w:val="16"/>
              </w:rPr>
              <w:t>pc_logicalChannelSR_DelayTimer</w:t>
            </w:r>
          </w:p>
        </w:tc>
        <w:tc>
          <w:tcPr>
            <w:tcW w:w="2250" w:type="dxa"/>
            <w:gridSpan w:val="2"/>
            <w:tcBorders>
              <w:bottom w:val="single" w:sz="4" w:space="0" w:color="auto"/>
            </w:tcBorders>
            <w:shd w:val="clear" w:color="auto" w:fill="auto"/>
          </w:tcPr>
          <w:p w14:paraId="7694054C"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79C2AB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2D1ED2B2" w14:textId="77777777" w:rsidR="0067755D" w:rsidRPr="003F7263" w:rsidRDefault="0067755D" w:rsidP="0067755D">
            <w:pPr>
              <w:pStyle w:val="TAL"/>
              <w:rPr>
                <w:sz w:val="16"/>
              </w:rPr>
            </w:pPr>
          </w:p>
        </w:tc>
      </w:tr>
      <w:tr w:rsidR="0067755D" w:rsidRPr="003F7263" w14:paraId="6014F58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C80CE56" w14:textId="50BC3044" w:rsidR="0067755D" w:rsidRPr="00C21875" w:rsidRDefault="0067755D" w:rsidP="0067755D">
            <w:pPr>
              <w:pStyle w:val="TAL"/>
              <w:rPr>
                <w:sz w:val="16"/>
                <w:szCs w:val="16"/>
              </w:rPr>
            </w:pPr>
            <w:r w:rsidRPr="00C21875">
              <w:rPr>
                <w:sz w:val="16"/>
                <w:szCs w:val="16"/>
              </w:rPr>
              <w:t>7.1.1.13.5</w:t>
            </w:r>
          </w:p>
        </w:tc>
        <w:tc>
          <w:tcPr>
            <w:tcW w:w="2340" w:type="dxa"/>
            <w:gridSpan w:val="2"/>
            <w:tcBorders>
              <w:bottom w:val="single" w:sz="4" w:space="0" w:color="auto"/>
            </w:tcBorders>
            <w:shd w:val="clear" w:color="auto" w:fill="auto"/>
          </w:tcPr>
          <w:p w14:paraId="14787C4E" w14:textId="5E9489C0" w:rsidR="0067755D" w:rsidRPr="00C21875" w:rsidRDefault="0067755D" w:rsidP="0067755D">
            <w:pPr>
              <w:pStyle w:val="TAL"/>
              <w:jc w:val="center"/>
              <w:rPr>
                <w:sz w:val="16"/>
                <w:szCs w:val="16"/>
              </w:rPr>
            </w:pPr>
            <w:r w:rsidRPr="00C21875">
              <w:rPr>
                <w:sz w:val="16"/>
                <w:szCs w:val="16"/>
              </w:rPr>
              <w:t>pc_ra_SDT_r17</w:t>
            </w:r>
          </w:p>
        </w:tc>
        <w:tc>
          <w:tcPr>
            <w:tcW w:w="2250" w:type="dxa"/>
            <w:gridSpan w:val="2"/>
            <w:tcBorders>
              <w:bottom w:val="single" w:sz="4" w:space="0" w:color="auto"/>
            </w:tcBorders>
            <w:shd w:val="clear" w:color="auto" w:fill="auto"/>
          </w:tcPr>
          <w:p w14:paraId="6D45859D"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1F23CA9A"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3B204572" w14:textId="77777777" w:rsidR="0067755D" w:rsidRPr="003F7263" w:rsidRDefault="0067755D" w:rsidP="0067755D">
            <w:pPr>
              <w:pStyle w:val="TAL"/>
              <w:rPr>
                <w:sz w:val="16"/>
              </w:rPr>
            </w:pPr>
          </w:p>
        </w:tc>
      </w:tr>
      <w:tr w:rsidR="0067755D" w:rsidRPr="003F7263"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67755D" w:rsidRPr="003F7263" w:rsidRDefault="0067755D" w:rsidP="0067755D">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7AB8E68C"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22719401"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7A47A9AD" w14:textId="77777777" w:rsidR="0067755D" w:rsidRPr="003F7263" w:rsidRDefault="0067755D" w:rsidP="0067755D">
            <w:pPr>
              <w:pStyle w:val="TAL"/>
              <w:rPr>
                <w:sz w:val="16"/>
              </w:rPr>
            </w:pPr>
          </w:p>
        </w:tc>
      </w:tr>
      <w:tr w:rsidR="0067755D" w:rsidRPr="003F7263"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67755D" w:rsidRPr="003F7263" w:rsidRDefault="0067755D" w:rsidP="0067755D">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2AF29887"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37D24444"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1891BAA6" w14:textId="77777777" w:rsidR="0067755D" w:rsidRPr="003F7263" w:rsidRDefault="0067755D" w:rsidP="0067755D">
            <w:pPr>
              <w:pStyle w:val="TAL"/>
              <w:rPr>
                <w:sz w:val="16"/>
              </w:rPr>
            </w:pPr>
          </w:p>
        </w:tc>
      </w:tr>
      <w:tr w:rsidR="0067755D" w:rsidRPr="003F7263"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67755D" w:rsidRPr="003F7263" w:rsidRDefault="0067755D" w:rsidP="0067755D">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67755D" w:rsidRPr="003F7263" w:rsidRDefault="0067755D" w:rsidP="0067755D">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192F0BFE"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3CEBD88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3EDF8BCA" w14:textId="77777777" w:rsidR="0067755D" w:rsidRPr="003F7263" w:rsidRDefault="0067755D" w:rsidP="0067755D">
            <w:pPr>
              <w:pStyle w:val="TAL"/>
              <w:rPr>
                <w:sz w:val="16"/>
              </w:rPr>
            </w:pPr>
          </w:p>
        </w:tc>
      </w:tr>
      <w:tr w:rsidR="0067755D" w:rsidRPr="003F7263"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67755D" w:rsidRPr="003F7263" w:rsidRDefault="0067755D" w:rsidP="0067755D">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67755D" w:rsidRPr="003F7263" w:rsidRDefault="0067755D" w:rsidP="0067755D">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51624EAE"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437139C2"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69C1AB6E" w14:textId="77777777" w:rsidR="0067755D" w:rsidRPr="003F7263" w:rsidRDefault="0067755D" w:rsidP="0067755D">
            <w:pPr>
              <w:pStyle w:val="TAL"/>
              <w:rPr>
                <w:sz w:val="16"/>
              </w:rPr>
            </w:pPr>
          </w:p>
        </w:tc>
      </w:tr>
      <w:tr w:rsidR="0067755D" w:rsidRPr="003F7263"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67755D" w:rsidRPr="003F7263" w:rsidRDefault="0067755D" w:rsidP="0067755D">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48C22BA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C11115C"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15D3EE03" w14:textId="77777777" w:rsidR="0067755D" w:rsidRPr="003F7263" w:rsidRDefault="0067755D" w:rsidP="0067755D">
            <w:pPr>
              <w:pStyle w:val="TAL"/>
              <w:rPr>
                <w:sz w:val="16"/>
              </w:rPr>
            </w:pPr>
          </w:p>
        </w:tc>
      </w:tr>
      <w:tr w:rsidR="0067755D" w:rsidRPr="003F7263"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67755D" w:rsidRPr="003F7263" w:rsidRDefault="0067755D" w:rsidP="0067755D">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67755D" w:rsidRPr="003F7263" w:rsidRDefault="0067755D" w:rsidP="0067755D">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53118CAB"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634E6C83" w14:textId="77777777" w:rsidR="0067755D" w:rsidRPr="003F7263" w:rsidRDefault="0067755D" w:rsidP="0067755D">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1"/>
        <w:gridCol w:w="42"/>
        <w:gridCol w:w="14"/>
        <w:gridCol w:w="3417"/>
        <w:gridCol w:w="52"/>
        <w:gridCol w:w="13"/>
        <w:gridCol w:w="11"/>
        <w:gridCol w:w="731"/>
        <w:gridCol w:w="57"/>
        <w:gridCol w:w="11"/>
        <w:gridCol w:w="14"/>
        <w:gridCol w:w="1079"/>
        <w:gridCol w:w="57"/>
        <w:gridCol w:w="23"/>
        <w:gridCol w:w="9"/>
        <w:gridCol w:w="3471"/>
        <w:gridCol w:w="62"/>
        <w:gridCol w:w="10"/>
        <w:gridCol w:w="19"/>
        <w:gridCol w:w="122"/>
      </w:tblGrid>
      <w:tr w:rsidR="007C21AC" w:rsidRPr="003F7263" w14:paraId="5A021E0B" w14:textId="77777777" w:rsidTr="00E93A13">
        <w:trPr>
          <w:gridAfter w:val="4"/>
          <w:wAfter w:w="213" w:type="dxa"/>
          <w:tblHeader/>
          <w:jc w:val="center"/>
        </w:trPr>
        <w:tc>
          <w:tcPr>
            <w:tcW w:w="1063"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73" w:type="dxa"/>
            <w:gridSpan w:val="3"/>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07" w:type="dxa"/>
            <w:gridSpan w:val="4"/>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21" w:type="dxa"/>
            <w:gridSpan w:val="8"/>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E93A13">
        <w:trPr>
          <w:gridAfter w:val="4"/>
          <w:wAfter w:w="213" w:type="dxa"/>
          <w:tblHeader/>
          <w:jc w:val="center"/>
        </w:trPr>
        <w:tc>
          <w:tcPr>
            <w:tcW w:w="1063"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73" w:type="dxa"/>
            <w:gridSpan w:val="3"/>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07" w:type="dxa"/>
            <w:gridSpan w:val="4"/>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1" w:type="dxa"/>
            <w:gridSpan w:val="4"/>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60" w:type="dxa"/>
            <w:gridSpan w:val="4"/>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E93A13">
        <w:trPr>
          <w:gridAfter w:val="4"/>
          <w:wAfter w:w="213" w:type="dxa"/>
          <w:jc w:val="center"/>
        </w:trPr>
        <w:tc>
          <w:tcPr>
            <w:tcW w:w="1063"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73" w:type="dxa"/>
            <w:gridSpan w:val="3"/>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gridSpan w:val="4"/>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E93A13">
        <w:trPr>
          <w:gridAfter w:val="4"/>
          <w:wAfter w:w="213" w:type="dxa"/>
          <w:jc w:val="center"/>
        </w:trPr>
        <w:tc>
          <w:tcPr>
            <w:tcW w:w="1063"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73" w:type="dxa"/>
            <w:gridSpan w:val="3"/>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gridSpan w:val="4"/>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E93A13">
        <w:trPr>
          <w:gridAfter w:val="4"/>
          <w:wAfter w:w="213" w:type="dxa"/>
          <w:jc w:val="center"/>
        </w:trPr>
        <w:tc>
          <w:tcPr>
            <w:tcW w:w="1063"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73" w:type="dxa"/>
            <w:gridSpan w:val="3"/>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gridSpan w:val="4"/>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E93A13">
        <w:trPr>
          <w:gridAfter w:val="4"/>
          <w:wAfter w:w="213" w:type="dxa"/>
          <w:jc w:val="center"/>
        </w:trPr>
        <w:tc>
          <w:tcPr>
            <w:tcW w:w="1063"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73" w:type="dxa"/>
            <w:gridSpan w:val="3"/>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gridSpan w:val="4"/>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E93A13">
        <w:trPr>
          <w:gridAfter w:val="4"/>
          <w:wAfter w:w="213" w:type="dxa"/>
          <w:jc w:val="center"/>
        </w:trPr>
        <w:tc>
          <w:tcPr>
            <w:tcW w:w="1063"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73" w:type="dxa"/>
            <w:gridSpan w:val="3"/>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gridSpan w:val="4"/>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60" w:type="dxa"/>
            <w:gridSpan w:val="4"/>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E93A13">
        <w:trPr>
          <w:gridAfter w:val="4"/>
          <w:wAfter w:w="213" w:type="dxa"/>
          <w:jc w:val="center"/>
        </w:trPr>
        <w:tc>
          <w:tcPr>
            <w:tcW w:w="1063"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0B18C3" w:rsidRPr="003F7263" w14:paraId="5F90D6AF" w14:textId="77777777" w:rsidTr="00E93A13">
        <w:trPr>
          <w:gridAfter w:val="4"/>
          <w:wAfter w:w="213" w:type="dxa"/>
          <w:jc w:val="center"/>
        </w:trPr>
        <w:tc>
          <w:tcPr>
            <w:tcW w:w="1063" w:type="dxa"/>
            <w:gridSpan w:val="2"/>
            <w:tcBorders>
              <w:bottom w:val="single" w:sz="4" w:space="0" w:color="auto"/>
            </w:tcBorders>
            <w:shd w:val="clear" w:color="auto" w:fill="E6E6E6"/>
          </w:tcPr>
          <w:p w14:paraId="182E349E" w14:textId="64EE3EC2"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3FA54CD1" w14:textId="22EA765D" w:rsidR="000B18C3" w:rsidRPr="003F7263" w:rsidRDefault="000B18C3" w:rsidP="000B18C3">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4380C957"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EB8D929" w14:textId="77777777" w:rsidR="000B18C3" w:rsidRPr="003F7263" w:rsidRDefault="000B18C3" w:rsidP="000B18C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546FC978" w14:textId="77777777" w:rsidR="000B18C3" w:rsidRPr="003F7263" w:rsidRDefault="000B18C3" w:rsidP="000B18C3">
            <w:pPr>
              <w:pStyle w:val="TAL"/>
              <w:keepNext w:val="0"/>
              <w:keepLines w:val="0"/>
              <w:rPr>
                <w:rFonts w:cs="Arial"/>
                <w:sz w:val="16"/>
                <w:szCs w:val="16"/>
                <w:lang w:eastAsia="en-US"/>
              </w:rPr>
            </w:pPr>
          </w:p>
        </w:tc>
      </w:tr>
      <w:tr w:rsidR="000B18C3" w:rsidRPr="003F7263" w14:paraId="1812E53C" w14:textId="77777777" w:rsidTr="00E93A13">
        <w:trPr>
          <w:gridAfter w:val="4"/>
          <w:wAfter w:w="213" w:type="dxa"/>
          <w:jc w:val="center"/>
        </w:trPr>
        <w:tc>
          <w:tcPr>
            <w:tcW w:w="1063" w:type="dxa"/>
            <w:gridSpan w:val="2"/>
            <w:tcBorders>
              <w:bottom w:val="single" w:sz="4" w:space="0" w:color="auto"/>
            </w:tcBorders>
            <w:shd w:val="clear" w:color="auto" w:fill="auto"/>
          </w:tcPr>
          <w:p w14:paraId="5288EC76" w14:textId="17CB981E"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8.1.1.1a.1</w:t>
            </w:r>
          </w:p>
        </w:tc>
        <w:tc>
          <w:tcPr>
            <w:tcW w:w="3473" w:type="dxa"/>
            <w:gridSpan w:val="3"/>
            <w:tcBorders>
              <w:bottom w:val="single" w:sz="4" w:space="0" w:color="auto"/>
            </w:tcBorders>
            <w:shd w:val="clear" w:color="auto" w:fill="auto"/>
          </w:tcPr>
          <w:p w14:paraId="69E4527E" w14:textId="78977190"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773D8DA0" w14:textId="64ECAA21" w:rsidR="000B18C3" w:rsidRPr="003F7263" w:rsidRDefault="000B18C3" w:rsidP="000B18C3">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F6F3BDF" w14:textId="6647A7E6" w:rsidR="000B18C3" w:rsidRPr="003F7263" w:rsidRDefault="000B18C3" w:rsidP="000B18C3">
            <w:pPr>
              <w:pStyle w:val="TAC"/>
              <w:keepNext w:val="0"/>
              <w:keepLines w:val="0"/>
              <w:rPr>
                <w:rFonts w:cs="Arial"/>
                <w:sz w:val="16"/>
                <w:szCs w:val="16"/>
                <w:lang w:eastAsia="en-US"/>
              </w:rPr>
            </w:pPr>
            <w:r>
              <w:rPr>
                <w:rFonts w:cs="Arial"/>
                <w:sz w:val="16"/>
                <w:szCs w:val="16"/>
              </w:rPr>
              <w:t>C224</w:t>
            </w:r>
          </w:p>
        </w:tc>
        <w:tc>
          <w:tcPr>
            <w:tcW w:w="3560" w:type="dxa"/>
            <w:gridSpan w:val="4"/>
            <w:tcBorders>
              <w:bottom w:val="single" w:sz="4" w:space="0" w:color="auto"/>
            </w:tcBorders>
            <w:shd w:val="clear" w:color="auto" w:fill="auto"/>
          </w:tcPr>
          <w:p w14:paraId="3958A085" w14:textId="660122AE" w:rsidR="000B18C3" w:rsidRPr="003F7263" w:rsidRDefault="000B18C3" w:rsidP="000B18C3">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E93A13" w:rsidRPr="003F7263" w14:paraId="1631838D" w14:textId="77777777" w:rsidTr="00E93A13">
        <w:trPr>
          <w:gridAfter w:val="4"/>
          <w:wAfter w:w="213" w:type="dxa"/>
          <w:jc w:val="center"/>
        </w:trPr>
        <w:tc>
          <w:tcPr>
            <w:tcW w:w="1063" w:type="dxa"/>
            <w:gridSpan w:val="2"/>
            <w:tcBorders>
              <w:bottom w:val="single" w:sz="4" w:space="0" w:color="auto"/>
            </w:tcBorders>
            <w:shd w:val="clear" w:color="auto" w:fill="auto"/>
          </w:tcPr>
          <w:p w14:paraId="421A421E" w14:textId="13BEB41D" w:rsidR="00E93A13" w:rsidRPr="00945467" w:rsidRDefault="00E93A13" w:rsidP="00E93A13">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046740FC" w14:textId="16108658" w:rsidR="00E93A13" w:rsidRPr="00945467" w:rsidRDefault="00E93A13" w:rsidP="00E93A13">
            <w:pPr>
              <w:pStyle w:val="TAL"/>
              <w:keepNext w:val="0"/>
              <w:keepLines w:val="0"/>
              <w:rPr>
                <w:rFonts w:cs="Arial"/>
                <w:bCs/>
                <w:sz w:val="16"/>
                <w:szCs w:val="16"/>
              </w:rPr>
            </w:pPr>
            <w:r w:rsidRPr="00567B6B">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0834ACFC" w14:textId="12FE8E3A" w:rsidR="00E93A13" w:rsidRPr="003F7263" w:rsidRDefault="00E93A13" w:rsidP="00E93A13">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67DD042E" w14:textId="72737BFD" w:rsidR="00E93A13" w:rsidRDefault="00E93A13" w:rsidP="00E93A13">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24F6413D" w14:textId="69502015"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0D1C18" w:rsidRPr="003F7263" w14:paraId="1F816593" w14:textId="77777777" w:rsidTr="00E93A13">
        <w:trPr>
          <w:gridAfter w:val="4"/>
          <w:wAfter w:w="213" w:type="dxa"/>
          <w:jc w:val="center"/>
        </w:trPr>
        <w:tc>
          <w:tcPr>
            <w:tcW w:w="1063" w:type="dxa"/>
            <w:gridSpan w:val="2"/>
            <w:tcBorders>
              <w:bottom w:val="single" w:sz="4" w:space="0" w:color="auto"/>
            </w:tcBorders>
            <w:shd w:val="clear" w:color="auto" w:fill="auto"/>
          </w:tcPr>
          <w:p w14:paraId="7048B0F0" w14:textId="1B1EC60D" w:rsidR="000D1C18" w:rsidRPr="000D1C18" w:rsidRDefault="000D1C18" w:rsidP="000D1C18">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2FB8DDA7" w14:textId="06A093E7" w:rsidR="000D1C18" w:rsidRPr="000D1C18" w:rsidRDefault="000D1C18" w:rsidP="000D1C18">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621C09E3" w14:textId="5956BAB7" w:rsidR="000D1C18" w:rsidRPr="000D1C18" w:rsidRDefault="000D1C18" w:rsidP="000D1C18">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68B42879" w14:textId="6F45E85A" w:rsidR="000D1C18" w:rsidRPr="000D1C18" w:rsidRDefault="000D1C18" w:rsidP="000D1C18">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62819015" w14:textId="67EFB7C8" w:rsidR="000D1C18" w:rsidRPr="000D1C18" w:rsidRDefault="000D1C18" w:rsidP="000D1C18">
            <w:pPr>
              <w:pStyle w:val="TAL"/>
              <w:keepNext w:val="0"/>
              <w:keepLines w:val="0"/>
              <w:rPr>
                <w:rFonts w:cs="Arial"/>
                <w:bCs/>
                <w:sz w:val="16"/>
                <w:szCs w:val="16"/>
              </w:rPr>
            </w:pPr>
            <w:r w:rsidRPr="000D1C18">
              <w:rPr>
                <w:sz w:val="16"/>
                <w:szCs w:val="16"/>
              </w:rPr>
              <w:t>UEs supporting 5G Core and PEI</w:t>
            </w:r>
          </w:p>
        </w:tc>
      </w:tr>
      <w:tr w:rsidR="00E93A13" w:rsidRPr="003F7263" w14:paraId="4B293608" w14:textId="77777777" w:rsidTr="00E93A13">
        <w:trPr>
          <w:gridAfter w:val="4"/>
          <w:wAfter w:w="213" w:type="dxa"/>
          <w:jc w:val="center"/>
        </w:trPr>
        <w:tc>
          <w:tcPr>
            <w:tcW w:w="1063" w:type="dxa"/>
            <w:gridSpan w:val="2"/>
            <w:tcBorders>
              <w:bottom w:val="single" w:sz="4" w:space="0" w:color="auto"/>
            </w:tcBorders>
            <w:shd w:val="clear" w:color="auto" w:fill="E6E6E6"/>
          </w:tcPr>
          <w:p w14:paraId="5E6FE0E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8.1.1.2</w:t>
            </w:r>
          </w:p>
        </w:tc>
        <w:tc>
          <w:tcPr>
            <w:tcW w:w="3473" w:type="dxa"/>
            <w:gridSpan w:val="3"/>
            <w:tcBorders>
              <w:bottom w:val="single" w:sz="4" w:space="0" w:color="auto"/>
            </w:tcBorders>
            <w:shd w:val="clear" w:color="auto" w:fill="E6E6E6"/>
          </w:tcPr>
          <w:p w14:paraId="0514345F"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gridSpan w:val="4"/>
            <w:tcBorders>
              <w:bottom w:val="single" w:sz="4" w:space="0" w:color="auto"/>
            </w:tcBorders>
            <w:shd w:val="clear" w:color="auto" w:fill="E6E6E6"/>
          </w:tcPr>
          <w:p w14:paraId="7329DF4D"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8686F0E"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9793D15" w14:textId="77777777" w:rsidR="00E93A13" w:rsidRPr="003F7263" w:rsidRDefault="00E93A13" w:rsidP="00E93A13">
            <w:pPr>
              <w:pStyle w:val="TAL"/>
              <w:keepNext w:val="0"/>
              <w:keepLines w:val="0"/>
              <w:rPr>
                <w:rFonts w:cs="Arial"/>
                <w:sz w:val="16"/>
                <w:szCs w:val="16"/>
                <w:lang w:eastAsia="en-US"/>
              </w:rPr>
            </w:pPr>
          </w:p>
        </w:tc>
      </w:tr>
      <w:tr w:rsidR="00E93A13" w:rsidRPr="003F7263" w14:paraId="1FBD57EC" w14:textId="77777777" w:rsidTr="00E93A13">
        <w:trPr>
          <w:gridAfter w:val="4"/>
          <w:wAfter w:w="213" w:type="dxa"/>
          <w:jc w:val="center"/>
        </w:trPr>
        <w:tc>
          <w:tcPr>
            <w:tcW w:w="1063" w:type="dxa"/>
            <w:gridSpan w:val="2"/>
            <w:tcBorders>
              <w:bottom w:val="single" w:sz="4" w:space="0" w:color="auto"/>
            </w:tcBorders>
            <w:shd w:val="clear" w:color="auto" w:fill="auto"/>
          </w:tcPr>
          <w:p w14:paraId="070A9DDD" w14:textId="77777777" w:rsidR="00E93A13" w:rsidRPr="003F7263" w:rsidRDefault="00E93A13" w:rsidP="00E93A13">
            <w:pPr>
              <w:pStyle w:val="TAL"/>
              <w:keepNext w:val="0"/>
              <w:keepLines w:val="0"/>
              <w:rPr>
                <w:rFonts w:cs="Arial"/>
                <w:b/>
                <w:bCs/>
                <w:sz w:val="16"/>
                <w:szCs w:val="16"/>
                <w:lang w:eastAsia="en-US"/>
              </w:rPr>
            </w:pPr>
            <w:r w:rsidRPr="003F7263">
              <w:rPr>
                <w:rFonts w:cs="Arial"/>
                <w:bCs/>
                <w:sz w:val="16"/>
                <w:szCs w:val="16"/>
                <w:lang w:eastAsia="en-US"/>
              </w:rPr>
              <w:t>8.1.1.2.1</w:t>
            </w:r>
          </w:p>
        </w:tc>
        <w:tc>
          <w:tcPr>
            <w:tcW w:w="3473" w:type="dxa"/>
            <w:gridSpan w:val="3"/>
            <w:tcBorders>
              <w:bottom w:val="single" w:sz="4" w:space="0" w:color="auto"/>
            </w:tcBorders>
            <w:shd w:val="clear" w:color="auto" w:fill="auto"/>
          </w:tcPr>
          <w:p w14:paraId="3D56C94E"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gridSpan w:val="4"/>
            <w:tcBorders>
              <w:bottom w:val="single" w:sz="4" w:space="0" w:color="auto"/>
            </w:tcBorders>
            <w:shd w:val="clear" w:color="auto" w:fill="auto"/>
          </w:tcPr>
          <w:p w14:paraId="45757AA5" w14:textId="77777777" w:rsidR="00E93A13" w:rsidRPr="003F7263" w:rsidRDefault="00E93A13" w:rsidP="00E93A1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6EEE674" w14:textId="77777777" w:rsidR="00E93A13" w:rsidRPr="003F7263" w:rsidRDefault="00E93A13" w:rsidP="00E93A13">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560BDA2A"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4DB37B57" w14:textId="77777777" w:rsidTr="00E93A13">
        <w:trPr>
          <w:gridAfter w:val="4"/>
          <w:wAfter w:w="213" w:type="dxa"/>
          <w:jc w:val="center"/>
        </w:trPr>
        <w:tc>
          <w:tcPr>
            <w:tcW w:w="1063" w:type="dxa"/>
            <w:gridSpan w:val="2"/>
            <w:tcBorders>
              <w:bottom w:val="single" w:sz="4" w:space="0" w:color="auto"/>
            </w:tcBorders>
            <w:shd w:val="clear" w:color="auto" w:fill="auto"/>
          </w:tcPr>
          <w:p w14:paraId="52A6CF0C" w14:textId="033E0D34"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8.1.1.2.2</w:t>
            </w:r>
          </w:p>
        </w:tc>
        <w:tc>
          <w:tcPr>
            <w:tcW w:w="3473" w:type="dxa"/>
            <w:gridSpan w:val="3"/>
            <w:tcBorders>
              <w:bottom w:val="single" w:sz="4" w:space="0" w:color="auto"/>
            </w:tcBorders>
            <w:shd w:val="clear" w:color="auto" w:fill="auto"/>
          </w:tcPr>
          <w:p w14:paraId="6461D2E7" w14:textId="7E8D3FAE" w:rsidR="00E93A13" w:rsidRPr="003F7263" w:rsidRDefault="00E93A13" w:rsidP="00E93A13">
            <w:pPr>
              <w:pStyle w:val="TAL"/>
              <w:keepNext w:val="0"/>
              <w:keepLines w:val="0"/>
              <w:rPr>
                <w:sz w:val="16"/>
                <w:szCs w:val="16"/>
                <w:lang w:eastAsia="en-US"/>
              </w:rPr>
            </w:pPr>
            <w:r w:rsidRPr="003F7263">
              <w:rPr>
                <w:sz w:val="16"/>
                <w:szCs w:val="16"/>
                <w:lang w:eastAsia="en-US"/>
              </w:rPr>
              <w:t>Void</w:t>
            </w:r>
          </w:p>
        </w:tc>
        <w:tc>
          <w:tcPr>
            <w:tcW w:w="807" w:type="dxa"/>
            <w:gridSpan w:val="4"/>
            <w:tcBorders>
              <w:bottom w:val="single" w:sz="4" w:space="0" w:color="auto"/>
            </w:tcBorders>
            <w:shd w:val="clear" w:color="auto" w:fill="auto"/>
          </w:tcPr>
          <w:p w14:paraId="17E4D611" w14:textId="77777777" w:rsidR="00E93A13" w:rsidRPr="003F7263" w:rsidRDefault="00E93A13" w:rsidP="00E93A13">
            <w:pPr>
              <w:pStyle w:val="TAC"/>
              <w:keepNext w:val="0"/>
              <w:keepLines w:val="0"/>
              <w:rPr>
                <w:rFonts w:cs="Arial"/>
                <w:bCs/>
                <w:sz w:val="16"/>
                <w:szCs w:val="16"/>
                <w:lang w:eastAsia="en-US"/>
              </w:rPr>
            </w:pPr>
          </w:p>
        </w:tc>
        <w:tc>
          <w:tcPr>
            <w:tcW w:w="1161" w:type="dxa"/>
            <w:gridSpan w:val="4"/>
            <w:tcBorders>
              <w:bottom w:val="single" w:sz="4" w:space="0" w:color="auto"/>
            </w:tcBorders>
            <w:shd w:val="clear" w:color="auto" w:fill="auto"/>
          </w:tcPr>
          <w:p w14:paraId="40F4FE1A"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11C50091" w14:textId="77777777" w:rsidR="00E93A13" w:rsidRPr="003F7263" w:rsidRDefault="00E93A13" w:rsidP="00E93A13">
            <w:pPr>
              <w:pStyle w:val="TAL"/>
              <w:keepNext w:val="0"/>
              <w:keepLines w:val="0"/>
              <w:rPr>
                <w:sz w:val="16"/>
                <w:szCs w:val="16"/>
                <w:lang w:eastAsia="en-US"/>
              </w:rPr>
            </w:pPr>
          </w:p>
        </w:tc>
      </w:tr>
      <w:tr w:rsidR="00E93A13" w:rsidRPr="003F7263" w14:paraId="11FBDB21" w14:textId="77777777" w:rsidTr="00E93A13">
        <w:trPr>
          <w:gridAfter w:val="4"/>
          <w:wAfter w:w="213" w:type="dxa"/>
          <w:jc w:val="center"/>
        </w:trPr>
        <w:tc>
          <w:tcPr>
            <w:tcW w:w="1063" w:type="dxa"/>
            <w:gridSpan w:val="2"/>
            <w:tcBorders>
              <w:bottom w:val="single" w:sz="4" w:space="0" w:color="auto"/>
            </w:tcBorders>
            <w:shd w:val="clear" w:color="auto" w:fill="auto"/>
          </w:tcPr>
          <w:p w14:paraId="3DE2CA55"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8.1.1.2.3</w:t>
            </w:r>
          </w:p>
        </w:tc>
        <w:tc>
          <w:tcPr>
            <w:tcW w:w="3473" w:type="dxa"/>
            <w:gridSpan w:val="3"/>
            <w:tcBorders>
              <w:bottom w:val="single" w:sz="4" w:space="0" w:color="auto"/>
            </w:tcBorders>
            <w:shd w:val="clear" w:color="auto" w:fill="auto"/>
          </w:tcPr>
          <w:p w14:paraId="4078F14D" w14:textId="77777777" w:rsidR="00E93A13" w:rsidRPr="003F7263" w:rsidRDefault="00E93A13" w:rsidP="00E93A13">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ACDE951" w14:textId="77777777" w:rsidR="00E93A13" w:rsidRPr="003F7263" w:rsidRDefault="00E93A13" w:rsidP="00E93A1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87CBA2B"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C21</w:t>
            </w:r>
          </w:p>
        </w:tc>
        <w:tc>
          <w:tcPr>
            <w:tcW w:w="3560" w:type="dxa"/>
            <w:gridSpan w:val="4"/>
            <w:tcBorders>
              <w:bottom w:val="single" w:sz="4" w:space="0" w:color="auto"/>
            </w:tcBorders>
            <w:shd w:val="clear" w:color="auto" w:fill="auto"/>
          </w:tcPr>
          <w:p w14:paraId="73FED344" w14:textId="77777777" w:rsidR="00E93A13" w:rsidRPr="003F7263" w:rsidRDefault="00E93A13" w:rsidP="00E93A13">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E93A13" w:rsidRPr="003F7263" w14:paraId="55A86A6E" w14:textId="77777777" w:rsidTr="00E93A13">
        <w:trPr>
          <w:gridAfter w:val="4"/>
          <w:wAfter w:w="213" w:type="dxa"/>
          <w:jc w:val="center"/>
        </w:trPr>
        <w:tc>
          <w:tcPr>
            <w:tcW w:w="1063" w:type="dxa"/>
            <w:gridSpan w:val="2"/>
            <w:tcBorders>
              <w:bottom w:val="single" w:sz="4" w:space="0" w:color="auto"/>
            </w:tcBorders>
            <w:shd w:val="clear" w:color="auto" w:fill="auto"/>
          </w:tcPr>
          <w:p w14:paraId="06124B8C" w14:textId="77777777" w:rsidR="00E93A13" w:rsidRPr="003F7263" w:rsidRDefault="00E93A13" w:rsidP="00E93A13">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06E8E313" w14:textId="77777777" w:rsidR="00E93A13" w:rsidRPr="003F7263" w:rsidRDefault="00E93A13" w:rsidP="00E93A13">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2F5BFFA2" w14:textId="3F1AAD56" w:rsidR="00E93A13" w:rsidRPr="003F7263" w:rsidRDefault="00E93A13" w:rsidP="00E93A13">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76AB860" w14:textId="77777777" w:rsidR="00E93A13" w:rsidRPr="003F7263" w:rsidRDefault="00E93A13" w:rsidP="00E93A13">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4302280" w14:textId="77777777" w:rsidR="00E93A13" w:rsidRPr="003F7263" w:rsidRDefault="00E93A13" w:rsidP="00E93A13">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93A13" w:rsidRPr="003F7263" w14:paraId="311F636D" w14:textId="77777777" w:rsidTr="00E93A13">
        <w:trPr>
          <w:gridAfter w:val="4"/>
          <w:wAfter w:w="213" w:type="dxa"/>
          <w:jc w:val="center"/>
        </w:trPr>
        <w:tc>
          <w:tcPr>
            <w:tcW w:w="1063" w:type="dxa"/>
            <w:gridSpan w:val="2"/>
            <w:tcBorders>
              <w:bottom w:val="single" w:sz="4" w:space="0" w:color="auto"/>
            </w:tcBorders>
            <w:shd w:val="clear" w:color="auto" w:fill="E6E6E6"/>
          </w:tcPr>
          <w:p w14:paraId="3907E750"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8.1.1.3</w:t>
            </w:r>
          </w:p>
        </w:tc>
        <w:tc>
          <w:tcPr>
            <w:tcW w:w="3473" w:type="dxa"/>
            <w:gridSpan w:val="3"/>
            <w:tcBorders>
              <w:bottom w:val="single" w:sz="4" w:space="0" w:color="auto"/>
            </w:tcBorders>
            <w:shd w:val="clear" w:color="auto" w:fill="E6E6E6"/>
          </w:tcPr>
          <w:p w14:paraId="7F41AA5F" w14:textId="0B5E3ACF"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gridSpan w:val="4"/>
            <w:tcBorders>
              <w:bottom w:val="single" w:sz="4" w:space="0" w:color="auto"/>
            </w:tcBorders>
            <w:shd w:val="clear" w:color="auto" w:fill="E6E6E6"/>
          </w:tcPr>
          <w:p w14:paraId="1531F533"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8987494"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BBD1D71" w14:textId="77777777" w:rsidR="00E93A13" w:rsidRPr="003F7263" w:rsidRDefault="00E93A13" w:rsidP="00E93A13">
            <w:pPr>
              <w:pStyle w:val="TAL"/>
              <w:keepNext w:val="0"/>
              <w:keepLines w:val="0"/>
              <w:rPr>
                <w:rFonts w:cs="Arial"/>
                <w:sz w:val="16"/>
                <w:szCs w:val="16"/>
                <w:lang w:eastAsia="en-US"/>
              </w:rPr>
            </w:pPr>
          </w:p>
        </w:tc>
      </w:tr>
      <w:tr w:rsidR="00E93A13" w:rsidRPr="003F7263" w14:paraId="26D9CB9A" w14:textId="77777777" w:rsidTr="00E93A13">
        <w:trPr>
          <w:gridAfter w:val="4"/>
          <w:wAfter w:w="213" w:type="dxa"/>
          <w:jc w:val="center"/>
        </w:trPr>
        <w:tc>
          <w:tcPr>
            <w:tcW w:w="1063" w:type="dxa"/>
            <w:gridSpan w:val="2"/>
            <w:tcBorders>
              <w:bottom w:val="single" w:sz="4" w:space="0" w:color="auto"/>
            </w:tcBorders>
            <w:shd w:val="clear" w:color="auto" w:fill="auto"/>
          </w:tcPr>
          <w:p w14:paraId="1C360B3D"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8.1.1.3.1</w:t>
            </w:r>
          </w:p>
        </w:tc>
        <w:tc>
          <w:tcPr>
            <w:tcW w:w="3473" w:type="dxa"/>
            <w:gridSpan w:val="3"/>
            <w:tcBorders>
              <w:bottom w:val="single" w:sz="4" w:space="0" w:color="auto"/>
            </w:tcBorders>
            <w:shd w:val="clear" w:color="auto" w:fill="auto"/>
          </w:tcPr>
          <w:p w14:paraId="6059F74E"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gridSpan w:val="4"/>
            <w:tcBorders>
              <w:bottom w:val="single" w:sz="4" w:space="0" w:color="auto"/>
            </w:tcBorders>
            <w:shd w:val="clear" w:color="auto" w:fill="auto"/>
          </w:tcPr>
          <w:p w14:paraId="7671447F"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25DC22E" w14:textId="77777777" w:rsidR="00E93A13" w:rsidRPr="003F7263" w:rsidRDefault="00E93A13" w:rsidP="00E93A13">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11EF5D45"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27991073" w14:textId="77777777" w:rsidTr="00E93A13">
        <w:trPr>
          <w:gridAfter w:val="4"/>
          <w:wAfter w:w="213" w:type="dxa"/>
          <w:jc w:val="center"/>
        </w:trPr>
        <w:tc>
          <w:tcPr>
            <w:tcW w:w="1063" w:type="dxa"/>
            <w:gridSpan w:val="2"/>
            <w:tcBorders>
              <w:bottom w:val="single" w:sz="4" w:space="0" w:color="auto"/>
            </w:tcBorders>
            <w:shd w:val="clear" w:color="auto" w:fill="auto"/>
          </w:tcPr>
          <w:p w14:paraId="0C649AE1" w14:textId="77777777" w:rsidR="00E93A13" w:rsidRPr="003F7263" w:rsidRDefault="00E93A13" w:rsidP="00E93A13">
            <w:pPr>
              <w:pStyle w:val="TAL"/>
              <w:keepNext w:val="0"/>
              <w:keepLines w:val="0"/>
              <w:rPr>
                <w:rFonts w:cs="Arial"/>
                <w:bCs/>
                <w:sz w:val="16"/>
                <w:szCs w:val="16"/>
                <w:lang w:eastAsia="en-US"/>
              </w:rPr>
            </w:pPr>
            <w:r w:rsidRPr="003F7263">
              <w:rPr>
                <w:sz w:val="16"/>
                <w:szCs w:val="16"/>
                <w:lang w:eastAsia="en-US"/>
              </w:rPr>
              <w:t>8.1.1.3.2</w:t>
            </w:r>
          </w:p>
        </w:tc>
        <w:tc>
          <w:tcPr>
            <w:tcW w:w="3473" w:type="dxa"/>
            <w:gridSpan w:val="3"/>
            <w:tcBorders>
              <w:bottom w:val="single" w:sz="4" w:space="0" w:color="auto"/>
            </w:tcBorders>
            <w:shd w:val="clear" w:color="auto" w:fill="auto"/>
          </w:tcPr>
          <w:p w14:paraId="0A966B9B" w14:textId="3902DA43" w:rsidR="00E93A13" w:rsidRPr="003F7263" w:rsidRDefault="00E93A13" w:rsidP="00E93A13">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gridSpan w:val="4"/>
            <w:tcBorders>
              <w:bottom w:val="single" w:sz="4" w:space="0" w:color="auto"/>
            </w:tcBorders>
            <w:shd w:val="clear" w:color="auto" w:fill="auto"/>
          </w:tcPr>
          <w:p w14:paraId="47AABFD2"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8DC310"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C32</w:t>
            </w:r>
          </w:p>
        </w:tc>
        <w:tc>
          <w:tcPr>
            <w:tcW w:w="3560" w:type="dxa"/>
            <w:gridSpan w:val="4"/>
            <w:tcBorders>
              <w:bottom w:val="single" w:sz="4" w:space="0" w:color="auto"/>
            </w:tcBorders>
            <w:shd w:val="clear" w:color="auto" w:fill="auto"/>
          </w:tcPr>
          <w:p w14:paraId="65812C9B"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E93A13" w:rsidRPr="003F7263" w14:paraId="7EF57C92" w14:textId="77777777" w:rsidTr="00E93A13">
        <w:trPr>
          <w:gridAfter w:val="4"/>
          <w:wAfter w:w="213" w:type="dxa"/>
          <w:jc w:val="center"/>
        </w:trPr>
        <w:tc>
          <w:tcPr>
            <w:tcW w:w="1063" w:type="dxa"/>
            <w:gridSpan w:val="2"/>
            <w:tcBorders>
              <w:bottom w:val="single" w:sz="4" w:space="0" w:color="auto"/>
            </w:tcBorders>
            <w:shd w:val="clear" w:color="auto" w:fill="auto"/>
          </w:tcPr>
          <w:p w14:paraId="3618D2F6" w14:textId="77777777" w:rsidR="00E93A13" w:rsidRPr="003F7263" w:rsidRDefault="00E93A13" w:rsidP="00E93A13">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7161F045" w14:textId="77777777"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554B7D2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0D2532" w14:textId="77777777" w:rsidR="00E93A13" w:rsidRPr="003F7263" w:rsidRDefault="00E93A13" w:rsidP="00E93A13">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2F58DBD0" w14:textId="77777777" w:rsidR="00E93A13" w:rsidRPr="003F7263" w:rsidRDefault="00E93A13" w:rsidP="00E93A13">
            <w:pPr>
              <w:spacing w:after="0"/>
              <w:rPr>
                <w:rFonts w:ascii="Arial" w:hAnsi="Arial" w:cs="Arial"/>
                <w:sz w:val="16"/>
                <w:szCs w:val="16"/>
              </w:rPr>
            </w:pPr>
            <w:r w:rsidRPr="003F7263">
              <w:rPr>
                <w:rFonts w:ascii="Arial" w:hAnsi="Arial"/>
                <w:sz w:val="16"/>
                <w:szCs w:val="16"/>
              </w:rPr>
              <w:t>UEs supporting 5G Core</w:t>
            </w:r>
          </w:p>
        </w:tc>
      </w:tr>
      <w:tr w:rsidR="00E93A13" w:rsidRPr="003F7263" w14:paraId="641E852F" w14:textId="77777777" w:rsidTr="00E93A13">
        <w:trPr>
          <w:gridAfter w:val="4"/>
          <w:wAfter w:w="213" w:type="dxa"/>
          <w:jc w:val="center"/>
        </w:trPr>
        <w:tc>
          <w:tcPr>
            <w:tcW w:w="1063" w:type="dxa"/>
            <w:gridSpan w:val="2"/>
            <w:tcBorders>
              <w:bottom w:val="single" w:sz="4" w:space="0" w:color="auto"/>
            </w:tcBorders>
            <w:shd w:val="clear" w:color="auto" w:fill="auto"/>
          </w:tcPr>
          <w:p w14:paraId="2AB8EE38" w14:textId="77777777" w:rsidR="00E93A13" w:rsidRPr="003F7263" w:rsidRDefault="00E93A13" w:rsidP="00E93A13">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13979384" w14:textId="77777777" w:rsidR="00E93A13" w:rsidRPr="003F7263" w:rsidRDefault="00E93A13" w:rsidP="00E93A13">
            <w:pPr>
              <w:spacing w:after="0"/>
              <w:rPr>
                <w:rFonts w:ascii="Arial" w:hAnsi="Arial"/>
                <w:sz w:val="16"/>
                <w:szCs w:val="16"/>
              </w:rPr>
            </w:pPr>
            <w:r w:rsidRPr="003F7263">
              <w:rPr>
                <w:rFonts w:ascii="Arial" w:hAnsi="Arial"/>
                <w:sz w:val="16"/>
                <w:szCs w:val="16"/>
              </w:rPr>
              <w:t xml:space="preserve">RRC connection release / Success / With </w:t>
            </w:r>
            <w:r w:rsidRPr="003F7263">
              <w:rPr>
                <w:rFonts w:ascii="Arial" w:hAnsi="Arial"/>
                <w:sz w:val="16"/>
                <w:szCs w:val="16"/>
              </w:rPr>
              <w:lastRenderedPageBreak/>
              <w:t>priority information / E-UTRA</w:t>
            </w:r>
          </w:p>
        </w:tc>
        <w:tc>
          <w:tcPr>
            <w:tcW w:w="807" w:type="dxa"/>
            <w:gridSpan w:val="4"/>
            <w:tcBorders>
              <w:bottom w:val="single" w:sz="4" w:space="0" w:color="auto"/>
            </w:tcBorders>
            <w:shd w:val="clear" w:color="auto" w:fill="auto"/>
          </w:tcPr>
          <w:p w14:paraId="3902F92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421C607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55ACE01C"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5GS and E-UTRA</w:t>
            </w:r>
          </w:p>
        </w:tc>
      </w:tr>
      <w:tr w:rsidR="00E93A13" w:rsidRPr="003F7263" w14:paraId="75CA34DE" w14:textId="77777777" w:rsidTr="00E93A13">
        <w:trPr>
          <w:gridAfter w:val="4"/>
          <w:wAfter w:w="213" w:type="dxa"/>
          <w:jc w:val="center"/>
        </w:trPr>
        <w:tc>
          <w:tcPr>
            <w:tcW w:w="1063" w:type="dxa"/>
            <w:gridSpan w:val="2"/>
            <w:tcBorders>
              <w:bottom w:val="single" w:sz="4" w:space="0" w:color="auto"/>
            </w:tcBorders>
            <w:shd w:val="clear" w:color="auto" w:fill="auto"/>
          </w:tcPr>
          <w:p w14:paraId="01E85550" w14:textId="77777777" w:rsidR="00E93A13" w:rsidRPr="003F7263" w:rsidRDefault="00E93A13" w:rsidP="00E93A13">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491D8D7E"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DC9F3CB"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79A752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1B8C70A5" w14:textId="77777777" w:rsidR="00E93A13" w:rsidRPr="003F7263" w:rsidRDefault="00E93A13" w:rsidP="00E93A13">
            <w:pPr>
              <w:spacing w:after="0"/>
              <w:rPr>
                <w:rFonts w:ascii="Arial" w:hAnsi="Arial" w:cs="Arial"/>
                <w:sz w:val="16"/>
                <w:szCs w:val="16"/>
              </w:rPr>
            </w:pPr>
          </w:p>
        </w:tc>
      </w:tr>
      <w:tr w:rsidR="00E93A13" w:rsidRPr="003F7263" w14:paraId="740D9F68" w14:textId="77777777" w:rsidTr="00E93A13">
        <w:trPr>
          <w:gridAfter w:val="4"/>
          <w:wAfter w:w="213" w:type="dxa"/>
          <w:jc w:val="center"/>
        </w:trPr>
        <w:tc>
          <w:tcPr>
            <w:tcW w:w="1063" w:type="dxa"/>
            <w:gridSpan w:val="2"/>
            <w:tcBorders>
              <w:bottom w:val="single" w:sz="4" w:space="0" w:color="auto"/>
            </w:tcBorders>
            <w:shd w:val="clear" w:color="auto" w:fill="auto"/>
          </w:tcPr>
          <w:p w14:paraId="695B1B10" w14:textId="77777777" w:rsidR="00E93A13" w:rsidRPr="003F7263" w:rsidRDefault="00E93A13" w:rsidP="00E93A13">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672A1CBC"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59D5607"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FFA1C71"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921E2FC" w14:textId="77777777" w:rsidR="00E93A13" w:rsidRPr="003F7263" w:rsidRDefault="00E93A13" w:rsidP="00E93A13">
            <w:pPr>
              <w:spacing w:after="0"/>
              <w:rPr>
                <w:rFonts w:ascii="Arial" w:hAnsi="Arial" w:cs="Arial"/>
                <w:sz w:val="16"/>
                <w:szCs w:val="16"/>
              </w:rPr>
            </w:pPr>
          </w:p>
        </w:tc>
      </w:tr>
      <w:tr w:rsidR="00E93A13" w:rsidRPr="003F7263" w14:paraId="1CC7E88C" w14:textId="77777777" w:rsidTr="00E93A13">
        <w:trPr>
          <w:gridAfter w:val="4"/>
          <w:wAfter w:w="213" w:type="dxa"/>
          <w:jc w:val="center"/>
        </w:trPr>
        <w:tc>
          <w:tcPr>
            <w:tcW w:w="1063" w:type="dxa"/>
            <w:gridSpan w:val="2"/>
            <w:tcBorders>
              <w:bottom w:val="single" w:sz="4" w:space="0" w:color="auto"/>
            </w:tcBorders>
            <w:shd w:val="clear" w:color="auto" w:fill="auto"/>
          </w:tcPr>
          <w:p w14:paraId="15668D5C" w14:textId="2E6D5F5B" w:rsidR="00E93A13" w:rsidRPr="003F7263" w:rsidRDefault="00E93A13" w:rsidP="00E93A13">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1A49C629" w14:textId="3ED380D2"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1B43CE2A" w14:textId="74D19C64"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48EEBD" w14:textId="27D12024"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6FFB7517" w14:textId="7517C1BE" w:rsidR="00E93A13" w:rsidRPr="003F7263" w:rsidRDefault="00E93A13" w:rsidP="00E93A13">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E93A13" w:rsidRPr="003F7263" w14:paraId="38FF530F" w14:textId="77777777" w:rsidTr="00E93A13">
        <w:trPr>
          <w:gridAfter w:val="4"/>
          <w:wAfter w:w="213" w:type="dxa"/>
          <w:jc w:val="center"/>
        </w:trPr>
        <w:tc>
          <w:tcPr>
            <w:tcW w:w="1063" w:type="dxa"/>
            <w:gridSpan w:val="2"/>
            <w:tcBorders>
              <w:bottom w:val="single" w:sz="4" w:space="0" w:color="auto"/>
            </w:tcBorders>
            <w:shd w:val="clear" w:color="auto" w:fill="auto"/>
          </w:tcPr>
          <w:p w14:paraId="54F26373" w14:textId="77777777" w:rsidR="00E93A13" w:rsidRPr="003F7263" w:rsidRDefault="00E93A13" w:rsidP="00E93A13">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71DE0FFC" w14:textId="77777777"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6F18354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BFB816" w14:textId="63DE0402"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6C05E3C1"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E93A13" w:rsidRPr="003F7263" w14:paraId="6D2D54A6" w14:textId="77777777" w:rsidTr="00E93A13">
        <w:trPr>
          <w:gridAfter w:val="4"/>
          <w:wAfter w:w="213" w:type="dxa"/>
          <w:jc w:val="center"/>
        </w:trPr>
        <w:tc>
          <w:tcPr>
            <w:tcW w:w="1063" w:type="dxa"/>
            <w:gridSpan w:val="2"/>
            <w:tcBorders>
              <w:bottom w:val="single" w:sz="4" w:space="0" w:color="auto"/>
            </w:tcBorders>
            <w:shd w:val="clear" w:color="auto" w:fill="auto"/>
          </w:tcPr>
          <w:p w14:paraId="4592A05C" w14:textId="5C89DBD1" w:rsidR="00E93A13" w:rsidRPr="003F7263" w:rsidRDefault="00E93A13" w:rsidP="00E93A13">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251ECFB3" w14:textId="2FC2CC13"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2A12DD8C" w14:textId="5F1BC50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C9FD55" w14:textId="64F1B12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50086591" w14:textId="004C6046" w:rsidR="00E93A13" w:rsidRPr="003F7263" w:rsidRDefault="00E93A13" w:rsidP="00E93A13">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E93A13" w:rsidRPr="003F7263" w14:paraId="607A91E0" w14:textId="77777777" w:rsidTr="00E93A13">
        <w:trPr>
          <w:gridAfter w:val="4"/>
          <w:wAfter w:w="213" w:type="dxa"/>
          <w:jc w:val="center"/>
        </w:trPr>
        <w:tc>
          <w:tcPr>
            <w:tcW w:w="1063" w:type="dxa"/>
            <w:gridSpan w:val="2"/>
            <w:tcBorders>
              <w:bottom w:val="single" w:sz="4" w:space="0" w:color="auto"/>
            </w:tcBorders>
            <w:shd w:val="clear" w:color="auto" w:fill="D9D9D9"/>
          </w:tcPr>
          <w:p w14:paraId="49A94C05" w14:textId="77777777" w:rsidR="00E93A13" w:rsidRPr="003F7263" w:rsidRDefault="00E93A13" w:rsidP="00E93A13">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7ED643BD" w14:textId="3D7C059F" w:rsidR="00E93A13" w:rsidRPr="003F7263" w:rsidRDefault="00E93A13" w:rsidP="00E93A13">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7CF1A763"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DAF7960"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2FD02DD2" w14:textId="77777777" w:rsidR="00E93A13" w:rsidRPr="003F7263" w:rsidRDefault="00E93A13" w:rsidP="00E93A13">
            <w:pPr>
              <w:spacing w:after="0"/>
              <w:rPr>
                <w:rFonts w:ascii="Arial" w:hAnsi="Arial" w:cs="Arial"/>
                <w:sz w:val="16"/>
                <w:szCs w:val="16"/>
              </w:rPr>
            </w:pPr>
          </w:p>
        </w:tc>
      </w:tr>
      <w:tr w:rsidR="00E93A13" w:rsidRPr="003F7263" w14:paraId="70AC9A6A" w14:textId="77777777" w:rsidTr="00E93A13">
        <w:trPr>
          <w:gridAfter w:val="4"/>
          <w:wAfter w:w="213" w:type="dxa"/>
          <w:jc w:val="center"/>
        </w:trPr>
        <w:tc>
          <w:tcPr>
            <w:tcW w:w="1063" w:type="dxa"/>
            <w:gridSpan w:val="2"/>
            <w:tcBorders>
              <w:bottom w:val="single" w:sz="4" w:space="0" w:color="auto"/>
            </w:tcBorders>
            <w:shd w:val="clear" w:color="auto" w:fill="auto"/>
          </w:tcPr>
          <w:p w14:paraId="593B2E3E" w14:textId="77777777" w:rsidR="00E93A13" w:rsidRPr="003F7263" w:rsidRDefault="00E93A13" w:rsidP="00E93A13">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4E69E1A1"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4F01C6E9"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38C84A" w14:textId="782A832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27688B16" w14:textId="378BE11D"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A13" w:rsidRPr="003F7263" w14:paraId="03A492D2" w14:textId="77777777" w:rsidTr="00E93A13">
        <w:trPr>
          <w:gridAfter w:val="4"/>
          <w:wAfter w:w="213" w:type="dxa"/>
          <w:jc w:val="center"/>
        </w:trPr>
        <w:tc>
          <w:tcPr>
            <w:tcW w:w="1063" w:type="dxa"/>
            <w:gridSpan w:val="2"/>
            <w:tcBorders>
              <w:bottom w:val="single" w:sz="4" w:space="0" w:color="auto"/>
            </w:tcBorders>
            <w:shd w:val="clear" w:color="auto" w:fill="auto"/>
          </w:tcPr>
          <w:p w14:paraId="28ACC30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06C2BA64" w14:textId="77777777"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7752F72"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5AA0D31" w14:textId="3374FFC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47C8F67A" w14:textId="2304881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A13" w:rsidRPr="003F7263" w14:paraId="2780C2B6" w14:textId="77777777" w:rsidTr="00E93A13">
        <w:trPr>
          <w:gridAfter w:val="4"/>
          <w:wAfter w:w="213" w:type="dxa"/>
          <w:jc w:val="center"/>
        </w:trPr>
        <w:tc>
          <w:tcPr>
            <w:tcW w:w="1063" w:type="dxa"/>
            <w:gridSpan w:val="2"/>
            <w:tcBorders>
              <w:bottom w:val="single" w:sz="4" w:space="0" w:color="auto"/>
            </w:tcBorders>
            <w:shd w:val="clear" w:color="auto" w:fill="auto"/>
          </w:tcPr>
          <w:p w14:paraId="5BA1365D"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52AF70D7"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F88C6E4"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D42EA0D"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B19CAAA" w14:textId="77777777" w:rsidR="00E93A13" w:rsidRPr="003F7263" w:rsidRDefault="00E93A13" w:rsidP="00E93A13">
            <w:pPr>
              <w:spacing w:after="0"/>
              <w:rPr>
                <w:rFonts w:ascii="Arial" w:hAnsi="Arial" w:cs="Arial"/>
                <w:sz w:val="16"/>
                <w:szCs w:val="16"/>
              </w:rPr>
            </w:pPr>
          </w:p>
        </w:tc>
      </w:tr>
      <w:tr w:rsidR="00E93A13" w:rsidRPr="003F7263" w14:paraId="7C1439F4" w14:textId="77777777" w:rsidTr="00E93A13">
        <w:trPr>
          <w:gridAfter w:val="4"/>
          <w:wAfter w:w="213" w:type="dxa"/>
          <w:jc w:val="center"/>
        </w:trPr>
        <w:tc>
          <w:tcPr>
            <w:tcW w:w="1063" w:type="dxa"/>
            <w:gridSpan w:val="2"/>
            <w:tcBorders>
              <w:bottom w:val="single" w:sz="4" w:space="0" w:color="auto"/>
            </w:tcBorders>
            <w:shd w:val="clear" w:color="auto" w:fill="auto"/>
          </w:tcPr>
          <w:p w14:paraId="0ACB5E43" w14:textId="6C9D7634"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36EBD5BB" w14:textId="6FCCA63E"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107332EA" w14:textId="19129462"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2E74F587" w14:textId="044DB78B"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7FC1090" w14:textId="27981E7E"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172E044D" w14:textId="77777777" w:rsidTr="00E93A13">
        <w:trPr>
          <w:gridAfter w:val="4"/>
          <w:wAfter w:w="213" w:type="dxa"/>
          <w:jc w:val="center"/>
        </w:trPr>
        <w:tc>
          <w:tcPr>
            <w:tcW w:w="1063" w:type="dxa"/>
            <w:gridSpan w:val="2"/>
            <w:tcBorders>
              <w:bottom w:val="single" w:sz="4" w:space="0" w:color="auto"/>
            </w:tcBorders>
            <w:shd w:val="clear" w:color="auto" w:fill="auto"/>
          </w:tcPr>
          <w:p w14:paraId="5FB52D3E" w14:textId="2325C55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44959F61" w14:textId="7B115959"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3B102FBE" w14:textId="639D9FFE"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046E40" w14:textId="0135586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0006927A" w14:textId="3EC8A834"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7A43BFAB" w14:textId="77777777" w:rsidTr="00E93A13">
        <w:trPr>
          <w:gridAfter w:val="4"/>
          <w:wAfter w:w="213" w:type="dxa"/>
          <w:jc w:val="center"/>
        </w:trPr>
        <w:tc>
          <w:tcPr>
            <w:tcW w:w="1063" w:type="dxa"/>
            <w:gridSpan w:val="2"/>
            <w:tcBorders>
              <w:bottom w:val="single" w:sz="4" w:space="0" w:color="auto"/>
            </w:tcBorders>
            <w:shd w:val="clear" w:color="auto" w:fill="auto"/>
          </w:tcPr>
          <w:p w14:paraId="19219D0D" w14:textId="368DC7F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3992AB01" w14:textId="783C39EB"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4AB71071" w14:textId="3986F69D"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BFE990A" w14:textId="7155545E"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2141F43E" w14:textId="5E6424F2"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2116DEFA" w14:textId="77777777" w:rsidTr="00E93A13">
        <w:trPr>
          <w:gridAfter w:val="4"/>
          <w:wAfter w:w="213" w:type="dxa"/>
          <w:jc w:val="center"/>
        </w:trPr>
        <w:tc>
          <w:tcPr>
            <w:tcW w:w="1063" w:type="dxa"/>
            <w:gridSpan w:val="2"/>
            <w:tcBorders>
              <w:bottom w:val="single" w:sz="4" w:space="0" w:color="auto"/>
            </w:tcBorders>
            <w:shd w:val="clear" w:color="auto" w:fill="auto"/>
          </w:tcPr>
          <w:p w14:paraId="66B12D28" w14:textId="23904DC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361E3CAF" w14:textId="7203B8CE"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7" w:type="dxa"/>
            <w:gridSpan w:val="4"/>
            <w:tcBorders>
              <w:bottom w:val="single" w:sz="4" w:space="0" w:color="auto"/>
            </w:tcBorders>
            <w:shd w:val="clear" w:color="auto" w:fill="auto"/>
          </w:tcPr>
          <w:p w14:paraId="410AE7A8" w14:textId="13D5B2EC"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A65E8F4" w14:textId="776F891A"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12A6B914" w14:textId="7A8DEC48"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7E7BA912" w14:textId="77777777" w:rsidTr="00E93A13">
        <w:trPr>
          <w:gridAfter w:val="4"/>
          <w:wAfter w:w="213" w:type="dxa"/>
          <w:jc w:val="center"/>
        </w:trPr>
        <w:tc>
          <w:tcPr>
            <w:tcW w:w="1063" w:type="dxa"/>
            <w:gridSpan w:val="2"/>
            <w:tcBorders>
              <w:bottom w:val="single" w:sz="4" w:space="0" w:color="auto"/>
            </w:tcBorders>
            <w:shd w:val="clear" w:color="auto" w:fill="auto"/>
          </w:tcPr>
          <w:p w14:paraId="57457202" w14:textId="503263A5"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1E33A4E0" w14:textId="38257E91"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7" w:type="dxa"/>
            <w:gridSpan w:val="4"/>
            <w:tcBorders>
              <w:bottom w:val="single" w:sz="4" w:space="0" w:color="auto"/>
            </w:tcBorders>
            <w:shd w:val="clear" w:color="auto" w:fill="auto"/>
          </w:tcPr>
          <w:p w14:paraId="3E48D94D" w14:textId="11756169"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BC53418" w14:textId="2A835FED"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276C3D62" w14:textId="1AB92789" w:rsidR="00E93A13" w:rsidRPr="003F7263" w:rsidRDefault="00E93A13" w:rsidP="00E93A13">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4884B1A8" w14:textId="77777777" w:rsidTr="00E93A13">
        <w:trPr>
          <w:gridAfter w:val="4"/>
          <w:wAfter w:w="213" w:type="dxa"/>
          <w:jc w:val="center"/>
        </w:trPr>
        <w:tc>
          <w:tcPr>
            <w:tcW w:w="1063" w:type="dxa"/>
            <w:gridSpan w:val="2"/>
            <w:tcBorders>
              <w:bottom w:val="single" w:sz="4" w:space="0" w:color="auto"/>
            </w:tcBorders>
            <w:shd w:val="clear" w:color="auto" w:fill="auto"/>
          </w:tcPr>
          <w:p w14:paraId="2B8F270A" w14:textId="5667F2D5"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2DD96EF8" w14:textId="6CDBB669"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7" w:type="dxa"/>
            <w:gridSpan w:val="4"/>
            <w:tcBorders>
              <w:bottom w:val="single" w:sz="4" w:space="0" w:color="auto"/>
            </w:tcBorders>
            <w:shd w:val="clear" w:color="auto" w:fill="auto"/>
          </w:tcPr>
          <w:p w14:paraId="0982ECC0" w14:textId="43F1BC9A"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EC12E41" w14:textId="7002A43F"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54186FC5" w14:textId="1065DAC4" w:rsidR="00E93A13" w:rsidRPr="003F7263" w:rsidRDefault="00E93A13" w:rsidP="00E93A13">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A13" w:rsidRPr="003F7263" w14:paraId="1369F508" w14:textId="77777777" w:rsidTr="00E93A13">
        <w:trPr>
          <w:gridAfter w:val="4"/>
          <w:wAfter w:w="213" w:type="dxa"/>
          <w:jc w:val="center"/>
        </w:trPr>
        <w:tc>
          <w:tcPr>
            <w:tcW w:w="1063" w:type="dxa"/>
            <w:gridSpan w:val="2"/>
            <w:tcBorders>
              <w:bottom w:val="single" w:sz="4" w:space="0" w:color="auto"/>
            </w:tcBorders>
            <w:shd w:val="clear" w:color="auto" w:fill="D9D9D9"/>
          </w:tcPr>
          <w:p w14:paraId="11BA89C6" w14:textId="77777777" w:rsidR="00E93A13" w:rsidRPr="003F7263" w:rsidRDefault="00E93A13" w:rsidP="00E93A13">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3C44399C" w14:textId="77777777" w:rsidR="00E93A13" w:rsidRPr="003F7263" w:rsidRDefault="00E93A13" w:rsidP="00E93A13">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062F6DB"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A4F997" w14:textId="77777777" w:rsidR="00E93A13" w:rsidRPr="003F7263" w:rsidRDefault="00E93A13" w:rsidP="00E93A13">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4707DB04" w14:textId="77777777" w:rsidR="00E93A13" w:rsidRPr="003F7263" w:rsidRDefault="00E93A13" w:rsidP="00E93A13">
            <w:pPr>
              <w:spacing w:after="0"/>
              <w:rPr>
                <w:rFonts w:ascii="Arial" w:hAnsi="Arial" w:cs="Arial"/>
                <w:b/>
                <w:sz w:val="16"/>
                <w:szCs w:val="16"/>
              </w:rPr>
            </w:pPr>
          </w:p>
        </w:tc>
      </w:tr>
      <w:tr w:rsidR="00E93A13" w:rsidRPr="003F7263" w14:paraId="0EA8563D" w14:textId="77777777" w:rsidTr="00E93A13">
        <w:trPr>
          <w:gridAfter w:val="4"/>
          <w:wAfter w:w="213" w:type="dxa"/>
          <w:jc w:val="center"/>
        </w:trPr>
        <w:tc>
          <w:tcPr>
            <w:tcW w:w="1063" w:type="dxa"/>
            <w:gridSpan w:val="2"/>
            <w:tcBorders>
              <w:bottom w:val="single" w:sz="4" w:space="0" w:color="auto"/>
            </w:tcBorders>
            <w:shd w:val="clear" w:color="auto" w:fill="D9D9D9"/>
          </w:tcPr>
          <w:p w14:paraId="62E9FFCF" w14:textId="77777777" w:rsidR="00E93A13" w:rsidRPr="003F7263" w:rsidRDefault="00E93A13" w:rsidP="00E93A13">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4607821D" w14:textId="77777777" w:rsidR="00E93A13" w:rsidRPr="003F7263" w:rsidRDefault="00E93A13" w:rsidP="00E93A13">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29176B2D"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77729F" w14:textId="77777777" w:rsidR="00E93A13" w:rsidRPr="003F7263" w:rsidRDefault="00E93A13" w:rsidP="00E93A13">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3B74E600" w14:textId="77777777" w:rsidR="00E93A13" w:rsidRPr="003F7263" w:rsidRDefault="00E93A13" w:rsidP="00E93A13">
            <w:pPr>
              <w:spacing w:after="0"/>
              <w:rPr>
                <w:rFonts w:ascii="Arial" w:hAnsi="Arial" w:cs="Arial"/>
                <w:b/>
                <w:sz w:val="16"/>
                <w:szCs w:val="16"/>
              </w:rPr>
            </w:pPr>
          </w:p>
        </w:tc>
      </w:tr>
      <w:tr w:rsidR="00E93A13" w:rsidRPr="003F7263" w14:paraId="0F39046D" w14:textId="77777777" w:rsidTr="00E93A13">
        <w:trPr>
          <w:gridAfter w:val="4"/>
          <w:wAfter w:w="213" w:type="dxa"/>
          <w:jc w:val="center"/>
        </w:trPr>
        <w:tc>
          <w:tcPr>
            <w:tcW w:w="1063" w:type="dxa"/>
            <w:gridSpan w:val="2"/>
            <w:tcBorders>
              <w:bottom w:val="single" w:sz="4" w:space="0" w:color="auto"/>
            </w:tcBorders>
            <w:shd w:val="clear" w:color="auto" w:fill="auto"/>
          </w:tcPr>
          <w:p w14:paraId="6B010A2B" w14:textId="77777777" w:rsidR="00E93A13" w:rsidRPr="003F7263" w:rsidRDefault="00E93A13" w:rsidP="00E93A13">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21F013AD" w14:textId="77777777" w:rsidR="00E93A13" w:rsidRPr="003F7263" w:rsidRDefault="00E93A13" w:rsidP="00E93A13">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122F97A9"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6D9F0A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31F14035" w14:textId="77777777"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p>
        </w:tc>
      </w:tr>
      <w:tr w:rsidR="00E93A13" w:rsidRPr="003F7263" w14:paraId="1AA9CFD8" w14:textId="77777777" w:rsidTr="00E93A13">
        <w:trPr>
          <w:gridAfter w:val="4"/>
          <w:wAfter w:w="213" w:type="dxa"/>
          <w:jc w:val="center"/>
        </w:trPr>
        <w:tc>
          <w:tcPr>
            <w:tcW w:w="1063" w:type="dxa"/>
            <w:gridSpan w:val="2"/>
            <w:tcBorders>
              <w:bottom w:val="single" w:sz="4" w:space="0" w:color="auto"/>
            </w:tcBorders>
            <w:shd w:val="clear" w:color="auto" w:fill="auto"/>
          </w:tcPr>
          <w:p w14:paraId="196B94E7"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4F3C2A73"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52355106" w14:textId="77777777" w:rsidR="00E93A13" w:rsidRPr="003F7263" w:rsidRDefault="00E93A13" w:rsidP="00E93A13">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62722573"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3978D"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93A13" w:rsidRPr="003F7263" w14:paraId="47CAAD49" w14:textId="77777777" w:rsidTr="00E93A13">
        <w:trPr>
          <w:gridAfter w:val="4"/>
          <w:wAfter w:w="213" w:type="dxa"/>
          <w:jc w:val="center"/>
        </w:trPr>
        <w:tc>
          <w:tcPr>
            <w:tcW w:w="1063" w:type="dxa"/>
            <w:gridSpan w:val="2"/>
            <w:tcBorders>
              <w:bottom w:val="single" w:sz="4" w:space="0" w:color="auto"/>
            </w:tcBorders>
            <w:shd w:val="clear" w:color="auto" w:fill="auto"/>
          </w:tcPr>
          <w:p w14:paraId="7F976037" w14:textId="77777777" w:rsidR="00E93A13" w:rsidRPr="003F7263" w:rsidRDefault="00E93A13" w:rsidP="00E93A13">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6D531A82"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82CE93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DFC6DF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812E43C" w14:textId="77777777" w:rsidR="00E93A13" w:rsidRPr="003F7263" w:rsidRDefault="00E93A13" w:rsidP="00E93A13">
            <w:pPr>
              <w:spacing w:after="0"/>
              <w:rPr>
                <w:rFonts w:ascii="Arial" w:hAnsi="Arial" w:cs="Arial"/>
                <w:sz w:val="16"/>
                <w:szCs w:val="16"/>
              </w:rPr>
            </w:pPr>
          </w:p>
        </w:tc>
      </w:tr>
      <w:tr w:rsidR="00E93A13" w:rsidRPr="003F7263" w14:paraId="7D8C9E6E" w14:textId="77777777" w:rsidTr="00E93A13">
        <w:trPr>
          <w:gridAfter w:val="4"/>
          <w:wAfter w:w="213" w:type="dxa"/>
          <w:jc w:val="center"/>
        </w:trPr>
        <w:tc>
          <w:tcPr>
            <w:tcW w:w="1063" w:type="dxa"/>
            <w:gridSpan w:val="2"/>
            <w:tcBorders>
              <w:bottom w:val="single" w:sz="4" w:space="0" w:color="auto"/>
            </w:tcBorders>
            <w:shd w:val="clear" w:color="auto" w:fill="auto"/>
          </w:tcPr>
          <w:p w14:paraId="45669B0B"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0C56C074"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7721D23E"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78B85E3"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w:t>
            </w:r>
          </w:p>
        </w:tc>
        <w:tc>
          <w:tcPr>
            <w:tcW w:w="3560" w:type="dxa"/>
            <w:gridSpan w:val="4"/>
            <w:tcBorders>
              <w:bottom w:val="single" w:sz="4" w:space="0" w:color="auto"/>
            </w:tcBorders>
            <w:shd w:val="clear" w:color="auto" w:fill="auto"/>
          </w:tcPr>
          <w:p w14:paraId="6E9C4EEC"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5GS</w:t>
            </w:r>
          </w:p>
        </w:tc>
      </w:tr>
      <w:tr w:rsidR="00E93A13" w:rsidRPr="003F7263" w14:paraId="06D105BA" w14:textId="77777777" w:rsidTr="00E93A13">
        <w:trPr>
          <w:gridAfter w:val="4"/>
          <w:wAfter w:w="213" w:type="dxa"/>
          <w:jc w:val="center"/>
        </w:trPr>
        <w:tc>
          <w:tcPr>
            <w:tcW w:w="1063" w:type="dxa"/>
            <w:gridSpan w:val="2"/>
            <w:tcBorders>
              <w:bottom w:val="single" w:sz="4" w:space="0" w:color="auto"/>
            </w:tcBorders>
            <w:shd w:val="clear" w:color="auto" w:fill="BFBFBF"/>
          </w:tcPr>
          <w:p w14:paraId="16A6D4FB" w14:textId="77777777" w:rsidR="00E93A13" w:rsidRPr="003F7263" w:rsidRDefault="00E93A13" w:rsidP="00E93A13">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19454DC5" w14:textId="77777777" w:rsidR="00E93A13" w:rsidRPr="003F7263" w:rsidRDefault="00E93A13" w:rsidP="00E93A13">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12C534F8" w14:textId="77777777" w:rsidR="00E93A13" w:rsidRPr="003F7263"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28DBCA0"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28A1840" w14:textId="77777777" w:rsidR="00E93A13" w:rsidRPr="003F7263" w:rsidRDefault="00E93A13" w:rsidP="00E93A13">
            <w:pPr>
              <w:spacing w:after="0"/>
              <w:rPr>
                <w:rFonts w:ascii="Arial" w:hAnsi="Arial" w:cs="Arial"/>
                <w:bCs/>
                <w:sz w:val="16"/>
                <w:szCs w:val="16"/>
              </w:rPr>
            </w:pPr>
          </w:p>
        </w:tc>
      </w:tr>
      <w:tr w:rsidR="00E93A13" w:rsidRPr="003F7263" w14:paraId="31A7F308" w14:textId="77777777" w:rsidTr="00E93A13">
        <w:trPr>
          <w:gridAfter w:val="4"/>
          <w:wAfter w:w="213" w:type="dxa"/>
          <w:jc w:val="center"/>
        </w:trPr>
        <w:tc>
          <w:tcPr>
            <w:tcW w:w="1063" w:type="dxa"/>
            <w:gridSpan w:val="2"/>
            <w:tcBorders>
              <w:bottom w:val="single" w:sz="4" w:space="0" w:color="auto"/>
            </w:tcBorders>
            <w:shd w:val="clear" w:color="auto" w:fill="auto"/>
          </w:tcPr>
          <w:p w14:paraId="1BD5661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64B9A588"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41103DAB"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1A9074"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412488FC"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6F34D8CF" w14:textId="77777777" w:rsidTr="00E93A13">
        <w:trPr>
          <w:gridAfter w:val="4"/>
          <w:wAfter w:w="213" w:type="dxa"/>
          <w:jc w:val="center"/>
        </w:trPr>
        <w:tc>
          <w:tcPr>
            <w:tcW w:w="1063" w:type="dxa"/>
            <w:gridSpan w:val="2"/>
            <w:tcBorders>
              <w:bottom w:val="single" w:sz="4" w:space="0" w:color="auto"/>
            </w:tcBorders>
            <w:shd w:val="clear" w:color="auto" w:fill="auto"/>
          </w:tcPr>
          <w:p w14:paraId="1323385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49348764"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7F3AECDA"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9D6C1F"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3C499DBB"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inter-band CA</w:t>
            </w:r>
          </w:p>
        </w:tc>
      </w:tr>
      <w:tr w:rsidR="00E93A13" w:rsidRPr="003F7263" w14:paraId="5A599A0D" w14:textId="77777777" w:rsidTr="00E93A13">
        <w:trPr>
          <w:gridAfter w:val="4"/>
          <w:wAfter w:w="213" w:type="dxa"/>
          <w:jc w:val="center"/>
        </w:trPr>
        <w:tc>
          <w:tcPr>
            <w:tcW w:w="1063" w:type="dxa"/>
            <w:gridSpan w:val="2"/>
            <w:tcBorders>
              <w:bottom w:val="single" w:sz="4" w:space="0" w:color="auto"/>
            </w:tcBorders>
            <w:shd w:val="clear" w:color="auto" w:fill="auto"/>
          </w:tcPr>
          <w:p w14:paraId="596E8126"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7F5D63B2"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3CC69C26"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A613AA4"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6F138170"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A13" w:rsidRPr="003F7263" w14:paraId="371219BD" w14:textId="77777777" w:rsidTr="00E93A13">
        <w:trPr>
          <w:gridAfter w:val="4"/>
          <w:wAfter w:w="213" w:type="dxa"/>
          <w:jc w:val="center"/>
        </w:trPr>
        <w:tc>
          <w:tcPr>
            <w:tcW w:w="1063" w:type="dxa"/>
            <w:gridSpan w:val="2"/>
            <w:tcBorders>
              <w:bottom w:val="single" w:sz="4" w:space="0" w:color="auto"/>
            </w:tcBorders>
            <w:shd w:val="clear" w:color="auto" w:fill="auto"/>
          </w:tcPr>
          <w:p w14:paraId="4299B7A7" w14:textId="35157366" w:rsidR="00E93A13" w:rsidRPr="003F7263" w:rsidRDefault="00E93A13" w:rsidP="00E93A13">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1E276AB8" w14:textId="12F8E972" w:rsidR="00E93A13" w:rsidRPr="003F7263" w:rsidRDefault="00E93A13" w:rsidP="00E93A13">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6935E1A5" w14:textId="722088A3"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31E57BF" w14:textId="08777148"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4E192E4D" w14:textId="1BB9D3EF" w:rsidR="00E93A13" w:rsidRPr="003F7263" w:rsidRDefault="00E93A13" w:rsidP="00E93A13">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E93A13" w:rsidRPr="003F7263" w14:paraId="21C0B444" w14:textId="77777777" w:rsidTr="00E93A13">
        <w:trPr>
          <w:gridAfter w:val="4"/>
          <w:wAfter w:w="213" w:type="dxa"/>
          <w:jc w:val="center"/>
        </w:trPr>
        <w:tc>
          <w:tcPr>
            <w:tcW w:w="1063" w:type="dxa"/>
            <w:gridSpan w:val="2"/>
            <w:tcBorders>
              <w:bottom w:val="single" w:sz="4" w:space="0" w:color="auto"/>
            </w:tcBorders>
            <w:shd w:val="clear" w:color="auto" w:fill="auto"/>
          </w:tcPr>
          <w:p w14:paraId="50B232A3" w14:textId="43043950" w:rsidR="00E93A13" w:rsidRPr="003F7263" w:rsidRDefault="00E93A13" w:rsidP="00E93A13">
            <w:pPr>
              <w:spacing w:after="0"/>
              <w:rPr>
                <w:rFonts w:ascii="Arial" w:hAnsi="Arial" w:cs="Arial"/>
                <w:bCs/>
                <w:sz w:val="16"/>
                <w:szCs w:val="16"/>
              </w:rPr>
            </w:pPr>
            <w:bookmarkStart w:id="111" w:name="_Hlk118111104"/>
            <w:r w:rsidRPr="003900E5">
              <w:rPr>
                <w:rFonts w:ascii="Arial" w:hAnsi="Arial" w:cs="Arial"/>
                <w:bCs/>
                <w:sz w:val="16"/>
                <w:szCs w:val="16"/>
              </w:rPr>
              <w:t>8.1.2.1.5.5</w:t>
            </w:r>
            <w:bookmarkEnd w:id="111"/>
          </w:p>
        </w:tc>
        <w:tc>
          <w:tcPr>
            <w:tcW w:w="3473" w:type="dxa"/>
            <w:gridSpan w:val="3"/>
            <w:tcBorders>
              <w:bottom w:val="single" w:sz="4" w:space="0" w:color="auto"/>
            </w:tcBorders>
            <w:shd w:val="clear" w:color="auto" w:fill="auto"/>
          </w:tcPr>
          <w:p w14:paraId="5F4D89DB" w14:textId="14178277" w:rsidR="00E93A13" w:rsidRPr="003F7263" w:rsidRDefault="00E93A13" w:rsidP="00E93A13">
            <w:pPr>
              <w:spacing w:after="0"/>
              <w:rPr>
                <w:rFonts w:ascii="Arial" w:hAnsi="Arial" w:cs="Arial"/>
                <w:bCs/>
                <w:sz w:val="16"/>
                <w:szCs w:val="16"/>
              </w:rPr>
            </w:pPr>
            <w:bookmarkStart w:id="112" w:name="_Hlk118111122"/>
            <w:r w:rsidRPr="003900E5">
              <w:rPr>
                <w:rFonts w:ascii="Arial" w:hAnsi="Arial" w:cs="Arial"/>
                <w:bCs/>
                <w:sz w:val="16"/>
                <w:szCs w:val="16"/>
              </w:rPr>
              <w:t>NR CA / RRC reconfiguration / SCell addition / modification / release / Success / Active MCG SCell addition / Intra-band non-contiguous CA</w:t>
            </w:r>
            <w:bookmarkEnd w:id="112"/>
          </w:p>
        </w:tc>
        <w:tc>
          <w:tcPr>
            <w:tcW w:w="807" w:type="dxa"/>
            <w:gridSpan w:val="4"/>
            <w:tcBorders>
              <w:bottom w:val="single" w:sz="4" w:space="0" w:color="auto"/>
            </w:tcBorders>
            <w:shd w:val="clear" w:color="auto" w:fill="auto"/>
          </w:tcPr>
          <w:p w14:paraId="3CAE6CF4" w14:textId="64F4BEE2"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A9690AE" w14:textId="19C30576"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4D3913FD" w14:textId="23C4F591" w:rsidR="00E93A13" w:rsidRPr="003F7263" w:rsidRDefault="00E93A13" w:rsidP="00E93A13">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E93A13" w:rsidRPr="003F7263" w14:paraId="6FED8158" w14:textId="77777777" w:rsidTr="00E93A13">
        <w:trPr>
          <w:gridAfter w:val="4"/>
          <w:wAfter w:w="213" w:type="dxa"/>
          <w:jc w:val="center"/>
        </w:trPr>
        <w:tc>
          <w:tcPr>
            <w:tcW w:w="1063" w:type="dxa"/>
            <w:gridSpan w:val="2"/>
            <w:tcBorders>
              <w:bottom w:val="single" w:sz="4" w:space="0" w:color="auto"/>
            </w:tcBorders>
            <w:shd w:val="clear" w:color="auto" w:fill="auto"/>
          </w:tcPr>
          <w:p w14:paraId="068CC028" w14:textId="560D76CB" w:rsidR="00E93A13" w:rsidRPr="003F7263" w:rsidRDefault="00E93A13" w:rsidP="00E93A13">
            <w:pPr>
              <w:spacing w:after="0"/>
              <w:rPr>
                <w:rFonts w:ascii="Arial" w:hAnsi="Arial" w:cs="Arial"/>
                <w:bCs/>
                <w:sz w:val="16"/>
                <w:szCs w:val="16"/>
              </w:rPr>
            </w:pPr>
            <w:bookmarkStart w:id="113" w:name="_Hlk118111173"/>
            <w:r w:rsidRPr="003900E5">
              <w:rPr>
                <w:rFonts w:ascii="Arial" w:hAnsi="Arial" w:cs="Arial"/>
                <w:bCs/>
                <w:sz w:val="16"/>
                <w:szCs w:val="16"/>
              </w:rPr>
              <w:t>8.1.2.1.5.6</w:t>
            </w:r>
            <w:bookmarkEnd w:id="113"/>
          </w:p>
        </w:tc>
        <w:tc>
          <w:tcPr>
            <w:tcW w:w="3473" w:type="dxa"/>
            <w:gridSpan w:val="3"/>
            <w:tcBorders>
              <w:bottom w:val="single" w:sz="4" w:space="0" w:color="auto"/>
            </w:tcBorders>
            <w:shd w:val="clear" w:color="auto" w:fill="auto"/>
          </w:tcPr>
          <w:p w14:paraId="60B46D23" w14:textId="5D932FA6" w:rsidR="00E93A13" w:rsidRPr="003F7263" w:rsidRDefault="00E93A13" w:rsidP="00E93A13">
            <w:pPr>
              <w:spacing w:after="0"/>
              <w:rPr>
                <w:rFonts w:ascii="Arial" w:hAnsi="Arial" w:cs="Arial"/>
                <w:bCs/>
                <w:sz w:val="16"/>
                <w:szCs w:val="16"/>
              </w:rPr>
            </w:pPr>
            <w:bookmarkStart w:id="114" w:name="_Hlk118111188"/>
            <w:r w:rsidRPr="003900E5">
              <w:rPr>
                <w:rFonts w:ascii="Arial" w:hAnsi="Arial" w:cs="Arial"/>
                <w:bCs/>
                <w:sz w:val="16"/>
                <w:szCs w:val="16"/>
              </w:rPr>
              <w:t>NR CA / RRC reconfiguration / SCell addition / modification / release / Success / Active MCG SCell addition / Inter-band CA</w:t>
            </w:r>
            <w:bookmarkEnd w:id="114"/>
          </w:p>
        </w:tc>
        <w:tc>
          <w:tcPr>
            <w:tcW w:w="807" w:type="dxa"/>
            <w:gridSpan w:val="4"/>
            <w:tcBorders>
              <w:bottom w:val="single" w:sz="4" w:space="0" w:color="auto"/>
            </w:tcBorders>
            <w:shd w:val="clear" w:color="auto" w:fill="auto"/>
          </w:tcPr>
          <w:p w14:paraId="04CBB0CF" w14:textId="7297CE57"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154AA78E" w14:textId="65E37CE3"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6C0AA875" w14:textId="0D7A8E54" w:rsidR="00E93A13" w:rsidRPr="003F7263" w:rsidRDefault="00E93A13" w:rsidP="00E93A13">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A36B6D" w:rsidRPr="003F7263" w14:paraId="325A04A7" w14:textId="77777777" w:rsidTr="00E93A13">
        <w:trPr>
          <w:gridAfter w:val="4"/>
          <w:wAfter w:w="213" w:type="dxa"/>
          <w:jc w:val="center"/>
        </w:trPr>
        <w:tc>
          <w:tcPr>
            <w:tcW w:w="1063" w:type="dxa"/>
            <w:gridSpan w:val="2"/>
            <w:tcBorders>
              <w:bottom w:val="single" w:sz="4" w:space="0" w:color="auto"/>
            </w:tcBorders>
            <w:shd w:val="clear" w:color="auto" w:fill="auto"/>
          </w:tcPr>
          <w:p w14:paraId="2D4896BF" w14:textId="04E258B9" w:rsidR="00A36B6D" w:rsidRPr="003900E5" w:rsidRDefault="00A36B6D" w:rsidP="00A36B6D">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54CBEC96" w14:textId="7A72771D" w:rsidR="00A36B6D" w:rsidRPr="003900E5" w:rsidRDefault="00A36B6D" w:rsidP="00A36B6D">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2E40101C" w14:textId="14507F6F" w:rsidR="00A36B6D" w:rsidRPr="003900E5" w:rsidRDefault="00A36B6D" w:rsidP="00A36B6D">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6AB6BEF0" w14:textId="604ADDC3" w:rsidR="00A36B6D" w:rsidRDefault="00A36B6D" w:rsidP="00A36B6D">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7FC7E2F0" w14:textId="527E9D70" w:rsidR="00A36B6D" w:rsidRPr="00A36B6D" w:rsidRDefault="00A36B6D" w:rsidP="00A36B6D">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93A13" w:rsidRPr="003F7263" w14:paraId="066EE5D5" w14:textId="77777777" w:rsidTr="00E93A13">
        <w:trPr>
          <w:gridAfter w:val="4"/>
          <w:wAfter w:w="213" w:type="dxa"/>
          <w:jc w:val="center"/>
        </w:trPr>
        <w:tc>
          <w:tcPr>
            <w:tcW w:w="1063" w:type="dxa"/>
            <w:gridSpan w:val="2"/>
            <w:tcBorders>
              <w:bottom w:val="single" w:sz="4" w:space="0" w:color="auto"/>
            </w:tcBorders>
            <w:shd w:val="clear" w:color="auto" w:fill="D9D9D9"/>
          </w:tcPr>
          <w:p w14:paraId="3A77C202"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8.1.3</w:t>
            </w:r>
          </w:p>
        </w:tc>
        <w:tc>
          <w:tcPr>
            <w:tcW w:w="3473" w:type="dxa"/>
            <w:gridSpan w:val="3"/>
            <w:tcBorders>
              <w:bottom w:val="single" w:sz="4" w:space="0" w:color="auto"/>
            </w:tcBorders>
            <w:shd w:val="clear" w:color="auto" w:fill="D9D9D9"/>
          </w:tcPr>
          <w:p w14:paraId="1F5AA60A"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7" w:type="dxa"/>
            <w:gridSpan w:val="4"/>
            <w:tcBorders>
              <w:bottom w:val="single" w:sz="4" w:space="0" w:color="auto"/>
            </w:tcBorders>
            <w:shd w:val="clear" w:color="auto" w:fill="D9D9D9"/>
          </w:tcPr>
          <w:p w14:paraId="73A082E7"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6FCADDBD"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54A98562" w14:textId="77777777" w:rsidR="00E93A13" w:rsidRPr="003F7263" w:rsidRDefault="00E93A13" w:rsidP="00E93A13">
            <w:pPr>
              <w:pStyle w:val="TAL"/>
              <w:keepNext w:val="0"/>
              <w:keepLines w:val="0"/>
              <w:rPr>
                <w:rFonts w:cs="Arial"/>
                <w:sz w:val="16"/>
                <w:szCs w:val="16"/>
                <w:lang w:eastAsia="en-US"/>
              </w:rPr>
            </w:pPr>
          </w:p>
        </w:tc>
      </w:tr>
      <w:tr w:rsidR="00E93A13" w:rsidRPr="003F7263" w14:paraId="7B2944C1" w14:textId="77777777" w:rsidTr="00E93A13">
        <w:trPr>
          <w:gridAfter w:val="4"/>
          <w:wAfter w:w="213" w:type="dxa"/>
          <w:jc w:val="center"/>
        </w:trPr>
        <w:tc>
          <w:tcPr>
            <w:tcW w:w="1063" w:type="dxa"/>
            <w:gridSpan w:val="2"/>
            <w:tcBorders>
              <w:bottom w:val="single" w:sz="4" w:space="0" w:color="auto"/>
            </w:tcBorders>
            <w:shd w:val="clear" w:color="auto" w:fill="D9D9D9"/>
          </w:tcPr>
          <w:p w14:paraId="6773DF10"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8.1.3.1</w:t>
            </w:r>
          </w:p>
        </w:tc>
        <w:tc>
          <w:tcPr>
            <w:tcW w:w="3473" w:type="dxa"/>
            <w:gridSpan w:val="3"/>
            <w:tcBorders>
              <w:bottom w:val="single" w:sz="4" w:space="0" w:color="auto"/>
            </w:tcBorders>
            <w:shd w:val="clear" w:color="auto" w:fill="D9D9D9"/>
          </w:tcPr>
          <w:p w14:paraId="63415BFA"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Intra NR measurements</w:t>
            </w:r>
          </w:p>
        </w:tc>
        <w:tc>
          <w:tcPr>
            <w:tcW w:w="807" w:type="dxa"/>
            <w:gridSpan w:val="4"/>
            <w:tcBorders>
              <w:bottom w:val="single" w:sz="4" w:space="0" w:color="auto"/>
            </w:tcBorders>
            <w:shd w:val="clear" w:color="auto" w:fill="D9D9D9"/>
          </w:tcPr>
          <w:p w14:paraId="5D7266A0"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08D7FC0B"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60ECE565" w14:textId="77777777" w:rsidR="00E93A13" w:rsidRPr="003F7263" w:rsidRDefault="00E93A13" w:rsidP="00E93A13">
            <w:pPr>
              <w:pStyle w:val="TAL"/>
              <w:keepNext w:val="0"/>
              <w:keepLines w:val="0"/>
              <w:rPr>
                <w:rFonts w:cs="Arial"/>
                <w:sz w:val="16"/>
                <w:szCs w:val="16"/>
                <w:lang w:eastAsia="en-US"/>
              </w:rPr>
            </w:pPr>
          </w:p>
        </w:tc>
      </w:tr>
      <w:tr w:rsidR="00E93A13" w:rsidRPr="003F7263" w14:paraId="3DEBFAB0" w14:textId="77777777" w:rsidTr="00E93A13">
        <w:trPr>
          <w:gridAfter w:val="4"/>
          <w:wAfter w:w="213" w:type="dxa"/>
          <w:jc w:val="center"/>
        </w:trPr>
        <w:tc>
          <w:tcPr>
            <w:tcW w:w="1063" w:type="dxa"/>
            <w:gridSpan w:val="2"/>
            <w:tcBorders>
              <w:bottom w:val="single" w:sz="4" w:space="0" w:color="auto"/>
            </w:tcBorders>
            <w:shd w:val="clear" w:color="auto" w:fill="auto"/>
          </w:tcPr>
          <w:p w14:paraId="793FA3FC" w14:textId="77777777" w:rsidR="00E93A13" w:rsidRPr="003F7263" w:rsidRDefault="00E93A13" w:rsidP="00E93A13">
            <w:pPr>
              <w:pStyle w:val="TAL"/>
              <w:keepNext w:val="0"/>
              <w:keepLines w:val="0"/>
              <w:rPr>
                <w:b/>
                <w:sz w:val="16"/>
                <w:szCs w:val="16"/>
                <w:lang w:eastAsia="en-US"/>
              </w:rPr>
            </w:pPr>
            <w:r w:rsidRPr="003F7263">
              <w:rPr>
                <w:rFonts w:cs="Arial"/>
                <w:bCs/>
                <w:sz w:val="16"/>
                <w:szCs w:val="16"/>
                <w:lang w:eastAsia="en-US"/>
              </w:rPr>
              <w:t>8.1.3.1.1</w:t>
            </w:r>
          </w:p>
        </w:tc>
        <w:tc>
          <w:tcPr>
            <w:tcW w:w="3473" w:type="dxa"/>
            <w:gridSpan w:val="3"/>
            <w:tcBorders>
              <w:bottom w:val="single" w:sz="4" w:space="0" w:color="auto"/>
            </w:tcBorders>
            <w:shd w:val="clear" w:color="auto" w:fill="auto"/>
          </w:tcPr>
          <w:p w14:paraId="1982EEC3" w14:textId="77777777" w:rsidR="00E93A13" w:rsidRPr="003F7263" w:rsidRDefault="00E93A13" w:rsidP="00E93A13">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7" w:type="dxa"/>
            <w:gridSpan w:val="4"/>
            <w:tcBorders>
              <w:bottom w:val="single" w:sz="4" w:space="0" w:color="auto"/>
            </w:tcBorders>
            <w:shd w:val="clear" w:color="auto" w:fill="auto"/>
          </w:tcPr>
          <w:p w14:paraId="4F0E7E30"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A0BDEFC"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4766ACD"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68394F3C" w14:textId="77777777" w:rsidTr="00E93A13">
        <w:trPr>
          <w:gridAfter w:val="4"/>
          <w:wAfter w:w="213" w:type="dxa"/>
          <w:jc w:val="center"/>
        </w:trPr>
        <w:tc>
          <w:tcPr>
            <w:tcW w:w="1063" w:type="dxa"/>
            <w:gridSpan w:val="2"/>
            <w:tcBorders>
              <w:bottom w:val="single" w:sz="4" w:space="0" w:color="auto"/>
            </w:tcBorders>
            <w:shd w:val="clear" w:color="auto" w:fill="auto"/>
          </w:tcPr>
          <w:p w14:paraId="20FCFEF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24CE1915" w14:textId="3009AEE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Measurement configuration control and </w:t>
            </w:r>
            <w:r w:rsidRPr="003F7263">
              <w:rPr>
                <w:rFonts w:ascii="Arial" w:hAnsi="Arial" w:cs="Arial"/>
                <w:bCs/>
                <w:sz w:val="16"/>
                <w:szCs w:val="16"/>
              </w:rPr>
              <w:lastRenderedPageBreak/>
              <w:t>reporting / Event A3 / Measurement of Neighbour NR cell / Intra-frequency measurements</w:t>
            </w:r>
          </w:p>
        </w:tc>
        <w:tc>
          <w:tcPr>
            <w:tcW w:w="807" w:type="dxa"/>
            <w:gridSpan w:val="4"/>
            <w:tcBorders>
              <w:bottom w:val="single" w:sz="4" w:space="0" w:color="auto"/>
            </w:tcBorders>
            <w:shd w:val="clear" w:color="auto" w:fill="auto"/>
          </w:tcPr>
          <w:p w14:paraId="11A4FBD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015D5BD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598211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03794D5D" w14:textId="77777777" w:rsidTr="00E93A13">
        <w:trPr>
          <w:gridAfter w:val="4"/>
          <w:wAfter w:w="213" w:type="dxa"/>
          <w:jc w:val="center"/>
        </w:trPr>
        <w:tc>
          <w:tcPr>
            <w:tcW w:w="1063" w:type="dxa"/>
            <w:gridSpan w:val="2"/>
            <w:tcBorders>
              <w:bottom w:val="single" w:sz="4" w:space="0" w:color="auto"/>
            </w:tcBorders>
            <w:shd w:val="clear" w:color="auto" w:fill="auto"/>
          </w:tcPr>
          <w:p w14:paraId="79A18FE1"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461997D5" w14:textId="478BB1AB"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EE2B233"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9DB36F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9D8F69A"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345F821E" w14:textId="77777777" w:rsidTr="00E93A13">
        <w:trPr>
          <w:gridAfter w:val="4"/>
          <w:wAfter w:w="213" w:type="dxa"/>
          <w:jc w:val="center"/>
        </w:trPr>
        <w:tc>
          <w:tcPr>
            <w:tcW w:w="1063" w:type="dxa"/>
            <w:gridSpan w:val="2"/>
            <w:tcBorders>
              <w:bottom w:val="single" w:sz="4" w:space="0" w:color="auto"/>
            </w:tcBorders>
            <w:shd w:val="clear" w:color="auto" w:fill="auto"/>
          </w:tcPr>
          <w:p w14:paraId="5F998CF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0C22265" w14:textId="74240456"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2AE52C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AAB78C"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450372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7589654F" w14:textId="77777777" w:rsidTr="00E93A13">
        <w:trPr>
          <w:gridAfter w:val="4"/>
          <w:wAfter w:w="213" w:type="dxa"/>
          <w:jc w:val="center"/>
        </w:trPr>
        <w:tc>
          <w:tcPr>
            <w:tcW w:w="1063" w:type="dxa"/>
            <w:gridSpan w:val="2"/>
            <w:tcBorders>
              <w:bottom w:val="single" w:sz="4" w:space="0" w:color="auto"/>
            </w:tcBorders>
            <w:shd w:val="clear" w:color="auto" w:fill="auto"/>
          </w:tcPr>
          <w:p w14:paraId="4F0F9B4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24C4DF97" w14:textId="1E657A74"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2FC273CE"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1E17868"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1D50E1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228CD34" w14:textId="77777777" w:rsidTr="00E93A13">
        <w:trPr>
          <w:gridAfter w:val="4"/>
          <w:wAfter w:w="213" w:type="dxa"/>
          <w:jc w:val="center"/>
        </w:trPr>
        <w:tc>
          <w:tcPr>
            <w:tcW w:w="1063" w:type="dxa"/>
            <w:gridSpan w:val="2"/>
            <w:tcBorders>
              <w:bottom w:val="single" w:sz="4" w:space="0" w:color="auto"/>
            </w:tcBorders>
            <w:shd w:val="clear" w:color="auto" w:fill="auto"/>
          </w:tcPr>
          <w:p w14:paraId="33007E50"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34FA8B38" w14:textId="6D1D683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ABBBA1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DFAB0C"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5B1D44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F9FD991" w14:textId="77777777" w:rsidTr="00E93A13">
        <w:trPr>
          <w:gridAfter w:val="4"/>
          <w:wAfter w:w="213" w:type="dxa"/>
          <w:jc w:val="center"/>
        </w:trPr>
        <w:tc>
          <w:tcPr>
            <w:tcW w:w="1063" w:type="dxa"/>
            <w:gridSpan w:val="2"/>
            <w:tcBorders>
              <w:bottom w:val="single" w:sz="4" w:space="0" w:color="auto"/>
            </w:tcBorders>
            <w:shd w:val="clear" w:color="auto" w:fill="auto"/>
          </w:tcPr>
          <w:p w14:paraId="02552CF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18A9E65B" w14:textId="3D49C182"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48F6EB8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B5986B"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8A5119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5E411FB7" w14:textId="77777777" w:rsidTr="00E93A13">
        <w:trPr>
          <w:gridAfter w:val="4"/>
          <w:wAfter w:w="213" w:type="dxa"/>
          <w:jc w:val="center"/>
        </w:trPr>
        <w:tc>
          <w:tcPr>
            <w:tcW w:w="1063" w:type="dxa"/>
            <w:gridSpan w:val="2"/>
            <w:tcBorders>
              <w:bottom w:val="single" w:sz="4" w:space="0" w:color="auto"/>
            </w:tcBorders>
            <w:shd w:val="clear" w:color="auto" w:fill="auto"/>
          </w:tcPr>
          <w:p w14:paraId="126A6D1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17E8B86C" w14:textId="12F7DC58"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55F7B44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CB74EA"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A50F12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476BDEA8" w14:textId="77777777" w:rsidTr="00E93A13">
        <w:trPr>
          <w:gridAfter w:val="4"/>
          <w:wAfter w:w="213" w:type="dxa"/>
          <w:jc w:val="center"/>
        </w:trPr>
        <w:tc>
          <w:tcPr>
            <w:tcW w:w="1063" w:type="dxa"/>
            <w:gridSpan w:val="2"/>
            <w:tcBorders>
              <w:bottom w:val="single" w:sz="4" w:space="0" w:color="auto"/>
            </w:tcBorders>
            <w:shd w:val="clear" w:color="auto" w:fill="auto"/>
          </w:tcPr>
          <w:p w14:paraId="036A9D8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2C2AFD8B" w14:textId="5F99674C"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84D96B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9C90F3"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8718E46"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44764FC1" w14:textId="77777777" w:rsidTr="00E93A13">
        <w:trPr>
          <w:gridAfter w:val="4"/>
          <w:wAfter w:w="213" w:type="dxa"/>
          <w:jc w:val="center"/>
        </w:trPr>
        <w:tc>
          <w:tcPr>
            <w:tcW w:w="1063" w:type="dxa"/>
            <w:gridSpan w:val="2"/>
            <w:tcBorders>
              <w:bottom w:val="single" w:sz="4" w:space="0" w:color="auto"/>
            </w:tcBorders>
            <w:shd w:val="clear" w:color="auto" w:fill="auto"/>
          </w:tcPr>
          <w:p w14:paraId="1049BAF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7796205E" w14:textId="5A45779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5564AE6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3BA27"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628932F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0F490A2E" w14:textId="77777777" w:rsidTr="00E93A13">
        <w:trPr>
          <w:gridAfter w:val="4"/>
          <w:wAfter w:w="213" w:type="dxa"/>
          <w:jc w:val="center"/>
        </w:trPr>
        <w:tc>
          <w:tcPr>
            <w:tcW w:w="1063" w:type="dxa"/>
            <w:gridSpan w:val="2"/>
            <w:tcBorders>
              <w:bottom w:val="single" w:sz="4" w:space="0" w:color="auto"/>
            </w:tcBorders>
            <w:shd w:val="clear" w:color="auto" w:fill="auto"/>
          </w:tcPr>
          <w:p w14:paraId="09DE874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38F8019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1D62A99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100F17"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1C1FE96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5GCore</w:t>
            </w:r>
          </w:p>
        </w:tc>
      </w:tr>
      <w:tr w:rsidR="00E93A13" w:rsidRPr="003F7263" w14:paraId="7F3D5E9F" w14:textId="77777777" w:rsidTr="00E93A13">
        <w:trPr>
          <w:gridAfter w:val="4"/>
          <w:wAfter w:w="213" w:type="dxa"/>
          <w:jc w:val="center"/>
        </w:trPr>
        <w:tc>
          <w:tcPr>
            <w:tcW w:w="1063" w:type="dxa"/>
            <w:gridSpan w:val="2"/>
            <w:tcBorders>
              <w:bottom w:val="single" w:sz="4" w:space="0" w:color="auto"/>
            </w:tcBorders>
            <w:shd w:val="clear" w:color="auto" w:fill="auto"/>
          </w:tcPr>
          <w:p w14:paraId="0018355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3BC23D8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5BEC9A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4B8EF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9995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SS-SINR measurements</w:t>
            </w:r>
          </w:p>
        </w:tc>
      </w:tr>
      <w:tr w:rsidR="00E93A13" w:rsidRPr="003F7263" w14:paraId="2F6144D0" w14:textId="77777777" w:rsidTr="00E93A13">
        <w:trPr>
          <w:gridAfter w:val="4"/>
          <w:wAfter w:w="213" w:type="dxa"/>
          <w:jc w:val="center"/>
        </w:trPr>
        <w:tc>
          <w:tcPr>
            <w:tcW w:w="1063" w:type="dxa"/>
            <w:gridSpan w:val="2"/>
            <w:tcBorders>
              <w:bottom w:val="single" w:sz="4" w:space="0" w:color="auto"/>
            </w:tcBorders>
            <w:shd w:val="clear" w:color="auto" w:fill="auto"/>
          </w:tcPr>
          <w:p w14:paraId="7063F1CB"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453FF8A6" w14:textId="07731110"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232D48B"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310A2F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2049196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E93A13" w:rsidRPr="003F7263" w14:paraId="098577F6" w14:textId="77777777" w:rsidTr="00E93A13">
        <w:trPr>
          <w:gridAfter w:val="4"/>
          <w:wAfter w:w="213" w:type="dxa"/>
          <w:jc w:val="center"/>
        </w:trPr>
        <w:tc>
          <w:tcPr>
            <w:tcW w:w="1063" w:type="dxa"/>
            <w:gridSpan w:val="2"/>
            <w:tcBorders>
              <w:bottom w:val="single" w:sz="4" w:space="0" w:color="auto"/>
            </w:tcBorders>
            <w:shd w:val="clear" w:color="auto" w:fill="auto"/>
          </w:tcPr>
          <w:p w14:paraId="4199ADB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3FAA0A4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7958A2C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86A72FB"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6C9DF3A" w14:textId="77777777" w:rsidR="00E93A13" w:rsidRPr="003F7263" w:rsidRDefault="00E93A13" w:rsidP="00E93A13">
            <w:pPr>
              <w:spacing w:after="0"/>
              <w:rPr>
                <w:rFonts w:ascii="Arial" w:hAnsi="Arial"/>
                <w:sz w:val="16"/>
                <w:szCs w:val="16"/>
              </w:rPr>
            </w:pPr>
          </w:p>
        </w:tc>
      </w:tr>
      <w:tr w:rsidR="00E93A13" w:rsidRPr="003F7263" w14:paraId="247E067D" w14:textId="77777777" w:rsidTr="00E93A13">
        <w:trPr>
          <w:gridAfter w:val="4"/>
          <w:wAfter w:w="213" w:type="dxa"/>
          <w:jc w:val="center"/>
        </w:trPr>
        <w:tc>
          <w:tcPr>
            <w:tcW w:w="1063" w:type="dxa"/>
            <w:gridSpan w:val="2"/>
            <w:tcBorders>
              <w:bottom w:val="single" w:sz="4" w:space="0" w:color="auto"/>
            </w:tcBorders>
            <w:shd w:val="clear" w:color="auto" w:fill="auto"/>
          </w:tcPr>
          <w:p w14:paraId="6057BB3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20B5CBDA" w14:textId="3A005DD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795A3DB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5FF69C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028ADE47" w14:textId="2A856324" w:rsidR="00E93A13" w:rsidRPr="003F7263" w:rsidRDefault="00E93A13" w:rsidP="00E93A1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E93A13" w:rsidRPr="003F7263" w14:paraId="409C6D44" w14:textId="77777777" w:rsidTr="00E93A13">
        <w:trPr>
          <w:gridAfter w:val="4"/>
          <w:wAfter w:w="213" w:type="dxa"/>
          <w:jc w:val="center"/>
        </w:trPr>
        <w:tc>
          <w:tcPr>
            <w:tcW w:w="1063" w:type="dxa"/>
            <w:gridSpan w:val="2"/>
            <w:tcBorders>
              <w:bottom w:val="single" w:sz="4" w:space="0" w:color="auto"/>
            </w:tcBorders>
            <w:shd w:val="clear" w:color="auto" w:fill="auto"/>
          </w:tcPr>
          <w:p w14:paraId="11CBA1D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4C0C509B"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0F7D1730"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CEF4DD9"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138A6DA1" w14:textId="77777777" w:rsidR="00E93A13" w:rsidRPr="003F7263" w:rsidRDefault="00E93A13" w:rsidP="00E93A13">
            <w:pPr>
              <w:spacing w:after="0"/>
              <w:rPr>
                <w:rFonts w:ascii="Arial" w:hAnsi="Arial"/>
                <w:sz w:val="16"/>
                <w:szCs w:val="16"/>
              </w:rPr>
            </w:pPr>
          </w:p>
        </w:tc>
      </w:tr>
      <w:tr w:rsidR="00E93A13" w:rsidRPr="003F7263" w14:paraId="70485CFB" w14:textId="77777777" w:rsidTr="00E93A13">
        <w:trPr>
          <w:gridAfter w:val="4"/>
          <w:wAfter w:w="213" w:type="dxa"/>
          <w:jc w:val="center"/>
        </w:trPr>
        <w:tc>
          <w:tcPr>
            <w:tcW w:w="1063" w:type="dxa"/>
            <w:gridSpan w:val="2"/>
            <w:tcBorders>
              <w:bottom w:val="single" w:sz="4" w:space="0" w:color="auto"/>
            </w:tcBorders>
            <w:shd w:val="clear" w:color="auto" w:fill="auto"/>
          </w:tcPr>
          <w:p w14:paraId="4C1890E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657B1D5E" w14:textId="633AFB03" w:rsidR="00E93A13" w:rsidRPr="003F7263" w:rsidRDefault="00E93A13" w:rsidP="00E93A13">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F22953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C402D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6AD454C"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D22B996" w14:textId="77777777" w:rsidTr="00E93A13">
        <w:trPr>
          <w:gridAfter w:val="4"/>
          <w:wAfter w:w="213" w:type="dxa"/>
          <w:jc w:val="center"/>
        </w:trPr>
        <w:tc>
          <w:tcPr>
            <w:tcW w:w="1063" w:type="dxa"/>
            <w:gridSpan w:val="2"/>
            <w:tcBorders>
              <w:bottom w:val="single" w:sz="4" w:space="0" w:color="auto"/>
            </w:tcBorders>
            <w:shd w:val="clear" w:color="auto" w:fill="auto"/>
          </w:tcPr>
          <w:p w14:paraId="23240A70"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38B12AE7" w14:textId="68BC872A"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7FC7ACF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A428F4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67EE4F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00BB1C3F" w14:textId="77777777" w:rsidTr="00E93A13">
        <w:trPr>
          <w:gridAfter w:val="4"/>
          <w:wAfter w:w="213" w:type="dxa"/>
          <w:jc w:val="center"/>
        </w:trPr>
        <w:tc>
          <w:tcPr>
            <w:tcW w:w="1063" w:type="dxa"/>
            <w:gridSpan w:val="2"/>
            <w:tcBorders>
              <w:bottom w:val="single" w:sz="4" w:space="0" w:color="auto"/>
            </w:tcBorders>
            <w:shd w:val="clear" w:color="auto" w:fill="D9D9D9"/>
          </w:tcPr>
          <w:p w14:paraId="183691E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008704D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56D04926"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930961"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16DB93A0" w14:textId="77777777" w:rsidR="00E93A13" w:rsidRPr="003F7263" w:rsidRDefault="00E93A13" w:rsidP="00E93A13">
            <w:pPr>
              <w:spacing w:after="0"/>
              <w:rPr>
                <w:rFonts w:ascii="Arial" w:hAnsi="Arial"/>
                <w:b/>
                <w:sz w:val="16"/>
                <w:szCs w:val="16"/>
              </w:rPr>
            </w:pPr>
          </w:p>
        </w:tc>
      </w:tr>
      <w:tr w:rsidR="00E93A13" w:rsidRPr="003F7263" w14:paraId="383A9D4B" w14:textId="77777777" w:rsidTr="00E93A13">
        <w:trPr>
          <w:gridAfter w:val="4"/>
          <w:wAfter w:w="213" w:type="dxa"/>
          <w:jc w:val="center"/>
        </w:trPr>
        <w:tc>
          <w:tcPr>
            <w:tcW w:w="1063" w:type="dxa"/>
            <w:gridSpan w:val="2"/>
            <w:tcBorders>
              <w:bottom w:val="single" w:sz="4" w:space="0" w:color="auto"/>
            </w:tcBorders>
            <w:shd w:val="clear" w:color="auto" w:fill="auto"/>
          </w:tcPr>
          <w:p w14:paraId="25375C6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57E19CA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0542F2C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469222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050D651"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043FDB1B" w14:textId="77777777" w:rsidTr="00E93A13">
        <w:trPr>
          <w:gridAfter w:val="4"/>
          <w:wAfter w:w="213" w:type="dxa"/>
          <w:jc w:val="center"/>
        </w:trPr>
        <w:tc>
          <w:tcPr>
            <w:tcW w:w="1063" w:type="dxa"/>
            <w:gridSpan w:val="2"/>
            <w:tcBorders>
              <w:bottom w:val="single" w:sz="4" w:space="0" w:color="auto"/>
            </w:tcBorders>
            <w:shd w:val="clear" w:color="auto" w:fill="auto"/>
          </w:tcPr>
          <w:p w14:paraId="3BB1251B"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15E9636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359699FE"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9E749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72ECDF4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39D0452F" w14:textId="77777777" w:rsidTr="00E93A13">
        <w:trPr>
          <w:gridAfter w:val="4"/>
          <w:wAfter w:w="213" w:type="dxa"/>
          <w:jc w:val="center"/>
        </w:trPr>
        <w:tc>
          <w:tcPr>
            <w:tcW w:w="1063" w:type="dxa"/>
            <w:gridSpan w:val="2"/>
            <w:tcBorders>
              <w:bottom w:val="single" w:sz="4" w:space="0" w:color="auto"/>
            </w:tcBorders>
            <w:shd w:val="clear" w:color="auto" w:fill="auto"/>
          </w:tcPr>
          <w:p w14:paraId="20C5429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4A98AC5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E19623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DAEB66"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F8559BB"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A73F739" w14:textId="77777777" w:rsidTr="00E93A13">
        <w:trPr>
          <w:gridAfter w:val="4"/>
          <w:wAfter w:w="213" w:type="dxa"/>
          <w:jc w:val="center"/>
        </w:trPr>
        <w:tc>
          <w:tcPr>
            <w:tcW w:w="1063" w:type="dxa"/>
            <w:gridSpan w:val="2"/>
            <w:tcBorders>
              <w:bottom w:val="single" w:sz="4" w:space="0" w:color="auto"/>
            </w:tcBorders>
            <w:shd w:val="clear" w:color="auto" w:fill="D9D9D9"/>
          </w:tcPr>
          <w:p w14:paraId="05FAE56F"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05408023"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 xml:space="preserve">NR CA / Measurement configuration control and reporting / Intra NR measurements / </w:t>
            </w:r>
            <w:r w:rsidRPr="003F7263">
              <w:rPr>
                <w:rFonts w:ascii="Arial" w:hAnsi="Arial" w:cs="Arial"/>
                <w:b/>
                <w:bCs/>
                <w:sz w:val="16"/>
                <w:szCs w:val="16"/>
              </w:rPr>
              <w:lastRenderedPageBreak/>
              <w:t>Additional measurement reporting</w:t>
            </w:r>
          </w:p>
        </w:tc>
        <w:tc>
          <w:tcPr>
            <w:tcW w:w="807" w:type="dxa"/>
            <w:gridSpan w:val="4"/>
            <w:tcBorders>
              <w:bottom w:val="single" w:sz="4" w:space="0" w:color="auto"/>
            </w:tcBorders>
            <w:shd w:val="clear" w:color="auto" w:fill="D9D9D9"/>
          </w:tcPr>
          <w:p w14:paraId="168063A8"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67BEC90"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B2F238E" w14:textId="77777777" w:rsidR="00E93A13" w:rsidRPr="003F7263" w:rsidRDefault="00E93A13" w:rsidP="00E93A13">
            <w:pPr>
              <w:spacing w:after="0"/>
              <w:rPr>
                <w:rFonts w:ascii="Arial" w:hAnsi="Arial"/>
                <w:b/>
                <w:sz w:val="16"/>
                <w:szCs w:val="16"/>
              </w:rPr>
            </w:pPr>
          </w:p>
        </w:tc>
      </w:tr>
      <w:tr w:rsidR="00E93A13" w:rsidRPr="003F7263" w14:paraId="48B9C042" w14:textId="77777777" w:rsidTr="00E93A13">
        <w:trPr>
          <w:gridAfter w:val="4"/>
          <w:wAfter w:w="213" w:type="dxa"/>
          <w:jc w:val="center"/>
        </w:trPr>
        <w:tc>
          <w:tcPr>
            <w:tcW w:w="1063" w:type="dxa"/>
            <w:gridSpan w:val="2"/>
            <w:tcBorders>
              <w:bottom w:val="single" w:sz="4" w:space="0" w:color="auto"/>
            </w:tcBorders>
            <w:shd w:val="clear" w:color="auto" w:fill="auto"/>
          </w:tcPr>
          <w:p w14:paraId="1DE00A4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36F6B44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316E34D9"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EE3FB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2E107734"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1DDD90A3" w14:textId="77777777" w:rsidTr="00E93A13">
        <w:trPr>
          <w:gridAfter w:val="4"/>
          <w:wAfter w:w="213" w:type="dxa"/>
          <w:jc w:val="center"/>
        </w:trPr>
        <w:tc>
          <w:tcPr>
            <w:tcW w:w="1063" w:type="dxa"/>
            <w:gridSpan w:val="2"/>
            <w:tcBorders>
              <w:bottom w:val="single" w:sz="4" w:space="0" w:color="auto"/>
            </w:tcBorders>
            <w:shd w:val="clear" w:color="auto" w:fill="auto"/>
          </w:tcPr>
          <w:p w14:paraId="191190E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51F18B9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A861D1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16DC63"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7611A46B"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4C2DE242" w14:textId="77777777" w:rsidTr="00E93A13">
        <w:trPr>
          <w:gridAfter w:val="4"/>
          <w:wAfter w:w="213" w:type="dxa"/>
          <w:jc w:val="center"/>
        </w:trPr>
        <w:tc>
          <w:tcPr>
            <w:tcW w:w="1063" w:type="dxa"/>
            <w:gridSpan w:val="2"/>
            <w:tcBorders>
              <w:bottom w:val="single" w:sz="4" w:space="0" w:color="auto"/>
            </w:tcBorders>
            <w:shd w:val="clear" w:color="auto" w:fill="auto"/>
          </w:tcPr>
          <w:p w14:paraId="5802891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74531DC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33AB8D3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54D93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D1EA85D"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6F949D3D" w14:textId="77777777" w:rsidTr="00E93A13">
        <w:trPr>
          <w:gridAfter w:val="4"/>
          <w:wAfter w:w="213" w:type="dxa"/>
          <w:jc w:val="center"/>
        </w:trPr>
        <w:tc>
          <w:tcPr>
            <w:tcW w:w="1063" w:type="dxa"/>
            <w:gridSpan w:val="2"/>
            <w:tcBorders>
              <w:bottom w:val="single" w:sz="4" w:space="0" w:color="auto"/>
            </w:tcBorders>
            <w:shd w:val="clear" w:color="auto" w:fill="auto"/>
          </w:tcPr>
          <w:p w14:paraId="655D9790" w14:textId="47443DEC" w:rsidR="00E93A13" w:rsidRPr="003F7263" w:rsidRDefault="00E93A13" w:rsidP="00E93A13">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528C4F38" w14:textId="20085B68"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6BC8045D" w14:textId="7BA761FF"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35C48A3" w14:textId="5F675CD6"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365B81F0" w14:textId="1B61587C" w:rsidR="00E93A13" w:rsidRPr="003F7263" w:rsidRDefault="00E93A13" w:rsidP="00E93A13">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E93A13" w:rsidRPr="003F7263" w14:paraId="43236611" w14:textId="77777777" w:rsidTr="00E93A13">
        <w:trPr>
          <w:gridAfter w:val="4"/>
          <w:wAfter w:w="213" w:type="dxa"/>
          <w:jc w:val="center"/>
        </w:trPr>
        <w:tc>
          <w:tcPr>
            <w:tcW w:w="1063" w:type="dxa"/>
            <w:gridSpan w:val="2"/>
            <w:tcBorders>
              <w:bottom w:val="single" w:sz="4" w:space="0" w:color="auto"/>
            </w:tcBorders>
            <w:shd w:val="clear" w:color="auto" w:fill="auto"/>
          </w:tcPr>
          <w:p w14:paraId="174DDC2A"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103F71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02B4AA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7DAE672"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73C762BA"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A13" w:rsidRPr="003F7263" w14:paraId="26C763F6" w14:textId="77777777" w:rsidTr="00E93A13">
        <w:trPr>
          <w:gridAfter w:val="4"/>
          <w:wAfter w:w="213" w:type="dxa"/>
          <w:jc w:val="center"/>
        </w:trPr>
        <w:tc>
          <w:tcPr>
            <w:tcW w:w="1063" w:type="dxa"/>
            <w:gridSpan w:val="2"/>
            <w:tcBorders>
              <w:bottom w:val="single" w:sz="4" w:space="0" w:color="auto"/>
            </w:tcBorders>
            <w:shd w:val="clear" w:color="auto" w:fill="auto"/>
          </w:tcPr>
          <w:p w14:paraId="400F749D"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2BF98E18"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1FCCE72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CC214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3C265CEA"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A13" w:rsidRPr="003F7263" w14:paraId="19C72E78" w14:textId="77777777" w:rsidTr="00E93A13">
        <w:trPr>
          <w:gridAfter w:val="4"/>
          <w:wAfter w:w="213" w:type="dxa"/>
          <w:jc w:val="center"/>
        </w:trPr>
        <w:tc>
          <w:tcPr>
            <w:tcW w:w="1063" w:type="dxa"/>
            <w:gridSpan w:val="2"/>
            <w:tcBorders>
              <w:bottom w:val="single" w:sz="4" w:space="0" w:color="auto"/>
            </w:tcBorders>
            <w:shd w:val="clear" w:color="auto" w:fill="auto"/>
          </w:tcPr>
          <w:p w14:paraId="4A529DD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5E7F551E" w14:textId="49A934AA"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55F1495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496BE6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614748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FA4E0EB" w14:textId="77777777" w:rsidTr="00E93A13">
        <w:trPr>
          <w:gridAfter w:val="4"/>
          <w:wAfter w:w="213" w:type="dxa"/>
          <w:jc w:val="center"/>
        </w:trPr>
        <w:tc>
          <w:tcPr>
            <w:tcW w:w="1063" w:type="dxa"/>
            <w:gridSpan w:val="2"/>
            <w:tcBorders>
              <w:bottom w:val="single" w:sz="4" w:space="0" w:color="auto"/>
            </w:tcBorders>
            <w:shd w:val="clear" w:color="auto" w:fill="D9D9D9"/>
          </w:tcPr>
          <w:p w14:paraId="094E79C1"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22A19185"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B585BD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7C7BCEA"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A7423C" w14:textId="77777777" w:rsidR="00E93A13" w:rsidRPr="003F7263" w:rsidRDefault="00E93A13" w:rsidP="00E93A13">
            <w:pPr>
              <w:spacing w:after="0"/>
              <w:rPr>
                <w:rFonts w:ascii="Arial" w:hAnsi="Arial"/>
                <w:sz w:val="16"/>
                <w:szCs w:val="16"/>
              </w:rPr>
            </w:pPr>
          </w:p>
        </w:tc>
      </w:tr>
      <w:tr w:rsidR="00E93A13" w:rsidRPr="003F7263" w14:paraId="4F7810AC" w14:textId="77777777" w:rsidTr="00E93A13">
        <w:trPr>
          <w:gridAfter w:val="4"/>
          <w:wAfter w:w="213" w:type="dxa"/>
          <w:jc w:val="center"/>
        </w:trPr>
        <w:tc>
          <w:tcPr>
            <w:tcW w:w="1063" w:type="dxa"/>
            <w:gridSpan w:val="2"/>
            <w:tcBorders>
              <w:bottom w:val="single" w:sz="4" w:space="0" w:color="auto"/>
            </w:tcBorders>
            <w:shd w:val="clear" w:color="auto" w:fill="auto"/>
          </w:tcPr>
          <w:p w14:paraId="53559181" w14:textId="77777777" w:rsidR="00E93A13" w:rsidRPr="003F7263" w:rsidRDefault="00E93A13" w:rsidP="00E93A13">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14BBDE8D"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0655952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47A90D" w14:textId="77777777" w:rsidR="00E93A13" w:rsidRPr="003F7263" w:rsidRDefault="00E93A13" w:rsidP="00E93A13">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42D0DD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1FBB79E6" w14:textId="77777777" w:rsidTr="00E93A13">
        <w:trPr>
          <w:gridAfter w:val="4"/>
          <w:wAfter w:w="213" w:type="dxa"/>
          <w:jc w:val="center"/>
        </w:trPr>
        <w:tc>
          <w:tcPr>
            <w:tcW w:w="1063" w:type="dxa"/>
            <w:gridSpan w:val="2"/>
            <w:tcBorders>
              <w:bottom w:val="single" w:sz="4" w:space="0" w:color="auto"/>
            </w:tcBorders>
            <w:shd w:val="clear" w:color="auto" w:fill="auto"/>
          </w:tcPr>
          <w:p w14:paraId="4C247917" w14:textId="77777777" w:rsidR="00E93A13" w:rsidRPr="003F7263" w:rsidRDefault="00E93A13" w:rsidP="00E93A13">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2E4642B2"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58796A4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EDECF2" w14:textId="77777777"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76A7D5A1"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5A0855DA" w14:textId="77777777" w:rsidTr="00E93A13">
        <w:trPr>
          <w:gridAfter w:val="4"/>
          <w:wAfter w:w="213" w:type="dxa"/>
          <w:jc w:val="center"/>
        </w:trPr>
        <w:tc>
          <w:tcPr>
            <w:tcW w:w="1063" w:type="dxa"/>
            <w:gridSpan w:val="2"/>
            <w:tcBorders>
              <w:bottom w:val="single" w:sz="4" w:space="0" w:color="auto"/>
            </w:tcBorders>
            <w:shd w:val="clear" w:color="auto" w:fill="auto"/>
          </w:tcPr>
          <w:p w14:paraId="7640427F" w14:textId="77777777" w:rsidR="00E93A13" w:rsidRPr="003F7263" w:rsidRDefault="00E93A13" w:rsidP="00E93A13">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1A43E917"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A51E103"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31F8C4" w14:textId="77777777"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2217EC1"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63F1C248" w14:textId="77777777" w:rsidTr="00E93A13">
        <w:trPr>
          <w:gridAfter w:val="4"/>
          <w:wAfter w:w="213" w:type="dxa"/>
          <w:jc w:val="center"/>
        </w:trPr>
        <w:tc>
          <w:tcPr>
            <w:tcW w:w="1063" w:type="dxa"/>
            <w:gridSpan w:val="2"/>
            <w:tcBorders>
              <w:bottom w:val="single" w:sz="4" w:space="0" w:color="auto"/>
            </w:tcBorders>
            <w:shd w:val="clear" w:color="auto" w:fill="auto"/>
          </w:tcPr>
          <w:p w14:paraId="0CD27EB1"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02530566"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4602DD4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6EF50EB"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560048B2" w14:textId="1C3A6F2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93A13" w:rsidRPr="003F7263" w14:paraId="249F3DBB" w14:textId="77777777" w:rsidTr="00E93A13">
        <w:trPr>
          <w:gridAfter w:val="4"/>
          <w:wAfter w:w="213" w:type="dxa"/>
          <w:jc w:val="center"/>
        </w:trPr>
        <w:tc>
          <w:tcPr>
            <w:tcW w:w="1063" w:type="dxa"/>
            <w:gridSpan w:val="2"/>
            <w:tcBorders>
              <w:bottom w:val="single" w:sz="4" w:space="0" w:color="auto"/>
            </w:tcBorders>
            <w:shd w:val="clear" w:color="auto" w:fill="auto"/>
          </w:tcPr>
          <w:p w14:paraId="1D9D6B01" w14:textId="5FF6BD28"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3B1EBDC9" w14:textId="17C39215"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63993E"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78FAB577"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5107D2F" w14:textId="77777777" w:rsidR="00E93A13" w:rsidRPr="003F7263" w:rsidRDefault="00E93A13" w:rsidP="00E93A13">
            <w:pPr>
              <w:spacing w:after="0"/>
              <w:rPr>
                <w:rFonts w:ascii="Arial" w:hAnsi="Arial" w:cs="Arial"/>
                <w:bCs/>
                <w:sz w:val="16"/>
                <w:szCs w:val="16"/>
              </w:rPr>
            </w:pPr>
          </w:p>
        </w:tc>
      </w:tr>
      <w:tr w:rsidR="00E93A13" w:rsidRPr="003F7263" w14:paraId="0E1AAE52" w14:textId="77777777" w:rsidTr="00E93A13">
        <w:trPr>
          <w:gridAfter w:val="4"/>
          <w:wAfter w:w="213" w:type="dxa"/>
          <w:jc w:val="center"/>
        </w:trPr>
        <w:tc>
          <w:tcPr>
            <w:tcW w:w="1063" w:type="dxa"/>
            <w:gridSpan w:val="2"/>
            <w:tcBorders>
              <w:bottom w:val="single" w:sz="4" w:space="0" w:color="auto"/>
            </w:tcBorders>
            <w:shd w:val="clear" w:color="auto" w:fill="auto"/>
          </w:tcPr>
          <w:p w14:paraId="7F68C5DA" w14:textId="1EAAA0E9" w:rsidR="00E93A13" w:rsidRPr="003F7263" w:rsidRDefault="00E93A13" w:rsidP="00E93A13">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717B37FA" w14:textId="12EBC504" w:rsidR="00E93A13" w:rsidRPr="003F7263" w:rsidRDefault="00E93A13" w:rsidP="00E93A1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7" w:type="dxa"/>
            <w:gridSpan w:val="4"/>
            <w:tcBorders>
              <w:bottom w:val="single" w:sz="4" w:space="0" w:color="auto"/>
            </w:tcBorders>
            <w:shd w:val="clear" w:color="auto" w:fill="auto"/>
          </w:tcPr>
          <w:p w14:paraId="1F1F59E6" w14:textId="79F1F108"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0C88B93" w14:textId="2E2CB1BD"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789F30A9" w14:textId="4FFB94E3"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478B753E" w14:textId="77777777" w:rsidTr="00E93A13">
        <w:trPr>
          <w:gridAfter w:val="4"/>
          <w:wAfter w:w="213" w:type="dxa"/>
          <w:jc w:val="center"/>
        </w:trPr>
        <w:tc>
          <w:tcPr>
            <w:tcW w:w="1063" w:type="dxa"/>
            <w:gridSpan w:val="2"/>
            <w:tcBorders>
              <w:bottom w:val="single" w:sz="4" w:space="0" w:color="auto"/>
            </w:tcBorders>
            <w:shd w:val="clear" w:color="auto" w:fill="auto"/>
          </w:tcPr>
          <w:p w14:paraId="4EAA3111" w14:textId="3849FCF0" w:rsidR="00E93A13" w:rsidRPr="003F7263" w:rsidRDefault="00E93A13" w:rsidP="00E93A13">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2293C3A" w14:textId="097944D4" w:rsidR="00E93A13" w:rsidRPr="003F7263" w:rsidRDefault="00E93A13" w:rsidP="00E93A1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7" w:type="dxa"/>
            <w:gridSpan w:val="4"/>
            <w:tcBorders>
              <w:bottom w:val="single" w:sz="4" w:space="0" w:color="auto"/>
            </w:tcBorders>
            <w:shd w:val="clear" w:color="auto" w:fill="auto"/>
          </w:tcPr>
          <w:p w14:paraId="32F88238" w14:textId="0C5230FE"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02A86FA5" w14:textId="51EC5586"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12CFC37E" w14:textId="018BB53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59DC152E" w14:textId="77777777" w:rsidTr="00E93A13">
        <w:trPr>
          <w:gridAfter w:val="4"/>
          <w:wAfter w:w="213" w:type="dxa"/>
          <w:jc w:val="center"/>
        </w:trPr>
        <w:tc>
          <w:tcPr>
            <w:tcW w:w="1063" w:type="dxa"/>
            <w:gridSpan w:val="2"/>
            <w:tcBorders>
              <w:bottom w:val="single" w:sz="4" w:space="0" w:color="auto"/>
            </w:tcBorders>
            <w:shd w:val="clear" w:color="auto" w:fill="auto"/>
          </w:tcPr>
          <w:p w14:paraId="31F6AE93" w14:textId="4BB8C00A" w:rsidR="00E93A13" w:rsidRPr="003F7263" w:rsidRDefault="00E93A13" w:rsidP="00E93A13">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5F940C73" w14:textId="09AC2012" w:rsidR="00E93A13" w:rsidRPr="003F7263" w:rsidRDefault="00E93A13" w:rsidP="00E93A13">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DAE89D1" w14:textId="2B56FD40" w:rsidR="00E93A13" w:rsidRPr="003F7263" w:rsidRDefault="00E93A13" w:rsidP="00E93A13">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BEA024C" w14:textId="433E4842" w:rsidR="00E93A13" w:rsidRPr="003F7263" w:rsidRDefault="00E93A13" w:rsidP="00E93A13">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1B67029E" w14:textId="50DE1C33"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2EA10BC5" w14:textId="77777777" w:rsidTr="00E93A13">
        <w:trPr>
          <w:gridAfter w:val="4"/>
          <w:wAfter w:w="213" w:type="dxa"/>
          <w:jc w:val="center"/>
        </w:trPr>
        <w:tc>
          <w:tcPr>
            <w:tcW w:w="1063" w:type="dxa"/>
            <w:gridSpan w:val="2"/>
            <w:tcBorders>
              <w:bottom w:val="single" w:sz="4" w:space="0" w:color="auto"/>
            </w:tcBorders>
            <w:shd w:val="clear" w:color="auto" w:fill="D9D9D9"/>
          </w:tcPr>
          <w:p w14:paraId="4CB73A65" w14:textId="77777777" w:rsidR="00E93A13" w:rsidRPr="003F7263" w:rsidRDefault="00E93A13" w:rsidP="00E93A13">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2C48004C" w14:textId="5A391A7E" w:rsidR="00E93A13" w:rsidRPr="003F7263" w:rsidRDefault="00E93A13" w:rsidP="00E93A13">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614021A6" w14:textId="77777777" w:rsidR="00E93A13" w:rsidRPr="003F7263" w:rsidRDefault="00E93A13" w:rsidP="00E93A13">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7457C66D"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6643DBB" w14:textId="77777777" w:rsidR="00E93A13" w:rsidRPr="003F7263" w:rsidRDefault="00E93A13" w:rsidP="00E93A13">
            <w:pPr>
              <w:spacing w:after="0"/>
              <w:rPr>
                <w:rFonts w:ascii="Arial" w:hAnsi="Arial"/>
                <w:b/>
                <w:sz w:val="16"/>
                <w:szCs w:val="16"/>
                <w:lang w:eastAsia="zh-CN"/>
              </w:rPr>
            </w:pPr>
          </w:p>
        </w:tc>
      </w:tr>
      <w:tr w:rsidR="00E93A13" w:rsidRPr="003F7263" w14:paraId="145C83DB" w14:textId="77777777" w:rsidTr="00E93A13">
        <w:trPr>
          <w:gridAfter w:val="4"/>
          <w:wAfter w:w="213" w:type="dxa"/>
          <w:jc w:val="center"/>
        </w:trPr>
        <w:tc>
          <w:tcPr>
            <w:tcW w:w="1063" w:type="dxa"/>
            <w:gridSpan w:val="2"/>
            <w:tcBorders>
              <w:bottom w:val="single" w:sz="4" w:space="0" w:color="auto"/>
            </w:tcBorders>
            <w:shd w:val="clear" w:color="auto" w:fill="auto"/>
          </w:tcPr>
          <w:p w14:paraId="734D606D"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7A7929F5"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154B9FA8"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138A90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45BA3A54"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93A13" w:rsidRPr="003F7263" w14:paraId="2DAE962B" w14:textId="77777777" w:rsidTr="00E93A13">
        <w:trPr>
          <w:gridAfter w:val="4"/>
          <w:wAfter w:w="213" w:type="dxa"/>
          <w:jc w:val="center"/>
        </w:trPr>
        <w:tc>
          <w:tcPr>
            <w:tcW w:w="1063" w:type="dxa"/>
            <w:gridSpan w:val="2"/>
            <w:tcBorders>
              <w:bottom w:val="single" w:sz="4" w:space="0" w:color="auto"/>
            </w:tcBorders>
            <w:shd w:val="clear" w:color="auto" w:fill="auto"/>
          </w:tcPr>
          <w:p w14:paraId="3C3B2C25"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45195B23"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78CA236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DBE2B5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0392B175" w14:textId="77777777" w:rsidR="00E93A13" w:rsidRPr="003F7263" w:rsidRDefault="00E93A13" w:rsidP="00E93A13">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93A13" w:rsidRPr="003F7263" w14:paraId="53BF5494" w14:textId="77777777" w:rsidTr="00E93A13">
        <w:trPr>
          <w:gridAfter w:val="4"/>
          <w:wAfter w:w="213" w:type="dxa"/>
          <w:jc w:val="center"/>
        </w:trPr>
        <w:tc>
          <w:tcPr>
            <w:tcW w:w="1063" w:type="dxa"/>
            <w:gridSpan w:val="2"/>
            <w:tcBorders>
              <w:bottom w:val="single" w:sz="4" w:space="0" w:color="auto"/>
            </w:tcBorders>
            <w:shd w:val="pct15" w:color="auto" w:fill="auto"/>
          </w:tcPr>
          <w:p w14:paraId="7D813C83" w14:textId="0CB562F9" w:rsidR="00E93A13" w:rsidRPr="003F7263" w:rsidRDefault="00E93A13" w:rsidP="00E93A13">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61FB74AF" w14:textId="25A28F8C" w:rsidR="00E93A13" w:rsidRPr="003F7263" w:rsidRDefault="00E93A13" w:rsidP="00E93A13">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6B84A99"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67128E12"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DE1351C" w14:textId="77777777" w:rsidR="00E93A13" w:rsidRPr="003F7263" w:rsidRDefault="00E93A13" w:rsidP="00E93A13">
            <w:pPr>
              <w:spacing w:after="0"/>
              <w:rPr>
                <w:rFonts w:ascii="Arial" w:hAnsi="Arial" w:cs="Arial"/>
                <w:sz w:val="16"/>
                <w:szCs w:val="16"/>
              </w:rPr>
            </w:pPr>
          </w:p>
        </w:tc>
      </w:tr>
      <w:tr w:rsidR="00E93A13" w:rsidRPr="003F7263" w14:paraId="3B30CA84" w14:textId="77777777" w:rsidTr="00E93A13">
        <w:trPr>
          <w:gridAfter w:val="4"/>
          <w:wAfter w:w="213" w:type="dxa"/>
          <w:jc w:val="center"/>
        </w:trPr>
        <w:tc>
          <w:tcPr>
            <w:tcW w:w="1063" w:type="dxa"/>
            <w:gridSpan w:val="2"/>
            <w:tcBorders>
              <w:bottom w:val="single" w:sz="4" w:space="0" w:color="auto"/>
            </w:tcBorders>
            <w:shd w:val="clear" w:color="auto" w:fill="auto"/>
          </w:tcPr>
          <w:p w14:paraId="1C1FEE73" w14:textId="6869C453" w:rsidR="00E93A13" w:rsidRPr="003F7263" w:rsidRDefault="00E93A13" w:rsidP="00E93A13">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100B66D4" w14:textId="31A9E598" w:rsidR="00E93A13" w:rsidRPr="003F7263" w:rsidRDefault="00A8463E" w:rsidP="00E93A13">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20749D92" w14:textId="0853BB83"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34CDB99D" w14:textId="0F4D4FFC"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53569220" w14:textId="7245A82B" w:rsidR="00E93A13" w:rsidRPr="003F7263" w:rsidRDefault="00E93A13" w:rsidP="00E93A13">
            <w:pPr>
              <w:spacing w:after="0"/>
              <w:rPr>
                <w:rFonts w:ascii="Arial" w:hAnsi="Arial" w:cs="Arial"/>
                <w:sz w:val="16"/>
                <w:szCs w:val="16"/>
              </w:rPr>
            </w:pPr>
          </w:p>
        </w:tc>
      </w:tr>
      <w:tr w:rsidR="00E93A13" w:rsidRPr="003F7263" w14:paraId="3DD573F1" w14:textId="77777777" w:rsidTr="00E93A13">
        <w:trPr>
          <w:gridAfter w:val="4"/>
          <w:wAfter w:w="213" w:type="dxa"/>
          <w:jc w:val="center"/>
        </w:trPr>
        <w:tc>
          <w:tcPr>
            <w:tcW w:w="1063" w:type="dxa"/>
            <w:gridSpan w:val="2"/>
            <w:tcBorders>
              <w:bottom w:val="single" w:sz="4" w:space="0" w:color="auto"/>
            </w:tcBorders>
            <w:shd w:val="clear" w:color="auto" w:fill="D9D9D9"/>
          </w:tcPr>
          <w:p w14:paraId="1DC3C019"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79AD35B4"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04F22431"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863318F"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07118E8" w14:textId="77777777" w:rsidR="00E93A13" w:rsidRPr="0067755D" w:rsidRDefault="00E93A13" w:rsidP="00E93A13">
            <w:pPr>
              <w:spacing w:after="0"/>
              <w:rPr>
                <w:rFonts w:ascii="Arial" w:hAnsi="Arial"/>
                <w:bCs/>
                <w:sz w:val="16"/>
                <w:szCs w:val="16"/>
              </w:rPr>
            </w:pPr>
          </w:p>
        </w:tc>
      </w:tr>
      <w:tr w:rsidR="00E93A13" w:rsidRPr="003F7263" w14:paraId="2065A1BB" w14:textId="77777777" w:rsidTr="00E93A13">
        <w:trPr>
          <w:gridAfter w:val="4"/>
          <w:wAfter w:w="213" w:type="dxa"/>
          <w:jc w:val="center"/>
        </w:trPr>
        <w:tc>
          <w:tcPr>
            <w:tcW w:w="1063" w:type="dxa"/>
            <w:gridSpan w:val="2"/>
            <w:tcBorders>
              <w:bottom w:val="single" w:sz="4" w:space="0" w:color="auto"/>
            </w:tcBorders>
            <w:shd w:val="clear" w:color="auto" w:fill="D9D9D9"/>
          </w:tcPr>
          <w:p w14:paraId="40CDC189"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30868E92"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35183CCC"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7DE13C11"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44CA4FD6" w14:textId="77777777" w:rsidR="00E93A13" w:rsidRPr="0067755D" w:rsidRDefault="00E93A13" w:rsidP="00E93A13">
            <w:pPr>
              <w:spacing w:after="0"/>
              <w:rPr>
                <w:rFonts w:ascii="Arial" w:hAnsi="Arial"/>
                <w:bCs/>
                <w:sz w:val="16"/>
                <w:szCs w:val="16"/>
              </w:rPr>
            </w:pPr>
          </w:p>
        </w:tc>
      </w:tr>
      <w:tr w:rsidR="00E93A13" w:rsidRPr="003F7263" w14:paraId="3AB56B7D" w14:textId="77777777" w:rsidTr="00E93A13">
        <w:trPr>
          <w:gridAfter w:val="4"/>
          <w:wAfter w:w="213" w:type="dxa"/>
          <w:jc w:val="center"/>
        </w:trPr>
        <w:tc>
          <w:tcPr>
            <w:tcW w:w="1063" w:type="dxa"/>
            <w:gridSpan w:val="2"/>
            <w:tcBorders>
              <w:bottom w:val="single" w:sz="4" w:space="0" w:color="auto"/>
            </w:tcBorders>
            <w:shd w:val="clear" w:color="auto" w:fill="auto"/>
          </w:tcPr>
          <w:p w14:paraId="75FA465E"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1D6A7046"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761E51B"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219EEEB7"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693894E8" w14:textId="77777777" w:rsidR="00E93A13" w:rsidRPr="0067755D" w:rsidRDefault="00E93A13" w:rsidP="00E93A13">
            <w:pPr>
              <w:spacing w:after="0"/>
              <w:rPr>
                <w:rFonts w:ascii="Arial" w:hAnsi="Arial"/>
                <w:bCs/>
                <w:sz w:val="16"/>
                <w:szCs w:val="16"/>
              </w:rPr>
            </w:pPr>
          </w:p>
        </w:tc>
      </w:tr>
      <w:tr w:rsidR="00E93A13" w:rsidRPr="003F7263" w14:paraId="10A787C1" w14:textId="77777777" w:rsidTr="00E93A13">
        <w:trPr>
          <w:gridAfter w:val="4"/>
          <w:wAfter w:w="213" w:type="dxa"/>
          <w:jc w:val="center"/>
        </w:trPr>
        <w:tc>
          <w:tcPr>
            <w:tcW w:w="1063" w:type="dxa"/>
            <w:gridSpan w:val="2"/>
            <w:tcBorders>
              <w:bottom w:val="single" w:sz="4" w:space="0" w:color="auto"/>
            </w:tcBorders>
            <w:shd w:val="clear" w:color="auto" w:fill="auto"/>
          </w:tcPr>
          <w:p w14:paraId="5CE960C4"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00322E8D" w14:textId="5BBA3960" w:rsidR="00E93A13" w:rsidRPr="003F7263" w:rsidRDefault="00E93A13" w:rsidP="00E93A13">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2030878E" w14:textId="77777777" w:rsidR="00E93A13" w:rsidRPr="0067755D" w:rsidRDefault="00E93A13" w:rsidP="00E93A13">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00CD0C23" w14:textId="77777777" w:rsidR="00E93A13" w:rsidRPr="0067755D" w:rsidRDefault="00E93A13" w:rsidP="00E93A13">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55574965" w14:textId="77777777" w:rsidR="00E93A13" w:rsidRPr="0067755D" w:rsidRDefault="00E93A13" w:rsidP="00E93A13">
            <w:pPr>
              <w:spacing w:after="0"/>
              <w:rPr>
                <w:rFonts w:ascii="Arial" w:hAnsi="Arial"/>
                <w:bCs/>
                <w:sz w:val="16"/>
                <w:szCs w:val="16"/>
              </w:rPr>
            </w:pPr>
            <w:r w:rsidRPr="0067755D">
              <w:rPr>
                <w:rFonts w:ascii="Arial" w:hAnsi="Arial" w:cs="Arial"/>
                <w:bCs/>
                <w:sz w:val="16"/>
                <w:szCs w:val="16"/>
              </w:rPr>
              <w:t>UEs supporting 5G Core</w:t>
            </w:r>
          </w:p>
        </w:tc>
      </w:tr>
      <w:tr w:rsidR="00E93A13" w:rsidRPr="003F7263" w14:paraId="3DED782F" w14:textId="77777777" w:rsidTr="00E93A13">
        <w:trPr>
          <w:gridAfter w:val="4"/>
          <w:wAfter w:w="213" w:type="dxa"/>
          <w:jc w:val="center"/>
        </w:trPr>
        <w:tc>
          <w:tcPr>
            <w:tcW w:w="1063" w:type="dxa"/>
            <w:gridSpan w:val="2"/>
            <w:tcBorders>
              <w:bottom w:val="single" w:sz="4" w:space="0" w:color="auto"/>
            </w:tcBorders>
            <w:shd w:val="clear" w:color="auto" w:fill="auto"/>
          </w:tcPr>
          <w:p w14:paraId="060FB0D0"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22FEC9CC"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3904D5C"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71F48960"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4D47289A" w14:textId="77777777" w:rsidR="00E93A13" w:rsidRPr="0067755D" w:rsidRDefault="00E93A13" w:rsidP="00E93A13">
            <w:pPr>
              <w:spacing w:after="0"/>
              <w:rPr>
                <w:rFonts w:ascii="Arial" w:hAnsi="Arial"/>
                <w:bCs/>
                <w:sz w:val="16"/>
                <w:szCs w:val="16"/>
              </w:rPr>
            </w:pPr>
          </w:p>
        </w:tc>
      </w:tr>
      <w:tr w:rsidR="00E93A13" w:rsidRPr="003F7263" w14:paraId="67BEBDB0" w14:textId="77777777" w:rsidTr="00E93A13">
        <w:trPr>
          <w:gridAfter w:val="4"/>
          <w:wAfter w:w="213" w:type="dxa"/>
          <w:jc w:val="center"/>
        </w:trPr>
        <w:tc>
          <w:tcPr>
            <w:tcW w:w="1063" w:type="dxa"/>
            <w:gridSpan w:val="2"/>
            <w:tcBorders>
              <w:bottom w:val="single" w:sz="4" w:space="0" w:color="auto"/>
            </w:tcBorders>
            <w:shd w:val="clear" w:color="auto" w:fill="auto"/>
          </w:tcPr>
          <w:p w14:paraId="5A286D8D"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5BFFA931"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0A9703"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350429B"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3917F92B" w14:textId="77777777" w:rsidR="00E93A13" w:rsidRPr="0067755D" w:rsidRDefault="00E93A13" w:rsidP="00E93A13">
            <w:pPr>
              <w:spacing w:after="0"/>
              <w:rPr>
                <w:rFonts w:ascii="Arial" w:hAnsi="Arial"/>
                <w:bCs/>
                <w:sz w:val="16"/>
                <w:szCs w:val="16"/>
              </w:rPr>
            </w:pPr>
          </w:p>
        </w:tc>
      </w:tr>
      <w:tr w:rsidR="00E93A13" w:rsidRPr="003F7263" w14:paraId="57C42A55" w14:textId="77777777" w:rsidTr="00E93A13">
        <w:trPr>
          <w:gridAfter w:val="4"/>
          <w:wAfter w:w="213" w:type="dxa"/>
          <w:jc w:val="center"/>
        </w:trPr>
        <w:tc>
          <w:tcPr>
            <w:tcW w:w="1063" w:type="dxa"/>
            <w:gridSpan w:val="2"/>
            <w:tcBorders>
              <w:bottom w:val="single" w:sz="4" w:space="0" w:color="auto"/>
            </w:tcBorders>
            <w:shd w:val="clear" w:color="auto" w:fill="auto"/>
          </w:tcPr>
          <w:p w14:paraId="1B7FFC5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lastRenderedPageBreak/>
              <w:t>8.1.4.1.5</w:t>
            </w:r>
          </w:p>
        </w:tc>
        <w:tc>
          <w:tcPr>
            <w:tcW w:w="3473" w:type="dxa"/>
            <w:gridSpan w:val="3"/>
            <w:tcBorders>
              <w:bottom w:val="single" w:sz="4" w:space="0" w:color="auto"/>
            </w:tcBorders>
            <w:shd w:val="clear" w:color="auto" w:fill="auto"/>
          </w:tcPr>
          <w:p w14:paraId="17FFF1D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50EE92D6"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83F6A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09964FE"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w:t>
            </w:r>
          </w:p>
        </w:tc>
      </w:tr>
      <w:tr w:rsidR="00E93A13" w:rsidRPr="003F7263" w14:paraId="241F8074" w14:textId="77777777" w:rsidTr="00E93A13">
        <w:trPr>
          <w:gridAfter w:val="4"/>
          <w:wAfter w:w="213" w:type="dxa"/>
          <w:jc w:val="center"/>
        </w:trPr>
        <w:tc>
          <w:tcPr>
            <w:tcW w:w="1063" w:type="dxa"/>
            <w:gridSpan w:val="2"/>
            <w:tcBorders>
              <w:bottom w:val="single" w:sz="4" w:space="0" w:color="auto"/>
            </w:tcBorders>
            <w:shd w:val="clear" w:color="auto" w:fill="auto"/>
          </w:tcPr>
          <w:p w14:paraId="1B98D25A"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50CA878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04BD64A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0CA95F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6E7C28E"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w:t>
            </w:r>
          </w:p>
        </w:tc>
      </w:tr>
      <w:tr w:rsidR="00E93A13" w:rsidRPr="003F7263" w14:paraId="67A48E49" w14:textId="77777777" w:rsidTr="00E93A13">
        <w:trPr>
          <w:gridAfter w:val="4"/>
          <w:wAfter w:w="213" w:type="dxa"/>
          <w:jc w:val="center"/>
        </w:trPr>
        <w:tc>
          <w:tcPr>
            <w:tcW w:w="1063" w:type="dxa"/>
            <w:gridSpan w:val="2"/>
            <w:tcBorders>
              <w:bottom w:val="single" w:sz="4" w:space="0" w:color="auto"/>
            </w:tcBorders>
            <w:shd w:val="clear" w:color="auto" w:fill="D9D9D9"/>
          </w:tcPr>
          <w:p w14:paraId="678FA4D3"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0CB325D2"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4FBEA3B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9C30D9"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060ACE9A" w14:textId="77777777" w:rsidR="00E93A13" w:rsidRPr="003F7263" w:rsidRDefault="00E93A13" w:rsidP="00E93A13">
            <w:pPr>
              <w:spacing w:after="0"/>
              <w:rPr>
                <w:rFonts w:ascii="Arial" w:hAnsi="Arial" w:cs="Arial"/>
                <w:bCs/>
                <w:sz w:val="16"/>
                <w:szCs w:val="16"/>
              </w:rPr>
            </w:pPr>
          </w:p>
        </w:tc>
      </w:tr>
      <w:tr w:rsidR="00E93A13" w:rsidRPr="003F7263" w14:paraId="458A8898" w14:textId="77777777" w:rsidTr="00E93A13">
        <w:trPr>
          <w:gridAfter w:val="4"/>
          <w:wAfter w:w="213" w:type="dxa"/>
          <w:jc w:val="center"/>
        </w:trPr>
        <w:tc>
          <w:tcPr>
            <w:tcW w:w="1063" w:type="dxa"/>
            <w:gridSpan w:val="2"/>
            <w:tcBorders>
              <w:bottom w:val="single" w:sz="4" w:space="0" w:color="auto"/>
            </w:tcBorders>
            <w:shd w:val="clear" w:color="auto" w:fill="auto"/>
          </w:tcPr>
          <w:p w14:paraId="2EF36408"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4A5154C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D2D65C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1A5575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F1436E2"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60288881" w14:textId="77777777" w:rsidTr="00E93A13">
        <w:trPr>
          <w:gridAfter w:val="4"/>
          <w:wAfter w:w="213" w:type="dxa"/>
          <w:jc w:val="center"/>
        </w:trPr>
        <w:tc>
          <w:tcPr>
            <w:tcW w:w="1063" w:type="dxa"/>
            <w:gridSpan w:val="2"/>
            <w:tcBorders>
              <w:bottom w:val="single" w:sz="4" w:space="0" w:color="auto"/>
            </w:tcBorders>
            <w:shd w:val="clear" w:color="auto" w:fill="auto"/>
          </w:tcPr>
          <w:p w14:paraId="6EA6F8DF"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16A6720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0A72646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18334D6"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18ED90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1C0E0366" w14:textId="77777777" w:rsidTr="00E93A13">
        <w:trPr>
          <w:gridAfter w:val="4"/>
          <w:wAfter w:w="213" w:type="dxa"/>
          <w:jc w:val="center"/>
        </w:trPr>
        <w:tc>
          <w:tcPr>
            <w:tcW w:w="1063" w:type="dxa"/>
            <w:gridSpan w:val="2"/>
            <w:tcBorders>
              <w:bottom w:val="single" w:sz="4" w:space="0" w:color="auto"/>
            </w:tcBorders>
            <w:shd w:val="clear" w:color="auto" w:fill="auto"/>
          </w:tcPr>
          <w:p w14:paraId="0E09A817"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2382368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5572870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B3C56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CA9E04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3ABDDD3" w14:textId="77777777" w:rsidTr="00E93A13">
        <w:trPr>
          <w:gridAfter w:val="4"/>
          <w:wAfter w:w="213" w:type="dxa"/>
          <w:jc w:val="center"/>
        </w:trPr>
        <w:tc>
          <w:tcPr>
            <w:tcW w:w="1063" w:type="dxa"/>
            <w:gridSpan w:val="2"/>
            <w:tcBorders>
              <w:bottom w:val="single" w:sz="4" w:space="0" w:color="auto"/>
            </w:tcBorders>
            <w:shd w:val="clear" w:color="auto" w:fill="D9D9D9"/>
          </w:tcPr>
          <w:p w14:paraId="60A5206B"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39D983D6"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68A36FD9"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106C021"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B05AC32" w14:textId="77777777" w:rsidR="00E93A13" w:rsidRPr="003F7263" w:rsidRDefault="00E93A13" w:rsidP="00E93A13">
            <w:pPr>
              <w:spacing w:after="0"/>
              <w:rPr>
                <w:rFonts w:ascii="Arial" w:hAnsi="Arial" w:cs="Arial"/>
                <w:bCs/>
                <w:sz w:val="16"/>
                <w:szCs w:val="16"/>
              </w:rPr>
            </w:pPr>
          </w:p>
        </w:tc>
      </w:tr>
      <w:tr w:rsidR="00E93A13" w:rsidRPr="003F7263" w14:paraId="0FFEE095" w14:textId="77777777" w:rsidTr="00E93A13">
        <w:trPr>
          <w:gridAfter w:val="4"/>
          <w:wAfter w:w="213" w:type="dxa"/>
          <w:jc w:val="center"/>
        </w:trPr>
        <w:tc>
          <w:tcPr>
            <w:tcW w:w="1063" w:type="dxa"/>
            <w:gridSpan w:val="2"/>
            <w:tcBorders>
              <w:bottom w:val="single" w:sz="4" w:space="0" w:color="auto"/>
            </w:tcBorders>
            <w:shd w:val="clear" w:color="auto" w:fill="auto"/>
          </w:tcPr>
          <w:p w14:paraId="73698B17"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3309EE5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1F09322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D6FFD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92232AC"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4FBCA085" w14:textId="77777777" w:rsidTr="00E93A13">
        <w:trPr>
          <w:gridAfter w:val="4"/>
          <w:wAfter w:w="213" w:type="dxa"/>
          <w:jc w:val="center"/>
        </w:trPr>
        <w:tc>
          <w:tcPr>
            <w:tcW w:w="1063" w:type="dxa"/>
            <w:gridSpan w:val="2"/>
            <w:tcBorders>
              <w:bottom w:val="single" w:sz="4" w:space="0" w:color="auto"/>
            </w:tcBorders>
            <w:shd w:val="clear" w:color="auto" w:fill="auto"/>
          </w:tcPr>
          <w:p w14:paraId="3FFA5D6A"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02DE8893" w14:textId="77777777" w:rsidR="00E93A13" w:rsidRPr="003F7263" w:rsidRDefault="00E93A13" w:rsidP="00E93A13">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2E2A137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F38BE0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EDFEE0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27BFCA00" w14:textId="77777777" w:rsidTr="00E93A13">
        <w:trPr>
          <w:gridAfter w:val="4"/>
          <w:wAfter w:w="213" w:type="dxa"/>
          <w:jc w:val="center"/>
        </w:trPr>
        <w:tc>
          <w:tcPr>
            <w:tcW w:w="1063" w:type="dxa"/>
            <w:gridSpan w:val="2"/>
            <w:tcBorders>
              <w:bottom w:val="single" w:sz="4" w:space="0" w:color="auto"/>
            </w:tcBorders>
            <w:shd w:val="clear" w:color="auto" w:fill="auto"/>
          </w:tcPr>
          <w:p w14:paraId="1266FDD0"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1423D2D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3D5BE6A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AD8EF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5310F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F03E5D3" w14:textId="77777777" w:rsidTr="00E93A13">
        <w:trPr>
          <w:gridAfter w:val="4"/>
          <w:wAfter w:w="213" w:type="dxa"/>
          <w:jc w:val="center"/>
        </w:trPr>
        <w:tc>
          <w:tcPr>
            <w:tcW w:w="1063" w:type="dxa"/>
            <w:gridSpan w:val="2"/>
            <w:tcBorders>
              <w:bottom w:val="single" w:sz="4" w:space="0" w:color="auto"/>
            </w:tcBorders>
            <w:shd w:val="clear" w:color="auto" w:fill="D9D9D9"/>
          </w:tcPr>
          <w:p w14:paraId="03B520CB"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56B7C776"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636BF127"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F0F459A"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7EDF604" w14:textId="77777777" w:rsidR="00E93A13" w:rsidRPr="003F7263" w:rsidRDefault="00E93A13" w:rsidP="00E93A13">
            <w:pPr>
              <w:spacing w:after="0"/>
              <w:rPr>
                <w:rFonts w:ascii="Arial" w:hAnsi="Arial" w:cs="Arial"/>
                <w:bCs/>
                <w:sz w:val="16"/>
                <w:szCs w:val="16"/>
              </w:rPr>
            </w:pPr>
          </w:p>
        </w:tc>
      </w:tr>
      <w:tr w:rsidR="00E93A13" w:rsidRPr="003F7263" w14:paraId="796C12E3" w14:textId="77777777" w:rsidTr="00E93A13">
        <w:trPr>
          <w:gridAfter w:val="4"/>
          <w:wAfter w:w="213" w:type="dxa"/>
          <w:jc w:val="center"/>
        </w:trPr>
        <w:tc>
          <w:tcPr>
            <w:tcW w:w="1063" w:type="dxa"/>
            <w:gridSpan w:val="2"/>
            <w:tcBorders>
              <w:bottom w:val="single" w:sz="4" w:space="0" w:color="auto"/>
            </w:tcBorders>
            <w:shd w:val="clear" w:color="auto" w:fill="auto"/>
          </w:tcPr>
          <w:p w14:paraId="2394987C"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16AA95C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941C1A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ADDD08"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B0567CD"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2459A048" w14:textId="77777777" w:rsidTr="00E93A13">
        <w:trPr>
          <w:gridAfter w:val="4"/>
          <w:wAfter w:w="213" w:type="dxa"/>
          <w:jc w:val="center"/>
        </w:trPr>
        <w:tc>
          <w:tcPr>
            <w:tcW w:w="1063" w:type="dxa"/>
            <w:gridSpan w:val="2"/>
            <w:tcBorders>
              <w:bottom w:val="single" w:sz="4" w:space="0" w:color="auto"/>
            </w:tcBorders>
            <w:shd w:val="clear" w:color="auto" w:fill="auto"/>
          </w:tcPr>
          <w:p w14:paraId="421D927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0389A15A" w14:textId="77777777" w:rsidR="00E93A13" w:rsidRPr="003F7263" w:rsidRDefault="00E93A13" w:rsidP="00E93A13">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1FFA84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E86B10"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A601D88"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inter-band CA</w:t>
            </w:r>
          </w:p>
        </w:tc>
      </w:tr>
      <w:tr w:rsidR="00E93A13" w:rsidRPr="003F7263" w14:paraId="09DD1843" w14:textId="77777777" w:rsidTr="00E93A13">
        <w:trPr>
          <w:gridAfter w:val="4"/>
          <w:wAfter w:w="213" w:type="dxa"/>
          <w:jc w:val="center"/>
        </w:trPr>
        <w:tc>
          <w:tcPr>
            <w:tcW w:w="1063" w:type="dxa"/>
            <w:gridSpan w:val="2"/>
            <w:tcBorders>
              <w:bottom w:val="single" w:sz="4" w:space="0" w:color="auto"/>
            </w:tcBorders>
            <w:shd w:val="clear" w:color="auto" w:fill="auto"/>
          </w:tcPr>
          <w:p w14:paraId="1D66B4A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082C99D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215E78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5F0E0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12A9743E"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A13" w:rsidRPr="003F7263" w14:paraId="6113286F" w14:textId="77777777" w:rsidTr="00E93A13">
        <w:trPr>
          <w:gridAfter w:val="4"/>
          <w:wAfter w:w="213" w:type="dxa"/>
          <w:jc w:val="center"/>
        </w:trPr>
        <w:tc>
          <w:tcPr>
            <w:tcW w:w="1063" w:type="dxa"/>
            <w:gridSpan w:val="2"/>
            <w:tcBorders>
              <w:bottom w:val="single" w:sz="4" w:space="0" w:color="auto"/>
            </w:tcBorders>
            <w:shd w:val="clear" w:color="auto" w:fill="auto"/>
          </w:tcPr>
          <w:p w14:paraId="58340AE0" w14:textId="24667299" w:rsidR="00E93A13" w:rsidRPr="003F7263" w:rsidRDefault="00E93A13" w:rsidP="00E93A13">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5F920904" w14:textId="0947146D" w:rsidR="00E93A13" w:rsidRPr="003F7263" w:rsidRDefault="00E93A13" w:rsidP="00E93A13">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070CFE6" w14:textId="06E75FF6" w:rsidR="00E93A13" w:rsidRPr="003F7263" w:rsidRDefault="00E93A13" w:rsidP="00E93A13">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02E45E2F" w14:textId="59C4BA3B" w:rsidR="00E93A13" w:rsidRPr="0021076F" w:rsidRDefault="00E93A13" w:rsidP="00E93A13">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0DFDEA53" w14:textId="72D4543C" w:rsidR="00E93A13" w:rsidRPr="003F7263" w:rsidRDefault="00E93A13" w:rsidP="00E93A13">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E93A13" w:rsidRPr="003F7263" w14:paraId="35F2C29A" w14:textId="77777777" w:rsidTr="00E93A13">
        <w:trPr>
          <w:gridAfter w:val="4"/>
          <w:wAfter w:w="213" w:type="dxa"/>
          <w:jc w:val="center"/>
        </w:trPr>
        <w:tc>
          <w:tcPr>
            <w:tcW w:w="1063" w:type="dxa"/>
            <w:gridSpan w:val="2"/>
            <w:tcBorders>
              <w:bottom w:val="single" w:sz="4" w:space="0" w:color="auto"/>
            </w:tcBorders>
            <w:shd w:val="clear" w:color="auto" w:fill="D9D9D9"/>
          </w:tcPr>
          <w:p w14:paraId="01F87C7D"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34CC7917"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234E2B3F"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8DDC9BC"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F90ED77" w14:textId="77777777" w:rsidR="00E93A13" w:rsidRPr="003F7263" w:rsidRDefault="00E93A13" w:rsidP="00E93A13">
            <w:pPr>
              <w:spacing w:after="0"/>
              <w:rPr>
                <w:rFonts w:ascii="Arial" w:hAnsi="Arial"/>
                <w:b/>
                <w:sz w:val="16"/>
                <w:szCs w:val="16"/>
              </w:rPr>
            </w:pPr>
          </w:p>
        </w:tc>
      </w:tr>
      <w:tr w:rsidR="00E93A13" w:rsidRPr="003F7263" w14:paraId="638666BA" w14:textId="77777777" w:rsidTr="00E93A13">
        <w:trPr>
          <w:gridAfter w:val="4"/>
          <w:wAfter w:w="213" w:type="dxa"/>
          <w:jc w:val="center"/>
        </w:trPr>
        <w:tc>
          <w:tcPr>
            <w:tcW w:w="1063" w:type="dxa"/>
            <w:gridSpan w:val="2"/>
            <w:tcBorders>
              <w:bottom w:val="single" w:sz="4" w:space="0" w:color="auto"/>
            </w:tcBorders>
            <w:shd w:val="clear" w:color="auto" w:fill="D9D9D9"/>
          </w:tcPr>
          <w:p w14:paraId="3D2055A7"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1C82BAFE" w14:textId="1237FD68"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E4C5526"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16B7975"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31F5181" w14:textId="77777777" w:rsidR="00E93A13" w:rsidRPr="003F7263" w:rsidRDefault="00E93A13" w:rsidP="00E93A13">
            <w:pPr>
              <w:spacing w:after="0"/>
              <w:rPr>
                <w:rFonts w:ascii="Arial" w:hAnsi="Arial"/>
                <w:b/>
                <w:sz w:val="16"/>
                <w:szCs w:val="16"/>
              </w:rPr>
            </w:pPr>
          </w:p>
        </w:tc>
      </w:tr>
      <w:tr w:rsidR="00E93A13" w:rsidRPr="003F7263" w14:paraId="1F9215E8" w14:textId="77777777" w:rsidTr="00E93A13">
        <w:trPr>
          <w:gridAfter w:val="4"/>
          <w:wAfter w:w="213" w:type="dxa"/>
          <w:jc w:val="center"/>
        </w:trPr>
        <w:tc>
          <w:tcPr>
            <w:tcW w:w="1063" w:type="dxa"/>
            <w:gridSpan w:val="2"/>
            <w:tcBorders>
              <w:bottom w:val="single" w:sz="4" w:space="0" w:color="auto"/>
            </w:tcBorders>
            <w:shd w:val="clear" w:color="auto" w:fill="auto"/>
          </w:tcPr>
          <w:p w14:paraId="361FD580"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7E4E5781"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1E7FDF0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9D0B3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65C3B20A"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E-UTRA</w:t>
            </w:r>
          </w:p>
        </w:tc>
      </w:tr>
      <w:tr w:rsidR="00E93A13" w:rsidRPr="003F7263" w14:paraId="63B5550E" w14:textId="77777777" w:rsidTr="00E93A13">
        <w:trPr>
          <w:gridAfter w:val="4"/>
          <w:wAfter w:w="213" w:type="dxa"/>
          <w:jc w:val="center"/>
        </w:trPr>
        <w:tc>
          <w:tcPr>
            <w:tcW w:w="1063" w:type="dxa"/>
            <w:gridSpan w:val="2"/>
            <w:tcBorders>
              <w:bottom w:val="single" w:sz="4" w:space="0" w:color="auto"/>
            </w:tcBorders>
            <w:shd w:val="clear" w:color="auto" w:fill="auto"/>
          </w:tcPr>
          <w:p w14:paraId="425F2AD1"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57FA5CFB" w14:textId="090136FB"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ACDE6D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81DC842"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79985301" w14:textId="77777777" w:rsidR="00E93A13" w:rsidRPr="003F7263" w:rsidRDefault="00E93A13" w:rsidP="00E93A13">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93A13" w:rsidRPr="003F7263" w14:paraId="6C63BDC1" w14:textId="77777777" w:rsidTr="00E93A13">
        <w:trPr>
          <w:gridAfter w:val="4"/>
          <w:wAfter w:w="213" w:type="dxa"/>
          <w:jc w:val="center"/>
        </w:trPr>
        <w:tc>
          <w:tcPr>
            <w:tcW w:w="1063" w:type="dxa"/>
            <w:gridSpan w:val="2"/>
            <w:tcBorders>
              <w:bottom w:val="single" w:sz="4" w:space="0" w:color="auto"/>
            </w:tcBorders>
            <w:shd w:val="clear" w:color="auto" w:fill="E7E6E6"/>
          </w:tcPr>
          <w:p w14:paraId="3E8CF87E" w14:textId="77777777" w:rsidR="00E93A13" w:rsidRPr="003F7263" w:rsidRDefault="00E93A13" w:rsidP="00E93A13">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4125BDA9" w14:textId="77777777" w:rsidR="00E93A13" w:rsidRPr="003F7263" w:rsidRDefault="00E93A13" w:rsidP="00E93A13">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FE9C599"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64E6A2E"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294C3A42" w14:textId="77777777" w:rsidR="00E93A13" w:rsidRPr="003F7263" w:rsidRDefault="00E93A13" w:rsidP="00E93A13">
            <w:pPr>
              <w:spacing w:after="0"/>
              <w:rPr>
                <w:rFonts w:ascii="Arial" w:hAnsi="Arial"/>
                <w:sz w:val="16"/>
                <w:szCs w:val="16"/>
              </w:rPr>
            </w:pPr>
          </w:p>
        </w:tc>
      </w:tr>
      <w:tr w:rsidR="00E93A13" w:rsidRPr="003F7263" w14:paraId="061915F4" w14:textId="77777777" w:rsidTr="00E93A13">
        <w:trPr>
          <w:gridAfter w:val="4"/>
          <w:wAfter w:w="213" w:type="dxa"/>
          <w:jc w:val="center"/>
        </w:trPr>
        <w:tc>
          <w:tcPr>
            <w:tcW w:w="1063" w:type="dxa"/>
            <w:gridSpan w:val="2"/>
            <w:tcBorders>
              <w:bottom w:val="single" w:sz="4" w:space="0" w:color="auto"/>
            </w:tcBorders>
            <w:shd w:val="clear" w:color="auto" w:fill="auto"/>
          </w:tcPr>
          <w:p w14:paraId="497395C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7245556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68E9F1A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E9B949"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2E76293F" w14:textId="77777777" w:rsidR="00E93A13" w:rsidRPr="003F7263" w:rsidRDefault="00E93A13" w:rsidP="00E93A13">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A4BED" w:rsidRPr="003F7263" w14:paraId="1B23C7A1" w14:textId="77777777">
        <w:trPr>
          <w:gridAfter w:val="4"/>
          <w:wAfter w:w="213" w:type="dxa"/>
          <w:jc w:val="center"/>
        </w:trPr>
        <w:tc>
          <w:tcPr>
            <w:tcW w:w="1063" w:type="dxa"/>
            <w:gridSpan w:val="2"/>
            <w:tcBorders>
              <w:bottom w:val="single" w:sz="4" w:space="0" w:color="auto"/>
            </w:tcBorders>
            <w:shd w:val="clear" w:color="auto" w:fill="D9D9D9"/>
          </w:tcPr>
          <w:p w14:paraId="371492BB" w14:textId="59C99496" w:rsidR="00E93A13" w:rsidRPr="00BE608E" w:rsidRDefault="00E93A13" w:rsidP="00E93A13">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2B4DF2C4" w14:textId="77777777" w:rsidR="00E93A13" w:rsidRPr="00BE608E" w:rsidRDefault="00E93A13" w:rsidP="00E93A13">
            <w:pPr>
              <w:pStyle w:val="TAL"/>
              <w:rPr>
                <w:sz w:val="16"/>
                <w:szCs w:val="16"/>
              </w:rPr>
            </w:pPr>
          </w:p>
        </w:tc>
        <w:tc>
          <w:tcPr>
            <w:tcW w:w="807" w:type="dxa"/>
            <w:gridSpan w:val="4"/>
            <w:tcBorders>
              <w:bottom w:val="single" w:sz="4" w:space="0" w:color="auto"/>
            </w:tcBorders>
            <w:shd w:val="clear" w:color="auto" w:fill="D9D9D9"/>
          </w:tcPr>
          <w:p w14:paraId="6867131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553EA37"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0F4D14CD" w14:textId="77777777" w:rsidR="00E93A13" w:rsidRPr="003F7263" w:rsidRDefault="00E93A13" w:rsidP="00E93A13">
            <w:pPr>
              <w:spacing w:after="0"/>
              <w:rPr>
                <w:rFonts w:ascii="Arial" w:hAnsi="Arial" w:cs="Arial"/>
                <w:sz w:val="16"/>
                <w:szCs w:val="16"/>
              </w:rPr>
            </w:pPr>
          </w:p>
        </w:tc>
      </w:tr>
      <w:tr w:rsidR="00E93A13" w:rsidRPr="003F7263" w14:paraId="23810026" w14:textId="77777777" w:rsidTr="00E93A13">
        <w:trPr>
          <w:gridAfter w:val="4"/>
          <w:wAfter w:w="213" w:type="dxa"/>
          <w:jc w:val="center"/>
        </w:trPr>
        <w:tc>
          <w:tcPr>
            <w:tcW w:w="1063" w:type="dxa"/>
            <w:gridSpan w:val="2"/>
            <w:tcBorders>
              <w:bottom w:val="single" w:sz="4" w:space="0" w:color="auto"/>
            </w:tcBorders>
            <w:shd w:val="clear" w:color="auto" w:fill="auto"/>
          </w:tcPr>
          <w:p w14:paraId="2D7C2A9C" w14:textId="25562FDC" w:rsidR="00E93A13" w:rsidRPr="00BE608E" w:rsidRDefault="00E93A13" w:rsidP="00E93A13">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0F7B7FA9" w14:textId="7676DDF0" w:rsidR="00E93A13" w:rsidRPr="00BE608E" w:rsidRDefault="00E93A13" w:rsidP="00E93A13">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0FDD39D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500662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6B5B2AAC" w14:textId="77777777" w:rsidR="00E93A13" w:rsidRPr="003F7263" w:rsidRDefault="00E93A13" w:rsidP="00E93A13">
            <w:pPr>
              <w:spacing w:after="0"/>
              <w:rPr>
                <w:rFonts w:ascii="Arial" w:hAnsi="Arial" w:cs="Arial"/>
                <w:sz w:val="16"/>
                <w:szCs w:val="16"/>
              </w:rPr>
            </w:pPr>
          </w:p>
        </w:tc>
      </w:tr>
      <w:tr w:rsidR="00E93A13" w:rsidRPr="003F7263" w14:paraId="72DD68B7" w14:textId="77777777" w:rsidTr="00E93A13">
        <w:trPr>
          <w:gridAfter w:val="4"/>
          <w:wAfter w:w="213" w:type="dxa"/>
          <w:jc w:val="center"/>
        </w:trPr>
        <w:tc>
          <w:tcPr>
            <w:tcW w:w="1063" w:type="dxa"/>
            <w:gridSpan w:val="2"/>
            <w:tcBorders>
              <w:bottom w:val="single" w:sz="4" w:space="0" w:color="auto"/>
            </w:tcBorders>
            <w:shd w:val="clear" w:color="auto" w:fill="D9D9D9"/>
          </w:tcPr>
          <w:p w14:paraId="5C9F3991" w14:textId="328D9946" w:rsidR="00E93A13" w:rsidRPr="003F7263" w:rsidRDefault="00E93A13" w:rsidP="00E93A13">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637063F6" w14:textId="7D3DD749" w:rsidR="00E93A13" w:rsidRPr="003F7263" w:rsidRDefault="00E93A13" w:rsidP="00E93A13">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69B7D0F9" w14:textId="77777777" w:rsidR="00E93A13" w:rsidRPr="0067755D" w:rsidRDefault="00E93A13" w:rsidP="0067755D">
            <w:pPr>
              <w:pStyle w:val="TAC"/>
              <w:rPr>
                <w:sz w:val="16"/>
                <w:szCs w:val="16"/>
              </w:rPr>
            </w:pPr>
          </w:p>
        </w:tc>
        <w:tc>
          <w:tcPr>
            <w:tcW w:w="1161" w:type="dxa"/>
            <w:gridSpan w:val="4"/>
            <w:tcBorders>
              <w:bottom w:val="single" w:sz="4" w:space="0" w:color="auto"/>
            </w:tcBorders>
            <w:shd w:val="clear" w:color="auto" w:fill="D9D9D9"/>
          </w:tcPr>
          <w:p w14:paraId="4BD8BCEB" w14:textId="77777777" w:rsidR="00E93A13" w:rsidRPr="0067755D" w:rsidRDefault="00E93A13" w:rsidP="0067755D">
            <w:pPr>
              <w:pStyle w:val="TAC"/>
              <w:rPr>
                <w:sz w:val="16"/>
                <w:szCs w:val="16"/>
              </w:rPr>
            </w:pPr>
          </w:p>
        </w:tc>
        <w:tc>
          <w:tcPr>
            <w:tcW w:w="3560" w:type="dxa"/>
            <w:gridSpan w:val="4"/>
            <w:tcBorders>
              <w:bottom w:val="single" w:sz="4" w:space="0" w:color="auto"/>
            </w:tcBorders>
            <w:shd w:val="clear" w:color="auto" w:fill="D9D9D9"/>
          </w:tcPr>
          <w:p w14:paraId="54D462C1" w14:textId="77777777" w:rsidR="00E93A13" w:rsidRPr="0067755D" w:rsidRDefault="00E93A13" w:rsidP="00E93A13">
            <w:pPr>
              <w:pStyle w:val="TAL"/>
              <w:keepNext w:val="0"/>
              <w:keepLines w:val="0"/>
              <w:rPr>
                <w:bCs/>
                <w:sz w:val="16"/>
                <w:szCs w:val="16"/>
              </w:rPr>
            </w:pPr>
          </w:p>
        </w:tc>
      </w:tr>
      <w:tr w:rsidR="00E93A13" w:rsidRPr="003F7263" w14:paraId="66C546DC" w14:textId="77777777" w:rsidTr="00E93A13">
        <w:trPr>
          <w:gridAfter w:val="4"/>
          <w:wAfter w:w="213" w:type="dxa"/>
          <w:jc w:val="center"/>
        </w:trPr>
        <w:tc>
          <w:tcPr>
            <w:tcW w:w="1063" w:type="dxa"/>
            <w:gridSpan w:val="2"/>
            <w:tcBorders>
              <w:bottom w:val="single" w:sz="4" w:space="0" w:color="auto"/>
            </w:tcBorders>
            <w:shd w:val="clear" w:color="auto" w:fill="auto"/>
          </w:tcPr>
          <w:p w14:paraId="69AB201D" w14:textId="77777777" w:rsidR="00E93A13" w:rsidRPr="003F7263" w:rsidRDefault="00E93A13" w:rsidP="00E93A13">
            <w:pPr>
              <w:pStyle w:val="TAL"/>
              <w:rPr>
                <w:rFonts w:cs="Arial"/>
                <w:bCs/>
                <w:sz w:val="16"/>
                <w:szCs w:val="16"/>
              </w:rPr>
            </w:pPr>
            <w:r w:rsidRPr="003F7263">
              <w:rPr>
                <w:rFonts w:cs="Arial"/>
                <w:bCs/>
                <w:sz w:val="16"/>
                <w:szCs w:val="16"/>
              </w:rPr>
              <w:lastRenderedPageBreak/>
              <w:t>8.1.4.3.1</w:t>
            </w:r>
          </w:p>
        </w:tc>
        <w:tc>
          <w:tcPr>
            <w:tcW w:w="3473" w:type="dxa"/>
            <w:gridSpan w:val="3"/>
            <w:tcBorders>
              <w:bottom w:val="single" w:sz="4" w:space="0" w:color="auto"/>
            </w:tcBorders>
            <w:shd w:val="clear" w:color="auto" w:fill="auto"/>
          </w:tcPr>
          <w:p w14:paraId="64FBEDF2" w14:textId="2AC6B649" w:rsidR="00E93A13" w:rsidRPr="003F7263" w:rsidRDefault="00E93A13" w:rsidP="00E93A13">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2FE44EF5"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4B5D203" w14:textId="77777777" w:rsidR="00E93A13" w:rsidRPr="003F7263" w:rsidDel="00242979" w:rsidRDefault="00E93A13" w:rsidP="00E93A13">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2E46A218"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A13" w:rsidRPr="003F7263" w14:paraId="64B0CB44" w14:textId="77777777" w:rsidTr="00E93A13">
        <w:trPr>
          <w:gridAfter w:val="4"/>
          <w:wAfter w:w="213" w:type="dxa"/>
          <w:jc w:val="center"/>
        </w:trPr>
        <w:tc>
          <w:tcPr>
            <w:tcW w:w="1063" w:type="dxa"/>
            <w:gridSpan w:val="2"/>
            <w:tcBorders>
              <w:bottom w:val="single" w:sz="4" w:space="0" w:color="auto"/>
            </w:tcBorders>
            <w:shd w:val="clear" w:color="auto" w:fill="auto"/>
          </w:tcPr>
          <w:p w14:paraId="29738857" w14:textId="57ADDFC8" w:rsidR="00E93A13" w:rsidRPr="003F7263" w:rsidRDefault="00E93A13" w:rsidP="00E93A13">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0422C46" w14:textId="446EE4EE" w:rsidR="00E93A13" w:rsidRPr="003F7263" w:rsidRDefault="00E93A13" w:rsidP="00E93A13">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15A95BE3" w14:textId="6D51602A"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D36E0DE" w14:textId="65E3261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5D5D7079" w14:textId="563828ED"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A13" w:rsidRPr="003F7263" w14:paraId="60E67A9F" w14:textId="77777777" w:rsidTr="00E93A13">
        <w:trPr>
          <w:gridAfter w:val="4"/>
          <w:wAfter w:w="213" w:type="dxa"/>
          <w:jc w:val="center"/>
        </w:trPr>
        <w:tc>
          <w:tcPr>
            <w:tcW w:w="1063" w:type="dxa"/>
            <w:gridSpan w:val="2"/>
            <w:tcBorders>
              <w:bottom w:val="single" w:sz="4" w:space="0" w:color="auto"/>
            </w:tcBorders>
            <w:shd w:val="clear" w:color="auto" w:fill="auto"/>
          </w:tcPr>
          <w:p w14:paraId="3AA97486" w14:textId="7060DC4C" w:rsidR="00E93A13" w:rsidRPr="003F7263" w:rsidRDefault="00E93A13" w:rsidP="00E93A13">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11E8160B" w14:textId="2C88D23A" w:rsidR="00E93A13" w:rsidRPr="003F7263" w:rsidRDefault="00E93A13" w:rsidP="00E93A13">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0FA263EA" w14:textId="70DCF6CB"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3DFB929" w14:textId="67F4AD66"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18CF39BB" w14:textId="30AD1260"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A13" w:rsidRPr="003F7263" w14:paraId="660C85EC" w14:textId="77777777" w:rsidTr="00E93A13">
        <w:trPr>
          <w:gridAfter w:val="4"/>
          <w:wAfter w:w="213" w:type="dxa"/>
          <w:jc w:val="center"/>
        </w:trPr>
        <w:tc>
          <w:tcPr>
            <w:tcW w:w="1063" w:type="dxa"/>
            <w:gridSpan w:val="2"/>
            <w:tcBorders>
              <w:bottom w:val="single" w:sz="4" w:space="0" w:color="auto"/>
            </w:tcBorders>
            <w:shd w:val="clear" w:color="auto" w:fill="auto"/>
          </w:tcPr>
          <w:p w14:paraId="0A8518C5" w14:textId="76530956" w:rsidR="00E93A13" w:rsidRPr="003F7263" w:rsidRDefault="00E93A13" w:rsidP="00E93A13">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2F13F5C4" w14:textId="6A9A1F4D" w:rsidR="00E93A13" w:rsidRPr="003F7263" w:rsidRDefault="00E93A13" w:rsidP="00E93A13">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2BC81C86" w14:textId="35AFBEF1"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6FAFCA0" w14:textId="323CE19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55BA4597" w14:textId="64A746FA"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A13" w:rsidRPr="003F7263" w14:paraId="5DC3E1C9" w14:textId="77777777" w:rsidTr="00E93A13">
        <w:trPr>
          <w:gridAfter w:val="4"/>
          <w:wAfter w:w="213" w:type="dxa"/>
          <w:jc w:val="center"/>
        </w:trPr>
        <w:tc>
          <w:tcPr>
            <w:tcW w:w="1063" w:type="dxa"/>
            <w:gridSpan w:val="2"/>
            <w:tcBorders>
              <w:bottom w:val="single" w:sz="4" w:space="0" w:color="auto"/>
            </w:tcBorders>
            <w:shd w:val="clear" w:color="auto" w:fill="D9D9D9"/>
          </w:tcPr>
          <w:p w14:paraId="6E0D57FE" w14:textId="7AA6AB10" w:rsidR="00E93A13" w:rsidRPr="003F7263" w:rsidRDefault="00E93A13" w:rsidP="00E93A13">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10F59E4B" w14:textId="66FD7BDF" w:rsidR="00E93A13" w:rsidRPr="003F7263" w:rsidRDefault="00E93A13" w:rsidP="00E93A13">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9C65B5E"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9AC00DD"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26A9DE5A" w14:textId="77777777" w:rsidR="00E93A13" w:rsidRPr="003F7263" w:rsidRDefault="00E93A13" w:rsidP="00E93A13">
            <w:pPr>
              <w:spacing w:after="0"/>
              <w:rPr>
                <w:rFonts w:ascii="Arial" w:hAnsi="Arial" w:cs="Arial"/>
                <w:sz w:val="16"/>
                <w:szCs w:val="16"/>
              </w:rPr>
            </w:pPr>
          </w:p>
        </w:tc>
      </w:tr>
      <w:tr w:rsidR="00E93A13" w:rsidRPr="003F7263" w14:paraId="0AA3A702" w14:textId="77777777" w:rsidTr="00E93A13">
        <w:trPr>
          <w:gridAfter w:val="4"/>
          <w:wAfter w:w="213" w:type="dxa"/>
          <w:jc w:val="center"/>
        </w:trPr>
        <w:tc>
          <w:tcPr>
            <w:tcW w:w="1063" w:type="dxa"/>
            <w:gridSpan w:val="2"/>
            <w:tcBorders>
              <w:bottom w:val="single" w:sz="4" w:space="0" w:color="auto"/>
            </w:tcBorders>
            <w:shd w:val="clear" w:color="auto" w:fill="auto"/>
          </w:tcPr>
          <w:p w14:paraId="15C80056" w14:textId="25860BFB" w:rsidR="00E93A13" w:rsidRPr="003F7263" w:rsidRDefault="00E93A13" w:rsidP="00E93A13">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34C190F3" w14:textId="22865A3A" w:rsidR="00E93A13" w:rsidRPr="003F7263" w:rsidRDefault="00E93A13" w:rsidP="00E93A13">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00E28C7A" w14:textId="174025D6"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E33E1C4" w14:textId="12F8302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7768CD94" w14:textId="565BFE7D"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93A13" w:rsidRPr="003F7263" w14:paraId="16E195E2" w14:textId="77777777" w:rsidTr="00E93A13">
        <w:trPr>
          <w:gridAfter w:val="4"/>
          <w:wAfter w:w="213" w:type="dxa"/>
          <w:jc w:val="center"/>
        </w:trPr>
        <w:tc>
          <w:tcPr>
            <w:tcW w:w="1063" w:type="dxa"/>
            <w:gridSpan w:val="2"/>
            <w:tcBorders>
              <w:bottom w:val="single" w:sz="4" w:space="0" w:color="auto"/>
            </w:tcBorders>
            <w:shd w:val="clear" w:color="auto" w:fill="auto"/>
          </w:tcPr>
          <w:p w14:paraId="68E95DFB" w14:textId="223EF5B3" w:rsidR="00E93A13" w:rsidRPr="003F7263" w:rsidRDefault="00E93A13" w:rsidP="00E93A13">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5BC76509" w14:textId="6464AA45" w:rsidR="00E93A13" w:rsidRPr="003F7263" w:rsidRDefault="00E93A13" w:rsidP="00E93A13">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0B7BF7F8" w14:textId="04E4F58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DE49593" w14:textId="5EAC1B6D"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354AEFE3" w14:textId="0BA50735"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A13" w:rsidRPr="003F7263" w14:paraId="3E877251" w14:textId="77777777" w:rsidTr="00E93A13">
        <w:trPr>
          <w:gridAfter w:val="4"/>
          <w:wAfter w:w="213" w:type="dxa"/>
          <w:jc w:val="center"/>
        </w:trPr>
        <w:tc>
          <w:tcPr>
            <w:tcW w:w="1063" w:type="dxa"/>
            <w:gridSpan w:val="2"/>
            <w:tcBorders>
              <w:bottom w:val="single" w:sz="4" w:space="0" w:color="auto"/>
            </w:tcBorders>
            <w:shd w:val="clear" w:color="auto" w:fill="auto"/>
          </w:tcPr>
          <w:p w14:paraId="34100EB7" w14:textId="5512313A" w:rsidR="00E93A13" w:rsidRPr="003F7263" w:rsidRDefault="00E93A13" w:rsidP="00E93A13">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671153ED" w14:textId="35F76805" w:rsidR="00E93A13" w:rsidRPr="003F7263" w:rsidRDefault="00E93A13" w:rsidP="00E93A13">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1ECD95F3" w14:textId="6F5E5B82"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FFE3F80" w14:textId="11E9865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67D7027D" w14:textId="46D256BF"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93A13" w:rsidRPr="003F7263" w14:paraId="2CCFA4BC" w14:textId="77777777" w:rsidTr="00E93A13">
        <w:trPr>
          <w:gridAfter w:val="4"/>
          <w:wAfter w:w="213" w:type="dxa"/>
          <w:jc w:val="center"/>
        </w:trPr>
        <w:tc>
          <w:tcPr>
            <w:tcW w:w="1063" w:type="dxa"/>
            <w:gridSpan w:val="2"/>
            <w:tcBorders>
              <w:bottom w:val="single" w:sz="4" w:space="0" w:color="auto"/>
            </w:tcBorders>
            <w:shd w:val="clear" w:color="auto" w:fill="auto"/>
          </w:tcPr>
          <w:p w14:paraId="18A79BE7" w14:textId="0F27442F" w:rsidR="00E93A13" w:rsidRPr="003F7263" w:rsidRDefault="00E93A13" w:rsidP="00E93A13">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7114B5AC" w14:textId="706F7731" w:rsidR="00E93A13" w:rsidRPr="003F7263" w:rsidRDefault="00E93A13" w:rsidP="00E93A13">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428A6FA3" w14:textId="7F3C94DF"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3E98646" w14:textId="52283BCD"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40D0FEE6" w14:textId="6C8B0D00"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A13" w:rsidRPr="003F7263" w14:paraId="336DA679" w14:textId="77777777" w:rsidTr="00E93A13">
        <w:trPr>
          <w:gridAfter w:val="4"/>
          <w:wAfter w:w="213" w:type="dxa"/>
          <w:jc w:val="center"/>
        </w:trPr>
        <w:tc>
          <w:tcPr>
            <w:tcW w:w="1063" w:type="dxa"/>
            <w:gridSpan w:val="2"/>
            <w:tcBorders>
              <w:bottom w:val="single" w:sz="4" w:space="0" w:color="auto"/>
            </w:tcBorders>
            <w:shd w:val="clear" w:color="auto" w:fill="D9D9D9"/>
          </w:tcPr>
          <w:p w14:paraId="393C6573"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w:t>
            </w:r>
          </w:p>
        </w:tc>
        <w:tc>
          <w:tcPr>
            <w:tcW w:w="3473" w:type="dxa"/>
            <w:gridSpan w:val="3"/>
            <w:tcBorders>
              <w:bottom w:val="single" w:sz="4" w:space="0" w:color="auto"/>
            </w:tcBorders>
            <w:shd w:val="clear" w:color="auto" w:fill="D9D9D9"/>
          </w:tcPr>
          <w:p w14:paraId="5D0CCC76" w14:textId="77777777" w:rsidR="00E93A13" w:rsidRPr="003F7263" w:rsidRDefault="00E93A13" w:rsidP="00E93A13">
            <w:pPr>
              <w:pStyle w:val="TAL"/>
              <w:rPr>
                <w:b/>
                <w:sz w:val="16"/>
                <w:szCs w:val="16"/>
                <w:lang w:eastAsia="en-US"/>
              </w:rPr>
            </w:pPr>
            <w:r w:rsidRPr="003F7263">
              <w:rPr>
                <w:b/>
                <w:sz w:val="16"/>
                <w:szCs w:val="16"/>
                <w:lang w:eastAsia="en-US"/>
              </w:rPr>
              <w:t>RRC others</w:t>
            </w:r>
          </w:p>
        </w:tc>
        <w:tc>
          <w:tcPr>
            <w:tcW w:w="807" w:type="dxa"/>
            <w:gridSpan w:val="4"/>
            <w:tcBorders>
              <w:bottom w:val="single" w:sz="4" w:space="0" w:color="auto"/>
            </w:tcBorders>
            <w:shd w:val="clear" w:color="auto" w:fill="D9D9D9"/>
          </w:tcPr>
          <w:p w14:paraId="4F0CA2FB"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32D56867"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012FC81" w14:textId="77777777" w:rsidR="00E93A13" w:rsidRPr="003F7263" w:rsidRDefault="00E93A13" w:rsidP="00E93A13">
            <w:pPr>
              <w:pStyle w:val="TAL"/>
              <w:keepNext w:val="0"/>
              <w:keepLines w:val="0"/>
              <w:rPr>
                <w:rFonts w:cs="Arial"/>
                <w:sz w:val="16"/>
                <w:szCs w:val="16"/>
                <w:lang w:eastAsia="en-US"/>
              </w:rPr>
            </w:pPr>
          </w:p>
        </w:tc>
      </w:tr>
      <w:tr w:rsidR="00E93A13" w:rsidRPr="003F7263" w14:paraId="78DDDA1E" w14:textId="77777777" w:rsidTr="00E93A13">
        <w:trPr>
          <w:gridAfter w:val="4"/>
          <w:wAfter w:w="213" w:type="dxa"/>
          <w:jc w:val="center"/>
        </w:trPr>
        <w:tc>
          <w:tcPr>
            <w:tcW w:w="1063" w:type="dxa"/>
            <w:gridSpan w:val="2"/>
            <w:tcBorders>
              <w:bottom w:val="single" w:sz="4" w:space="0" w:color="auto"/>
            </w:tcBorders>
            <w:shd w:val="clear" w:color="auto" w:fill="D9D9D9"/>
          </w:tcPr>
          <w:p w14:paraId="10983FFC"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8.1.5.1</w:t>
            </w:r>
          </w:p>
        </w:tc>
        <w:tc>
          <w:tcPr>
            <w:tcW w:w="3473" w:type="dxa"/>
            <w:gridSpan w:val="3"/>
            <w:tcBorders>
              <w:bottom w:val="single" w:sz="4" w:space="0" w:color="auto"/>
            </w:tcBorders>
            <w:shd w:val="clear" w:color="auto" w:fill="D9D9D9"/>
          </w:tcPr>
          <w:p w14:paraId="3BDB59B9"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UE capability transfer</w:t>
            </w:r>
          </w:p>
        </w:tc>
        <w:tc>
          <w:tcPr>
            <w:tcW w:w="807" w:type="dxa"/>
            <w:gridSpan w:val="4"/>
            <w:tcBorders>
              <w:bottom w:val="single" w:sz="4" w:space="0" w:color="auto"/>
            </w:tcBorders>
            <w:shd w:val="clear" w:color="auto" w:fill="D9D9D9"/>
          </w:tcPr>
          <w:p w14:paraId="690DEA5E"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55E50205"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D8B6CE8" w14:textId="77777777" w:rsidR="00E93A13" w:rsidRPr="003F7263" w:rsidRDefault="00E93A13" w:rsidP="00E93A13">
            <w:pPr>
              <w:pStyle w:val="TAL"/>
              <w:keepNext w:val="0"/>
              <w:keepLines w:val="0"/>
              <w:rPr>
                <w:rFonts w:cs="Arial"/>
                <w:sz w:val="16"/>
                <w:szCs w:val="16"/>
                <w:lang w:eastAsia="en-US"/>
              </w:rPr>
            </w:pPr>
          </w:p>
        </w:tc>
      </w:tr>
      <w:tr w:rsidR="00E93A13" w:rsidRPr="003F7263" w14:paraId="515F8437" w14:textId="77777777" w:rsidTr="00E93A13">
        <w:trPr>
          <w:gridAfter w:val="4"/>
          <w:wAfter w:w="213" w:type="dxa"/>
          <w:jc w:val="center"/>
        </w:trPr>
        <w:tc>
          <w:tcPr>
            <w:tcW w:w="1063" w:type="dxa"/>
            <w:gridSpan w:val="2"/>
            <w:tcBorders>
              <w:bottom w:val="single" w:sz="4" w:space="0" w:color="auto"/>
            </w:tcBorders>
            <w:shd w:val="clear" w:color="auto" w:fill="auto"/>
          </w:tcPr>
          <w:p w14:paraId="7205A8EE" w14:textId="77777777" w:rsidR="00E93A13" w:rsidRPr="003F7263" w:rsidRDefault="00E93A13" w:rsidP="00E93A13">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5E2EB25D" w14:textId="77777777" w:rsidR="00E93A13" w:rsidRPr="003F7263" w:rsidRDefault="00E93A13" w:rsidP="00E93A13">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07D7606"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8258EA9"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3DEB200" w14:textId="77777777"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p>
        </w:tc>
      </w:tr>
      <w:tr w:rsidR="00E93A13" w:rsidRPr="003F7263" w14:paraId="61A6C2E7" w14:textId="77777777" w:rsidTr="00E93A13">
        <w:trPr>
          <w:gridAfter w:val="4"/>
          <w:wAfter w:w="213" w:type="dxa"/>
          <w:jc w:val="center"/>
        </w:trPr>
        <w:tc>
          <w:tcPr>
            <w:tcW w:w="1063" w:type="dxa"/>
            <w:gridSpan w:val="2"/>
            <w:tcBorders>
              <w:bottom w:val="single" w:sz="4" w:space="0" w:color="auto"/>
            </w:tcBorders>
            <w:shd w:val="clear" w:color="auto" w:fill="D9D9D9"/>
          </w:tcPr>
          <w:p w14:paraId="58600021"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8.1.5.2</w:t>
            </w:r>
          </w:p>
        </w:tc>
        <w:tc>
          <w:tcPr>
            <w:tcW w:w="3473" w:type="dxa"/>
            <w:gridSpan w:val="3"/>
            <w:tcBorders>
              <w:bottom w:val="single" w:sz="4" w:space="0" w:color="auto"/>
            </w:tcBorders>
            <w:shd w:val="clear" w:color="auto" w:fill="D9D9D9"/>
          </w:tcPr>
          <w:p w14:paraId="75F1DD22" w14:textId="77777777" w:rsidR="00E93A13" w:rsidRPr="003F7263" w:rsidRDefault="00E93A13" w:rsidP="00E93A13">
            <w:pPr>
              <w:pStyle w:val="TAL"/>
              <w:rPr>
                <w:b/>
                <w:sz w:val="16"/>
                <w:szCs w:val="16"/>
                <w:lang w:eastAsia="en-US"/>
              </w:rPr>
            </w:pPr>
            <w:r w:rsidRPr="003F7263">
              <w:rPr>
                <w:b/>
                <w:sz w:val="16"/>
                <w:szCs w:val="16"/>
                <w:lang w:eastAsia="en-US"/>
              </w:rPr>
              <w:t>SI change / On-demand SIB</w:t>
            </w:r>
          </w:p>
        </w:tc>
        <w:tc>
          <w:tcPr>
            <w:tcW w:w="807" w:type="dxa"/>
            <w:gridSpan w:val="4"/>
            <w:tcBorders>
              <w:bottom w:val="single" w:sz="4" w:space="0" w:color="auto"/>
            </w:tcBorders>
            <w:shd w:val="clear" w:color="auto" w:fill="D9D9D9"/>
          </w:tcPr>
          <w:p w14:paraId="5ABD57D0"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2CDEA726"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74BF1573" w14:textId="77777777" w:rsidR="00E93A13" w:rsidRPr="003F7263" w:rsidRDefault="00E93A13" w:rsidP="00E93A13">
            <w:pPr>
              <w:pStyle w:val="TAL"/>
              <w:keepNext w:val="0"/>
              <w:keepLines w:val="0"/>
              <w:rPr>
                <w:rFonts w:cs="Arial"/>
                <w:sz w:val="16"/>
                <w:szCs w:val="16"/>
                <w:lang w:eastAsia="en-US"/>
              </w:rPr>
            </w:pPr>
          </w:p>
        </w:tc>
      </w:tr>
      <w:tr w:rsidR="00E93A13" w:rsidRPr="003F7263" w14:paraId="134299EA" w14:textId="77777777" w:rsidTr="00E93A13">
        <w:trPr>
          <w:gridAfter w:val="4"/>
          <w:wAfter w:w="213" w:type="dxa"/>
          <w:jc w:val="center"/>
        </w:trPr>
        <w:tc>
          <w:tcPr>
            <w:tcW w:w="1063" w:type="dxa"/>
            <w:gridSpan w:val="2"/>
            <w:tcBorders>
              <w:bottom w:val="single" w:sz="4" w:space="0" w:color="auto"/>
            </w:tcBorders>
            <w:shd w:val="clear" w:color="auto" w:fill="auto"/>
          </w:tcPr>
          <w:p w14:paraId="559007EF" w14:textId="77777777" w:rsidR="00E93A13" w:rsidRPr="003F7263" w:rsidRDefault="00E93A13" w:rsidP="00E93A13">
            <w:pPr>
              <w:pStyle w:val="TAL"/>
              <w:keepNext w:val="0"/>
              <w:keepLines w:val="0"/>
              <w:rPr>
                <w:sz w:val="16"/>
                <w:szCs w:val="16"/>
                <w:lang w:eastAsia="en-US"/>
              </w:rPr>
            </w:pPr>
            <w:r w:rsidRPr="003F7263">
              <w:rPr>
                <w:sz w:val="16"/>
                <w:szCs w:val="16"/>
                <w:lang w:eastAsia="en-US"/>
              </w:rPr>
              <w:t>8.1.5.2.1</w:t>
            </w:r>
          </w:p>
        </w:tc>
        <w:tc>
          <w:tcPr>
            <w:tcW w:w="3473" w:type="dxa"/>
            <w:gridSpan w:val="3"/>
            <w:tcBorders>
              <w:bottom w:val="single" w:sz="4" w:space="0" w:color="auto"/>
            </w:tcBorders>
            <w:shd w:val="clear" w:color="auto" w:fill="auto"/>
          </w:tcPr>
          <w:p w14:paraId="118D4ADF" w14:textId="6509B4E1" w:rsidR="00E93A13" w:rsidRPr="003F7263" w:rsidRDefault="00E93A13" w:rsidP="00E93A13">
            <w:pPr>
              <w:pStyle w:val="TAL"/>
              <w:rPr>
                <w:sz w:val="16"/>
                <w:szCs w:val="16"/>
                <w:lang w:eastAsia="en-US"/>
              </w:rPr>
            </w:pPr>
            <w:r w:rsidRPr="003F7263">
              <w:rPr>
                <w:sz w:val="16"/>
                <w:szCs w:val="16"/>
              </w:rPr>
              <w:t>Void</w:t>
            </w:r>
          </w:p>
        </w:tc>
        <w:tc>
          <w:tcPr>
            <w:tcW w:w="807" w:type="dxa"/>
            <w:gridSpan w:val="4"/>
            <w:tcBorders>
              <w:bottom w:val="single" w:sz="4" w:space="0" w:color="auto"/>
            </w:tcBorders>
            <w:shd w:val="clear" w:color="auto" w:fill="auto"/>
          </w:tcPr>
          <w:p w14:paraId="747E07D4" w14:textId="406D0B75"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21FF4069" w14:textId="325D5AAD"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5856C14D" w14:textId="543122B3" w:rsidR="00E93A13" w:rsidRPr="003F7263" w:rsidRDefault="00E93A13" w:rsidP="00E93A13">
            <w:pPr>
              <w:pStyle w:val="TAL"/>
              <w:keepNext w:val="0"/>
              <w:keepLines w:val="0"/>
              <w:rPr>
                <w:rFonts w:cs="Arial"/>
                <w:sz w:val="16"/>
                <w:szCs w:val="16"/>
                <w:lang w:eastAsia="en-US"/>
              </w:rPr>
            </w:pPr>
          </w:p>
        </w:tc>
      </w:tr>
      <w:tr w:rsidR="00E93A13" w:rsidRPr="003F7263" w14:paraId="22C41D6B" w14:textId="77777777" w:rsidTr="00E93A13">
        <w:trPr>
          <w:gridAfter w:val="4"/>
          <w:wAfter w:w="213" w:type="dxa"/>
          <w:jc w:val="center"/>
        </w:trPr>
        <w:tc>
          <w:tcPr>
            <w:tcW w:w="1063" w:type="dxa"/>
            <w:gridSpan w:val="2"/>
            <w:tcBorders>
              <w:bottom w:val="single" w:sz="4" w:space="0" w:color="auto"/>
            </w:tcBorders>
            <w:shd w:val="clear" w:color="auto" w:fill="auto"/>
          </w:tcPr>
          <w:p w14:paraId="425F1812" w14:textId="00ACC7FD" w:rsidR="00E93A13" w:rsidRPr="003F7263" w:rsidRDefault="00E93A13" w:rsidP="00E93A13">
            <w:pPr>
              <w:pStyle w:val="TAL"/>
              <w:keepNext w:val="0"/>
              <w:keepLines w:val="0"/>
              <w:rPr>
                <w:sz w:val="16"/>
                <w:szCs w:val="16"/>
                <w:lang w:eastAsia="en-US"/>
              </w:rPr>
            </w:pPr>
            <w:r w:rsidRPr="003F7263">
              <w:rPr>
                <w:sz w:val="16"/>
                <w:szCs w:val="16"/>
                <w:lang w:eastAsia="en-US"/>
              </w:rPr>
              <w:t>8.1.5.2.2</w:t>
            </w:r>
          </w:p>
        </w:tc>
        <w:tc>
          <w:tcPr>
            <w:tcW w:w="3473" w:type="dxa"/>
            <w:gridSpan w:val="3"/>
            <w:tcBorders>
              <w:bottom w:val="single" w:sz="4" w:space="0" w:color="auto"/>
            </w:tcBorders>
            <w:shd w:val="clear" w:color="auto" w:fill="auto"/>
          </w:tcPr>
          <w:p w14:paraId="552B5217" w14:textId="7F80DDE4" w:rsidR="00E93A13" w:rsidRPr="003F7263" w:rsidRDefault="00E93A13" w:rsidP="00E93A13">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79F9173E" w14:textId="0DCD81BF" w:rsidR="00E93A13" w:rsidRPr="003F7263" w:rsidRDefault="00E93A13" w:rsidP="00E93A1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63FD8C06" w14:textId="1FF73C74"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w:t>
            </w:r>
          </w:p>
        </w:tc>
        <w:tc>
          <w:tcPr>
            <w:tcW w:w="3560" w:type="dxa"/>
            <w:gridSpan w:val="4"/>
            <w:tcBorders>
              <w:bottom w:val="single" w:sz="4" w:space="0" w:color="auto"/>
            </w:tcBorders>
            <w:shd w:val="clear" w:color="auto" w:fill="auto"/>
          </w:tcPr>
          <w:p w14:paraId="10F1AE9B" w14:textId="6AD6ED3A"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E93A13" w:rsidRPr="003F7263" w14:paraId="5232104D" w14:textId="77777777" w:rsidTr="00E93A13">
        <w:trPr>
          <w:gridAfter w:val="4"/>
          <w:wAfter w:w="213" w:type="dxa"/>
          <w:jc w:val="center"/>
        </w:trPr>
        <w:tc>
          <w:tcPr>
            <w:tcW w:w="1063" w:type="dxa"/>
            <w:gridSpan w:val="2"/>
            <w:tcBorders>
              <w:bottom w:val="single" w:sz="4" w:space="0" w:color="auto"/>
            </w:tcBorders>
            <w:shd w:val="clear" w:color="auto" w:fill="D9D9D9"/>
          </w:tcPr>
          <w:p w14:paraId="7D1771E8"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8.1.5.3</w:t>
            </w:r>
          </w:p>
        </w:tc>
        <w:tc>
          <w:tcPr>
            <w:tcW w:w="3473" w:type="dxa"/>
            <w:gridSpan w:val="3"/>
            <w:tcBorders>
              <w:bottom w:val="single" w:sz="4" w:space="0" w:color="auto"/>
            </w:tcBorders>
            <w:shd w:val="clear" w:color="auto" w:fill="D9D9D9"/>
          </w:tcPr>
          <w:p w14:paraId="0779D190" w14:textId="77777777" w:rsidR="00E93A13" w:rsidRPr="003F7263" w:rsidRDefault="00E93A13" w:rsidP="00E93A13">
            <w:pPr>
              <w:pStyle w:val="TAL"/>
              <w:rPr>
                <w:b/>
                <w:sz w:val="16"/>
                <w:szCs w:val="16"/>
                <w:lang w:eastAsia="en-US"/>
              </w:rPr>
            </w:pPr>
            <w:r w:rsidRPr="003F7263">
              <w:rPr>
                <w:b/>
                <w:sz w:val="16"/>
                <w:szCs w:val="16"/>
                <w:lang w:eastAsia="en-US"/>
              </w:rPr>
              <w:t>PWS notification</w:t>
            </w:r>
          </w:p>
        </w:tc>
        <w:tc>
          <w:tcPr>
            <w:tcW w:w="807" w:type="dxa"/>
            <w:gridSpan w:val="4"/>
            <w:tcBorders>
              <w:bottom w:val="single" w:sz="4" w:space="0" w:color="auto"/>
            </w:tcBorders>
            <w:shd w:val="clear" w:color="auto" w:fill="D9D9D9"/>
          </w:tcPr>
          <w:p w14:paraId="67693396" w14:textId="77777777" w:rsidR="00E93A13" w:rsidRPr="003F7263" w:rsidRDefault="00E93A13" w:rsidP="00E93A13">
            <w:pPr>
              <w:pStyle w:val="TAC"/>
              <w:keepNext w:val="0"/>
              <w:keepLines w:val="0"/>
              <w:rPr>
                <w:rFonts w:cs="Arial"/>
                <w:b/>
                <w:bCs/>
                <w:sz w:val="16"/>
                <w:szCs w:val="16"/>
                <w:lang w:eastAsia="en-US"/>
              </w:rPr>
            </w:pPr>
          </w:p>
        </w:tc>
        <w:tc>
          <w:tcPr>
            <w:tcW w:w="1161" w:type="dxa"/>
            <w:gridSpan w:val="4"/>
            <w:tcBorders>
              <w:bottom w:val="single" w:sz="4" w:space="0" w:color="auto"/>
            </w:tcBorders>
            <w:shd w:val="clear" w:color="auto" w:fill="D9D9D9"/>
          </w:tcPr>
          <w:p w14:paraId="49ECFD20" w14:textId="77777777" w:rsidR="00E93A13" w:rsidRPr="003F7263" w:rsidRDefault="00E93A13" w:rsidP="00E93A13">
            <w:pPr>
              <w:pStyle w:val="TAC"/>
              <w:keepNext w:val="0"/>
              <w:keepLines w:val="0"/>
              <w:rPr>
                <w:rFonts w:cs="Arial"/>
                <w:b/>
                <w:sz w:val="16"/>
                <w:szCs w:val="16"/>
                <w:lang w:eastAsia="en-US"/>
              </w:rPr>
            </w:pPr>
          </w:p>
        </w:tc>
        <w:tc>
          <w:tcPr>
            <w:tcW w:w="3560" w:type="dxa"/>
            <w:gridSpan w:val="4"/>
            <w:tcBorders>
              <w:bottom w:val="single" w:sz="4" w:space="0" w:color="auto"/>
            </w:tcBorders>
            <w:shd w:val="clear" w:color="auto" w:fill="D9D9D9"/>
          </w:tcPr>
          <w:p w14:paraId="23B7833A" w14:textId="77777777" w:rsidR="00E93A13" w:rsidRPr="003F7263" w:rsidRDefault="00E93A13" w:rsidP="00E93A13">
            <w:pPr>
              <w:pStyle w:val="TAL"/>
              <w:keepNext w:val="0"/>
              <w:keepLines w:val="0"/>
              <w:rPr>
                <w:rFonts w:cs="Arial"/>
                <w:b/>
                <w:bCs/>
                <w:sz w:val="16"/>
                <w:szCs w:val="16"/>
                <w:lang w:eastAsia="en-US"/>
              </w:rPr>
            </w:pPr>
          </w:p>
        </w:tc>
      </w:tr>
      <w:tr w:rsidR="00E93A13" w:rsidRPr="003F7263" w14:paraId="3E00EFC9" w14:textId="77777777" w:rsidTr="00E93A13">
        <w:trPr>
          <w:gridAfter w:val="4"/>
          <w:wAfter w:w="213" w:type="dxa"/>
          <w:jc w:val="center"/>
        </w:trPr>
        <w:tc>
          <w:tcPr>
            <w:tcW w:w="1063" w:type="dxa"/>
            <w:gridSpan w:val="2"/>
            <w:tcBorders>
              <w:bottom w:val="single" w:sz="4" w:space="0" w:color="auto"/>
            </w:tcBorders>
            <w:shd w:val="clear" w:color="auto" w:fill="auto"/>
          </w:tcPr>
          <w:p w14:paraId="65A837B5" w14:textId="77777777" w:rsidR="00E93A13" w:rsidRPr="003F7263" w:rsidRDefault="00E93A13" w:rsidP="00E93A13">
            <w:pPr>
              <w:pStyle w:val="TAL"/>
              <w:keepNext w:val="0"/>
              <w:keepLines w:val="0"/>
              <w:rPr>
                <w:sz w:val="16"/>
                <w:szCs w:val="16"/>
                <w:lang w:eastAsia="en-US"/>
              </w:rPr>
            </w:pPr>
            <w:r w:rsidRPr="003F7263">
              <w:rPr>
                <w:sz w:val="16"/>
                <w:szCs w:val="16"/>
                <w:lang w:eastAsia="en-US"/>
              </w:rPr>
              <w:t>8.1.5.3.1</w:t>
            </w:r>
          </w:p>
        </w:tc>
        <w:tc>
          <w:tcPr>
            <w:tcW w:w="3473" w:type="dxa"/>
            <w:gridSpan w:val="3"/>
            <w:tcBorders>
              <w:bottom w:val="single" w:sz="4" w:space="0" w:color="auto"/>
            </w:tcBorders>
            <w:shd w:val="clear" w:color="auto" w:fill="auto"/>
          </w:tcPr>
          <w:p w14:paraId="016DFD83" w14:textId="77777777" w:rsidR="00E93A13" w:rsidRPr="003F7263" w:rsidRDefault="00E93A13" w:rsidP="00E93A13">
            <w:pPr>
              <w:pStyle w:val="TAL"/>
              <w:rPr>
                <w:sz w:val="16"/>
                <w:szCs w:val="16"/>
                <w:lang w:eastAsia="en-US"/>
              </w:rPr>
            </w:pPr>
            <w:r w:rsidRPr="003F7263">
              <w:rPr>
                <w:sz w:val="16"/>
                <w:szCs w:val="16"/>
                <w:lang w:eastAsia="en-US"/>
              </w:rPr>
              <w:t>PWS notification / PWS reception in NR RRC_IDLE state</w:t>
            </w:r>
          </w:p>
        </w:tc>
        <w:tc>
          <w:tcPr>
            <w:tcW w:w="807" w:type="dxa"/>
            <w:gridSpan w:val="4"/>
            <w:tcBorders>
              <w:bottom w:val="single" w:sz="4" w:space="0" w:color="auto"/>
            </w:tcBorders>
            <w:shd w:val="clear" w:color="auto" w:fill="auto"/>
          </w:tcPr>
          <w:p w14:paraId="73A34D7F" w14:textId="77777777" w:rsidR="00E93A13" w:rsidRPr="003F7263" w:rsidRDefault="00E93A13" w:rsidP="00E93A1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5AE10935"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rPr>
              <w:t>C35</w:t>
            </w:r>
          </w:p>
        </w:tc>
        <w:tc>
          <w:tcPr>
            <w:tcW w:w="3560" w:type="dxa"/>
            <w:gridSpan w:val="4"/>
            <w:tcBorders>
              <w:bottom w:val="single" w:sz="4" w:space="0" w:color="auto"/>
            </w:tcBorders>
            <w:shd w:val="clear" w:color="auto" w:fill="auto"/>
          </w:tcPr>
          <w:p w14:paraId="062B163E"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E93A13" w:rsidRPr="003F7263" w14:paraId="14754B26" w14:textId="77777777" w:rsidTr="00E93A13">
        <w:trPr>
          <w:gridAfter w:val="4"/>
          <w:wAfter w:w="213" w:type="dxa"/>
          <w:jc w:val="center"/>
        </w:trPr>
        <w:tc>
          <w:tcPr>
            <w:tcW w:w="1063" w:type="dxa"/>
            <w:gridSpan w:val="2"/>
            <w:tcBorders>
              <w:bottom w:val="single" w:sz="4" w:space="0" w:color="auto"/>
            </w:tcBorders>
            <w:shd w:val="clear" w:color="auto" w:fill="auto"/>
          </w:tcPr>
          <w:p w14:paraId="44FBD2C1" w14:textId="77777777" w:rsidR="00E93A13" w:rsidRPr="003F7263" w:rsidRDefault="00E93A13" w:rsidP="00E93A13">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0BD0FCB3" w14:textId="77777777" w:rsidR="00E93A13" w:rsidRPr="003F7263" w:rsidRDefault="00E93A13" w:rsidP="00E93A13">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6B7B168C"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1CE98D" w14:textId="46A483AA" w:rsidR="00E93A13" w:rsidRPr="003F7263" w:rsidRDefault="00E93A13" w:rsidP="00E93A13">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2C38A742" w14:textId="3251237D"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93A13" w:rsidRPr="003F7263" w14:paraId="303C27C5" w14:textId="77777777" w:rsidTr="00E93A13">
        <w:trPr>
          <w:gridAfter w:val="4"/>
          <w:wAfter w:w="213" w:type="dxa"/>
          <w:jc w:val="center"/>
        </w:trPr>
        <w:tc>
          <w:tcPr>
            <w:tcW w:w="1063" w:type="dxa"/>
            <w:gridSpan w:val="2"/>
            <w:tcBorders>
              <w:bottom w:val="single" w:sz="4" w:space="0" w:color="auto"/>
            </w:tcBorders>
            <w:shd w:val="clear" w:color="auto" w:fill="auto"/>
          </w:tcPr>
          <w:p w14:paraId="72D09ECF" w14:textId="77777777" w:rsidR="00E93A13" w:rsidRPr="003F7263" w:rsidRDefault="00E93A13" w:rsidP="00E93A13">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48695945" w14:textId="77777777" w:rsidR="00E93A13" w:rsidRPr="003F7263" w:rsidRDefault="00E93A13" w:rsidP="00E93A13">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0C927F77"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30B213" w14:textId="77777777" w:rsidR="00E93A13" w:rsidRPr="003F7263" w:rsidRDefault="00E93A13" w:rsidP="00E93A13">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462C656F"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A13" w:rsidRPr="003F7263" w14:paraId="1761863B" w14:textId="77777777" w:rsidTr="00E93A13">
        <w:trPr>
          <w:gridAfter w:val="4"/>
          <w:wAfter w:w="213" w:type="dxa"/>
          <w:jc w:val="center"/>
        </w:trPr>
        <w:tc>
          <w:tcPr>
            <w:tcW w:w="1063" w:type="dxa"/>
            <w:gridSpan w:val="2"/>
            <w:tcBorders>
              <w:bottom w:val="single" w:sz="4" w:space="0" w:color="auto"/>
            </w:tcBorders>
            <w:shd w:val="clear" w:color="auto" w:fill="auto"/>
          </w:tcPr>
          <w:p w14:paraId="0ECE7F3F" w14:textId="77777777" w:rsidR="00E93A13" w:rsidRPr="003F7263" w:rsidRDefault="00E93A13" w:rsidP="00E93A13">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22F43CBA" w14:textId="77777777" w:rsidR="00E93A13" w:rsidRPr="003F7263" w:rsidRDefault="00E93A13" w:rsidP="00E93A13">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0ECA5ED3"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4A4816C" w14:textId="77777777" w:rsidR="00E93A13" w:rsidRPr="003F7263" w:rsidRDefault="00E93A13" w:rsidP="00E93A13">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3605CBA0"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A13" w:rsidRPr="003F7263" w14:paraId="0ADB4BE5" w14:textId="77777777" w:rsidTr="00E93A13">
        <w:trPr>
          <w:gridAfter w:val="4"/>
          <w:wAfter w:w="213" w:type="dxa"/>
          <w:jc w:val="center"/>
        </w:trPr>
        <w:tc>
          <w:tcPr>
            <w:tcW w:w="1063" w:type="dxa"/>
            <w:gridSpan w:val="2"/>
            <w:tcBorders>
              <w:bottom w:val="single" w:sz="4" w:space="0" w:color="auto"/>
            </w:tcBorders>
            <w:shd w:val="clear" w:color="auto" w:fill="D0CECE"/>
          </w:tcPr>
          <w:p w14:paraId="13673564" w14:textId="77777777" w:rsidR="00E93A13" w:rsidRPr="003F7263" w:rsidRDefault="00E93A13" w:rsidP="00E93A13">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7977FA64" w14:textId="77777777" w:rsidR="00E93A13" w:rsidRPr="003F7263" w:rsidRDefault="00E93A13" w:rsidP="00E93A13">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0ACDCFF5"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14AFA6C6"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319DB952" w14:textId="77777777" w:rsidR="00E93A13" w:rsidRPr="003F7263" w:rsidRDefault="00E93A13" w:rsidP="00E93A13">
            <w:pPr>
              <w:pStyle w:val="TAL"/>
              <w:keepNext w:val="0"/>
              <w:keepLines w:val="0"/>
              <w:rPr>
                <w:rFonts w:cs="Arial"/>
                <w:bCs/>
                <w:sz w:val="16"/>
                <w:szCs w:val="16"/>
              </w:rPr>
            </w:pPr>
          </w:p>
        </w:tc>
      </w:tr>
      <w:tr w:rsidR="00E93A13" w:rsidRPr="003F7263" w14:paraId="0F1EE5B7" w14:textId="77777777" w:rsidTr="00E93A13">
        <w:trPr>
          <w:gridAfter w:val="4"/>
          <w:wAfter w:w="213" w:type="dxa"/>
          <w:jc w:val="center"/>
        </w:trPr>
        <w:tc>
          <w:tcPr>
            <w:tcW w:w="1063" w:type="dxa"/>
            <w:gridSpan w:val="2"/>
            <w:tcBorders>
              <w:bottom w:val="single" w:sz="4" w:space="0" w:color="auto"/>
            </w:tcBorders>
            <w:shd w:val="clear" w:color="auto" w:fill="auto"/>
          </w:tcPr>
          <w:p w14:paraId="19FB4026" w14:textId="77777777" w:rsidR="00E93A13" w:rsidRPr="003F7263" w:rsidRDefault="00E93A13" w:rsidP="00E93A13">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56D8AEDF" w14:textId="77777777" w:rsidR="00E93A13" w:rsidRPr="003F7263" w:rsidRDefault="00E93A13" w:rsidP="00E93A13">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51B97C46"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3E16C69" w14:textId="77777777" w:rsidR="00E93A13" w:rsidRPr="003F7263" w:rsidRDefault="00E93A13" w:rsidP="00E93A13">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A08CFF7"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p>
        </w:tc>
      </w:tr>
      <w:tr w:rsidR="00E93A13" w:rsidRPr="003F7263" w14:paraId="54CEEE27" w14:textId="77777777" w:rsidTr="00E93A13">
        <w:trPr>
          <w:gridAfter w:val="4"/>
          <w:wAfter w:w="213" w:type="dxa"/>
          <w:jc w:val="center"/>
        </w:trPr>
        <w:tc>
          <w:tcPr>
            <w:tcW w:w="1063" w:type="dxa"/>
            <w:gridSpan w:val="2"/>
            <w:tcBorders>
              <w:bottom w:val="single" w:sz="4" w:space="0" w:color="auto"/>
            </w:tcBorders>
            <w:shd w:val="clear" w:color="auto" w:fill="D9D9D9"/>
          </w:tcPr>
          <w:p w14:paraId="2F5F4CB0" w14:textId="77777777" w:rsidR="00E93A13" w:rsidRPr="003F7263" w:rsidRDefault="00E93A13" w:rsidP="00E93A13">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760DC00B" w14:textId="77777777" w:rsidR="00E93A13" w:rsidRPr="003F7263" w:rsidRDefault="00E93A13" w:rsidP="00E93A13">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088D6A79"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3A5CD4"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E0805AF" w14:textId="77777777" w:rsidR="00E93A13" w:rsidRPr="003F7263" w:rsidRDefault="00E93A13" w:rsidP="00E93A13">
            <w:pPr>
              <w:pStyle w:val="TAL"/>
              <w:keepNext w:val="0"/>
              <w:keepLines w:val="0"/>
              <w:rPr>
                <w:rFonts w:cs="Arial"/>
                <w:bCs/>
                <w:sz w:val="16"/>
                <w:szCs w:val="16"/>
              </w:rPr>
            </w:pPr>
          </w:p>
        </w:tc>
      </w:tr>
      <w:tr w:rsidR="00E93A13" w:rsidRPr="003F7263" w14:paraId="31390AAE" w14:textId="77777777" w:rsidTr="00E93A13">
        <w:trPr>
          <w:gridAfter w:val="4"/>
          <w:wAfter w:w="213" w:type="dxa"/>
          <w:jc w:val="center"/>
        </w:trPr>
        <w:tc>
          <w:tcPr>
            <w:tcW w:w="1063" w:type="dxa"/>
            <w:gridSpan w:val="2"/>
            <w:tcBorders>
              <w:bottom w:val="single" w:sz="4" w:space="0" w:color="auto"/>
            </w:tcBorders>
            <w:shd w:val="clear" w:color="auto" w:fill="auto"/>
          </w:tcPr>
          <w:p w14:paraId="2193375F" w14:textId="77777777" w:rsidR="00E93A13" w:rsidRPr="003F7263" w:rsidRDefault="00E93A13" w:rsidP="00E93A13">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27BFEBE3" w14:textId="77777777" w:rsidR="00E93A13" w:rsidRPr="003F7263" w:rsidRDefault="00E93A13" w:rsidP="00E93A13">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08C93C09"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10CD35" w14:textId="77777777" w:rsidR="00E93A13" w:rsidRPr="003F7263" w:rsidRDefault="00E93A13" w:rsidP="00E93A13">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E9D3CFA"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p>
        </w:tc>
      </w:tr>
      <w:tr w:rsidR="00E93A13" w:rsidRPr="003F7263" w14:paraId="7F9BB9C5" w14:textId="77777777" w:rsidTr="00E93A13">
        <w:trPr>
          <w:gridAfter w:val="4"/>
          <w:wAfter w:w="213" w:type="dxa"/>
          <w:jc w:val="center"/>
        </w:trPr>
        <w:tc>
          <w:tcPr>
            <w:tcW w:w="1063" w:type="dxa"/>
            <w:gridSpan w:val="2"/>
            <w:tcBorders>
              <w:bottom w:val="single" w:sz="4" w:space="0" w:color="auto"/>
            </w:tcBorders>
            <w:shd w:val="clear" w:color="auto" w:fill="D9D9D9"/>
          </w:tcPr>
          <w:p w14:paraId="745B701A" w14:textId="77777777" w:rsidR="00E93A13" w:rsidRPr="003F7263" w:rsidRDefault="00E93A13" w:rsidP="00E93A13">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72E88CCE" w14:textId="77777777" w:rsidR="00E93A13" w:rsidRPr="003F7263" w:rsidRDefault="00E93A13" w:rsidP="00E93A13">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E6EA24F"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555AB0E"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29029AD" w14:textId="77777777" w:rsidR="00E93A13" w:rsidRPr="003F7263" w:rsidRDefault="00E93A13" w:rsidP="00E93A13">
            <w:pPr>
              <w:pStyle w:val="TAL"/>
              <w:keepNext w:val="0"/>
              <w:keepLines w:val="0"/>
              <w:rPr>
                <w:rFonts w:cs="Arial"/>
                <w:bCs/>
                <w:sz w:val="16"/>
                <w:szCs w:val="16"/>
              </w:rPr>
            </w:pPr>
          </w:p>
        </w:tc>
      </w:tr>
      <w:tr w:rsidR="00E93A13" w:rsidRPr="003F7263" w14:paraId="5D016C24" w14:textId="77777777" w:rsidTr="00E93A13">
        <w:trPr>
          <w:gridAfter w:val="4"/>
          <w:wAfter w:w="213" w:type="dxa"/>
          <w:jc w:val="center"/>
        </w:trPr>
        <w:tc>
          <w:tcPr>
            <w:tcW w:w="1063" w:type="dxa"/>
            <w:gridSpan w:val="2"/>
            <w:tcBorders>
              <w:bottom w:val="single" w:sz="4" w:space="0" w:color="auto"/>
            </w:tcBorders>
            <w:shd w:val="clear" w:color="auto" w:fill="auto"/>
          </w:tcPr>
          <w:p w14:paraId="1432B84D" w14:textId="77777777" w:rsidR="00E93A13" w:rsidRPr="003F7263" w:rsidRDefault="00E93A13" w:rsidP="00E93A13">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78D50DA7" w14:textId="77777777" w:rsidR="00E93A13" w:rsidRPr="003F7263" w:rsidRDefault="00E93A13" w:rsidP="00E93A13">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2079BBE7" w14:textId="77777777" w:rsidR="00E93A13" w:rsidRPr="003F7263" w:rsidRDefault="00E93A13" w:rsidP="00E93A1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92A46AF" w14:textId="77777777" w:rsidR="00E93A13" w:rsidRPr="003F7263" w:rsidRDefault="00E93A13" w:rsidP="00E93A13">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5E6A97F" w14:textId="7777777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5AB46345" w14:textId="77777777" w:rsidTr="00E93A13">
        <w:trPr>
          <w:gridAfter w:val="4"/>
          <w:wAfter w:w="213" w:type="dxa"/>
          <w:jc w:val="center"/>
        </w:trPr>
        <w:tc>
          <w:tcPr>
            <w:tcW w:w="1063" w:type="dxa"/>
            <w:gridSpan w:val="2"/>
            <w:tcBorders>
              <w:bottom w:val="single" w:sz="4" w:space="0" w:color="auto"/>
            </w:tcBorders>
            <w:shd w:val="clear" w:color="auto" w:fill="auto"/>
          </w:tcPr>
          <w:p w14:paraId="1A9E7659" w14:textId="77777777" w:rsidR="00E93A13" w:rsidRPr="003F7263" w:rsidRDefault="00E93A13" w:rsidP="00E93A13">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4C2F02EE" w14:textId="77777777" w:rsidR="00E93A13" w:rsidRPr="003F7263" w:rsidRDefault="00E93A13" w:rsidP="00E93A1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290530E" w14:textId="77777777" w:rsidR="00E93A13" w:rsidRPr="003F7263" w:rsidRDefault="00E93A13" w:rsidP="00E93A13">
            <w:pPr>
              <w:pStyle w:val="TAC"/>
              <w:keepNext w:val="0"/>
              <w:keepLines w:val="0"/>
              <w:rPr>
                <w:sz w:val="16"/>
                <w:szCs w:val="16"/>
              </w:rPr>
            </w:pPr>
          </w:p>
        </w:tc>
        <w:tc>
          <w:tcPr>
            <w:tcW w:w="1161" w:type="dxa"/>
            <w:gridSpan w:val="4"/>
            <w:tcBorders>
              <w:bottom w:val="single" w:sz="4" w:space="0" w:color="auto"/>
            </w:tcBorders>
            <w:shd w:val="clear" w:color="auto" w:fill="auto"/>
          </w:tcPr>
          <w:p w14:paraId="35CF1DD2"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65B7E40B" w14:textId="77777777" w:rsidR="00E93A13" w:rsidRPr="003F7263" w:rsidRDefault="00E93A13" w:rsidP="00E93A13">
            <w:pPr>
              <w:pStyle w:val="TAL"/>
              <w:keepNext w:val="0"/>
              <w:keepLines w:val="0"/>
              <w:rPr>
                <w:sz w:val="16"/>
                <w:szCs w:val="16"/>
              </w:rPr>
            </w:pPr>
          </w:p>
        </w:tc>
      </w:tr>
      <w:tr w:rsidR="00E93A13" w:rsidRPr="003F7263" w14:paraId="2C6DB7F7" w14:textId="77777777" w:rsidTr="00E93A13">
        <w:trPr>
          <w:gridAfter w:val="4"/>
          <w:wAfter w:w="213" w:type="dxa"/>
          <w:jc w:val="center"/>
        </w:trPr>
        <w:tc>
          <w:tcPr>
            <w:tcW w:w="1063" w:type="dxa"/>
            <w:gridSpan w:val="2"/>
            <w:tcBorders>
              <w:bottom w:val="single" w:sz="4" w:space="0" w:color="auto"/>
            </w:tcBorders>
            <w:shd w:val="clear" w:color="auto" w:fill="auto"/>
          </w:tcPr>
          <w:p w14:paraId="55512FC6" w14:textId="77777777" w:rsidR="00E93A13" w:rsidRPr="003F7263" w:rsidRDefault="00E93A13" w:rsidP="00E93A13">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26A29360" w14:textId="77777777" w:rsidR="00E93A13" w:rsidRPr="003F7263" w:rsidRDefault="00E93A13" w:rsidP="00E93A13">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45FC988D" w14:textId="77777777" w:rsidR="00E93A13" w:rsidRPr="003F7263" w:rsidRDefault="00E93A13" w:rsidP="00E93A1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675286D" w14:textId="77777777" w:rsidR="00E93A13" w:rsidRPr="003F7263" w:rsidRDefault="00E93A13" w:rsidP="00E93A13">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579C90D9" w14:textId="7777777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0DDDEA33" w14:textId="77777777" w:rsidTr="00E93A13">
        <w:trPr>
          <w:gridAfter w:val="4"/>
          <w:wAfter w:w="213" w:type="dxa"/>
          <w:jc w:val="center"/>
        </w:trPr>
        <w:tc>
          <w:tcPr>
            <w:tcW w:w="1063" w:type="dxa"/>
            <w:gridSpan w:val="2"/>
            <w:tcBorders>
              <w:bottom w:val="single" w:sz="4" w:space="0" w:color="auto"/>
            </w:tcBorders>
            <w:shd w:val="clear" w:color="auto" w:fill="auto"/>
          </w:tcPr>
          <w:p w14:paraId="08373E20" w14:textId="77777777" w:rsidR="00E93A13" w:rsidRPr="003F7263" w:rsidRDefault="00E93A13" w:rsidP="00E93A13">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4A56F85D" w14:textId="77777777" w:rsidR="00E93A13" w:rsidRPr="003F7263" w:rsidRDefault="00E93A13" w:rsidP="00E93A1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582DE1B" w14:textId="77777777" w:rsidR="00E93A13" w:rsidRPr="003F7263" w:rsidRDefault="00E93A13" w:rsidP="00E93A13">
            <w:pPr>
              <w:pStyle w:val="TAC"/>
              <w:keepNext w:val="0"/>
              <w:keepLines w:val="0"/>
              <w:rPr>
                <w:sz w:val="16"/>
                <w:szCs w:val="16"/>
              </w:rPr>
            </w:pPr>
          </w:p>
        </w:tc>
        <w:tc>
          <w:tcPr>
            <w:tcW w:w="1161" w:type="dxa"/>
            <w:gridSpan w:val="4"/>
            <w:tcBorders>
              <w:bottom w:val="single" w:sz="4" w:space="0" w:color="auto"/>
            </w:tcBorders>
            <w:shd w:val="clear" w:color="auto" w:fill="auto"/>
          </w:tcPr>
          <w:p w14:paraId="088F6EE1"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019D62A4" w14:textId="77777777" w:rsidR="00E93A13" w:rsidRPr="003F7263" w:rsidRDefault="00E93A13" w:rsidP="00E93A13">
            <w:pPr>
              <w:pStyle w:val="TAL"/>
              <w:keepNext w:val="0"/>
              <w:keepLines w:val="0"/>
              <w:rPr>
                <w:sz w:val="16"/>
                <w:szCs w:val="16"/>
              </w:rPr>
            </w:pPr>
          </w:p>
        </w:tc>
      </w:tr>
      <w:tr w:rsidR="00E93A13" w:rsidRPr="003F7263" w14:paraId="4BD0E3BA" w14:textId="77777777" w:rsidTr="00E93A13">
        <w:trPr>
          <w:gridAfter w:val="4"/>
          <w:wAfter w:w="213" w:type="dxa"/>
          <w:jc w:val="center"/>
        </w:trPr>
        <w:tc>
          <w:tcPr>
            <w:tcW w:w="1063" w:type="dxa"/>
            <w:gridSpan w:val="2"/>
            <w:tcBorders>
              <w:bottom w:val="single" w:sz="4" w:space="0" w:color="auto"/>
            </w:tcBorders>
            <w:shd w:val="clear" w:color="auto" w:fill="D9D9D9"/>
          </w:tcPr>
          <w:p w14:paraId="156E57FC" w14:textId="77777777" w:rsidR="00E93A13" w:rsidRPr="003F7263" w:rsidRDefault="00E93A13" w:rsidP="00E93A13">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45321907" w14:textId="77777777" w:rsidR="00E93A13" w:rsidRPr="003F7263" w:rsidRDefault="00E93A13" w:rsidP="00E93A13">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2DF705C3"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8A4CE52"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58C20BD" w14:textId="77777777" w:rsidR="00E93A13" w:rsidRPr="003F7263" w:rsidRDefault="00E93A13" w:rsidP="00E93A13">
            <w:pPr>
              <w:pStyle w:val="TAL"/>
              <w:keepNext w:val="0"/>
              <w:keepLines w:val="0"/>
              <w:rPr>
                <w:rFonts w:cs="Arial"/>
                <w:bCs/>
                <w:sz w:val="16"/>
                <w:szCs w:val="16"/>
              </w:rPr>
            </w:pPr>
          </w:p>
        </w:tc>
      </w:tr>
      <w:tr w:rsidR="00E93A13" w:rsidRPr="003F7263" w14:paraId="03029081" w14:textId="77777777" w:rsidTr="00E93A13">
        <w:trPr>
          <w:gridAfter w:val="4"/>
          <w:wAfter w:w="213" w:type="dxa"/>
          <w:jc w:val="center"/>
        </w:trPr>
        <w:tc>
          <w:tcPr>
            <w:tcW w:w="1063" w:type="dxa"/>
            <w:gridSpan w:val="2"/>
            <w:tcBorders>
              <w:bottom w:val="single" w:sz="4" w:space="0" w:color="auto"/>
            </w:tcBorders>
            <w:shd w:val="clear" w:color="auto" w:fill="auto"/>
          </w:tcPr>
          <w:p w14:paraId="27BD3415" w14:textId="77777777" w:rsidR="00E93A13" w:rsidRPr="003F7263" w:rsidRDefault="00E93A13" w:rsidP="00E93A13">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2083D77B" w14:textId="77777777" w:rsidR="00E93A13" w:rsidRPr="003F7263" w:rsidRDefault="00E93A13" w:rsidP="00E93A13">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7CEE58F4"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ED78F96" w14:textId="77777777" w:rsidR="00E93A13" w:rsidRPr="003F7263" w:rsidRDefault="00E93A13" w:rsidP="00E93A13">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EAC4C94"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intra-band contiguous CA</w:t>
            </w:r>
          </w:p>
        </w:tc>
      </w:tr>
      <w:tr w:rsidR="00E93A13" w:rsidRPr="003F7263" w14:paraId="7A62B93E" w14:textId="77777777" w:rsidTr="00E93A13">
        <w:trPr>
          <w:gridAfter w:val="4"/>
          <w:wAfter w:w="213" w:type="dxa"/>
          <w:jc w:val="center"/>
        </w:trPr>
        <w:tc>
          <w:tcPr>
            <w:tcW w:w="1063" w:type="dxa"/>
            <w:gridSpan w:val="2"/>
            <w:tcBorders>
              <w:bottom w:val="single" w:sz="4" w:space="0" w:color="auto"/>
            </w:tcBorders>
            <w:shd w:val="clear" w:color="auto" w:fill="auto"/>
          </w:tcPr>
          <w:p w14:paraId="146E43F6" w14:textId="77777777" w:rsidR="00E93A13" w:rsidRPr="003F7263" w:rsidRDefault="00E93A13" w:rsidP="00E93A13">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6531F674" w14:textId="77777777" w:rsidR="00E93A13" w:rsidRPr="003F7263" w:rsidRDefault="00E93A13" w:rsidP="00E93A13">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48C8B8E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76B2E71" w14:textId="77777777" w:rsidR="00E93A13" w:rsidRPr="003F7263" w:rsidRDefault="00E93A13" w:rsidP="00E93A13">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45E196CB"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inter-band CA</w:t>
            </w:r>
          </w:p>
        </w:tc>
      </w:tr>
      <w:tr w:rsidR="00E93A13" w:rsidRPr="003F7263" w14:paraId="2A206C95" w14:textId="77777777" w:rsidTr="00E93A13">
        <w:trPr>
          <w:gridAfter w:val="4"/>
          <w:wAfter w:w="213" w:type="dxa"/>
          <w:jc w:val="center"/>
        </w:trPr>
        <w:tc>
          <w:tcPr>
            <w:tcW w:w="1063" w:type="dxa"/>
            <w:gridSpan w:val="2"/>
            <w:tcBorders>
              <w:bottom w:val="single" w:sz="4" w:space="0" w:color="auto"/>
            </w:tcBorders>
            <w:shd w:val="clear" w:color="auto" w:fill="auto"/>
          </w:tcPr>
          <w:p w14:paraId="38697503" w14:textId="77777777" w:rsidR="00E93A13" w:rsidRPr="003F7263" w:rsidRDefault="00E93A13" w:rsidP="00E93A13">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40BAC6BC" w14:textId="77777777" w:rsidR="00E93A13" w:rsidRPr="003F7263" w:rsidRDefault="00E93A13" w:rsidP="00E93A13">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5867018C"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B33D3E" w14:textId="77777777" w:rsidR="00E93A13" w:rsidRPr="003F7263" w:rsidRDefault="00E93A13" w:rsidP="00E93A13">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31411DC9"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intra-band non-contiguous CA</w:t>
            </w:r>
          </w:p>
        </w:tc>
      </w:tr>
      <w:tr w:rsidR="00E93A13" w:rsidRPr="003F7263" w14:paraId="5F36C48A" w14:textId="77777777">
        <w:trPr>
          <w:gridAfter w:val="4"/>
          <w:wAfter w:w="213" w:type="dxa"/>
          <w:jc w:val="center"/>
        </w:trPr>
        <w:tc>
          <w:tcPr>
            <w:tcW w:w="1063" w:type="dxa"/>
            <w:gridSpan w:val="2"/>
            <w:tcBorders>
              <w:bottom w:val="single" w:sz="4" w:space="0" w:color="auto"/>
            </w:tcBorders>
            <w:shd w:val="clear" w:color="auto" w:fill="D9D9D9"/>
          </w:tcPr>
          <w:p w14:paraId="3BD21150" w14:textId="44AC99BB" w:rsidR="00E93A13" w:rsidRPr="003F7263" w:rsidRDefault="00E93A13" w:rsidP="00E93A13">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04EF0255" w14:textId="2C926749" w:rsidR="00E93A13" w:rsidRPr="003F7263" w:rsidRDefault="00E93A13" w:rsidP="00E93A13">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6039294E"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F2788B"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00732DA" w14:textId="77777777" w:rsidR="00E93A13" w:rsidRPr="003F7263" w:rsidRDefault="00E93A13" w:rsidP="00E93A13">
            <w:pPr>
              <w:pStyle w:val="TAL"/>
              <w:keepNext w:val="0"/>
              <w:keepLines w:val="0"/>
              <w:rPr>
                <w:rFonts w:cs="Arial"/>
                <w:sz w:val="16"/>
                <w:szCs w:val="16"/>
              </w:rPr>
            </w:pPr>
          </w:p>
        </w:tc>
      </w:tr>
      <w:tr w:rsidR="00E93A13" w:rsidRPr="003F7263" w14:paraId="37C2CD11" w14:textId="77777777" w:rsidTr="00E93A13">
        <w:trPr>
          <w:gridAfter w:val="4"/>
          <w:wAfter w:w="213" w:type="dxa"/>
          <w:jc w:val="center"/>
        </w:trPr>
        <w:tc>
          <w:tcPr>
            <w:tcW w:w="1063" w:type="dxa"/>
            <w:gridSpan w:val="2"/>
            <w:tcBorders>
              <w:bottom w:val="single" w:sz="4" w:space="0" w:color="auto"/>
            </w:tcBorders>
            <w:shd w:val="clear" w:color="auto" w:fill="auto"/>
          </w:tcPr>
          <w:p w14:paraId="2E004462" w14:textId="079138E2" w:rsidR="00E93A13" w:rsidRPr="003F7263" w:rsidRDefault="00E93A13" w:rsidP="00E93A13">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5B4C2311" w14:textId="693FF603" w:rsidR="00E93A13" w:rsidRPr="003F7263" w:rsidRDefault="00E93A13" w:rsidP="00E93A13">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12EA1740" w14:textId="55CDCEF8" w:rsidR="00E93A13" w:rsidRPr="003F7263" w:rsidRDefault="00E93A13" w:rsidP="00E93A13">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398A9E15" w14:textId="75517B3F" w:rsidR="00E93A13" w:rsidRPr="003F7263" w:rsidRDefault="00E93A13" w:rsidP="00E93A13">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15DF6F70" w14:textId="6B606D26" w:rsidR="00E93A13" w:rsidRPr="003F7263" w:rsidRDefault="00E93A13" w:rsidP="00E93A13">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93A13" w:rsidRPr="003F7263" w14:paraId="417146F5" w14:textId="77777777" w:rsidTr="00E93A13">
        <w:trPr>
          <w:gridAfter w:val="4"/>
          <w:wAfter w:w="213" w:type="dxa"/>
          <w:jc w:val="center"/>
        </w:trPr>
        <w:tc>
          <w:tcPr>
            <w:tcW w:w="1063" w:type="dxa"/>
            <w:gridSpan w:val="2"/>
            <w:tcBorders>
              <w:bottom w:val="single" w:sz="4" w:space="0" w:color="auto"/>
            </w:tcBorders>
            <w:shd w:val="clear" w:color="auto" w:fill="D9D9D9"/>
          </w:tcPr>
          <w:p w14:paraId="38F26253" w14:textId="77777777" w:rsidR="00E93A13" w:rsidRPr="003F7263" w:rsidRDefault="00E93A13" w:rsidP="00E93A13">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45B2EDF5" w14:textId="77777777" w:rsidR="00E93A13" w:rsidRPr="003F7263" w:rsidRDefault="00E93A13" w:rsidP="00E93A13">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7C5FA7BE"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B318C2"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C9CAAD" w14:textId="77777777" w:rsidR="00E93A13" w:rsidRPr="003F7263" w:rsidRDefault="00E93A13" w:rsidP="00E93A13">
            <w:pPr>
              <w:pStyle w:val="TAL"/>
              <w:keepNext w:val="0"/>
              <w:keepLines w:val="0"/>
              <w:rPr>
                <w:rFonts w:cs="Arial"/>
                <w:bCs/>
                <w:sz w:val="16"/>
                <w:szCs w:val="16"/>
              </w:rPr>
            </w:pPr>
          </w:p>
        </w:tc>
      </w:tr>
      <w:tr w:rsidR="00E93A13" w:rsidRPr="003F7263" w14:paraId="698482D0" w14:textId="77777777" w:rsidTr="00E93A13">
        <w:trPr>
          <w:gridAfter w:val="4"/>
          <w:wAfter w:w="213" w:type="dxa"/>
          <w:jc w:val="center"/>
        </w:trPr>
        <w:tc>
          <w:tcPr>
            <w:tcW w:w="1063" w:type="dxa"/>
            <w:gridSpan w:val="2"/>
            <w:tcBorders>
              <w:bottom w:val="single" w:sz="4" w:space="0" w:color="auto"/>
            </w:tcBorders>
            <w:shd w:val="clear" w:color="auto" w:fill="D9D9D9"/>
          </w:tcPr>
          <w:p w14:paraId="31BC0570" w14:textId="77777777" w:rsidR="00E93A13" w:rsidRPr="003F7263" w:rsidRDefault="00E93A13" w:rsidP="00E93A13">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15296AC3" w14:textId="77777777" w:rsidR="00E93A13" w:rsidRPr="003F7263" w:rsidRDefault="00E93A13" w:rsidP="00E93A13">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70F182D8"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3587A9"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CA24D84" w14:textId="77777777" w:rsidR="00E93A13" w:rsidRPr="003F7263" w:rsidRDefault="00E93A13" w:rsidP="00E93A13">
            <w:pPr>
              <w:pStyle w:val="TAL"/>
              <w:keepNext w:val="0"/>
              <w:keepLines w:val="0"/>
              <w:rPr>
                <w:rFonts w:cs="Arial"/>
                <w:bCs/>
                <w:sz w:val="16"/>
                <w:szCs w:val="16"/>
              </w:rPr>
            </w:pPr>
          </w:p>
        </w:tc>
      </w:tr>
      <w:tr w:rsidR="00E93A13" w:rsidRPr="003F7263" w14:paraId="0D14C485" w14:textId="77777777" w:rsidTr="00E93A13">
        <w:trPr>
          <w:gridAfter w:val="4"/>
          <w:wAfter w:w="213" w:type="dxa"/>
          <w:jc w:val="center"/>
        </w:trPr>
        <w:tc>
          <w:tcPr>
            <w:tcW w:w="1063" w:type="dxa"/>
            <w:gridSpan w:val="2"/>
            <w:tcBorders>
              <w:bottom w:val="single" w:sz="4" w:space="0" w:color="auto"/>
            </w:tcBorders>
            <w:shd w:val="clear" w:color="auto" w:fill="auto"/>
          </w:tcPr>
          <w:p w14:paraId="1B9B58CE" w14:textId="77777777" w:rsidR="00E93A13" w:rsidRPr="003F7263" w:rsidRDefault="00E93A13" w:rsidP="00E93A13">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31AA9840" w14:textId="77777777" w:rsidR="00E93A13" w:rsidRPr="003F7263" w:rsidRDefault="00E93A13" w:rsidP="00E93A13">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789F98A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DB1255A" w14:textId="77777777" w:rsidR="00E93A13" w:rsidRPr="003F7263" w:rsidRDefault="00E93A13" w:rsidP="00E93A13">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2FF2B4F4" w14:textId="7D93E64F"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32BE4DB7" w14:textId="77777777" w:rsidTr="00E93A13">
        <w:trPr>
          <w:gridAfter w:val="4"/>
          <w:wAfter w:w="213" w:type="dxa"/>
          <w:jc w:val="center"/>
        </w:trPr>
        <w:tc>
          <w:tcPr>
            <w:tcW w:w="1063" w:type="dxa"/>
            <w:gridSpan w:val="2"/>
            <w:tcBorders>
              <w:bottom w:val="single" w:sz="4" w:space="0" w:color="auto"/>
            </w:tcBorders>
            <w:shd w:val="clear" w:color="auto" w:fill="auto"/>
          </w:tcPr>
          <w:p w14:paraId="70C3C78E" w14:textId="77777777" w:rsidR="00E93A13" w:rsidRPr="003F7263" w:rsidRDefault="00E93A13" w:rsidP="00E93A13">
            <w:pPr>
              <w:pStyle w:val="TAL"/>
              <w:keepNext w:val="0"/>
              <w:keepLines w:val="0"/>
              <w:rPr>
                <w:sz w:val="16"/>
                <w:szCs w:val="16"/>
              </w:rPr>
            </w:pPr>
            <w:r w:rsidRPr="003F7263">
              <w:rPr>
                <w:sz w:val="16"/>
                <w:szCs w:val="16"/>
              </w:rPr>
              <w:lastRenderedPageBreak/>
              <w:t>8.1.5.7.1.2</w:t>
            </w:r>
          </w:p>
        </w:tc>
        <w:tc>
          <w:tcPr>
            <w:tcW w:w="3473" w:type="dxa"/>
            <w:gridSpan w:val="3"/>
            <w:tcBorders>
              <w:bottom w:val="single" w:sz="4" w:space="0" w:color="auto"/>
            </w:tcBorders>
            <w:shd w:val="clear" w:color="auto" w:fill="auto"/>
          </w:tcPr>
          <w:p w14:paraId="21CB76FE" w14:textId="77777777" w:rsidR="00E93A13" w:rsidRPr="003F7263" w:rsidRDefault="00E93A13" w:rsidP="00E93A13">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5A0B10A"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0B47A0A" w14:textId="77777777" w:rsidR="00E93A13" w:rsidRPr="003F7263" w:rsidRDefault="00E93A13" w:rsidP="00E93A13">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36BAAE52" w14:textId="265CA8FD"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33FE4069" w14:textId="77777777" w:rsidTr="00E93A13">
        <w:trPr>
          <w:gridAfter w:val="4"/>
          <w:wAfter w:w="213" w:type="dxa"/>
          <w:jc w:val="center"/>
        </w:trPr>
        <w:tc>
          <w:tcPr>
            <w:tcW w:w="1063" w:type="dxa"/>
            <w:gridSpan w:val="2"/>
            <w:tcBorders>
              <w:bottom w:val="single" w:sz="4" w:space="0" w:color="auto"/>
            </w:tcBorders>
            <w:shd w:val="clear" w:color="auto" w:fill="auto"/>
          </w:tcPr>
          <w:p w14:paraId="49B83BB9" w14:textId="77777777" w:rsidR="00E93A13" w:rsidRPr="003F7263" w:rsidRDefault="00E93A13" w:rsidP="00E93A13">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3BD804AB" w14:textId="77777777" w:rsidR="00E93A13" w:rsidRPr="003F7263" w:rsidRDefault="00E93A13" w:rsidP="00E93A13">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6937F381"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2857E79" w14:textId="77777777" w:rsidR="00E93A13" w:rsidRPr="003F7263" w:rsidRDefault="00E93A13" w:rsidP="00E93A13">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76519CEE" w14:textId="29216972"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1868808D" w14:textId="77777777" w:rsidTr="00E93A13">
        <w:trPr>
          <w:gridAfter w:val="4"/>
          <w:wAfter w:w="213" w:type="dxa"/>
          <w:jc w:val="center"/>
        </w:trPr>
        <w:tc>
          <w:tcPr>
            <w:tcW w:w="1063" w:type="dxa"/>
            <w:gridSpan w:val="2"/>
            <w:tcBorders>
              <w:bottom w:val="single" w:sz="4" w:space="0" w:color="auto"/>
            </w:tcBorders>
            <w:shd w:val="clear" w:color="auto" w:fill="D9D9D9"/>
          </w:tcPr>
          <w:p w14:paraId="3BF9CFFD" w14:textId="77777777" w:rsidR="00E93A13" w:rsidRPr="003F7263" w:rsidRDefault="00E93A13" w:rsidP="00E93A13">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79AD0090" w14:textId="77777777" w:rsidR="00E93A13" w:rsidRPr="003F7263" w:rsidRDefault="00E93A13" w:rsidP="00E93A13">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7CFB847A"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8163960"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7A3F7DB" w14:textId="77777777" w:rsidR="00E93A13" w:rsidRPr="003F7263" w:rsidRDefault="00E93A13" w:rsidP="00E93A13">
            <w:pPr>
              <w:pStyle w:val="TAL"/>
              <w:keepNext w:val="0"/>
              <w:keepLines w:val="0"/>
              <w:rPr>
                <w:rFonts w:cs="Arial"/>
                <w:bCs/>
                <w:sz w:val="16"/>
                <w:szCs w:val="16"/>
              </w:rPr>
            </w:pPr>
          </w:p>
        </w:tc>
      </w:tr>
      <w:tr w:rsidR="00E93A13" w:rsidRPr="003F7263" w14:paraId="2E187E85" w14:textId="77777777" w:rsidTr="00E93A13">
        <w:trPr>
          <w:gridAfter w:val="4"/>
          <w:wAfter w:w="213" w:type="dxa"/>
          <w:jc w:val="center"/>
        </w:trPr>
        <w:tc>
          <w:tcPr>
            <w:tcW w:w="1063" w:type="dxa"/>
            <w:gridSpan w:val="2"/>
            <w:tcBorders>
              <w:bottom w:val="single" w:sz="4" w:space="0" w:color="auto"/>
            </w:tcBorders>
            <w:shd w:val="clear" w:color="auto" w:fill="auto"/>
          </w:tcPr>
          <w:p w14:paraId="7C185B97" w14:textId="77777777" w:rsidR="00E93A13" w:rsidRPr="003F7263" w:rsidRDefault="00E93A13" w:rsidP="00E93A13">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4D7E9CCD" w14:textId="77777777" w:rsidR="00E93A13" w:rsidRPr="003F7263" w:rsidRDefault="00E93A13" w:rsidP="00E93A13">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0D524283"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7CE4D7E" w14:textId="77777777" w:rsidR="00E93A13" w:rsidRPr="003F7263" w:rsidRDefault="00E93A13" w:rsidP="00E93A13">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307FB391" w14:textId="77777777" w:rsidR="00E93A13" w:rsidRPr="003F7263" w:rsidRDefault="00E93A13" w:rsidP="00E93A13">
            <w:pPr>
              <w:pStyle w:val="TAL"/>
              <w:keepNext w:val="0"/>
              <w:keepLines w:val="0"/>
              <w:rPr>
                <w:rFonts w:cs="Arial"/>
                <w:bCs/>
                <w:sz w:val="16"/>
                <w:szCs w:val="16"/>
              </w:rPr>
            </w:pPr>
            <w:r w:rsidRPr="003F7263">
              <w:rPr>
                <w:sz w:val="16"/>
                <w:szCs w:val="16"/>
              </w:rPr>
              <w:t>UEs supporting 5G Core</w:t>
            </w:r>
          </w:p>
        </w:tc>
      </w:tr>
      <w:tr w:rsidR="00E93A13" w:rsidRPr="003F7263" w14:paraId="5A2C4C54" w14:textId="77777777" w:rsidTr="00E93A13">
        <w:trPr>
          <w:gridAfter w:val="4"/>
          <w:wAfter w:w="213" w:type="dxa"/>
          <w:jc w:val="center"/>
        </w:trPr>
        <w:tc>
          <w:tcPr>
            <w:tcW w:w="1063" w:type="dxa"/>
            <w:gridSpan w:val="2"/>
            <w:tcBorders>
              <w:bottom w:val="single" w:sz="4" w:space="0" w:color="auto"/>
            </w:tcBorders>
            <w:shd w:val="clear" w:color="auto" w:fill="D9D9D9"/>
          </w:tcPr>
          <w:p w14:paraId="59705788" w14:textId="3E2E1C0F" w:rsidR="00E93A13" w:rsidRPr="003F7263" w:rsidRDefault="00E93A13" w:rsidP="00E93A13">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45DADB91" w14:textId="09F74418" w:rsidR="00E93A13" w:rsidRPr="003F7263" w:rsidRDefault="00E93A13" w:rsidP="00E93A13">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8261760"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685BA593"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1EEBE13B" w14:textId="77777777" w:rsidR="00E93A13" w:rsidRPr="003F7263" w:rsidRDefault="00E93A13" w:rsidP="00E93A13">
            <w:pPr>
              <w:pStyle w:val="TAL"/>
              <w:keepNext w:val="0"/>
              <w:keepLines w:val="0"/>
              <w:rPr>
                <w:b/>
                <w:bCs/>
                <w:sz w:val="16"/>
                <w:szCs w:val="16"/>
              </w:rPr>
            </w:pPr>
          </w:p>
        </w:tc>
      </w:tr>
      <w:tr w:rsidR="00E93A13" w:rsidRPr="003F7263" w14:paraId="2D532A76" w14:textId="77777777" w:rsidTr="00E93A13">
        <w:trPr>
          <w:gridAfter w:val="4"/>
          <w:wAfter w:w="213" w:type="dxa"/>
          <w:jc w:val="center"/>
        </w:trPr>
        <w:tc>
          <w:tcPr>
            <w:tcW w:w="1063" w:type="dxa"/>
            <w:gridSpan w:val="2"/>
            <w:tcBorders>
              <w:bottom w:val="single" w:sz="4" w:space="0" w:color="auto"/>
            </w:tcBorders>
            <w:shd w:val="clear" w:color="auto" w:fill="auto"/>
          </w:tcPr>
          <w:p w14:paraId="39CF7AC6" w14:textId="6DFBFB9F" w:rsidR="00E93A13" w:rsidRPr="003F7263" w:rsidRDefault="00E93A13" w:rsidP="00E93A13">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67A5C782" w14:textId="76F0F7B9" w:rsidR="00E93A13" w:rsidRPr="003F7263" w:rsidRDefault="00E93A13" w:rsidP="00E93A13">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5DE3AE4D" w14:textId="155C62E1"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A2A548" w14:textId="144A1028" w:rsidR="00E93A13" w:rsidRPr="003F7263" w:rsidRDefault="00E93A13" w:rsidP="00E93A13">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34AB5E73" w14:textId="785A8DC5" w:rsidR="00E93A13" w:rsidRPr="003F7263" w:rsidRDefault="00E93A13" w:rsidP="00E93A13">
            <w:pPr>
              <w:pStyle w:val="TAL"/>
              <w:keepNext w:val="0"/>
              <w:keepLines w:val="0"/>
              <w:rPr>
                <w:sz w:val="16"/>
                <w:szCs w:val="16"/>
              </w:rPr>
            </w:pPr>
            <w:r w:rsidRPr="003F7263">
              <w:rPr>
                <w:rFonts w:cs="Arial"/>
                <w:sz w:val="16"/>
                <w:szCs w:val="16"/>
              </w:rPr>
              <w:t>UEs supporting 5G Core and intra-band contiguous CA</w:t>
            </w:r>
          </w:p>
        </w:tc>
      </w:tr>
      <w:tr w:rsidR="00E93A13" w:rsidRPr="003F7263" w14:paraId="535D16CF" w14:textId="77777777" w:rsidTr="00E93A13">
        <w:trPr>
          <w:gridAfter w:val="4"/>
          <w:wAfter w:w="213" w:type="dxa"/>
          <w:jc w:val="center"/>
        </w:trPr>
        <w:tc>
          <w:tcPr>
            <w:tcW w:w="1063" w:type="dxa"/>
            <w:gridSpan w:val="2"/>
            <w:tcBorders>
              <w:bottom w:val="single" w:sz="4" w:space="0" w:color="auto"/>
            </w:tcBorders>
            <w:shd w:val="clear" w:color="auto" w:fill="auto"/>
          </w:tcPr>
          <w:p w14:paraId="5B5E911C" w14:textId="44FDA418" w:rsidR="00E93A13" w:rsidRPr="003F7263" w:rsidRDefault="00E93A13" w:rsidP="00E93A13">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55F1D58F" w14:textId="518D0B5A" w:rsidR="00E93A13" w:rsidRPr="003F7263" w:rsidRDefault="00E93A13" w:rsidP="00E93A13">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399AA87D" w14:textId="2AF96559"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D3E9F92" w14:textId="3CB1BF27" w:rsidR="00E93A13" w:rsidRPr="003F7263" w:rsidRDefault="00E93A13" w:rsidP="00E93A13">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667C8DE9" w14:textId="09FF2160" w:rsidR="00E93A13" w:rsidRPr="003F7263" w:rsidRDefault="00E93A13" w:rsidP="00E93A13">
            <w:pPr>
              <w:pStyle w:val="TAL"/>
              <w:keepNext w:val="0"/>
              <w:keepLines w:val="0"/>
              <w:rPr>
                <w:sz w:val="16"/>
                <w:szCs w:val="16"/>
              </w:rPr>
            </w:pPr>
            <w:r w:rsidRPr="003F7263">
              <w:rPr>
                <w:rFonts w:cs="Arial"/>
                <w:sz w:val="16"/>
                <w:szCs w:val="16"/>
              </w:rPr>
              <w:t>UEs supporting 5G Core and inter-band CA</w:t>
            </w:r>
          </w:p>
        </w:tc>
      </w:tr>
      <w:tr w:rsidR="00E93A13" w:rsidRPr="003F7263" w14:paraId="230B9318" w14:textId="77777777" w:rsidTr="00E93A13">
        <w:trPr>
          <w:gridAfter w:val="4"/>
          <w:wAfter w:w="213" w:type="dxa"/>
          <w:jc w:val="center"/>
        </w:trPr>
        <w:tc>
          <w:tcPr>
            <w:tcW w:w="1063" w:type="dxa"/>
            <w:gridSpan w:val="2"/>
            <w:tcBorders>
              <w:bottom w:val="single" w:sz="4" w:space="0" w:color="auto"/>
            </w:tcBorders>
            <w:shd w:val="clear" w:color="auto" w:fill="auto"/>
          </w:tcPr>
          <w:p w14:paraId="0465CA3C" w14:textId="1BB00A10" w:rsidR="00E93A13" w:rsidRPr="003F7263" w:rsidRDefault="00E93A13" w:rsidP="00E93A13">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500C1B11" w14:textId="4B7EC567" w:rsidR="00E93A13" w:rsidRPr="003F7263" w:rsidRDefault="00E93A13" w:rsidP="00E93A13">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B7728A6" w14:textId="5967E618"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55F6177" w14:textId="01F31338" w:rsidR="00E93A13" w:rsidRPr="003F7263" w:rsidRDefault="00E93A13" w:rsidP="00E93A13">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572AE121" w14:textId="6534FF6B" w:rsidR="00E93A13" w:rsidRPr="003F7263" w:rsidRDefault="00E93A13" w:rsidP="00E93A13">
            <w:pPr>
              <w:pStyle w:val="TAL"/>
              <w:keepNext w:val="0"/>
              <w:keepLines w:val="0"/>
              <w:rPr>
                <w:sz w:val="16"/>
                <w:szCs w:val="16"/>
              </w:rPr>
            </w:pPr>
            <w:r w:rsidRPr="003F7263">
              <w:rPr>
                <w:rFonts w:cs="Arial"/>
                <w:sz w:val="16"/>
                <w:szCs w:val="16"/>
              </w:rPr>
              <w:t>UEs supporting 5G Core and intra-band non-contiguous CA</w:t>
            </w:r>
          </w:p>
        </w:tc>
      </w:tr>
      <w:tr w:rsidR="00E93A13" w:rsidRPr="003F7263" w14:paraId="2408D752" w14:textId="77777777" w:rsidTr="00E93A13">
        <w:trPr>
          <w:gridAfter w:val="4"/>
          <w:wAfter w:w="213" w:type="dxa"/>
          <w:jc w:val="center"/>
        </w:trPr>
        <w:tc>
          <w:tcPr>
            <w:tcW w:w="1063" w:type="dxa"/>
            <w:gridSpan w:val="2"/>
            <w:tcBorders>
              <w:bottom w:val="single" w:sz="4" w:space="0" w:color="auto"/>
            </w:tcBorders>
            <w:shd w:val="clear" w:color="auto" w:fill="D9D9D9"/>
          </w:tcPr>
          <w:p w14:paraId="1B58F2C5" w14:textId="48ECFB46" w:rsidR="00E93A13" w:rsidRPr="003F7263" w:rsidRDefault="00E93A13" w:rsidP="00E93A13">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3E663BC5" w14:textId="4BCBBDE3" w:rsidR="00E93A13" w:rsidRPr="003F7263" w:rsidRDefault="00E93A13" w:rsidP="00E93A13">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730FC3FD"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EDEAF6E" w14:textId="77777777" w:rsidR="00E93A13" w:rsidRPr="003F7263" w:rsidRDefault="00E93A13" w:rsidP="00E93A13">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7FFCE5CD" w14:textId="77777777" w:rsidR="00E93A13" w:rsidRPr="003F7263" w:rsidRDefault="00E93A13" w:rsidP="00E93A13">
            <w:pPr>
              <w:pStyle w:val="TAL"/>
              <w:keepNext w:val="0"/>
              <w:keepLines w:val="0"/>
              <w:rPr>
                <w:rFonts w:cs="Arial"/>
                <w:sz w:val="16"/>
                <w:szCs w:val="16"/>
              </w:rPr>
            </w:pPr>
          </w:p>
        </w:tc>
      </w:tr>
      <w:tr w:rsidR="00E93A13" w:rsidRPr="003F7263" w14:paraId="138D44FD" w14:textId="77777777" w:rsidTr="00E93A13">
        <w:trPr>
          <w:gridAfter w:val="4"/>
          <w:wAfter w:w="213" w:type="dxa"/>
          <w:jc w:val="center"/>
        </w:trPr>
        <w:tc>
          <w:tcPr>
            <w:tcW w:w="1063" w:type="dxa"/>
            <w:gridSpan w:val="2"/>
            <w:tcBorders>
              <w:bottom w:val="single" w:sz="4" w:space="0" w:color="auto"/>
            </w:tcBorders>
            <w:shd w:val="clear" w:color="auto" w:fill="auto"/>
          </w:tcPr>
          <w:p w14:paraId="0BBF5631" w14:textId="63F04CDA" w:rsidR="00E93A13" w:rsidRPr="003F7263" w:rsidRDefault="00E93A13" w:rsidP="00E93A13">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465A49F3" w14:textId="14C12EC0" w:rsidR="00E93A13" w:rsidRPr="003F7263" w:rsidRDefault="00E93A13" w:rsidP="00E93A13">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10D3D94E" w14:textId="522B3046"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A4439A3" w14:textId="3F141A0F" w:rsidR="00E93A13" w:rsidRPr="003F7263" w:rsidRDefault="00E93A13" w:rsidP="00E93A13">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1663F3D1" w14:textId="239A57BC" w:rsidR="00E93A13" w:rsidRPr="003F7263" w:rsidRDefault="00E93A13" w:rsidP="00E93A13">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93A13" w:rsidRPr="003F7263" w14:paraId="3F421C78" w14:textId="77777777" w:rsidTr="00E93A13">
        <w:trPr>
          <w:gridAfter w:val="4"/>
          <w:wAfter w:w="213" w:type="dxa"/>
          <w:jc w:val="center"/>
        </w:trPr>
        <w:tc>
          <w:tcPr>
            <w:tcW w:w="1063" w:type="dxa"/>
            <w:gridSpan w:val="2"/>
            <w:tcBorders>
              <w:bottom w:val="single" w:sz="4" w:space="0" w:color="auto"/>
            </w:tcBorders>
            <w:shd w:val="clear" w:color="auto" w:fill="auto"/>
          </w:tcPr>
          <w:p w14:paraId="7D0A14B7" w14:textId="124A3B6F" w:rsidR="00E93A13" w:rsidRPr="003F7263" w:rsidRDefault="00E93A13" w:rsidP="00E93A13">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06C9AB24" w14:textId="44D6BE6E" w:rsidR="00E93A13" w:rsidRPr="003F7263" w:rsidRDefault="00E93A13" w:rsidP="00E93A13">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1B744E5" w14:textId="7D546922" w:rsidR="00E93A13" w:rsidRPr="003F7263" w:rsidRDefault="00E93A13" w:rsidP="00E93A13">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6EDABD3C" w14:textId="2D377428" w:rsidR="00E93A13" w:rsidRPr="003F7263" w:rsidRDefault="00E93A13" w:rsidP="00E93A13">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589AA1E8" w14:textId="30BF9A5F" w:rsidR="00E93A13" w:rsidRPr="003F7263" w:rsidRDefault="00E93A13" w:rsidP="00E93A13">
            <w:pPr>
              <w:pStyle w:val="TAL"/>
              <w:keepNext w:val="0"/>
              <w:keepLines w:val="0"/>
              <w:rPr>
                <w:sz w:val="16"/>
                <w:szCs w:val="16"/>
              </w:rPr>
            </w:pPr>
            <w:r w:rsidRPr="003511EA">
              <w:rPr>
                <w:sz w:val="16"/>
                <w:szCs w:val="16"/>
              </w:rPr>
              <w:t>UEs supporting 5G core and reception of segmented DL RRC messages.</w:t>
            </w:r>
          </w:p>
        </w:tc>
      </w:tr>
      <w:tr w:rsidR="00A8463E" w:rsidRPr="003F7263" w14:paraId="339BE1AF" w14:textId="77777777" w:rsidTr="00E93A13">
        <w:trPr>
          <w:gridAfter w:val="4"/>
          <w:wAfter w:w="213" w:type="dxa"/>
          <w:jc w:val="center"/>
        </w:trPr>
        <w:tc>
          <w:tcPr>
            <w:tcW w:w="1063" w:type="dxa"/>
            <w:gridSpan w:val="2"/>
            <w:tcBorders>
              <w:bottom w:val="single" w:sz="4" w:space="0" w:color="auto"/>
            </w:tcBorders>
            <w:shd w:val="clear" w:color="auto" w:fill="auto"/>
          </w:tcPr>
          <w:p w14:paraId="7E6AAD14" w14:textId="7F0757A8" w:rsidR="00A8463E" w:rsidRPr="00A8463E" w:rsidRDefault="00A8463E" w:rsidP="00A8463E">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5D7ED492" w14:textId="57BAB799" w:rsidR="00A8463E" w:rsidRPr="00A8463E" w:rsidRDefault="00A8463E" w:rsidP="00A8463E">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65ADCC10" w14:textId="31225441" w:rsidR="00A8463E" w:rsidRPr="00A8463E" w:rsidRDefault="00A8463E" w:rsidP="00A8463E">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577A78A6" w14:textId="0D071C21" w:rsidR="00A8463E" w:rsidRPr="00A8463E" w:rsidRDefault="00A8463E" w:rsidP="00A8463E">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1073554B" w14:textId="64CEE1A6" w:rsidR="00A8463E" w:rsidRPr="00A8463E" w:rsidRDefault="00A8463E" w:rsidP="00A8463E">
            <w:pPr>
              <w:pStyle w:val="TAL"/>
              <w:keepNext w:val="0"/>
              <w:keepLines w:val="0"/>
              <w:rPr>
                <w:sz w:val="16"/>
                <w:szCs w:val="16"/>
              </w:rPr>
            </w:pPr>
            <w:r w:rsidRPr="00A8463E">
              <w:rPr>
                <w:sz w:val="16"/>
                <w:szCs w:val="16"/>
              </w:rPr>
              <w:t>UEs supporting 5G core and reception of segmented DL RRC messages.</w:t>
            </w:r>
          </w:p>
        </w:tc>
      </w:tr>
      <w:tr w:rsidR="00E93A13" w:rsidRPr="003F7263" w14:paraId="7868C09C" w14:textId="77777777" w:rsidTr="00E93A13">
        <w:trPr>
          <w:gridAfter w:val="4"/>
          <w:wAfter w:w="213" w:type="dxa"/>
          <w:jc w:val="center"/>
        </w:trPr>
        <w:tc>
          <w:tcPr>
            <w:tcW w:w="1063" w:type="dxa"/>
            <w:gridSpan w:val="2"/>
            <w:tcBorders>
              <w:bottom w:val="single" w:sz="4" w:space="0" w:color="auto"/>
            </w:tcBorders>
            <w:shd w:val="clear" w:color="auto" w:fill="D9D9D9"/>
          </w:tcPr>
          <w:p w14:paraId="125DEDCE" w14:textId="794A5D68" w:rsidR="00E93A13" w:rsidRPr="003F7263" w:rsidRDefault="00E93A13" w:rsidP="00E93A13">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3878A8C4" w14:textId="34EE5731" w:rsidR="00E93A13" w:rsidRPr="003F7263" w:rsidRDefault="00E93A13" w:rsidP="00E93A13">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07EF3223"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E630E66"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392C6D45" w14:textId="77777777" w:rsidR="00E93A13" w:rsidRPr="003F7263" w:rsidRDefault="00E93A13" w:rsidP="00E93A13">
            <w:pPr>
              <w:pStyle w:val="TAL"/>
              <w:keepNext w:val="0"/>
              <w:keepLines w:val="0"/>
              <w:rPr>
                <w:sz w:val="16"/>
                <w:szCs w:val="16"/>
              </w:rPr>
            </w:pPr>
          </w:p>
        </w:tc>
      </w:tr>
      <w:tr w:rsidR="00E93A13" w:rsidRPr="003F7263" w14:paraId="479542CA" w14:textId="77777777" w:rsidTr="00E93A13">
        <w:trPr>
          <w:gridAfter w:val="4"/>
          <w:wAfter w:w="213" w:type="dxa"/>
          <w:jc w:val="center"/>
        </w:trPr>
        <w:tc>
          <w:tcPr>
            <w:tcW w:w="1063" w:type="dxa"/>
            <w:gridSpan w:val="2"/>
            <w:tcBorders>
              <w:bottom w:val="single" w:sz="4" w:space="0" w:color="auto"/>
            </w:tcBorders>
            <w:shd w:val="clear" w:color="auto" w:fill="auto"/>
          </w:tcPr>
          <w:p w14:paraId="03371680" w14:textId="3693C8BF" w:rsidR="00E93A13" w:rsidRPr="003F7263" w:rsidRDefault="00E93A13" w:rsidP="00E93A13">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7366E42B" w14:textId="5E8907F9" w:rsidR="00E93A13" w:rsidRPr="003F7263" w:rsidRDefault="00E93A13" w:rsidP="00E93A13">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4D4C4440" w14:textId="4A03CB53"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1E33B1F" w14:textId="20C524FB" w:rsidR="00E93A13" w:rsidRPr="003F7263" w:rsidRDefault="00E93A13" w:rsidP="00E93A13">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055FCF02" w14:textId="14289D67" w:rsidR="00E93A13" w:rsidRPr="003F7263" w:rsidRDefault="00E93A13" w:rsidP="00E93A13">
            <w:pPr>
              <w:pStyle w:val="TAL"/>
              <w:keepNext w:val="0"/>
              <w:keepLines w:val="0"/>
              <w:rPr>
                <w:sz w:val="16"/>
                <w:szCs w:val="16"/>
              </w:rPr>
            </w:pPr>
            <w:r w:rsidRPr="003F7263">
              <w:rPr>
                <w:sz w:val="16"/>
                <w:szCs w:val="16"/>
              </w:rPr>
              <w:t>UEs supporting 5G Core and release preference assistance information</w:t>
            </w:r>
          </w:p>
        </w:tc>
      </w:tr>
      <w:tr w:rsidR="0008683D" w:rsidRPr="003F7263" w14:paraId="07709E64" w14:textId="77777777" w:rsidTr="00E93A13">
        <w:trPr>
          <w:gridAfter w:val="4"/>
          <w:wAfter w:w="213" w:type="dxa"/>
          <w:jc w:val="center"/>
        </w:trPr>
        <w:tc>
          <w:tcPr>
            <w:tcW w:w="1063" w:type="dxa"/>
            <w:gridSpan w:val="2"/>
            <w:tcBorders>
              <w:bottom w:val="single" w:sz="4" w:space="0" w:color="auto"/>
            </w:tcBorders>
            <w:shd w:val="clear" w:color="auto" w:fill="auto"/>
          </w:tcPr>
          <w:p w14:paraId="061626C2" w14:textId="1C96EF76" w:rsidR="0008683D" w:rsidRPr="003F7263" w:rsidRDefault="0008683D" w:rsidP="0008683D">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1AD995AE" w14:textId="656D34E4" w:rsidR="0008683D" w:rsidRPr="003F7263" w:rsidRDefault="0008683D" w:rsidP="0008683D">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284FE657" w14:textId="2993036B" w:rsidR="0008683D" w:rsidRPr="003F7263" w:rsidRDefault="0008683D" w:rsidP="0008683D">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1C445EF1" w14:textId="7D4784CC" w:rsidR="0008683D" w:rsidRPr="003F7263" w:rsidRDefault="0008683D" w:rsidP="0008683D">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05FAF409" w14:textId="26BA251B" w:rsidR="0008683D" w:rsidRPr="003F7263" w:rsidRDefault="0008683D" w:rsidP="0008683D">
            <w:pPr>
              <w:pStyle w:val="TAL"/>
              <w:keepNext w:val="0"/>
              <w:keepLines w:val="0"/>
              <w:rPr>
                <w:sz w:val="16"/>
                <w:szCs w:val="16"/>
              </w:rPr>
            </w:pPr>
            <w:r>
              <w:rPr>
                <w:rFonts w:eastAsia="Yu Mincho"/>
                <w:sz w:val="16"/>
                <w:szCs w:val="16"/>
              </w:rPr>
              <w:t>UEs supporting 5G Core and Multi-SIM features and release preference assistance information</w:t>
            </w:r>
          </w:p>
        </w:tc>
      </w:tr>
      <w:tr w:rsidR="00A8463E" w:rsidRPr="003F7263" w14:paraId="2C978057" w14:textId="77777777" w:rsidTr="00E93A13">
        <w:trPr>
          <w:gridAfter w:val="4"/>
          <w:wAfter w:w="213" w:type="dxa"/>
          <w:jc w:val="center"/>
        </w:trPr>
        <w:tc>
          <w:tcPr>
            <w:tcW w:w="1063" w:type="dxa"/>
            <w:gridSpan w:val="2"/>
            <w:tcBorders>
              <w:bottom w:val="single" w:sz="4" w:space="0" w:color="auto"/>
            </w:tcBorders>
            <w:shd w:val="clear" w:color="auto" w:fill="auto"/>
          </w:tcPr>
          <w:p w14:paraId="29F962B8" w14:textId="4EB08C2B" w:rsidR="00A8463E" w:rsidRPr="00A8463E" w:rsidRDefault="00A8463E" w:rsidP="00A8463E">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5F4CE8C9" w14:textId="65FE39F7" w:rsidR="00A8463E" w:rsidRPr="00A8463E" w:rsidRDefault="00A8463E" w:rsidP="00A8463E">
            <w:pPr>
              <w:pStyle w:val="TAL"/>
              <w:rPr>
                <w:rFonts w:eastAsia="Yu Mincho"/>
                <w:sz w:val="16"/>
                <w:szCs w:val="16"/>
              </w:rPr>
            </w:pPr>
            <w:r w:rsidRPr="00A8463E">
              <w:rPr>
                <w:sz w:val="16"/>
                <w:szCs w:val="16"/>
              </w:rPr>
              <w:t>UE Assistance Information / RRM measurement relaxation / RedCap</w:t>
            </w:r>
          </w:p>
        </w:tc>
        <w:tc>
          <w:tcPr>
            <w:tcW w:w="807" w:type="dxa"/>
            <w:gridSpan w:val="4"/>
            <w:tcBorders>
              <w:bottom w:val="single" w:sz="4" w:space="0" w:color="auto"/>
            </w:tcBorders>
            <w:shd w:val="clear" w:color="auto" w:fill="auto"/>
          </w:tcPr>
          <w:p w14:paraId="248B4CD9" w14:textId="6502AB98" w:rsidR="00A8463E" w:rsidRPr="00A8463E" w:rsidRDefault="00A8463E" w:rsidP="00A8463E">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0F0FF4E8" w14:textId="327DD184" w:rsidR="00A8463E" w:rsidRPr="00A8463E" w:rsidRDefault="00A8463E" w:rsidP="00A8463E">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7233141D" w14:textId="1FDB92FE" w:rsidR="00A8463E" w:rsidRPr="00A8463E" w:rsidRDefault="00A8463E" w:rsidP="00A8463E">
            <w:pPr>
              <w:pStyle w:val="TAL"/>
              <w:keepNext w:val="0"/>
              <w:keepLines w:val="0"/>
              <w:rPr>
                <w:rFonts w:eastAsia="Yu Mincho"/>
                <w:sz w:val="16"/>
                <w:szCs w:val="16"/>
              </w:rPr>
            </w:pPr>
            <w:r w:rsidRPr="00A8463E">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E93A13" w:rsidRPr="003F7263" w14:paraId="4896DB8D" w14:textId="77777777" w:rsidTr="00E93A13">
        <w:trPr>
          <w:gridAfter w:val="4"/>
          <w:wAfter w:w="213" w:type="dxa"/>
          <w:jc w:val="center"/>
        </w:trPr>
        <w:tc>
          <w:tcPr>
            <w:tcW w:w="1063" w:type="dxa"/>
            <w:gridSpan w:val="2"/>
            <w:tcBorders>
              <w:bottom w:val="single" w:sz="4" w:space="0" w:color="auto"/>
            </w:tcBorders>
            <w:shd w:val="clear" w:color="auto" w:fill="D9D9D9"/>
          </w:tcPr>
          <w:p w14:paraId="768675D6" w14:textId="2D163804" w:rsidR="00E93A13" w:rsidRPr="003F7263" w:rsidRDefault="00E93A13" w:rsidP="00E93A13">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1F63889B" w14:textId="486FACF2" w:rsidR="00E93A13" w:rsidRPr="003F7263" w:rsidRDefault="00E93A13" w:rsidP="00E93A13">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487C7182"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91B61D7" w14:textId="77777777" w:rsidR="00E93A13" w:rsidRPr="003F7263" w:rsidRDefault="00E93A13" w:rsidP="00E93A13">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5A85583C" w14:textId="77777777" w:rsidR="00E93A13" w:rsidRPr="003F7263" w:rsidRDefault="00E93A13" w:rsidP="00E93A13">
            <w:pPr>
              <w:pStyle w:val="TAL"/>
              <w:keepNext w:val="0"/>
              <w:keepLines w:val="0"/>
              <w:rPr>
                <w:sz w:val="16"/>
                <w:szCs w:val="16"/>
              </w:rPr>
            </w:pPr>
          </w:p>
        </w:tc>
      </w:tr>
      <w:tr w:rsidR="00E93A13" w:rsidRPr="003F7263" w14:paraId="7ECE2B26" w14:textId="77777777" w:rsidTr="00E93A13">
        <w:trPr>
          <w:gridAfter w:val="4"/>
          <w:wAfter w:w="213" w:type="dxa"/>
          <w:jc w:val="center"/>
        </w:trPr>
        <w:tc>
          <w:tcPr>
            <w:tcW w:w="1063" w:type="dxa"/>
            <w:gridSpan w:val="2"/>
            <w:tcBorders>
              <w:bottom w:val="single" w:sz="4" w:space="0" w:color="auto"/>
            </w:tcBorders>
            <w:shd w:val="clear" w:color="auto" w:fill="auto"/>
          </w:tcPr>
          <w:p w14:paraId="0E73CC9D" w14:textId="7F4AA24B" w:rsidR="00E93A13" w:rsidRPr="003F7263" w:rsidRDefault="00E93A13" w:rsidP="00E93A13">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0B7D5B76" w14:textId="6D41040A" w:rsidR="00E93A13" w:rsidRPr="003F7263" w:rsidRDefault="00E93A13" w:rsidP="00E93A13">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632A68B9" w14:textId="7244E9F1" w:rsidR="00E93A13" w:rsidRPr="003F7263" w:rsidRDefault="00E93A13" w:rsidP="00E93A1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D007D83" w14:textId="172DFCBB" w:rsidR="00E93A13" w:rsidRPr="003F7263" w:rsidRDefault="00E93A13" w:rsidP="00E93A13">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46DBF18B" w14:textId="345B4447" w:rsidR="00E93A13" w:rsidRPr="003F7263" w:rsidRDefault="00E93A13" w:rsidP="00E93A13">
            <w:pPr>
              <w:pStyle w:val="TAL"/>
              <w:keepNext w:val="0"/>
              <w:keepLines w:val="0"/>
              <w:rPr>
                <w:sz w:val="16"/>
                <w:szCs w:val="16"/>
              </w:rPr>
            </w:pPr>
            <w:r w:rsidRPr="003F7263">
              <w:rPr>
                <w:sz w:val="16"/>
                <w:szCs w:val="16"/>
              </w:rPr>
              <w:t>UEs supporting 5G Core and Idle/Inactive Measurements</w:t>
            </w:r>
          </w:p>
        </w:tc>
      </w:tr>
      <w:tr w:rsidR="00E93A13" w:rsidRPr="003F7263" w14:paraId="526E7D8E" w14:textId="77777777" w:rsidTr="00E93A13">
        <w:trPr>
          <w:gridAfter w:val="4"/>
          <w:wAfter w:w="213" w:type="dxa"/>
          <w:jc w:val="center"/>
        </w:trPr>
        <w:tc>
          <w:tcPr>
            <w:tcW w:w="1063" w:type="dxa"/>
            <w:gridSpan w:val="2"/>
            <w:tcBorders>
              <w:bottom w:val="single" w:sz="4" w:space="0" w:color="auto"/>
            </w:tcBorders>
            <w:shd w:val="clear" w:color="auto" w:fill="auto"/>
          </w:tcPr>
          <w:p w14:paraId="48F90281" w14:textId="5A455DF2" w:rsidR="00E93A13" w:rsidRPr="003F7263" w:rsidRDefault="00E93A13" w:rsidP="00E93A13">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13E1F7EA" w14:textId="51599822" w:rsidR="00E93A13" w:rsidRPr="003F7263" w:rsidRDefault="00E93A13" w:rsidP="00E93A13">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5EF098CF" w14:textId="752E3D12" w:rsidR="00E93A13" w:rsidRPr="003F7263" w:rsidRDefault="00E93A13" w:rsidP="00E93A1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F231E02" w14:textId="32320477" w:rsidR="00E93A13" w:rsidRPr="003F7263" w:rsidRDefault="00E93A13" w:rsidP="00E93A13">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11430048" w14:textId="43E20878" w:rsidR="00E93A13" w:rsidRPr="003F7263" w:rsidRDefault="00E93A13" w:rsidP="00E93A13">
            <w:pPr>
              <w:pStyle w:val="TAL"/>
              <w:keepNext w:val="0"/>
              <w:keepLines w:val="0"/>
              <w:rPr>
                <w:sz w:val="16"/>
                <w:szCs w:val="16"/>
              </w:rPr>
            </w:pPr>
            <w:r w:rsidRPr="003F7263">
              <w:rPr>
                <w:sz w:val="16"/>
                <w:szCs w:val="16"/>
              </w:rPr>
              <w:t>UEs supporting 5G Core and Idle/Inactive Measurements</w:t>
            </w:r>
          </w:p>
        </w:tc>
      </w:tr>
      <w:tr w:rsidR="00E93A13" w:rsidRPr="003F7263" w14:paraId="124C8EAF" w14:textId="77777777" w:rsidTr="00E93A13">
        <w:trPr>
          <w:gridAfter w:val="4"/>
          <w:wAfter w:w="213" w:type="dxa"/>
          <w:jc w:val="center"/>
        </w:trPr>
        <w:tc>
          <w:tcPr>
            <w:tcW w:w="1063" w:type="dxa"/>
            <w:gridSpan w:val="2"/>
            <w:tcBorders>
              <w:bottom w:val="single" w:sz="4" w:space="0" w:color="auto"/>
            </w:tcBorders>
            <w:shd w:val="clear" w:color="auto" w:fill="auto"/>
          </w:tcPr>
          <w:p w14:paraId="400CDA70" w14:textId="516BC91F" w:rsidR="00E93A13" w:rsidRPr="003F7263" w:rsidRDefault="00E93A13" w:rsidP="00E93A13">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4824C0F8" w14:textId="39665077" w:rsidR="00E93A13" w:rsidRPr="003F7263" w:rsidRDefault="00E93A13" w:rsidP="00E93A13">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450BD278" w14:textId="2529AC7D" w:rsidR="00E93A13" w:rsidRPr="003F7263" w:rsidRDefault="00E93A13" w:rsidP="00E93A1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1962067" w14:textId="2F0F88D3" w:rsidR="00E93A13" w:rsidRPr="003F7263" w:rsidRDefault="00E93A13" w:rsidP="00E93A13">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27661551" w14:textId="51F21141" w:rsidR="00E93A13" w:rsidRPr="003F7263" w:rsidRDefault="00E93A13" w:rsidP="00E93A13">
            <w:pPr>
              <w:pStyle w:val="TAL"/>
              <w:keepNext w:val="0"/>
              <w:keepLines w:val="0"/>
              <w:rPr>
                <w:b/>
                <w:bCs/>
                <w:sz w:val="16"/>
                <w:szCs w:val="16"/>
              </w:rPr>
            </w:pPr>
            <w:r w:rsidRPr="003F7263">
              <w:rPr>
                <w:sz w:val="16"/>
                <w:szCs w:val="16"/>
              </w:rPr>
              <w:t>UEs supporting 5GC Core</w:t>
            </w:r>
            <w:r w:rsidR="00C21875"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E93A13" w:rsidRPr="003F7263" w14:paraId="311E8D80" w14:textId="77777777" w:rsidTr="00E93A13">
        <w:trPr>
          <w:gridAfter w:val="4"/>
          <w:wAfter w:w="213" w:type="dxa"/>
          <w:jc w:val="center"/>
        </w:trPr>
        <w:tc>
          <w:tcPr>
            <w:tcW w:w="1063" w:type="dxa"/>
            <w:gridSpan w:val="2"/>
            <w:tcBorders>
              <w:bottom w:val="single" w:sz="4" w:space="0" w:color="auto"/>
            </w:tcBorders>
            <w:shd w:val="clear" w:color="auto" w:fill="auto"/>
          </w:tcPr>
          <w:p w14:paraId="0D8C7192" w14:textId="0200C2F9" w:rsidR="00E93A13" w:rsidRPr="003F7263" w:rsidRDefault="00E93A13" w:rsidP="00E93A13">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5FEDB3CC" w14:textId="72B8E6E1" w:rsidR="00E93A13" w:rsidRPr="003F7263" w:rsidRDefault="00E93A13" w:rsidP="00E93A13">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D177712" w14:textId="3A7E3FDF" w:rsidR="00E93A13" w:rsidRPr="003F7263" w:rsidRDefault="00E93A13" w:rsidP="00E93A1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83FBED6" w14:textId="72448666" w:rsidR="00E93A13" w:rsidRPr="003F7263" w:rsidRDefault="00E93A13" w:rsidP="00E93A13">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5088F4A7" w14:textId="4E8CBDB5" w:rsidR="00E93A13" w:rsidRPr="003F7263" w:rsidRDefault="00E93A13" w:rsidP="00E93A13">
            <w:pPr>
              <w:pStyle w:val="TAL"/>
              <w:keepNext w:val="0"/>
              <w:keepLines w:val="0"/>
              <w:rPr>
                <w:b/>
                <w:bCs/>
                <w:sz w:val="16"/>
                <w:szCs w:val="16"/>
              </w:rPr>
            </w:pPr>
            <w:r w:rsidRPr="003F7263">
              <w:rPr>
                <w:sz w:val="16"/>
                <w:szCs w:val="16"/>
              </w:rPr>
              <w:t>UEs supporting 5GC Core</w:t>
            </w:r>
            <w:r w:rsidR="00C21875"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C21875" w:rsidRPr="003F7263" w14:paraId="09F1045D" w14:textId="77777777" w:rsidTr="00E93A13">
        <w:trPr>
          <w:gridAfter w:val="4"/>
          <w:wAfter w:w="213" w:type="dxa"/>
          <w:jc w:val="center"/>
        </w:trPr>
        <w:tc>
          <w:tcPr>
            <w:tcW w:w="1063" w:type="dxa"/>
            <w:gridSpan w:val="2"/>
            <w:tcBorders>
              <w:bottom w:val="single" w:sz="4" w:space="0" w:color="auto"/>
            </w:tcBorders>
            <w:shd w:val="clear" w:color="auto" w:fill="auto"/>
          </w:tcPr>
          <w:p w14:paraId="1751A89D" w14:textId="2F9D770D" w:rsidR="00C21875" w:rsidRPr="003F7263" w:rsidRDefault="00C21875" w:rsidP="00C21875">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32BE541F" w14:textId="63B1046B" w:rsidR="00C21875" w:rsidRPr="003F7263" w:rsidRDefault="00C21875" w:rsidP="00C21875">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4AADEEDF" w14:textId="19035BE2" w:rsidR="00C21875" w:rsidRPr="003F7263" w:rsidRDefault="00C21875" w:rsidP="00C21875">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0DB1B10A" w14:textId="65A71DA1" w:rsidR="00C21875" w:rsidRDefault="00C21875" w:rsidP="00C21875">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74E17FCE" w14:textId="693C8A3A" w:rsidR="00C21875" w:rsidRPr="003F7263" w:rsidRDefault="00C21875" w:rsidP="00C21875">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C21875" w:rsidRPr="003F7263" w14:paraId="62A68820" w14:textId="77777777" w:rsidTr="00E93A13">
        <w:trPr>
          <w:gridAfter w:val="4"/>
          <w:wAfter w:w="213" w:type="dxa"/>
          <w:jc w:val="center"/>
        </w:trPr>
        <w:tc>
          <w:tcPr>
            <w:tcW w:w="1063" w:type="dxa"/>
            <w:gridSpan w:val="2"/>
            <w:tcBorders>
              <w:bottom w:val="single" w:sz="4" w:space="0" w:color="auto"/>
            </w:tcBorders>
            <w:shd w:val="clear" w:color="auto" w:fill="auto"/>
          </w:tcPr>
          <w:p w14:paraId="615BA09E" w14:textId="4F4F48AA" w:rsidR="00C21875" w:rsidRPr="003F7263" w:rsidRDefault="00C21875" w:rsidP="00C21875">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132DBB79" w14:textId="6F0B5FBE" w:rsidR="00C21875" w:rsidRPr="003F7263" w:rsidRDefault="00C21875" w:rsidP="00C21875">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5C7DBDEA" w14:textId="2264EC0B" w:rsidR="00C21875" w:rsidRPr="003F7263" w:rsidRDefault="00C21875" w:rsidP="00C21875">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EEB933F" w14:textId="2CFDBBFC" w:rsidR="00C21875" w:rsidRDefault="00C21875" w:rsidP="00C21875">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0E7CBE8B" w14:textId="2B34EFE7" w:rsidR="00C21875" w:rsidRPr="003F7263" w:rsidRDefault="00C21875" w:rsidP="00C21875">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BA4BED" w:rsidRPr="003F7263" w14:paraId="3A2FF12C" w14:textId="77777777">
        <w:trPr>
          <w:gridAfter w:val="4"/>
          <w:wAfter w:w="213" w:type="dxa"/>
          <w:jc w:val="center"/>
        </w:trPr>
        <w:tc>
          <w:tcPr>
            <w:tcW w:w="1063" w:type="dxa"/>
            <w:gridSpan w:val="2"/>
            <w:tcBorders>
              <w:bottom w:val="single" w:sz="4" w:space="0" w:color="auto"/>
            </w:tcBorders>
            <w:shd w:val="clear" w:color="auto" w:fill="D9D9D9"/>
          </w:tcPr>
          <w:p w14:paraId="31B6E938" w14:textId="339BC4C9" w:rsidR="00C21875" w:rsidRPr="00C21875" w:rsidRDefault="00C21875" w:rsidP="00C21875">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511DCA75" w14:textId="79D92F41" w:rsidR="00C21875" w:rsidRPr="00C21875" w:rsidRDefault="00C21875" w:rsidP="00C21875">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7EECBE6C" w14:textId="77777777" w:rsidR="00C21875" w:rsidRPr="00C21875" w:rsidRDefault="00C21875" w:rsidP="00C21875">
            <w:pPr>
              <w:pStyle w:val="TAC"/>
              <w:keepNext w:val="0"/>
              <w:keepLines w:val="0"/>
              <w:rPr>
                <w:sz w:val="16"/>
                <w:szCs w:val="16"/>
              </w:rPr>
            </w:pPr>
          </w:p>
        </w:tc>
        <w:tc>
          <w:tcPr>
            <w:tcW w:w="1161" w:type="dxa"/>
            <w:gridSpan w:val="4"/>
            <w:tcBorders>
              <w:bottom w:val="single" w:sz="4" w:space="0" w:color="auto"/>
            </w:tcBorders>
            <w:shd w:val="clear" w:color="auto" w:fill="D9D9D9"/>
          </w:tcPr>
          <w:p w14:paraId="5B521FDB" w14:textId="77777777" w:rsidR="00C21875" w:rsidRPr="00C21875" w:rsidRDefault="00C21875" w:rsidP="00C21875">
            <w:pPr>
              <w:pStyle w:val="TAC"/>
              <w:keepNext w:val="0"/>
              <w:keepLines w:val="0"/>
              <w:rPr>
                <w:sz w:val="16"/>
                <w:szCs w:val="16"/>
              </w:rPr>
            </w:pPr>
          </w:p>
        </w:tc>
        <w:tc>
          <w:tcPr>
            <w:tcW w:w="3560" w:type="dxa"/>
            <w:gridSpan w:val="4"/>
            <w:tcBorders>
              <w:bottom w:val="single" w:sz="4" w:space="0" w:color="auto"/>
            </w:tcBorders>
            <w:shd w:val="clear" w:color="auto" w:fill="D9D9D9"/>
          </w:tcPr>
          <w:p w14:paraId="789D00AD" w14:textId="77777777" w:rsidR="00C21875" w:rsidRPr="00C21875" w:rsidRDefault="00C21875" w:rsidP="00C21875">
            <w:pPr>
              <w:pStyle w:val="TAL"/>
              <w:keepNext w:val="0"/>
              <w:keepLines w:val="0"/>
              <w:rPr>
                <w:sz w:val="16"/>
                <w:szCs w:val="16"/>
              </w:rPr>
            </w:pPr>
          </w:p>
        </w:tc>
      </w:tr>
      <w:tr w:rsidR="00C21875" w:rsidRPr="003F7263" w14:paraId="79F9AEBF" w14:textId="77777777" w:rsidTr="00E93A13">
        <w:trPr>
          <w:gridAfter w:val="4"/>
          <w:wAfter w:w="213" w:type="dxa"/>
          <w:jc w:val="center"/>
        </w:trPr>
        <w:tc>
          <w:tcPr>
            <w:tcW w:w="1063" w:type="dxa"/>
            <w:gridSpan w:val="2"/>
            <w:tcBorders>
              <w:bottom w:val="single" w:sz="4" w:space="0" w:color="auto"/>
            </w:tcBorders>
            <w:shd w:val="clear" w:color="auto" w:fill="auto"/>
          </w:tcPr>
          <w:p w14:paraId="0A5CB21F" w14:textId="1BF6C175" w:rsidR="00C21875" w:rsidRPr="00C21875" w:rsidRDefault="00C21875" w:rsidP="00C21875">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212A085C" w14:textId="64686E42" w:rsidR="00C21875" w:rsidRPr="00C21875" w:rsidRDefault="00C21875" w:rsidP="00C21875">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648F74A1" w14:textId="155AC221" w:rsidR="00C21875" w:rsidRPr="00C21875" w:rsidRDefault="00C21875" w:rsidP="00C21875">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6E7A4211" w14:textId="663DB8CD" w:rsidR="00C21875" w:rsidRPr="00C21875" w:rsidRDefault="00C21875" w:rsidP="00C21875">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6345707F" w14:textId="15450A17" w:rsidR="00C21875" w:rsidRPr="00C21875" w:rsidRDefault="00C21875" w:rsidP="00C21875">
            <w:pPr>
              <w:pStyle w:val="TAL"/>
              <w:keepNext w:val="0"/>
              <w:keepLines w:val="0"/>
              <w:rPr>
                <w:sz w:val="16"/>
                <w:szCs w:val="16"/>
              </w:rPr>
            </w:pPr>
            <w:r w:rsidRPr="00C21875">
              <w:rPr>
                <w:sz w:val="16"/>
                <w:szCs w:val="16"/>
              </w:rPr>
              <w:t>UEs supporting 5GC Core and SDT via Configured Grant Type 1 in RRC_INACTIVE state</w:t>
            </w:r>
          </w:p>
        </w:tc>
      </w:tr>
      <w:tr w:rsidR="00E93A13" w:rsidRPr="003F7263" w14:paraId="5A63271D" w14:textId="77777777" w:rsidTr="00E93A13">
        <w:trPr>
          <w:gridAfter w:val="4"/>
          <w:wAfter w:w="213" w:type="dxa"/>
          <w:jc w:val="center"/>
        </w:trPr>
        <w:tc>
          <w:tcPr>
            <w:tcW w:w="1063" w:type="dxa"/>
            <w:gridSpan w:val="2"/>
            <w:tcBorders>
              <w:bottom w:val="single" w:sz="4" w:space="0" w:color="auto"/>
            </w:tcBorders>
            <w:shd w:val="clear" w:color="auto" w:fill="D9D9D9"/>
          </w:tcPr>
          <w:p w14:paraId="6F418761" w14:textId="61834201" w:rsidR="00E93A13" w:rsidRPr="003F7263" w:rsidRDefault="00E93A13" w:rsidP="00E93A13">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3FF38D9F" w14:textId="03881315" w:rsidR="00E93A13" w:rsidRPr="003F7263" w:rsidRDefault="00E93A13" w:rsidP="00E93A13">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7D8CF07D"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22F2E28C"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5AE9E781" w14:textId="77777777" w:rsidR="00E93A13" w:rsidRPr="003F7263" w:rsidRDefault="00E93A13" w:rsidP="00E93A13">
            <w:pPr>
              <w:pStyle w:val="TAL"/>
              <w:keepNext w:val="0"/>
              <w:keepLines w:val="0"/>
              <w:rPr>
                <w:b/>
                <w:bCs/>
                <w:sz w:val="16"/>
                <w:szCs w:val="16"/>
              </w:rPr>
            </w:pPr>
          </w:p>
        </w:tc>
      </w:tr>
      <w:tr w:rsidR="00E93A13" w:rsidRPr="003F7263" w14:paraId="786062B1" w14:textId="77777777" w:rsidTr="00E93A13">
        <w:trPr>
          <w:gridAfter w:val="4"/>
          <w:wAfter w:w="213" w:type="dxa"/>
          <w:jc w:val="center"/>
        </w:trPr>
        <w:tc>
          <w:tcPr>
            <w:tcW w:w="1063" w:type="dxa"/>
            <w:gridSpan w:val="2"/>
            <w:tcBorders>
              <w:bottom w:val="single" w:sz="4" w:space="0" w:color="auto"/>
            </w:tcBorders>
            <w:shd w:val="clear" w:color="auto" w:fill="D9D9D9"/>
          </w:tcPr>
          <w:p w14:paraId="2FA654B8" w14:textId="1650C3A1" w:rsidR="00E93A13" w:rsidRPr="003F7263" w:rsidRDefault="00E93A13" w:rsidP="00E93A13">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1B0CE5BF" w14:textId="336DB767" w:rsidR="00E93A13" w:rsidRPr="003F7263" w:rsidRDefault="00E93A13" w:rsidP="00E93A13">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8D68E20"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3A17553D"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2C2DE96A" w14:textId="77777777" w:rsidR="00E93A13" w:rsidRPr="003F7263" w:rsidRDefault="00E93A13" w:rsidP="00E93A13">
            <w:pPr>
              <w:pStyle w:val="TAL"/>
              <w:keepNext w:val="0"/>
              <w:keepLines w:val="0"/>
              <w:rPr>
                <w:b/>
                <w:bCs/>
                <w:sz w:val="16"/>
                <w:szCs w:val="16"/>
              </w:rPr>
            </w:pPr>
          </w:p>
        </w:tc>
      </w:tr>
      <w:tr w:rsidR="00E93A13" w:rsidRPr="003F7263" w14:paraId="7AC7028F" w14:textId="77777777" w:rsidTr="00E93A13">
        <w:trPr>
          <w:gridAfter w:val="4"/>
          <w:wAfter w:w="213" w:type="dxa"/>
          <w:jc w:val="center"/>
        </w:trPr>
        <w:tc>
          <w:tcPr>
            <w:tcW w:w="1063" w:type="dxa"/>
            <w:gridSpan w:val="2"/>
            <w:tcBorders>
              <w:bottom w:val="single" w:sz="4" w:space="0" w:color="auto"/>
            </w:tcBorders>
            <w:shd w:val="clear" w:color="auto" w:fill="D9D9D9"/>
          </w:tcPr>
          <w:p w14:paraId="5A199F6E" w14:textId="1321C1F0" w:rsidR="00E93A13" w:rsidRPr="003F7263" w:rsidRDefault="00E93A13" w:rsidP="00E93A13">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240637F9" w14:textId="1119CDA9" w:rsidR="00E93A13" w:rsidRPr="003F7263" w:rsidRDefault="00E93A13" w:rsidP="00E93A13">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1D9E0C59"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534C7159"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36A533F5" w14:textId="77777777" w:rsidR="00E93A13" w:rsidRPr="003F7263" w:rsidRDefault="00E93A13" w:rsidP="00E93A13">
            <w:pPr>
              <w:pStyle w:val="TAL"/>
              <w:keepNext w:val="0"/>
              <w:keepLines w:val="0"/>
              <w:rPr>
                <w:b/>
                <w:bCs/>
                <w:sz w:val="16"/>
                <w:szCs w:val="16"/>
              </w:rPr>
            </w:pPr>
          </w:p>
        </w:tc>
      </w:tr>
      <w:tr w:rsidR="00E93A13" w:rsidRPr="003F7263" w14:paraId="1D75F9DD" w14:textId="77777777" w:rsidTr="00E93A13">
        <w:trPr>
          <w:gridAfter w:val="4"/>
          <w:wAfter w:w="213" w:type="dxa"/>
          <w:jc w:val="center"/>
        </w:trPr>
        <w:tc>
          <w:tcPr>
            <w:tcW w:w="1063" w:type="dxa"/>
            <w:gridSpan w:val="2"/>
            <w:tcBorders>
              <w:bottom w:val="single" w:sz="4" w:space="0" w:color="auto"/>
            </w:tcBorders>
            <w:shd w:val="clear" w:color="auto" w:fill="auto"/>
          </w:tcPr>
          <w:p w14:paraId="4C45E542" w14:textId="25F38C16" w:rsidR="00E93A13" w:rsidRPr="003F7263" w:rsidRDefault="00E93A13" w:rsidP="00E93A13">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3079043F" w14:textId="0B51EA9B" w:rsidR="00E93A13" w:rsidRPr="003F7263" w:rsidRDefault="00E93A13" w:rsidP="00E93A13">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2DA4B49D" w14:textId="60A20224"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2B1A8B4" w14:textId="02335686" w:rsidR="00E93A13" w:rsidRPr="003F7263" w:rsidRDefault="00E93A13" w:rsidP="00E93A13">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14A1C7AD" w14:textId="12F27F9B" w:rsidR="00E93A13" w:rsidRPr="003F7263" w:rsidRDefault="00E93A13" w:rsidP="00E93A1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A13" w:rsidRPr="003F7263" w14:paraId="375EC96C" w14:textId="77777777" w:rsidTr="00E93A13">
        <w:trPr>
          <w:gridAfter w:val="4"/>
          <w:wAfter w:w="213" w:type="dxa"/>
          <w:jc w:val="center"/>
        </w:trPr>
        <w:tc>
          <w:tcPr>
            <w:tcW w:w="1063" w:type="dxa"/>
            <w:gridSpan w:val="2"/>
            <w:tcBorders>
              <w:bottom w:val="single" w:sz="4" w:space="0" w:color="auto"/>
            </w:tcBorders>
            <w:shd w:val="clear" w:color="auto" w:fill="auto"/>
          </w:tcPr>
          <w:p w14:paraId="067CCD49" w14:textId="735FB433" w:rsidR="00E93A13" w:rsidRPr="003F7263" w:rsidRDefault="00E93A13" w:rsidP="00E93A13">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7CDC260F" w14:textId="39910E33" w:rsidR="00E93A13" w:rsidRPr="003F7263" w:rsidRDefault="00E93A13" w:rsidP="00E93A13">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24AD04AA" w14:textId="0CDA962B"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C98A0F0" w14:textId="1637A7CC" w:rsidR="00E93A13" w:rsidRPr="003F7263" w:rsidRDefault="00E93A13" w:rsidP="00E93A13">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2662CCFD" w14:textId="2BB85E0E" w:rsidR="00E93A13" w:rsidRPr="003F7263" w:rsidRDefault="00E93A13" w:rsidP="00E93A13">
            <w:pPr>
              <w:pStyle w:val="TAL"/>
              <w:keepNext w:val="0"/>
              <w:keepLines w:val="0"/>
              <w:rPr>
                <w:rFonts w:cs="Arial"/>
                <w:sz w:val="16"/>
                <w:szCs w:val="16"/>
              </w:rPr>
            </w:pPr>
            <w:r w:rsidRPr="003F7263">
              <w:rPr>
                <w:sz w:val="16"/>
                <w:szCs w:val="16"/>
              </w:rPr>
              <w:t>UEs supporting 5G Core and UL PDCP Packet Delay per DRB</w:t>
            </w:r>
          </w:p>
        </w:tc>
      </w:tr>
      <w:tr w:rsidR="00E93A13" w:rsidRPr="003F7263" w14:paraId="335B212E" w14:textId="77777777" w:rsidTr="00E93A13">
        <w:trPr>
          <w:gridAfter w:val="4"/>
          <w:wAfter w:w="213" w:type="dxa"/>
          <w:jc w:val="center"/>
        </w:trPr>
        <w:tc>
          <w:tcPr>
            <w:tcW w:w="1063" w:type="dxa"/>
            <w:gridSpan w:val="2"/>
            <w:tcBorders>
              <w:bottom w:val="single" w:sz="4" w:space="0" w:color="auto"/>
            </w:tcBorders>
            <w:shd w:val="clear" w:color="auto" w:fill="D9D9D9"/>
          </w:tcPr>
          <w:p w14:paraId="36FB2969" w14:textId="0591D5B7" w:rsidR="00E93A13" w:rsidRPr="003F7263" w:rsidRDefault="00E93A13" w:rsidP="00E93A13">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5C706088" w14:textId="46C08886" w:rsidR="00E93A13" w:rsidRPr="003F7263" w:rsidRDefault="00E93A13" w:rsidP="00E93A13">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5E3434DF"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13DD2555"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25EDEAF3" w14:textId="77777777" w:rsidR="00E93A13" w:rsidRPr="003F7263" w:rsidRDefault="00E93A13" w:rsidP="00E93A13">
            <w:pPr>
              <w:pStyle w:val="TAL"/>
              <w:keepNext w:val="0"/>
              <w:keepLines w:val="0"/>
              <w:rPr>
                <w:b/>
                <w:bCs/>
                <w:sz w:val="16"/>
                <w:szCs w:val="16"/>
              </w:rPr>
            </w:pPr>
          </w:p>
        </w:tc>
      </w:tr>
      <w:tr w:rsidR="00E93A13" w:rsidRPr="003F7263" w14:paraId="01F85F90" w14:textId="77777777" w:rsidTr="00E93A13">
        <w:trPr>
          <w:gridAfter w:val="4"/>
          <w:wAfter w:w="213" w:type="dxa"/>
          <w:jc w:val="center"/>
        </w:trPr>
        <w:tc>
          <w:tcPr>
            <w:tcW w:w="1063" w:type="dxa"/>
            <w:gridSpan w:val="2"/>
            <w:tcBorders>
              <w:bottom w:val="single" w:sz="4" w:space="0" w:color="auto"/>
            </w:tcBorders>
            <w:shd w:val="clear" w:color="auto" w:fill="auto"/>
          </w:tcPr>
          <w:p w14:paraId="76185B23" w14:textId="63425B9D" w:rsidR="00E93A13" w:rsidRPr="003F7263" w:rsidRDefault="00E93A13" w:rsidP="00E93A13">
            <w:pPr>
              <w:pStyle w:val="TAL"/>
              <w:keepNext w:val="0"/>
              <w:keepLines w:val="0"/>
              <w:rPr>
                <w:sz w:val="16"/>
                <w:szCs w:val="16"/>
              </w:rPr>
            </w:pPr>
            <w:r w:rsidRPr="003F7263">
              <w:rPr>
                <w:rFonts w:eastAsia="SimSun"/>
                <w:sz w:val="16"/>
                <w:szCs w:val="16"/>
                <w:lang w:eastAsia="en-US"/>
              </w:rPr>
              <w:t>8.1.6.1.2.1</w:t>
            </w:r>
          </w:p>
        </w:tc>
        <w:tc>
          <w:tcPr>
            <w:tcW w:w="3473" w:type="dxa"/>
            <w:gridSpan w:val="3"/>
            <w:tcBorders>
              <w:bottom w:val="single" w:sz="4" w:space="0" w:color="auto"/>
            </w:tcBorders>
            <w:shd w:val="clear" w:color="auto" w:fill="auto"/>
          </w:tcPr>
          <w:p w14:paraId="1F6D569C" w14:textId="03C17533" w:rsidR="00E93A13" w:rsidRPr="003F7263" w:rsidRDefault="00E93A13" w:rsidP="00E93A13">
            <w:pPr>
              <w:pStyle w:val="TAL"/>
              <w:rPr>
                <w:sz w:val="16"/>
                <w:szCs w:val="16"/>
              </w:rPr>
            </w:pPr>
            <w:r w:rsidRPr="003F7263">
              <w:rPr>
                <w:rFonts w:eastAsia="SimSun"/>
                <w:sz w:val="16"/>
                <w:szCs w:val="16"/>
                <w:lang w:eastAsia="en-US"/>
              </w:rPr>
              <w:t xml:space="preserve">Logged MDT / RRC_IDLE / Logging and </w:t>
            </w:r>
            <w:r w:rsidRPr="003F7263">
              <w:rPr>
                <w:rFonts w:eastAsia="SimSun"/>
                <w:sz w:val="16"/>
                <w:szCs w:val="16"/>
                <w:lang w:eastAsia="en-US"/>
              </w:rPr>
              <w:lastRenderedPageBreak/>
              <w:t>reporting / Intra-frequency measurement</w:t>
            </w:r>
          </w:p>
        </w:tc>
        <w:tc>
          <w:tcPr>
            <w:tcW w:w="807" w:type="dxa"/>
            <w:gridSpan w:val="4"/>
            <w:tcBorders>
              <w:bottom w:val="single" w:sz="4" w:space="0" w:color="auto"/>
            </w:tcBorders>
            <w:shd w:val="clear" w:color="auto" w:fill="auto"/>
          </w:tcPr>
          <w:p w14:paraId="40A0731E" w14:textId="2FB9CCDE"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lastRenderedPageBreak/>
              <w:t>Rel-16</w:t>
            </w:r>
          </w:p>
        </w:tc>
        <w:tc>
          <w:tcPr>
            <w:tcW w:w="1161" w:type="dxa"/>
            <w:gridSpan w:val="4"/>
            <w:tcBorders>
              <w:bottom w:val="single" w:sz="4" w:space="0" w:color="auto"/>
            </w:tcBorders>
            <w:shd w:val="clear" w:color="auto" w:fill="auto"/>
          </w:tcPr>
          <w:p w14:paraId="666D1492" w14:textId="51B258A7"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1BB1A9B" w14:textId="33BC2076" w:rsidR="00E93A13" w:rsidRPr="003F7263" w:rsidRDefault="00E93A13" w:rsidP="00E93A13">
            <w:pPr>
              <w:pStyle w:val="TAL"/>
              <w:keepNext w:val="0"/>
              <w:keepLines w:val="0"/>
              <w:rPr>
                <w:sz w:val="16"/>
                <w:szCs w:val="16"/>
              </w:rPr>
            </w:pPr>
            <w:r w:rsidRPr="003F7263">
              <w:rPr>
                <w:rFonts w:eastAsia="SimSun"/>
                <w:sz w:val="16"/>
                <w:szCs w:val="16"/>
                <w:lang w:eastAsia="en-US"/>
              </w:rPr>
              <w:t xml:space="preserve">UEs supporting 5G core and logged </w:t>
            </w:r>
            <w:r w:rsidRPr="003F7263">
              <w:rPr>
                <w:rFonts w:eastAsia="SimSun"/>
                <w:sz w:val="16"/>
                <w:szCs w:val="16"/>
                <w:lang w:eastAsia="en-US"/>
              </w:rPr>
              <w:lastRenderedPageBreak/>
              <w:t>measurements in RRC_IDLE and RRC_INACTIVE</w:t>
            </w:r>
          </w:p>
        </w:tc>
      </w:tr>
      <w:tr w:rsidR="00E93A13" w:rsidRPr="003F7263" w14:paraId="528668B8" w14:textId="77777777" w:rsidTr="00E93A13">
        <w:trPr>
          <w:gridAfter w:val="4"/>
          <w:wAfter w:w="213" w:type="dxa"/>
          <w:jc w:val="center"/>
        </w:trPr>
        <w:tc>
          <w:tcPr>
            <w:tcW w:w="1063" w:type="dxa"/>
            <w:gridSpan w:val="2"/>
            <w:tcBorders>
              <w:bottom w:val="single" w:sz="4" w:space="0" w:color="auto"/>
            </w:tcBorders>
            <w:shd w:val="clear" w:color="auto" w:fill="auto"/>
          </w:tcPr>
          <w:p w14:paraId="6C699A1D" w14:textId="47DF7FC5" w:rsidR="00E93A13" w:rsidRPr="003F7263" w:rsidRDefault="00E93A13" w:rsidP="00E93A13">
            <w:pPr>
              <w:pStyle w:val="TAL"/>
              <w:keepNext w:val="0"/>
              <w:keepLines w:val="0"/>
              <w:rPr>
                <w:sz w:val="16"/>
                <w:szCs w:val="16"/>
              </w:rPr>
            </w:pPr>
            <w:r w:rsidRPr="003F7263">
              <w:rPr>
                <w:rFonts w:eastAsia="SimSun"/>
                <w:sz w:val="16"/>
                <w:szCs w:val="16"/>
                <w:lang w:eastAsia="en-US"/>
              </w:rPr>
              <w:lastRenderedPageBreak/>
              <w:t>8.1.6.1.2.2</w:t>
            </w:r>
          </w:p>
        </w:tc>
        <w:tc>
          <w:tcPr>
            <w:tcW w:w="3473" w:type="dxa"/>
            <w:gridSpan w:val="3"/>
            <w:tcBorders>
              <w:bottom w:val="single" w:sz="4" w:space="0" w:color="auto"/>
            </w:tcBorders>
            <w:shd w:val="clear" w:color="auto" w:fill="auto"/>
          </w:tcPr>
          <w:p w14:paraId="2A4A348F" w14:textId="643595BC" w:rsidR="00E93A13" w:rsidRPr="003F7263" w:rsidRDefault="00E93A13" w:rsidP="00E93A13">
            <w:pPr>
              <w:pStyle w:val="TAL"/>
              <w:rPr>
                <w:sz w:val="16"/>
                <w:szCs w:val="16"/>
              </w:rPr>
            </w:pPr>
            <w:r w:rsidRPr="003F7263">
              <w:rPr>
                <w:rFonts w:eastAsia="SimSun"/>
                <w:sz w:val="16"/>
                <w:szCs w:val="16"/>
                <w:lang w:eastAsia="en-US"/>
              </w:rPr>
              <w:t>Logged MDT / RRC_INACTIVE / Logging and reporting / Inter-frequency measurement</w:t>
            </w:r>
          </w:p>
        </w:tc>
        <w:tc>
          <w:tcPr>
            <w:tcW w:w="807" w:type="dxa"/>
            <w:gridSpan w:val="4"/>
            <w:tcBorders>
              <w:bottom w:val="single" w:sz="4" w:space="0" w:color="auto"/>
            </w:tcBorders>
            <w:shd w:val="clear" w:color="auto" w:fill="auto"/>
          </w:tcPr>
          <w:p w14:paraId="7BCF2CAF" w14:textId="76BE4016"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55F23480" w14:textId="77517AE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47D50750" w14:textId="533621F6" w:rsidR="00E93A13" w:rsidRPr="003F7263" w:rsidRDefault="00E93A13" w:rsidP="00E93A13">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E93A13" w:rsidRPr="003F7263" w14:paraId="73DCC0DB" w14:textId="77777777" w:rsidTr="00E93A13">
        <w:trPr>
          <w:gridAfter w:val="4"/>
          <w:wAfter w:w="213" w:type="dxa"/>
          <w:jc w:val="center"/>
        </w:trPr>
        <w:tc>
          <w:tcPr>
            <w:tcW w:w="1063" w:type="dxa"/>
            <w:gridSpan w:val="2"/>
            <w:tcBorders>
              <w:bottom w:val="single" w:sz="4" w:space="0" w:color="auto"/>
            </w:tcBorders>
            <w:shd w:val="clear" w:color="auto" w:fill="auto"/>
          </w:tcPr>
          <w:p w14:paraId="1BDC8852" w14:textId="66978AC0" w:rsidR="00E93A13" w:rsidRPr="003F7263" w:rsidRDefault="00E93A13" w:rsidP="00E93A13">
            <w:pPr>
              <w:pStyle w:val="TAL"/>
              <w:keepNext w:val="0"/>
              <w:keepLines w:val="0"/>
              <w:rPr>
                <w:sz w:val="16"/>
                <w:szCs w:val="16"/>
              </w:rPr>
            </w:pPr>
            <w:r w:rsidRPr="003F7263">
              <w:rPr>
                <w:rFonts w:eastAsia="SimSun"/>
                <w:sz w:val="16"/>
                <w:szCs w:val="16"/>
                <w:lang w:eastAsia="en-US"/>
              </w:rPr>
              <w:t>8.1.6.1.2.3</w:t>
            </w:r>
          </w:p>
        </w:tc>
        <w:tc>
          <w:tcPr>
            <w:tcW w:w="3473" w:type="dxa"/>
            <w:gridSpan w:val="3"/>
            <w:tcBorders>
              <w:bottom w:val="single" w:sz="4" w:space="0" w:color="auto"/>
            </w:tcBorders>
            <w:shd w:val="clear" w:color="auto" w:fill="auto"/>
          </w:tcPr>
          <w:p w14:paraId="7666608B" w14:textId="5EB2C6E8" w:rsidR="00E93A13" w:rsidRPr="003F7263" w:rsidRDefault="00E93A13" w:rsidP="00E93A13">
            <w:pPr>
              <w:pStyle w:val="TAL"/>
              <w:rPr>
                <w:sz w:val="16"/>
                <w:szCs w:val="16"/>
              </w:rPr>
            </w:pPr>
            <w:r w:rsidRPr="003F7263">
              <w:rPr>
                <w:rFonts w:eastAsia="SimSun"/>
                <w:sz w:val="16"/>
                <w:szCs w:val="16"/>
                <w:lang w:eastAsia="en-US"/>
              </w:rPr>
              <w:t>Logged MDT / RRC_IDLE / Logging and reporting / Limiting area scope</w:t>
            </w:r>
          </w:p>
        </w:tc>
        <w:tc>
          <w:tcPr>
            <w:tcW w:w="807" w:type="dxa"/>
            <w:gridSpan w:val="4"/>
            <w:tcBorders>
              <w:bottom w:val="single" w:sz="4" w:space="0" w:color="auto"/>
            </w:tcBorders>
            <w:shd w:val="clear" w:color="auto" w:fill="auto"/>
          </w:tcPr>
          <w:p w14:paraId="50929B86" w14:textId="0B85A659"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365343B" w14:textId="7F886C6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C917905" w14:textId="5EC1C510"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70D3533D" w14:textId="77777777" w:rsidTr="00E93A13">
        <w:trPr>
          <w:gridAfter w:val="4"/>
          <w:wAfter w:w="213" w:type="dxa"/>
          <w:jc w:val="center"/>
        </w:trPr>
        <w:tc>
          <w:tcPr>
            <w:tcW w:w="1063" w:type="dxa"/>
            <w:gridSpan w:val="2"/>
            <w:tcBorders>
              <w:bottom w:val="single" w:sz="4" w:space="0" w:color="auto"/>
            </w:tcBorders>
            <w:shd w:val="clear" w:color="auto" w:fill="auto"/>
          </w:tcPr>
          <w:p w14:paraId="29779565" w14:textId="5923D72C" w:rsidR="00E93A13" w:rsidRPr="003F7263" w:rsidRDefault="00E93A13" w:rsidP="00E93A13">
            <w:pPr>
              <w:pStyle w:val="TAL"/>
              <w:keepNext w:val="0"/>
              <w:keepLines w:val="0"/>
              <w:rPr>
                <w:sz w:val="16"/>
                <w:szCs w:val="16"/>
              </w:rPr>
            </w:pPr>
            <w:r w:rsidRPr="003F7263">
              <w:rPr>
                <w:rFonts w:eastAsia="SimSun"/>
                <w:sz w:val="16"/>
                <w:szCs w:val="16"/>
                <w:lang w:eastAsia="en-US"/>
              </w:rPr>
              <w:t>8.1.6.1.2.4</w:t>
            </w:r>
          </w:p>
        </w:tc>
        <w:tc>
          <w:tcPr>
            <w:tcW w:w="3473" w:type="dxa"/>
            <w:gridSpan w:val="3"/>
            <w:tcBorders>
              <w:bottom w:val="single" w:sz="4" w:space="0" w:color="auto"/>
            </w:tcBorders>
            <w:shd w:val="clear" w:color="auto" w:fill="auto"/>
          </w:tcPr>
          <w:p w14:paraId="6BAB15E3" w14:textId="4F02A028" w:rsidR="00E93A13" w:rsidRPr="003F7263" w:rsidRDefault="00E93A13" w:rsidP="00E93A13">
            <w:pPr>
              <w:pStyle w:val="TAL"/>
              <w:rPr>
                <w:sz w:val="16"/>
                <w:szCs w:val="16"/>
              </w:rPr>
            </w:pPr>
            <w:r w:rsidRPr="003F7263">
              <w:rPr>
                <w:rFonts w:eastAsia="SimSun"/>
                <w:sz w:val="16"/>
                <w:szCs w:val="16"/>
                <w:lang w:eastAsia="en-US"/>
              </w:rPr>
              <w:t>logged MDT/ RRC_IDLE / Logging and reporting / periodic measurement trigger</w:t>
            </w:r>
          </w:p>
        </w:tc>
        <w:tc>
          <w:tcPr>
            <w:tcW w:w="807" w:type="dxa"/>
            <w:gridSpan w:val="4"/>
            <w:tcBorders>
              <w:bottom w:val="single" w:sz="4" w:space="0" w:color="auto"/>
            </w:tcBorders>
            <w:shd w:val="clear" w:color="auto" w:fill="auto"/>
          </w:tcPr>
          <w:p w14:paraId="1D738946" w14:textId="32C6EAF6"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465F3CE" w14:textId="051DD776"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6471A94" w14:textId="4AB1E9D4"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D5CCC9A" w14:textId="77777777" w:rsidTr="00E93A13">
        <w:trPr>
          <w:gridAfter w:val="4"/>
          <w:wAfter w:w="213" w:type="dxa"/>
          <w:jc w:val="center"/>
        </w:trPr>
        <w:tc>
          <w:tcPr>
            <w:tcW w:w="1063" w:type="dxa"/>
            <w:gridSpan w:val="2"/>
            <w:tcBorders>
              <w:bottom w:val="single" w:sz="4" w:space="0" w:color="auto"/>
            </w:tcBorders>
            <w:shd w:val="clear" w:color="auto" w:fill="auto"/>
          </w:tcPr>
          <w:p w14:paraId="77AF2613" w14:textId="2F6A5E44" w:rsidR="00E93A13" w:rsidRPr="003F7263" w:rsidRDefault="00E93A13" w:rsidP="00E93A13">
            <w:pPr>
              <w:pStyle w:val="TAL"/>
              <w:keepNext w:val="0"/>
              <w:keepLines w:val="0"/>
              <w:rPr>
                <w:sz w:val="16"/>
                <w:szCs w:val="16"/>
              </w:rPr>
            </w:pPr>
            <w:r w:rsidRPr="003F7263">
              <w:rPr>
                <w:rFonts w:eastAsia="SimSun"/>
                <w:sz w:val="16"/>
                <w:szCs w:val="16"/>
                <w:lang w:eastAsia="en-US"/>
              </w:rPr>
              <w:t>8.1.6.1.2.5</w:t>
            </w:r>
          </w:p>
        </w:tc>
        <w:tc>
          <w:tcPr>
            <w:tcW w:w="3473" w:type="dxa"/>
            <w:gridSpan w:val="3"/>
            <w:tcBorders>
              <w:bottom w:val="single" w:sz="4" w:space="0" w:color="auto"/>
            </w:tcBorders>
            <w:shd w:val="clear" w:color="auto" w:fill="auto"/>
          </w:tcPr>
          <w:p w14:paraId="1554949A" w14:textId="1EAF278E" w:rsidR="00E93A13" w:rsidRPr="003F7263" w:rsidRDefault="00E93A13" w:rsidP="00E93A13">
            <w:pPr>
              <w:pStyle w:val="TAL"/>
              <w:rPr>
                <w:sz w:val="16"/>
                <w:szCs w:val="16"/>
              </w:rPr>
            </w:pPr>
            <w:r w:rsidRPr="003F7263">
              <w:rPr>
                <w:rFonts w:eastAsia="SimSun"/>
                <w:sz w:val="16"/>
                <w:szCs w:val="16"/>
                <w:lang w:eastAsia="en-US"/>
              </w:rPr>
              <w:t>logged MDT/ RRC_IDLE / Logging and reporting / event-based trigger</w:t>
            </w:r>
          </w:p>
        </w:tc>
        <w:tc>
          <w:tcPr>
            <w:tcW w:w="807" w:type="dxa"/>
            <w:gridSpan w:val="4"/>
            <w:tcBorders>
              <w:bottom w:val="single" w:sz="4" w:space="0" w:color="auto"/>
            </w:tcBorders>
            <w:shd w:val="clear" w:color="auto" w:fill="auto"/>
          </w:tcPr>
          <w:p w14:paraId="68D5886C" w14:textId="408D25B0"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2DF8514" w14:textId="3114ED39"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401350C" w14:textId="26643CE3"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44C8B8A8" w14:textId="77777777" w:rsidTr="00E93A13">
        <w:trPr>
          <w:gridAfter w:val="4"/>
          <w:wAfter w:w="213" w:type="dxa"/>
          <w:jc w:val="center"/>
        </w:trPr>
        <w:tc>
          <w:tcPr>
            <w:tcW w:w="1063" w:type="dxa"/>
            <w:gridSpan w:val="2"/>
            <w:tcBorders>
              <w:bottom w:val="single" w:sz="4" w:space="0" w:color="auto"/>
            </w:tcBorders>
            <w:shd w:val="clear" w:color="auto" w:fill="auto"/>
          </w:tcPr>
          <w:p w14:paraId="1413F689" w14:textId="6D5DE8E6" w:rsidR="00E93A13" w:rsidRPr="003F7263" w:rsidRDefault="00E93A13" w:rsidP="00E93A13">
            <w:pPr>
              <w:pStyle w:val="TAL"/>
              <w:keepNext w:val="0"/>
              <w:keepLines w:val="0"/>
              <w:rPr>
                <w:sz w:val="16"/>
                <w:szCs w:val="16"/>
              </w:rPr>
            </w:pPr>
            <w:r w:rsidRPr="003F7263">
              <w:rPr>
                <w:rFonts w:eastAsia="SimSun"/>
                <w:sz w:val="16"/>
                <w:szCs w:val="16"/>
                <w:lang w:eastAsia="en-US"/>
              </w:rPr>
              <w:t>8.1.6.1.2.6</w:t>
            </w:r>
          </w:p>
        </w:tc>
        <w:tc>
          <w:tcPr>
            <w:tcW w:w="3473" w:type="dxa"/>
            <w:gridSpan w:val="3"/>
            <w:tcBorders>
              <w:bottom w:val="single" w:sz="4" w:space="0" w:color="auto"/>
            </w:tcBorders>
            <w:shd w:val="clear" w:color="auto" w:fill="auto"/>
          </w:tcPr>
          <w:p w14:paraId="5CE5A6F5" w14:textId="46BCB3EB" w:rsidR="00E93A13" w:rsidRPr="003F7263" w:rsidRDefault="00E93A13" w:rsidP="00E93A13">
            <w:pPr>
              <w:pStyle w:val="TAL"/>
              <w:rPr>
                <w:sz w:val="16"/>
                <w:szCs w:val="16"/>
              </w:rPr>
            </w:pPr>
            <w:r w:rsidRPr="003F7263">
              <w:rPr>
                <w:rFonts w:eastAsia="SimSun"/>
                <w:sz w:val="16"/>
                <w:szCs w:val="16"/>
                <w:lang w:eastAsia="en-US"/>
              </w:rPr>
              <w:t>logged MDT/ RRC_IDLE / Logging and reporting / event-based trigger / out-of-coverage</w:t>
            </w:r>
          </w:p>
        </w:tc>
        <w:tc>
          <w:tcPr>
            <w:tcW w:w="807" w:type="dxa"/>
            <w:gridSpan w:val="4"/>
            <w:tcBorders>
              <w:bottom w:val="single" w:sz="4" w:space="0" w:color="auto"/>
            </w:tcBorders>
            <w:shd w:val="clear" w:color="auto" w:fill="auto"/>
          </w:tcPr>
          <w:p w14:paraId="7142DFE4" w14:textId="504F1BA8"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D941455" w14:textId="46A8D0B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4DCC6F0" w14:textId="6E80A641"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7D91555B" w14:textId="77777777" w:rsidTr="00E93A13">
        <w:trPr>
          <w:gridAfter w:val="4"/>
          <w:wAfter w:w="213" w:type="dxa"/>
          <w:jc w:val="center"/>
        </w:trPr>
        <w:tc>
          <w:tcPr>
            <w:tcW w:w="1063" w:type="dxa"/>
            <w:gridSpan w:val="2"/>
            <w:tcBorders>
              <w:bottom w:val="single" w:sz="4" w:space="0" w:color="auto"/>
            </w:tcBorders>
            <w:shd w:val="clear" w:color="auto" w:fill="auto"/>
          </w:tcPr>
          <w:p w14:paraId="4549D77F" w14:textId="46DB4DFB" w:rsidR="00E93A13" w:rsidRPr="003F7263" w:rsidRDefault="00E93A13" w:rsidP="00E93A13">
            <w:pPr>
              <w:pStyle w:val="TAL"/>
              <w:keepNext w:val="0"/>
              <w:keepLines w:val="0"/>
              <w:rPr>
                <w:sz w:val="16"/>
                <w:szCs w:val="16"/>
              </w:rPr>
            </w:pPr>
            <w:r w:rsidRPr="003F7263">
              <w:rPr>
                <w:rFonts w:eastAsia="SimSun"/>
                <w:sz w:val="16"/>
                <w:szCs w:val="16"/>
                <w:lang w:eastAsia="en-US"/>
              </w:rPr>
              <w:t>8.1.6.1.2.7</w:t>
            </w:r>
          </w:p>
        </w:tc>
        <w:tc>
          <w:tcPr>
            <w:tcW w:w="3473" w:type="dxa"/>
            <w:gridSpan w:val="3"/>
            <w:tcBorders>
              <w:bottom w:val="single" w:sz="4" w:space="0" w:color="auto"/>
            </w:tcBorders>
            <w:shd w:val="clear" w:color="auto" w:fill="auto"/>
          </w:tcPr>
          <w:p w14:paraId="3CDD0EF6" w14:textId="664B7FC1" w:rsidR="00E93A13" w:rsidRPr="003F7263" w:rsidRDefault="00E93A13" w:rsidP="00E93A13">
            <w:pPr>
              <w:pStyle w:val="TAL"/>
              <w:rPr>
                <w:sz w:val="16"/>
                <w:szCs w:val="16"/>
              </w:rPr>
            </w:pPr>
            <w:r w:rsidRPr="003F7263">
              <w:rPr>
                <w:rFonts w:eastAsia="SimSun"/>
                <w:sz w:val="16"/>
                <w:szCs w:val="16"/>
                <w:lang w:eastAsia="en-US"/>
              </w:rPr>
              <w:t>Logged MDT / RRC_IDLE / Logging and reporting / Reporting at NR re-establishment</w:t>
            </w:r>
          </w:p>
        </w:tc>
        <w:tc>
          <w:tcPr>
            <w:tcW w:w="807" w:type="dxa"/>
            <w:gridSpan w:val="4"/>
            <w:tcBorders>
              <w:bottom w:val="single" w:sz="4" w:space="0" w:color="auto"/>
            </w:tcBorders>
            <w:shd w:val="clear" w:color="auto" w:fill="auto"/>
          </w:tcPr>
          <w:p w14:paraId="0793B575" w14:textId="79710CB1"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8A504EC" w14:textId="0BD8A14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DBAAD25" w14:textId="4FD31521"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45259F34" w14:textId="77777777" w:rsidTr="00E93A13">
        <w:trPr>
          <w:gridAfter w:val="4"/>
          <w:wAfter w:w="213" w:type="dxa"/>
          <w:jc w:val="center"/>
        </w:trPr>
        <w:tc>
          <w:tcPr>
            <w:tcW w:w="1063" w:type="dxa"/>
            <w:gridSpan w:val="2"/>
            <w:tcBorders>
              <w:bottom w:val="single" w:sz="4" w:space="0" w:color="auto"/>
            </w:tcBorders>
            <w:shd w:val="clear" w:color="auto" w:fill="auto"/>
          </w:tcPr>
          <w:p w14:paraId="79539C4D" w14:textId="01B0B8F6" w:rsidR="00E93A13" w:rsidRPr="003F7263" w:rsidRDefault="00E93A13" w:rsidP="00E93A13">
            <w:pPr>
              <w:pStyle w:val="TAL"/>
              <w:keepNext w:val="0"/>
              <w:keepLines w:val="0"/>
              <w:rPr>
                <w:sz w:val="16"/>
                <w:szCs w:val="16"/>
              </w:rPr>
            </w:pPr>
            <w:r w:rsidRPr="003F7263">
              <w:rPr>
                <w:rFonts w:eastAsia="SimSun"/>
                <w:sz w:val="16"/>
                <w:szCs w:val="16"/>
                <w:lang w:eastAsia="en-US"/>
              </w:rPr>
              <w:t>8.1.6.1.2.8</w:t>
            </w:r>
          </w:p>
        </w:tc>
        <w:tc>
          <w:tcPr>
            <w:tcW w:w="3473" w:type="dxa"/>
            <w:gridSpan w:val="3"/>
            <w:tcBorders>
              <w:bottom w:val="single" w:sz="4" w:space="0" w:color="auto"/>
            </w:tcBorders>
            <w:shd w:val="clear" w:color="auto" w:fill="auto"/>
          </w:tcPr>
          <w:p w14:paraId="17A025B2" w14:textId="73B46A4D" w:rsidR="00E93A13" w:rsidRPr="003F7263" w:rsidRDefault="00E93A13" w:rsidP="00E93A13">
            <w:pPr>
              <w:pStyle w:val="TAL"/>
              <w:rPr>
                <w:sz w:val="16"/>
                <w:szCs w:val="16"/>
              </w:rPr>
            </w:pPr>
            <w:r w:rsidRPr="003F7263">
              <w:rPr>
                <w:rFonts w:eastAsia="SimSun"/>
                <w:sz w:val="16"/>
                <w:szCs w:val="16"/>
                <w:lang w:eastAsia="en-US"/>
              </w:rPr>
              <w:t>Logged MDT / Logging and reporting / Reporting at RRC reconfiguration</w:t>
            </w:r>
          </w:p>
        </w:tc>
        <w:tc>
          <w:tcPr>
            <w:tcW w:w="807" w:type="dxa"/>
            <w:gridSpan w:val="4"/>
            <w:tcBorders>
              <w:bottom w:val="single" w:sz="4" w:space="0" w:color="auto"/>
            </w:tcBorders>
            <w:shd w:val="clear" w:color="auto" w:fill="auto"/>
          </w:tcPr>
          <w:p w14:paraId="75D2CA8B" w14:textId="6B5F059E"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32B12F22" w14:textId="24169467"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269EFE9" w14:textId="252BA86B"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1F9374C0" w14:textId="77777777" w:rsidTr="00E93A13">
        <w:trPr>
          <w:gridAfter w:val="4"/>
          <w:wAfter w:w="213" w:type="dxa"/>
          <w:jc w:val="center"/>
        </w:trPr>
        <w:tc>
          <w:tcPr>
            <w:tcW w:w="1063" w:type="dxa"/>
            <w:gridSpan w:val="2"/>
            <w:tcBorders>
              <w:bottom w:val="single" w:sz="4" w:space="0" w:color="auto"/>
            </w:tcBorders>
            <w:shd w:val="clear" w:color="auto" w:fill="auto"/>
          </w:tcPr>
          <w:p w14:paraId="629F8A21" w14:textId="14C71AF5" w:rsidR="00E93A13" w:rsidRPr="003F7263" w:rsidRDefault="00E93A13" w:rsidP="00E93A13">
            <w:pPr>
              <w:pStyle w:val="TAL"/>
              <w:keepNext w:val="0"/>
              <w:keepLines w:val="0"/>
              <w:rPr>
                <w:sz w:val="16"/>
                <w:szCs w:val="16"/>
              </w:rPr>
            </w:pPr>
            <w:r w:rsidRPr="003F7263">
              <w:rPr>
                <w:rFonts w:eastAsia="SimSun"/>
                <w:sz w:val="16"/>
                <w:szCs w:val="16"/>
                <w:lang w:eastAsia="en-US"/>
              </w:rPr>
              <w:t>8.1.6.1.2.9</w:t>
            </w:r>
          </w:p>
        </w:tc>
        <w:tc>
          <w:tcPr>
            <w:tcW w:w="3473" w:type="dxa"/>
            <w:gridSpan w:val="3"/>
            <w:tcBorders>
              <w:bottom w:val="single" w:sz="4" w:space="0" w:color="auto"/>
            </w:tcBorders>
            <w:shd w:val="clear" w:color="auto" w:fill="auto"/>
          </w:tcPr>
          <w:p w14:paraId="1D830595" w14:textId="3561F2A9" w:rsidR="00E93A13" w:rsidRPr="003F7263" w:rsidRDefault="00E93A13" w:rsidP="00E93A13">
            <w:pPr>
              <w:pStyle w:val="TAL"/>
              <w:rPr>
                <w:sz w:val="16"/>
                <w:szCs w:val="16"/>
              </w:rPr>
            </w:pPr>
            <w:r w:rsidRPr="003F7263">
              <w:rPr>
                <w:rFonts w:eastAsia="SimSun"/>
                <w:sz w:val="16"/>
                <w:szCs w:val="16"/>
                <w:lang w:eastAsia="en-US"/>
              </w:rPr>
              <w:t>Logged MDT / Location information</w:t>
            </w:r>
          </w:p>
        </w:tc>
        <w:tc>
          <w:tcPr>
            <w:tcW w:w="807" w:type="dxa"/>
            <w:gridSpan w:val="4"/>
            <w:tcBorders>
              <w:bottom w:val="single" w:sz="4" w:space="0" w:color="auto"/>
            </w:tcBorders>
            <w:shd w:val="clear" w:color="auto" w:fill="auto"/>
          </w:tcPr>
          <w:p w14:paraId="4679E6B1" w14:textId="09A70614"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D93EBAB" w14:textId="632CEFB6"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3EC4D105" w14:textId="22F45E0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E93A13" w:rsidRPr="003F7263" w14:paraId="7A6649A9" w14:textId="77777777" w:rsidTr="00E93A13">
        <w:trPr>
          <w:gridAfter w:val="4"/>
          <w:wAfter w:w="213" w:type="dxa"/>
          <w:jc w:val="center"/>
        </w:trPr>
        <w:tc>
          <w:tcPr>
            <w:tcW w:w="1063" w:type="dxa"/>
            <w:gridSpan w:val="2"/>
            <w:tcBorders>
              <w:bottom w:val="single" w:sz="4" w:space="0" w:color="auto"/>
            </w:tcBorders>
            <w:shd w:val="clear" w:color="auto" w:fill="auto"/>
          </w:tcPr>
          <w:p w14:paraId="1502F297" w14:textId="13C7D157" w:rsidR="00E93A13" w:rsidRPr="003F7263" w:rsidRDefault="00E93A13" w:rsidP="00E93A13">
            <w:pPr>
              <w:pStyle w:val="TAL"/>
              <w:keepNext w:val="0"/>
              <w:keepLines w:val="0"/>
              <w:rPr>
                <w:sz w:val="16"/>
                <w:szCs w:val="16"/>
              </w:rPr>
            </w:pPr>
            <w:r w:rsidRPr="003F7263">
              <w:rPr>
                <w:rFonts w:eastAsia="SimSun"/>
                <w:sz w:val="16"/>
                <w:szCs w:val="16"/>
                <w:lang w:eastAsia="en-US"/>
              </w:rPr>
              <w:t>8.1.6.1.2.10</w:t>
            </w:r>
          </w:p>
        </w:tc>
        <w:tc>
          <w:tcPr>
            <w:tcW w:w="3473" w:type="dxa"/>
            <w:gridSpan w:val="3"/>
            <w:tcBorders>
              <w:bottom w:val="single" w:sz="4" w:space="0" w:color="auto"/>
            </w:tcBorders>
            <w:shd w:val="clear" w:color="auto" w:fill="auto"/>
          </w:tcPr>
          <w:p w14:paraId="2D2151BD" w14:textId="73B6C32E" w:rsidR="00E93A13" w:rsidRPr="003F7263" w:rsidRDefault="00E93A13" w:rsidP="00E93A13">
            <w:pPr>
              <w:pStyle w:val="TAL"/>
              <w:rPr>
                <w:sz w:val="16"/>
                <w:szCs w:val="16"/>
              </w:rPr>
            </w:pPr>
            <w:r w:rsidRPr="003F7263">
              <w:rPr>
                <w:rFonts w:eastAsia="SimSun"/>
                <w:sz w:val="16"/>
                <w:szCs w:val="16"/>
                <w:lang w:eastAsia="en-US"/>
              </w:rPr>
              <w:t>Logged MDT / Maintaining logged measurement configuration / UE mobility</w:t>
            </w:r>
          </w:p>
        </w:tc>
        <w:tc>
          <w:tcPr>
            <w:tcW w:w="807" w:type="dxa"/>
            <w:gridSpan w:val="4"/>
            <w:tcBorders>
              <w:bottom w:val="single" w:sz="4" w:space="0" w:color="auto"/>
            </w:tcBorders>
            <w:shd w:val="clear" w:color="auto" w:fill="auto"/>
          </w:tcPr>
          <w:p w14:paraId="7249930D" w14:textId="456AADFA"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B9B604C" w14:textId="22106595"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2C9FFC6" w14:textId="03E66CB4"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3F794B5" w14:textId="77777777" w:rsidTr="00E93A13">
        <w:trPr>
          <w:gridAfter w:val="4"/>
          <w:wAfter w:w="213" w:type="dxa"/>
          <w:jc w:val="center"/>
        </w:trPr>
        <w:tc>
          <w:tcPr>
            <w:tcW w:w="1063" w:type="dxa"/>
            <w:gridSpan w:val="2"/>
            <w:tcBorders>
              <w:bottom w:val="single" w:sz="4" w:space="0" w:color="auto"/>
            </w:tcBorders>
            <w:shd w:val="clear" w:color="auto" w:fill="auto"/>
          </w:tcPr>
          <w:p w14:paraId="088059A4" w14:textId="76C3DB58" w:rsidR="00E93A13" w:rsidRPr="003F7263" w:rsidRDefault="00E93A13" w:rsidP="00E93A13">
            <w:pPr>
              <w:pStyle w:val="TAL"/>
              <w:keepNext w:val="0"/>
              <w:keepLines w:val="0"/>
              <w:rPr>
                <w:sz w:val="16"/>
                <w:szCs w:val="16"/>
              </w:rPr>
            </w:pPr>
            <w:r w:rsidRPr="003F7263">
              <w:rPr>
                <w:rFonts w:eastAsia="SimSun"/>
                <w:sz w:val="16"/>
                <w:szCs w:val="16"/>
                <w:lang w:eastAsia="en-US"/>
              </w:rPr>
              <w:t>8.1.6.1.2.11</w:t>
            </w:r>
          </w:p>
        </w:tc>
        <w:tc>
          <w:tcPr>
            <w:tcW w:w="3473" w:type="dxa"/>
            <w:gridSpan w:val="3"/>
            <w:tcBorders>
              <w:bottom w:val="single" w:sz="4" w:space="0" w:color="auto"/>
            </w:tcBorders>
            <w:shd w:val="clear" w:color="auto" w:fill="auto"/>
          </w:tcPr>
          <w:p w14:paraId="3EFB94DC" w14:textId="52C2B44E" w:rsidR="00E93A13" w:rsidRPr="003F7263" w:rsidRDefault="00E93A13" w:rsidP="00E93A13">
            <w:pPr>
              <w:pStyle w:val="TAL"/>
              <w:rPr>
                <w:sz w:val="16"/>
                <w:szCs w:val="16"/>
              </w:rPr>
            </w:pPr>
            <w:r w:rsidRPr="003F7263">
              <w:rPr>
                <w:rFonts w:eastAsia="SimSun"/>
                <w:sz w:val="16"/>
                <w:szCs w:val="16"/>
                <w:lang w:eastAsia="en-US"/>
              </w:rPr>
              <w:t>Logged MDT / Maintaining logged measurement configuration / UE state transitions</w:t>
            </w:r>
          </w:p>
        </w:tc>
        <w:tc>
          <w:tcPr>
            <w:tcW w:w="807" w:type="dxa"/>
            <w:gridSpan w:val="4"/>
            <w:tcBorders>
              <w:bottom w:val="single" w:sz="4" w:space="0" w:color="auto"/>
            </w:tcBorders>
            <w:shd w:val="clear" w:color="auto" w:fill="auto"/>
          </w:tcPr>
          <w:p w14:paraId="548AA32C" w14:textId="128BFF90"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5A2B45C" w14:textId="0A89BBBE"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DEE2469" w14:textId="35E9772E"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30CEBA0" w14:textId="77777777" w:rsidTr="00E93A13">
        <w:trPr>
          <w:gridAfter w:val="4"/>
          <w:wAfter w:w="213" w:type="dxa"/>
          <w:jc w:val="center"/>
        </w:trPr>
        <w:tc>
          <w:tcPr>
            <w:tcW w:w="1063" w:type="dxa"/>
            <w:gridSpan w:val="2"/>
            <w:tcBorders>
              <w:bottom w:val="single" w:sz="4" w:space="0" w:color="auto"/>
            </w:tcBorders>
            <w:shd w:val="clear" w:color="auto" w:fill="auto"/>
          </w:tcPr>
          <w:p w14:paraId="4A30F2E9" w14:textId="6D3BB985" w:rsidR="00E93A13" w:rsidRPr="003F7263" w:rsidRDefault="00E93A13" w:rsidP="00E93A13">
            <w:pPr>
              <w:pStyle w:val="TAL"/>
              <w:keepNext w:val="0"/>
              <w:keepLines w:val="0"/>
              <w:rPr>
                <w:sz w:val="16"/>
                <w:szCs w:val="16"/>
              </w:rPr>
            </w:pPr>
            <w:r w:rsidRPr="003F7263">
              <w:rPr>
                <w:rFonts w:eastAsia="SimSun"/>
                <w:sz w:val="16"/>
                <w:szCs w:val="16"/>
                <w:lang w:eastAsia="en-US"/>
              </w:rPr>
              <w:t>8.1.6.1.2.12</w:t>
            </w:r>
          </w:p>
        </w:tc>
        <w:tc>
          <w:tcPr>
            <w:tcW w:w="3473" w:type="dxa"/>
            <w:gridSpan w:val="3"/>
            <w:tcBorders>
              <w:bottom w:val="single" w:sz="4" w:space="0" w:color="auto"/>
            </w:tcBorders>
            <w:shd w:val="clear" w:color="auto" w:fill="auto"/>
          </w:tcPr>
          <w:p w14:paraId="52E3B753" w14:textId="27490A0C" w:rsidR="00E93A13" w:rsidRPr="003F7263" w:rsidRDefault="00E93A13" w:rsidP="00E93A13">
            <w:pPr>
              <w:pStyle w:val="TAL"/>
              <w:rPr>
                <w:sz w:val="16"/>
                <w:szCs w:val="16"/>
              </w:rPr>
            </w:pPr>
            <w:r w:rsidRPr="003F7263">
              <w:rPr>
                <w:rFonts w:eastAsia="SimSun"/>
                <w:sz w:val="16"/>
                <w:szCs w:val="16"/>
                <w:lang w:eastAsia="en-US"/>
              </w:rPr>
              <w:t>Logged MDT / Release of logged MDT measurement configuration / Expire of duration timer</w:t>
            </w:r>
          </w:p>
        </w:tc>
        <w:tc>
          <w:tcPr>
            <w:tcW w:w="807" w:type="dxa"/>
            <w:gridSpan w:val="4"/>
            <w:tcBorders>
              <w:bottom w:val="single" w:sz="4" w:space="0" w:color="auto"/>
            </w:tcBorders>
            <w:shd w:val="clear" w:color="auto" w:fill="auto"/>
          </w:tcPr>
          <w:p w14:paraId="04FCCD76" w14:textId="38132309"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162E754" w14:textId="6FD4CD1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A517BF2" w14:textId="20059EF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37BE2AF7" w14:textId="77777777" w:rsidTr="00E93A13">
        <w:trPr>
          <w:gridAfter w:val="4"/>
          <w:wAfter w:w="213" w:type="dxa"/>
          <w:jc w:val="center"/>
        </w:trPr>
        <w:tc>
          <w:tcPr>
            <w:tcW w:w="1063" w:type="dxa"/>
            <w:gridSpan w:val="2"/>
            <w:tcBorders>
              <w:bottom w:val="single" w:sz="4" w:space="0" w:color="auto"/>
            </w:tcBorders>
            <w:shd w:val="clear" w:color="auto" w:fill="auto"/>
          </w:tcPr>
          <w:p w14:paraId="2647E4F0" w14:textId="01231807" w:rsidR="00E93A13" w:rsidRPr="003F7263" w:rsidRDefault="00E93A13" w:rsidP="00E93A13">
            <w:pPr>
              <w:pStyle w:val="TAL"/>
              <w:keepNext w:val="0"/>
              <w:keepLines w:val="0"/>
              <w:rPr>
                <w:sz w:val="16"/>
                <w:szCs w:val="16"/>
              </w:rPr>
            </w:pPr>
            <w:r w:rsidRPr="003F7263">
              <w:rPr>
                <w:rFonts w:eastAsia="SimSun"/>
                <w:sz w:val="16"/>
                <w:szCs w:val="16"/>
                <w:lang w:eastAsia="en-US"/>
              </w:rPr>
              <w:t>8.1.6.1.2.13</w:t>
            </w:r>
          </w:p>
        </w:tc>
        <w:tc>
          <w:tcPr>
            <w:tcW w:w="3473" w:type="dxa"/>
            <w:gridSpan w:val="3"/>
            <w:tcBorders>
              <w:bottom w:val="single" w:sz="4" w:space="0" w:color="auto"/>
            </w:tcBorders>
            <w:shd w:val="clear" w:color="auto" w:fill="auto"/>
          </w:tcPr>
          <w:p w14:paraId="2F26900C" w14:textId="3A5D7E50" w:rsidR="00E93A13" w:rsidRPr="003F7263" w:rsidRDefault="00E93A13" w:rsidP="00E93A13">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570F36C" w14:textId="2FC39EA1"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93778FD" w14:textId="04DA76A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029340A" w14:textId="170AF6C0"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472CA" w:rsidRPr="003F7263" w14:paraId="34C2A6C7" w14:textId="77777777" w:rsidTr="00E93A13">
        <w:trPr>
          <w:gridAfter w:val="4"/>
          <w:wAfter w:w="213" w:type="dxa"/>
          <w:jc w:val="center"/>
        </w:trPr>
        <w:tc>
          <w:tcPr>
            <w:tcW w:w="1063" w:type="dxa"/>
            <w:gridSpan w:val="2"/>
            <w:tcBorders>
              <w:bottom w:val="single" w:sz="4" w:space="0" w:color="auto"/>
            </w:tcBorders>
            <w:shd w:val="clear" w:color="auto" w:fill="auto"/>
          </w:tcPr>
          <w:p w14:paraId="6140EB72" w14:textId="2EA94725" w:rsidR="009472CA" w:rsidRPr="009472CA" w:rsidRDefault="009472CA" w:rsidP="009472CA">
            <w:pPr>
              <w:pStyle w:val="TAL"/>
              <w:keepNext w:val="0"/>
              <w:keepLines w:val="0"/>
              <w:rPr>
                <w:rFonts w:eastAsia="SimSun"/>
                <w:sz w:val="16"/>
                <w:szCs w:val="16"/>
                <w:lang w:eastAsia="en-US"/>
              </w:rPr>
            </w:pPr>
            <w:r w:rsidRPr="009472CA">
              <w:rPr>
                <w:sz w:val="16"/>
                <w:szCs w:val="16"/>
              </w:rPr>
              <w:t>8.1.6.1.2.14</w:t>
            </w:r>
          </w:p>
        </w:tc>
        <w:tc>
          <w:tcPr>
            <w:tcW w:w="3473" w:type="dxa"/>
            <w:gridSpan w:val="3"/>
            <w:tcBorders>
              <w:bottom w:val="single" w:sz="4" w:space="0" w:color="auto"/>
            </w:tcBorders>
            <w:shd w:val="clear" w:color="auto" w:fill="auto"/>
          </w:tcPr>
          <w:p w14:paraId="12955DB1" w14:textId="2F1B2CAF" w:rsidR="009472CA" w:rsidRPr="009472CA" w:rsidRDefault="009472CA" w:rsidP="009472CA">
            <w:pPr>
              <w:pStyle w:val="TAL"/>
              <w:rPr>
                <w:rFonts w:eastAsia="SimSun"/>
                <w:sz w:val="16"/>
                <w:szCs w:val="16"/>
                <w:lang w:eastAsia="en-US"/>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07380AA6" w14:textId="408E1209" w:rsidR="009472CA" w:rsidRPr="009472CA" w:rsidRDefault="009472CA" w:rsidP="009472CA">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0BFD3064" w14:textId="77ADE82A" w:rsidR="009472CA" w:rsidRPr="009472CA" w:rsidRDefault="008A76E2" w:rsidP="009472CA">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0B3614A5" w14:textId="0C766347" w:rsidR="009472CA" w:rsidRPr="009472CA" w:rsidRDefault="009472CA" w:rsidP="009472CA">
            <w:pPr>
              <w:pStyle w:val="TAL"/>
              <w:keepNext w:val="0"/>
              <w:keepLines w:val="0"/>
              <w:rPr>
                <w:rFonts w:eastAsia="SimSun"/>
                <w:sz w:val="16"/>
                <w:szCs w:val="16"/>
                <w:lang w:eastAsia="en-US"/>
              </w:rPr>
            </w:pPr>
            <w:r w:rsidRPr="009472CA">
              <w:rPr>
                <w:sz w:val="16"/>
                <w:szCs w:val="16"/>
              </w:rPr>
              <w:t>UEs supporting 5G core and logged measurements in RRC_IDLE and RRC_INACTIVE and IDC mechanism</w:t>
            </w:r>
          </w:p>
        </w:tc>
      </w:tr>
      <w:tr w:rsidR="009472CA" w:rsidRPr="003F7263" w14:paraId="1339B20F" w14:textId="77777777" w:rsidTr="00E93A13">
        <w:trPr>
          <w:gridAfter w:val="4"/>
          <w:wAfter w:w="213" w:type="dxa"/>
          <w:jc w:val="center"/>
        </w:trPr>
        <w:tc>
          <w:tcPr>
            <w:tcW w:w="1063" w:type="dxa"/>
            <w:gridSpan w:val="2"/>
            <w:tcBorders>
              <w:bottom w:val="single" w:sz="4" w:space="0" w:color="auto"/>
            </w:tcBorders>
            <w:shd w:val="clear" w:color="auto" w:fill="auto"/>
          </w:tcPr>
          <w:p w14:paraId="55869B25" w14:textId="34CB4FC5" w:rsidR="009472CA" w:rsidRPr="009472CA" w:rsidRDefault="009472CA" w:rsidP="009472CA">
            <w:pPr>
              <w:pStyle w:val="TAL"/>
              <w:keepNext w:val="0"/>
              <w:keepLines w:val="0"/>
              <w:rPr>
                <w:rFonts w:eastAsia="SimSun"/>
                <w:sz w:val="16"/>
                <w:szCs w:val="16"/>
                <w:lang w:eastAsia="en-US"/>
              </w:rPr>
            </w:pPr>
            <w:r w:rsidRPr="009472CA">
              <w:rPr>
                <w:sz w:val="16"/>
                <w:szCs w:val="16"/>
              </w:rPr>
              <w:t>8.1.6.1.2.15</w:t>
            </w:r>
          </w:p>
        </w:tc>
        <w:tc>
          <w:tcPr>
            <w:tcW w:w="3473" w:type="dxa"/>
            <w:gridSpan w:val="3"/>
            <w:tcBorders>
              <w:bottom w:val="single" w:sz="4" w:space="0" w:color="auto"/>
            </w:tcBorders>
            <w:shd w:val="clear" w:color="auto" w:fill="auto"/>
          </w:tcPr>
          <w:p w14:paraId="27FAAD17" w14:textId="76BFFC26" w:rsidR="009472CA" w:rsidRPr="009472CA" w:rsidRDefault="009472CA" w:rsidP="009472CA">
            <w:pPr>
              <w:pStyle w:val="TAL"/>
              <w:rPr>
                <w:rFonts w:eastAsia="SimSun"/>
                <w:sz w:val="16"/>
                <w:szCs w:val="16"/>
                <w:lang w:eastAsia="en-US"/>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56CF0C3E" w14:textId="3E3937DD" w:rsidR="009472CA" w:rsidRPr="009472CA" w:rsidRDefault="009472CA" w:rsidP="009472CA">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60158BE6" w14:textId="608BA04E" w:rsidR="009472CA" w:rsidRPr="009472CA" w:rsidRDefault="008A76E2" w:rsidP="009472CA">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35A4ED8B" w14:textId="6E80AB47" w:rsidR="009472CA" w:rsidRPr="009472CA" w:rsidRDefault="009472CA" w:rsidP="009472CA">
            <w:pPr>
              <w:pStyle w:val="TAL"/>
              <w:keepNext w:val="0"/>
              <w:keepLines w:val="0"/>
              <w:rPr>
                <w:rFonts w:eastAsia="SimSun"/>
                <w:sz w:val="16"/>
                <w:szCs w:val="16"/>
                <w:lang w:eastAsia="en-US"/>
              </w:rPr>
            </w:pPr>
            <w:r w:rsidRPr="009472CA">
              <w:rPr>
                <w:sz w:val="16"/>
                <w:szCs w:val="16"/>
              </w:rPr>
              <w:t>UEs supporting 5G core and logged measurements in RRC_IDLE and RRC_INACTIVE and early measurements</w:t>
            </w:r>
          </w:p>
        </w:tc>
      </w:tr>
      <w:tr w:rsidR="00E93A13" w:rsidRPr="003F7263" w14:paraId="46E4AFBE" w14:textId="77777777" w:rsidTr="00E93A13">
        <w:trPr>
          <w:gridAfter w:val="4"/>
          <w:wAfter w:w="213" w:type="dxa"/>
          <w:jc w:val="center"/>
        </w:trPr>
        <w:tc>
          <w:tcPr>
            <w:tcW w:w="1063" w:type="dxa"/>
            <w:gridSpan w:val="2"/>
            <w:tcBorders>
              <w:bottom w:val="single" w:sz="4" w:space="0" w:color="auto"/>
            </w:tcBorders>
            <w:shd w:val="clear" w:color="auto" w:fill="D9D9D9"/>
          </w:tcPr>
          <w:p w14:paraId="2F3B7CC4" w14:textId="5E7285BD" w:rsidR="00E93A13" w:rsidRPr="003F7263" w:rsidRDefault="00E93A13" w:rsidP="00E93A13">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182E3F93" w14:textId="6A819879" w:rsidR="00E93A13" w:rsidRPr="003F7263" w:rsidRDefault="00E93A13" w:rsidP="00E93A13">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149B21C"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342AF7E"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70534E03" w14:textId="77777777" w:rsidR="00E93A13" w:rsidRPr="003F7263" w:rsidRDefault="00E93A13" w:rsidP="00E93A13">
            <w:pPr>
              <w:pStyle w:val="TAL"/>
              <w:keepNext w:val="0"/>
              <w:keepLines w:val="0"/>
              <w:rPr>
                <w:sz w:val="16"/>
                <w:szCs w:val="16"/>
              </w:rPr>
            </w:pPr>
          </w:p>
        </w:tc>
      </w:tr>
      <w:tr w:rsidR="00E93A13" w:rsidRPr="003F7263" w14:paraId="1A12A1F9" w14:textId="77777777" w:rsidTr="00E93A13">
        <w:trPr>
          <w:gridAfter w:val="4"/>
          <w:wAfter w:w="213" w:type="dxa"/>
          <w:jc w:val="center"/>
        </w:trPr>
        <w:tc>
          <w:tcPr>
            <w:tcW w:w="1063" w:type="dxa"/>
            <w:gridSpan w:val="2"/>
            <w:tcBorders>
              <w:bottom w:val="single" w:sz="4" w:space="0" w:color="auto"/>
            </w:tcBorders>
            <w:shd w:val="clear" w:color="auto" w:fill="auto"/>
          </w:tcPr>
          <w:p w14:paraId="35E039D5" w14:textId="08C33A9E" w:rsidR="00E93A13" w:rsidRPr="003F7263" w:rsidRDefault="00E93A13" w:rsidP="00E93A13">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76176336" w14:textId="44AC7F03" w:rsidR="00E93A13" w:rsidRPr="003F7263" w:rsidRDefault="00E93A13" w:rsidP="00E93A13">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7A460FB7" w14:textId="28917819"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CD5DE7B" w14:textId="6FB92109"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3C51063" w14:textId="2C353AD3"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4E483DA8" w14:textId="77777777" w:rsidTr="00E93A13">
        <w:trPr>
          <w:gridAfter w:val="4"/>
          <w:wAfter w:w="213" w:type="dxa"/>
          <w:jc w:val="center"/>
        </w:trPr>
        <w:tc>
          <w:tcPr>
            <w:tcW w:w="1063" w:type="dxa"/>
            <w:gridSpan w:val="2"/>
            <w:tcBorders>
              <w:bottom w:val="single" w:sz="4" w:space="0" w:color="auto"/>
            </w:tcBorders>
            <w:shd w:val="clear" w:color="auto" w:fill="auto"/>
          </w:tcPr>
          <w:p w14:paraId="506CA673" w14:textId="111E8181" w:rsidR="00E93A13" w:rsidRPr="003F7263" w:rsidRDefault="00E93A13" w:rsidP="00E93A13">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733A73A6" w14:textId="5A5AE4F7" w:rsidR="00E93A13" w:rsidRPr="003F7263" w:rsidRDefault="00E93A13" w:rsidP="00E93A13">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24739A66" w14:textId="6C0EACEC"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1F6EE89" w14:textId="0A0CC7BC"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929A913" w14:textId="27571D4A"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69D2C150" w14:textId="77777777" w:rsidTr="00E93A13">
        <w:trPr>
          <w:gridAfter w:val="4"/>
          <w:wAfter w:w="213" w:type="dxa"/>
          <w:jc w:val="center"/>
        </w:trPr>
        <w:tc>
          <w:tcPr>
            <w:tcW w:w="1063" w:type="dxa"/>
            <w:gridSpan w:val="2"/>
            <w:tcBorders>
              <w:bottom w:val="single" w:sz="4" w:space="0" w:color="auto"/>
            </w:tcBorders>
            <w:shd w:val="clear" w:color="auto" w:fill="auto"/>
          </w:tcPr>
          <w:p w14:paraId="493CBEA9" w14:textId="540B56E1" w:rsidR="00E93A13" w:rsidRPr="003F7263" w:rsidRDefault="00E93A13" w:rsidP="00E93A13">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3A6B412C" w14:textId="5210DC04" w:rsidR="00E93A13" w:rsidRPr="003F7263" w:rsidRDefault="00E93A13" w:rsidP="00E93A13">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3FAFFE6A" w14:textId="6BD55CF8"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DC002A5" w14:textId="735C75ED"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A32617D" w14:textId="3D24EB3A"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5DC65F71" w14:textId="77777777" w:rsidTr="00E93A13">
        <w:trPr>
          <w:gridAfter w:val="4"/>
          <w:wAfter w:w="213" w:type="dxa"/>
          <w:jc w:val="center"/>
        </w:trPr>
        <w:tc>
          <w:tcPr>
            <w:tcW w:w="1063" w:type="dxa"/>
            <w:gridSpan w:val="2"/>
            <w:tcBorders>
              <w:bottom w:val="single" w:sz="4" w:space="0" w:color="auto"/>
            </w:tcBorders>
            <w:shd w:val="clear" w:color="auto" w:fill="auto"/>
          </w:tcPr>
          <w:p w14:paraId="0648B8AA" w14:textId="1AEEBD59" w:rsidR="00E93A13" w:rsidRPr="003F7263" w:rsidRDefault="00E93A13" w:rsidP="00E93A13">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2EE1083B" w14:textId="53E2BC2C" w:rsidR="00E93A13" w:rsidRPr="003F7263" w:rsidRDefault="00E93A13" w:rsidP="00E93A13">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0A059B4D" w14:textId="3C59D0B5"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423809D" w14:textId="5CA878BC"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109BDE2" w14:textId="462C9AFD"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01012287" w14:textId="77777777" w:rsidTr="00E93A13">
        <w:trPr>
          <w:gridAfter w:val="4"/>
          <w:wAfter w:w="213" w:type="dxa"/>
          <w:jc w:val="center"/>
        </w:trPr>
        <w:tc>
          <w:tcPr>
            <w:tcW w:w="1063" w:type="dxa"/>
            <w:gridSpan w:val="2"/>
            <w:tcBorders>
              <w:bottom w:val="single" w:sz="4" w:space="0" w:color="auto"/>
            </w:tcBorders>
            <w:shd w:val="clear" w:color="auto" w:fill="auto"/>
          </w:tcPr>
          <w:p w14:paraId="0FB1E17D" w14:textId="3842BBD2" w:rsidR="00E93A13" w:rsidRPr="003F7263" w:rsidRDefault="00E93A13" w:rsidP="00E93A13">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362428BD" w14:textId="732C2DF2" w:rsidR="00E93A13" w:rsidRPr="003F7263" w:rsidRDefault="00E93A13" w:rsidP="00E93A13">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243BBA92" w14:textId="00EB81C6"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7139B3" w14:textId="3F1B3A43" w:rsidR="00E93A13" w:rsidRPr="003F7263" w:rsidRDefault="00E93A13" w:rsidP="00E93A13">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6CBF4684" w14:textId="7574E1DA" w:rsidR="00E93A13" w:rsidRPr="003F7263" w:rsidRDefault="00E93A13" w:rsidP="00E93A1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A13" w:rsidRPr="003F7263" w14:paraId="647958B5" w14:textId="77777777" w:rsidTr="00E93A13">
        <w:trPr>
          <w:gridAfter w:val="4"/>
          <w:wAfter w:w="213" w:type="dxa"/>
          <w:jc w:val="center"/>
        </w:trPr>
        <w:tc>
          <w:tcPr>
            <w:tcW w:w="1063" w:type="dxa"/>
            <w:gridSpan w:val="2"/>
            <w:tcBorders>
              <w:bottom w:val="single" w:sz="4" w:space="0" w:color="auto"/>
            </w:tcBorders>
            <w:shd w:val="clear" w:color="auto" w:fill="auto"/>
          </w:tcPr>
          <w:p w14:paraId="4B01B672" w14:textId="7DFF426B" w:rsidR="00E93A13" w:rsidRPr="003F7263" w:rsidRDefault="00E93A13" w:rsidP="00E93A13">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1BC11A71" w14:textId="44A40120" w:rsidR="00E93A13" w:rsidRPr="003F7263" w:rsidRDefault="00E93A13" w:rsidP="00E93A13">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5A203186" w14:textId="62CC0503"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018BEAB" w14:textId="47E91C81"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057698E" w14:textId="54F7679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3AFF1983" w14:textId="77777777" w:rsidTr="00E93A13">
        <w:trPr>
          <w:gridAfter w:val="4"/>
          <w:wAfter w:w="213" w:type="dxa"/>
          <w:jc w:val="center"/>
        </w:trPr>
        <w:tc>
          <w:tcPr>
            <w:tcW w:w="1063" w:type="dxa"/>
            <w:gridSpan w:val="2"/>
            <w:tcBorders>
              <w:bottom w:val="single" w:sz="4" w:space="0" w:color="auto"/>
            </w:tcBorders>
            <w:shd w:val="clear" w:color="auto" w:fill="auto"/>
          </w:tcPr>
          <w:p w14:paraId="20A5483E" w14:textId="324DE6D2" w:rsidR="00E93A13" w:rsidRPr="003F7263" w:rsidRDefault="00E93A13" w:rsidP="00E93A13">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7FD13E92" w14:textId="719CCD65" w:rsidR="00E93A13" w:rsidRPr="003F7263" w:rsidRDefault="00E93A13" w:rsidP="00E93A13">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95A7541" w14:textId="278083FE"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E510F29" w14:textId="08547B1F"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6BF7BD9" w14:textId="2C04118E"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6E6BC095" w14:textId="77777777" w:rsidTr="00E93A13">
        <w:trPr>
          <w:gridAfter w:val="4"/>
          <w:wAfter w:w="213" w:type="dxa"/>
          <w:jc w:val="center"/>
        </w:trPr>
        <w:tc>
          <w:tcPr>
            <w:tcW w:w="1063" w:type="dxa"/>
            <w:gridSpan w:val="2"/>
            <w:tcBorders>
              <w:bottom w:val="single" w:sz="4" w:space="0" w:color="auto"/>
            </w:tcBorders>
            <w:shd w:val="clear" w:color="auto" w:fill="D9D9D9"/>
          </w:tcPr>
          <w:p w14:paraId="2BA7117F" w14:textId="3E92E4AB" w:rsidR="00E93A13" w:rsidRPr="003F7263" w:rsidRDefault="00E93A13" w:rsidP="00E93A13">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43570084" w14:textId="245B5169" w:rsidR="00E93A13" w:rsidRPr="003F7263" w:rsidRDefault="00E93A13" w:rsidP="00E93A13">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7BBB9773" w14:textId="77777777" w:rsidR="00E93A13" w:rsidRPr="003F7263" w:rsidRDefault="00E93A13" w:rsidP="00E93A1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6AE0C43"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E195F59" w14:textId="77777777" w:rsidR="00E93A13" w:rsidRPr="003F7263" w:rsidRDefault="00E93A13" w:rsidP="00E93A13">
            <w:pPr>
              <w:pStyle w:val="TAL"/>
              <w:keepNext w:val="0"/>
              <w:keepLines w:val="0"/>
              <w:rPr>
                <w:sz w:val="16"/>
                <w:szCs w:val="16"/>
              </w:rPr>
            </w:pPr>
          </w:p>
        </w:tc>
      </w:tr>
      <w:tr w:rsidR="00E93A13" w:rsidRPr="003F7263" w14:paraId="786F59F4" w14:textId="77777777" w:rsidTr="00E93A13">
        <w:trPr>
          <w:gridAfter w:val="4"/>
          <w:wAfter w:w="213" w:type="dxa"/>
          <w:jc w:val="center"/>
        </w:trPr>
        <w:tc>
          <w:tcPr>
            <w:tcW w:w="1063" w:type="dxa"/>
            <w:gridSpan w:val="2"/>
            <w:tcBorders>
              <w:bottom w:val="single" w:sz="4" w:space="0" w:color="auto"/>
            </w:tcBorders>
            <w:shd w:val="clear" w:color="auto" w:fill="auto"/>
          </w:tcPr>
          <w:p w14:paraId="5E044FAF" w14:textId="504840C9" w:rsidR="00E93A13" w:rsidRPr="003F7263" w:rsidRDefault="00E93A13" w:rsidP="00E93A13">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6671D13D" w14:textId="7EEA3961" w:rsidR="00E93A13" w:rsidRPr="003F7263" w:rsidRDefault="00E93A13" w:rsidP="00E93A13">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3774FF75" w14:textId="7AA840AF"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E78ED5E" w14:textId="45BB157C" w:rsidR="00E93A13" w:rsidRPr="003F7263" w:rsidRDefault="00E93A13" w:rsidP="00E93A13">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2036FC07" w14:textId="3534034D"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624065E2" w14:textId="77777777" w:rsidTr="00E93A13">
        <w:trPr>
          <w:gridAfter w:val="4"/>
          <w:wAfter w:w="213" w:type="dxa"/>
          <w:jc w:val="center"/>
        </w:trPr>
        <w:tc>
          <w:tcPr>
            <w:tcW w:w="1063" w:type="dxa"/>
            <w:gridSpan w:val="2"/>
            <w:tcBorders>
              <w:bottom w:val="single" w:sz="4" w:space="0" w:color="auto"/>
            </w:tcBorders>
            <w:shd w:val="clear" w:color="auto" w:fill="auto"/>
          </w:tcPr>
          <w:p w14:paraId="75DD8DBA" w14:textId="409C6BA7" w:rsidR="00E93A13" w:rsidRPr="003F7263" w:rsidRDefault="00E93A13" w:rsidP="00E93A13">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4F931493" w14:textId="4BDAB71D" w:rsidR="00E93A13" w:rsidRPr="003F7263" w:rsidRDefault="00E93A13" w:rsidP="00E93A13">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58893CEB" w14:textId="20AFBE63"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F2E455" w14:textId="276F5EDE" w:rsidR="00E93A13" w:rsidRPr="003F7263" w:rsidRDefault="00E93A13" w:rsidP="00E93A13">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382E4601" w14:textId="76971F78" w:rsidR="00E93A13" w:rsidRPr="003F7263" w:rsidRDefault="00E93A13" w:rsidP="00E93A13">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93A13" w:rsidRPr="003F7263" w14:paraId="47D1146D" w14:textId="77777777" w:rsidTr="00E93A13">
        <w:trPr>
          <w:gridAfter w:val="4"/>
          <w:wAfter w:w="213" w:type="dxa"/>
          <w:jc w:val="center"/>
        </w:trPr>
        <w:tc>
          <w:tcPr>
            <w:tcW w:w="1063" w:type="dxa"/>
            <w:gridSpan w:val="2"/>
            <w:tcBorders>
              <w:bottom w:val="single" w:sz="4" w:space="0" w:color="auto"/>
            </w:tcBorders>
            <w:shd w:val="clear" w:color="auto" w:fill="auto"/>
          </w:tcPr>
          <w:p w14:paraId="56838A57" w14:textId="5E4EE217" w:rsidR="00E93A13" w:rsidRPr="003F7263" w:rsidRDefault="00E93A13" w:rsidP="00E93A13">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0F5F01ED" w14:textId="134467FF"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7" w:type="dxa"/>
            <w:gridSpan w:val="4"/>
            <w:tcBorders>
              <w:bottom w:val="single" w:sz="4" w:space="0" w:color="auto"/>
            </w:tcBorders>
            <w:shd w:val="clear" w:color="auto" w:fill="auto"/>
          </w:tcPr>
          <w:p w14:paraId="4AD99E2A" w14:textId="42565ABB"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58C86" w14:textId="1E9F40F9" w:rsidR="00E93A13" w:rsidRPr="003F7263" w:rsidRDefault="00E93A13" w:rsidP="00E93A13">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93CAD4D" w14:textId="466775E0" w:rsidR="00E93A13" w:rsidRPr="003F7263" w:rsidRDefault="00E93A13" w:rsidP="00E93A13">
            <w:pPr>
              <w:pStyle w:val="TAL"/>
              <w:keepNext w:val="0"/>
              <w:keepLines w:val="0"/>
              <w:rPr>
                <w:color w:val="FF0000"/>
                <w:sz w:val="16"/>
                <w:szCs w:val="16"/>
              </w:rPr>
            </w:pPr>
            <w:r w:rsidRPr="003F7263">
              <w:rPr>
                <w:rFonts w:eastAsia="SimSun" w:cs="Arial"/>
                <w:bCs/>
                <w:sz w:val="16"/>
                <w:szCs w:val="16"/>
              </w:rPr>
              <w:t>UEs supporting 5G Core</w:t>
            </w:r>
          </w:p>
        </w:tc>
      </w:tr>
      <w:tr w:rsidR="00E93A13" w:rsidRPr="003F7263" w14:paraId="7077E008" w14:textId="77777777" w:rsidTr="00E93A13">
        <w:trPr>
          <w:gridAfter w:val="4"/>
          <w:wAfter w:w="213" w:type="dxa"/>
          <w:jc w:val="center"/>
        </w:trPr>
        <w:tc>
          <w:tcPr>
            <w:tcW w:w="1063" w:type="dxa"/>
            <w:gridSpan w:val="2"/>
            <w:tcBorders>
              <w:bottom w:val="single" w:sz="4" w:space="0" w:color="auto"/>
            </w:tcBorders>
            <w:shd w:val="clear" w:color="auto" w:fill="auto"/>
          </w:tcPr>
          <w:p w14:paraId="67C72680" w14:textId="0E9E0C61" w:rsidR="00E93A13" w:rsidRPr="003F7263" w:rsidRDefault="00E93A13" w:rsidP="00E93A13">
            <w:pPr>
              <w:pStyle w:val="TAL"/>
              <w:keepNext w:val="0"/>
              <w:keepLines w:val="0"/>
              <w:rPr>
                <w:rFonts w:cs="Arial"/>
                <w:bCs/>
                <w:sz w:val="16"/>
                <w:szCs w:val="16"/>
              </w:rPr>
            </w:pPr>
            <w:r w:rsidRPr="003F7263">
              <w:rPr>
                <w:rFonts w:eastAsia="SimSun" w:cs="Arial"/>
                <w:sz w:val="16"/>
                <w:szCs w:val="16"/>
              </w:rPr>
              <w:t>8.1.6.1.4.4</w:t>
            </w:r>
          </w:p>
        </w:tc>
        <w:tc>
          <w:tcPr>
            <w:tcW w:w="3473" w:type="dxa"/>
            <w:gridSpan w:val="3"/>
            <w:tcBorders>
              <w:bottom w:val="single" w:sz="4" w:space="0" w:color="auto"/>
            </w:tcBorders>
            <w:shd w:val="clear" w:color="auto" w:fill="auto"/>
          </w:tcPr>
          <w:p w14:paraId="5E1CE9E5" w14:textId="604D8F0C"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1645D787" w14:textId="1A75A6D7"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6A07A6" w14:textId="0A21EB78"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EB42839" w14:textId="57247C26"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5CEB6CB7" w14:textId="77777777" w:rsidTr="00E93A13">
        <w:trPr>
          <w:gridAfter w:val="4"/>
          <w:wAfter w:w="213" w:type="dxa"/>
          <w:jc w:val="center"/>
        </w:trPr>
        <w:tc>
          <w:tcPr>
            <w:tcW w:w="1063" w:type="dxa"/>
            <w:gridSpan w:val="2"/>
            <w:tcBorders>
              <w:bottom w:val="single" w:sz="4" w:space="0" w:color="auto"/>
            </w:tcBorders>
            <w:shd w:val="clear" w:color="auto" w:fill="auto"/>
          </w:tcPr>
          <w:p w14:paraId="54D4815E" w14:textId="3B731680" w:rsidR="00E93A13" w:rsidRPr="003F7263" w:rsidRDefault="00E93A13" w:rsidP="00E93A13">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7773D3CE" w14:textId="4933037E"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7" w:type="dxa"/>
            <w:gridSpan w:val="4"/>
            <w:tcBorders>
              <w:bottom w:val="single" w:sz="4" w:space="0" w:color="auto"/>
            </w:tcBorders>
            <w:shd w:val="clear" w:color="auto" w:fill="auto"/>
          </w:tcPr>
          <w:p w14:paraId="31916BD1" w14:textId="4519CE31"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E1ECA5" w14:textId="2DBBAEA6" w:rsidR="00E93A13" w:rsidRPr="003F7263" w:rsidRDefault="00E93A13" w:rsidP="00E93A13">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204046DE" w14:textId="1427DEEA"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93A13" w:rsidRPr="003F7263" w14:paraId="31AAE041" w14:textId="77777777" w:rsidTr="00E93A13">
        <w:trPr>
          <w:gridAfter w:val="4"/>
          <w:wAfter w:w="213" w:type="dxa"/>
          <w:jc w:val="center"/>
        </w:trPr>
        <w:tc>
          <w:tcPr>
            <w:tcW w:w="1063" w:type="dxa"/>
            <w:gridSpan w:val="2"/>
            <w:tcBorders>
              <w:bottom w:val="single" w:sz="4" w:space="0" w:color="auto"/>
            </w:tcBorders>
            <w:shd w:val="clear" w:color="auto" w:fill="auto"/>
          </w:tcPr>
          <w:p w14:paraId="03914040" w14:textId="0D0984B5" w:rsidR="00E93A13" w:rsidRPr="003F7263" w:rsidRDefault="00E93A13" w:rsidP="00E93A13">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765A7AD7" w14:textId="4134C92E" w:rsidR="00E93A13" w:rsidRPr="003F7263" w:rsidRDefault="00E93A13" w:rsidP="00E93A13">
            <w:pPr>
              <w:pStyle w:val="TAL"/>
              <w:rPr>
                <w:rFonts w:cs="Arial"/>
                <w:bCs/>
                <w:sz w:val="16"/>
                <w:szCs w:val="16"/>
              </w:rPr>
            </w:pPr>
            <w:r w:rsidRPr="003F7263">
              <w:rPr>
                <w:rFonts w:eastAsia="SimSun" w:cs="Arial"/>
                <w:sz w:val="16"/>
                <w:szCs w:val="16"/>
                <w:lang w:eastAsia="en-US"/>
              </w:rPr>
              <w:t xml:space="preserve">Connection Establishment Failure / Logging </w:t>
            </w:r>
            <w:r w:rsidRPr="003F7263">
              <w:rPr>
                <w:rFonts w:eastAsia="SimSun" w:cs="Arial"/>
                <w:sz w:val="16"/>
                <w:szCs w:val="16"/>
                <w:lang w:eastAsia="en-US"/>
              </w:rPr>
              <w:lastRenderedPageBreak/>
              <w:t>and reporting / Reporting of Intra-frequency measurements</w:t>
            </w:r>
          </w:p>
        </w:tc>
        <w:tc>
          <w:tcPr>
            <w:tcW w:w="807" w:type="dxa"/>
            <w:gridSpan w:val="4"/>
            <w:tcBorders>
              <w:bottom w:val="single" w:sz="4" w:space="0" w:color="auto"/>
            </w:tcBorders>
            <w:shd w:val="clear" w:color="auto" w:fill="auto"/>
          </w:tcPr>
          <w:p w14:paraId="08276EAA" w14:textId="2116B0BF" w:rsidR="00E93A13" w:rsidRPr="003F7263" w:rsidRDefault="00E93A13" w:rsidP="00E93A13">
            <w:pPr>
              <w:pStyle w:val="TAC"/>
              <w:keepNext w:val="0"/>
              <w:keepLines w:val="0"/>
              <w:rPr>
                <w:rFonts w:cs="Arial"/>
                <w:sz w:val="16"/>
                <w:szCs w:val="16"/>
              </w:rPr>
            </w:pPr>
            <w:r w:rsidRPr="003F7263">
              <w:rPr>
                <w:rFonts w:eastAsia="SimSun" w:cs="Arial"/>
                <w:bCs/>
                <w:sz w:val="16"/>
                <w:szCs w:val="16"/>
              </w:rPr>
              <w:lastRenderedPageBreak/>
              <w:t>Rel-16</w:t>
            </w:r>
          </w:p>
        </w:tc>
        <w:tc>
          <w:tcPr>
            <w:tcW w:w="1161" w:type="dxa"/>
            <w:gridSpan w:val="4"/>
            <w:tcBorders>
              <w:bottom w:val="single" w:sz="4" w:space="0" w:color="auto"/>
            </w:tcBorders>
            <w:shd w:val="clear" w:color="auto" w:fill="auto"/>
          </w:tcPr>
          <w:p w14:paraId="6BCD1A3D" w14:textId="589F6ADB"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67495FD" w14:textId="2280C5B0"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93A13" w:rsidRPr="003F7263" w14:paraId="34543DA9" w14:textId="77777777" w:rsidTr="00E93A13">
        <w:trPr>
          <w:gridAfter w:val="4"/>
          <w:wAfter w:w="213" w:type="dxa"/>
          <w:jc w:val="center"/>
        </w:trPr>
        <w:tc>
          <w:tcPr>
            <w:tcW w:w="1063" w:type="dxa"/>
            <w:gridSpan w:val="2"/>
            <w:tcBorders>
              <w:bottom w:val="single" w:sz="4" w:space="0" w:color="auto"/>
            </w:tcBorders>
            <w:shd w:val="clear" w:color="auto" w:fill="auto"/>
          </w:tcPr>
          <w:p w14:paraId="1D7C0885" w14:textId="51C9929C" w:rsidR="00E93A13" w:rsidRPr="003F7263" w:rsidRDefault="00E93A13" w:rsidP="00E93A13">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3A5FA7B0" w14:textId="3D0A45EF"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02B0EED2" w14:textId="4E29C4CE"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C6A6A2" w14:textId="412CC130"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57F38578" w14:textId="1DF8BC1E"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68874352" w14:textId="77777777" w:rsidTr="00E93A13">
        <w:trPr>
          <w:gridAfter w:val="4"/>
          <w:wAfter w:w="213" w:type="dxa"/>
          <w:jc w:val="center"/>
        </w:trPr>
        <w:tc>
          <w:tcPr>
            <w:tcW w:w="1063" w:type="dxa"/>
            <w:gridSpan w:val="2"/>
            <w:tcBorders>
              <w:bottom w:val="single" w:sz="4" w:space="0" w:color="auto"/>
            </w:tcBorders>
            <w:shd w:val="clear" w:color="auto" w:fill="auto"/>
          </w:tcPr>
          <w:p w14:paraId="5EE76D19" w14:textId="1900014E" w:rsidR="00E93A13" w:rsidRPr="003F7263" w:rsidRDefault="00E93A13" w:rsidP="00E93A13">
            <w:pPr>
              <w:pStyle w:val="TAL"/>
              <w:keepNext w:val="0"/>
              <w:keepLines w:val="0"/>
              <w:rPr>
                <w:rFonts w:cs="Arial"/>
                <w:bCs/>
                <w:sz w:val="16"/>
                <w:szCs w:val="16"/>
              </w:rPr>
            </w:pPr>
            <w:bookmarkStart w:id="115" w:name="_Hlk74594246"/>
            <w:r w:rsidRPr="003F7263">
              <w:rPr>
                <w:rFonts w:eastAsia="SimSun" w:cs="Arial"/>
                <w:sz w:val="16"/>
                <w:szCs w:val="16"/>
              </w:rPr>
              <w:t>8.1.6.1.4.8</w:t>
            </w:r>
          </w:p>
        </w:tc>
        <w:tc>
          <w:tcPr>
            <w:tcW w:w="3473" w:type="dxa"/>
            <w:gridSpan w:val="3"/>
            <w:tcBorders>
              <w:bottom w:val="single" w:sz="4" w:space="0" w:color="auto"/>
            </w:tcBorders>
            <w:shd w:val="clear" w:color="auto" w:fill="auto"/>
          </w:tcPr>
          <w:p w14:paraId="6F514EFE" w14:textId="303ED545"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7" w:type="dxa"/>
            <w:gridSpan w:val="4"/>
            <w:tcBorders>
              <w:bottom w:val="single" w:sz="4" w:space="0" w:color="auto"/>
            </w:tcBorders>
            <w:shd w:val="clear" w:color="auto" w:fill="auto"/>
          </w:tcPr>
          <w:p w14:paraId="1D504A3B" w14:textId="758879ED"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C3C78E6" w14:textId="03FE0825" w:rsidR="00E93A13" w:rsidRPr="003F7263" w:rsidRDefault="00E93A13" w:rsidP="00E93A13">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26F6E3A0" w14:textId="2E24C91A"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tr w:rsidR="002713C1" w:rsidRPr="003F7263" w14:paraId="43BB393B" w14:textId="77777777" w:rsidTr="00E93A13">
        <w:trPr>
          <w:gridAfter w:val="4"/>
          <w:wAfter w:w="213" w:type="dxa"/>
          <w:jc w:val="center"/>
        </w:trPr>
        <w:tc>
          <w:tcPr>
            <w:tcW w:w="1063" w:type="dxa"/>
            <w:gridSpan w:val="2"/>
            <w:tcBorders>
              <w:bottom w:val="single" w:sz="4" w:space="0" w:color="auto"/>
            </w:tcBorders>
            <w:shd w:val="clear" w:color="auto" w:fill="auto"/>
          </w:tcPr>
          <w:p w14:paraId="7DF93994" w14:textId="3A3E32C3" w:rsidR="002713C1" w:rsidRPr="003F7263" w:rsidRDefault="002713C1" w:rsidP="002713C1">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5D22DE79" w14:textId="7F2E2A05" w:rsidR="002713C1" w:rsidRPr="003F7263" w:rsidRDefault="002713C1" w:rsidP="002713C1">
            <w:pPr>
              <w:pStyle w:val="TAL"/>
              <w:rPr>
                <w:rFonts w:eastAsia="SimSun" w:cs="Arial"/>
                <w:sz w:val="16"/>
                <w:szCs w:val="16"/>
                <w:lang w:eastAsia="en-US"/>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1DBD9D9A" w14:textId="290EF116" w:rsidR="002713C1" w:rsidRPr="003F7263" w:rsidRDefault="002713C1" w:rsidP="002713C1">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0E53E807" w14:textId="3A5DE4D6" w:rsidR="002713C1" w:rsidRPr="003F7263" w:rsidRDefault="002713C1" w:rsidP="002713C1">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43F9082B" w14:textId="67AF3861" w:rsidR="002713C1" w:rsidRPr="003F7263" w:rsidRDefault="002713C1" w:rsidP="002713C1">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115"/>
      <w:tr w:rsidR="00E93A13" w:rsidRPr="003F7263" w14:paraId="333FC76C" w14:textId="77777777" w:rsidTr="00E93A13">
        <w:trPr>
          <w:gridAfter w:val="4"/>
          <w:wAfter w:w="213" w:type="dxa"/>
          <w:jc w:val="center"/>
        </w:trPr>
        <w:tc>
          <w:tcPr>
            <w:tcW w:w="1063" w:type="dxa"/>
            <w:gridSpan w:val="2"/>
            <w:tcBorders>
              <w:bottom w:val="single" w:sz="4" w:space="0" w:color="auto"/>
            </w:tcBorders>
            <w:shd w:val="clear" w:color="auto" w:fill="D9D9D9"/>
          </w:tcPr>
          <w:p w14:paraId="54F63082" w14:textId="56AED3FD" w:rsidR="00E93A13" w:rsidRPr="003F7263" w:rsidRDefault="00E93A13" w:rsidP="00E93A13">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03AFBF86" w14:textId="0C0762F6" w:rsidR="00E93A13" w:rsidRPr="003F7263" w:rsidRDefault="00E93A13" w:rsidP="00E93A13">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0853386C" w14:textId="77777777" w:rsidR="00E93A13" w:rsidRPr="003F7263" w:rsidRDefault="00E93A13" w:rsidP="00E93A1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BA8384F"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F852DED" w14:textId="77777777" w:rsidR="00E93A13" w:rsidRPr="003F7263" w:rsidRDefault="00E93A13" w:rsidP="00E93A13">
            <w:pPr>
              <w:pStyle w:val="TAL"/>
              <w:keepNext w:val="0"/>
              <w:keepLines w:val="0"/>
              <w:rPr>
                <w:sz w:val="16"/>
                <w:szCs w:val="16"/>
              </w:rPr>
            </w:pPr>
          </w:p>
        </w:tc>
      </w:tr>
      <w:tr w:rsidR="00E93A13" w:rsidRPr="003F7263" w14:paraId="351088AF" w14:textId="77777777" w:rsidTr="00E93A13">
        <w:trPr>
          <w:gridAfter w:val="4"/>
          <w:wAfter w:w="213" w:type="dxa"/>
          <w:jc w:val="center"/>
        </w:trPr>
        <w:tc>
          <w:tcPr>
            <w:tcW w:w="1063" w:type="dxa"/>
            <w:gridSpan w:val="2"/>
            <w:tcBorders>
              <w:bottom w:val="single" w:sz="4" w:space="0" w:color="auto"/>
            </w:tcBorders>
            <w:shd w:val="clear" w:color="auto" w:fill="auto"/>
          </w:tcPr>
          <w:p w14:paraId="21F89515" w14:textId="1AA90BC5" w:rsidR="00E93A13" w:rsidRPr="003F7263" w:rsidRDefault="00E93A13" w:rsidP="00E93A13">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587BFD53" w14:textId="6235460D" w:rsidR="00E93A13" w:rsidRPr="003F7263" w:rsidRDefault="00E93A13" w:rsidP="00E93A13">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7B249EC" w14:textId="30CD577C"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DCAA45E" w14:textId="50A20610" w:rsidR="00E93A13" w:rsidRPr="003F7263" w:rsidRDefault="00E93A13" w:rsidP="00E93A13">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6210AED8" w14:textId="72CF81BB" w:rsidR="00E93A13" w:rsidRPr="003F7263" w:rsidRDefault="00E93A13" w:rsidP="00E93A13">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93A13" w:rsidRPr="003F7263" w14:paraId="5566068D" w14:textId="77777777" w:rsidTr="00E93A13">
        <w:trPr>
          <w:gridAfter w:val="4"/>
          <w:wAfter w:w="213" w:type="dxa"/>
          <w:jc w:val="center"/>
        </w:trPr>
        <w:tc>
          <w:tcPr>
            <w:tcW w:w="1063" w:type="dxa"/>
            <w:gridSpan w:val="2"/>
            <w:tcBorders>
              <w:bottom w:val="single" w:sz="4" w:space="0" w:color="auto"/>
            </w:tcBorders>
            <w:shd w:val="clear" w:color="auto" w:fill="auto"/>
          </w:tcPr>
          <w:p w14:paraId="679B4380" w14:textId="1DB0CEAF" w:rsidR="00E93A13" w:rsidRPr="003F7263" w:rsidRDefault="00E93A13" w:rsidP="00E93A13">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4A7978E4" w14:textId="22F5CAD8" w:rsidR="00E93A13" w:rsidRPr="003F7263" w:rsidRDefault="00E93A13" w:rsidP="00E93A13">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311F922E" w14:textId="4A738DF2"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337AFE7" w14:textId="4E194FB6" w:rsidR="00E93A13" w:rsidRPr="003F7263" w:rsidRDefault="00E93A13" w:rsidP="00E93A13">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2A63E572" w14:textId="3C13C7F1" w:rsidR="00E93A13" w:rsidRPr="003F7263" w:rsidRDefault="00E93A13" w:rsidP="00E93A13">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93A13" w:rsidRPr="003F7263" w14:paraId="736FCE8E" w14:textId="77777777" w:rsidTr="00E93A13">
        <w:trPr>
          <w:gridAfter w:val="4"/>
          <w:wAfter w:w="213" w:type="dxa"/>
          <w:jc w:val="center"/>
        </w:trPr>
        <w:tc>
          <w:tcPr>
            <w:tcW w:w="1063" w:type="dxa"/>
            <w:gridSpan w:val="2"/>
            <w:tcBorders>
              <w:bottom w:val="single" w:sz="4" w:space="0" w:color="auto"/>
            </w:tcBorders>
            <w:shd w:val="clear" w:color="auto" w:fill="auto"/>
          </w:tcPr>
          <w:p w14:paraId="1F1BD461" w14:textId="5DEA45AF" w:rsidR="00E93A13" w:rsidRPr="003F7263" w:rsidRDefault="00E93A13" w:rsidP="00E93A13">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09AF5A31" w14:textId="7F80424E" w:rsidR="00E93A13" w:rsidRPr="003F7263" w:rsidRDefault="00E93A13" w:rsidP="00E93A13">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2723D22F" w14:textId="767CB493"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4431A63" w14:textId="2928708D" w:rsidR="00E93A13" w:rsidRPr="003F7263" w:rsidRDefault="00E93A13" w:rsidP="00E93A13">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3D57FC1E" w14:textId="0F72A286" w:rsidR="00E93A13" w:rsidRPr="003F7263" w:rsidRDefault="00E93A13" w:rsidP="00E93A13">
            <w:pPr>
              <w:pStyle w:val="TAL"/>
              <w:keepNext w:val="0"/>
              <w:keepLines w:val="0"/>
              <w:rPr>
                <w:sz w:val="16"/>
                <w:szCs w:val="16"/>
              </w:rPr>
            </w:pPr>
            <w:r w:rsidRPr="003F7263">
              <w:rPr>
                <w:sz w:val="16"/>
                <w:szCs w:val="16"/>
              </w:rPr>
              <w:t>UEs supporting 5G Core and E-UTRA</w:t>
            </w:r>
          </w:p>
        </w:tc>
      </w:tr>
      <w:tr w:rsidR="00E93A13" w:rsidRPr="003F7263" w14:paraId="464FD15D" w14:textId="77777777" w:rsidTr="00E93A13">
        <w:trPr>
          <w:gridAfter w:val="4"/>
          <w:wAfter w:w="213" w:type="dxa"/>
          <w:jc w:val="center"/>
        </w:trPr>
        <w:tc>
          <w:tcPr>
            <w:tcW w:w="1063" w:type="dxa"/>
            <w:gridSpan w:val="2"/>
            <w:tcBorders>
              <w:bottom w:val="single" w:sz="4" w:space="0" w:color="auto"/>
            </w:tcBorders>
            <w:shd w:val="clear" w:color="auto" w:fill="auto"/>
          </w:tcPr>
          <w:p w14:paraId="7DE39634" w14:textId="3BD1A53A" w:rsidR="00E93A13" w:rsidRPr="003F7263" w:rsidRDefault="00E93A13" w:rsidP="00E93A13">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1F063D08" w14:textId="08C80B2F" w:rsidR="00E93A13" w:rsidRPr="003F7263" w:rsidRDefault="00E93A13" w:rsidP="00E93A13">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4D60245D" w14:textId="7F435BCB"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C5FD00F" w14:textId="56257ED8" w:rsidR="00E93A13" w:rsidRPr="003F7263" w:rsidRDefault="00E93A13" w:rsidP="00E93A13">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02BDCC35" w14:textId="7780074C" w:rsidR="00E93A13" w:rsidRPr="003F7263" w:rsidRDefault="00E93A13" w:rsidP="00E93A13">
            <w:pPr>
              <w:pStyle w:val="TAL"/>
              <w:keepNext w:val="0"/>
              <w:keepLines w:val="0"/>
              <w:rPr>
                <w:sz w:val="16"/>
                <w:szCs w:val="16"/>
              </w:rPr>
            </w:pPr>
            <w:r w:rsidRPr="003F7263">
              <w:rPr>
                <w:sz w:val="16"/>
                <w:szCs w:val="16"/>
              </w:rPr>
              <w:t>UEs supporting 5G Core and E-UTRA</w:t>
            </w:r>
          </w:p>
        </w:tc>
      </w:tr>
      <w:tr w:rsidR="00E93A13" w:rsidRPr="003F7263" w14:paraId="6F34129D" w14:textId="77777777" w:rsidTr="00E93A13">
        <w:trPr>
          <w:gridBefore w:val="1"/>
          <w:gridAfter w:val="1"/>
          <w:wBefore w:w="32" w:type="dxa"/>
          <w:wAfter w:w="122" w:type="dxa"/>
          <w:jc w:val="center"/>
        </w:trPr>
        <w:tc>
          <w:tcPr>
            <w:tcW w:w="1087" w:type="dxa"/>
            <w:gridSpan w:val="3"/>
            <w:shd w:val="clear" w:color="auto" w:fill="D9D9D9"/>
          </w:tcPr>
          <w:p w14:paraId="6BF576D5"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42DCA983" w14:textId="77777777" w:rsidR="00E93A13" w:rsidRPr="003F7263" w:rsidRDefault="00E93A13" w:rsidP="00E93A13">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265FE23B"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4776AA87"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2E78E69E" w14:textId="77777777" w:rsidR="00E93A13" w:rsidRPr="003F7263" w:rsidRDefault="00E93A13" w:rsidP="00E93A13">
            <w:pPr>
              <w:pStyle w:val="TAL"/>
              <w:keepNext w:val="0"/>
              <w:keepLines w:val="0"/>
              <w:rPr>
                <w:sz w:val="16"/>
                <w:szCs w:val="16"/>
              </w:rPr>
            </w:pPr>
          </w:p>
        </w:tc>
      </w:tr>
      <w:tr w:rsidR="00E93A13" w:rsidRPr="003F7263" w14:paraId="30A63D2B" w14:textId="77777777" w:rsidTr="00E93A13">
        <w:trPr>
          <w:gridBefore w:val="1"/>
          <w:gridAfter w:val="1"/>
          <w:wBefore w:w="32" w:type="dxa"/>
          <w:wAfter w:w="122" w:type="dxa"/>
          <w:jc w:val="center"/>
        </w:trPr>
        <w:tc>
          <w:tcPr>
            <w:tcW w:w="1087" w:type="dxa"/>
            <w:gridSpan w:val="3"/>
            <w:shd w:val="clear" w:color="auto" w:fill="D9D9D9"/>
          </w:tcPr>
          <w:p w14:paraId="3BBAFB5C"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0F49C8AC" w14:textId="0A9C6FBB" w:rsidR="00E93A13" w:rsidRPr="003F7263" w:rsidRDefault="00E93A13" w:rsidP="00E93A13">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CA43691"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62CE2879"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19F394F5" w14:textId="77777777" w:rsidR="00E93A13" w:rsidRPr="003F7263" w:rsidRDefault="00E93A13" w:rsidP="00E93A13">
            <w:pPr>
              <w:pStyle w:val="TAL"/>
              <w:keepNext w:val="0"/>
              <w:keepLines w:val="0"/>
              <w:rPr>
                <w:sz w:val="16"/>
                <w:szCs w:val="16"/>
              </w:rPr>
            </w:pPr>
          </w:p>
        </w:tc>
      </w:tr>
      <w:tr w:rsidR="00E93A13" w:rsidRPr="003F7263" w14:paraId="32B51B03" w14:textId="77777777" w:rsidTr="00E93A13">
        <w:trPr>
          <w:gridBefore w:val="1"/>
          <w:gridAfter w:val="1"/>
          <w:wBefore w:w="32" w:type="dxa"/>
          <w:wAfter w:w="122" w:type="dxa"/>
          <w:jc w:val="center"/>
        </w:trPr>
        <w:tc>
          <w:tcPr>
            <w:tcW w:w="1087" w:type="dxa"/>
            <w:gridSpan w:val="3"/>
            <w:tcBorders>
              <w:bottom w:val="single" w:sz="4" w:space="0" w:color="auto"/>
            </w:tcBorders>
            <w:shd w:val="clear" w:color="auto" w:fill="auto"/>
          </w:tcPr>
          <w:p w14:paraId="1465B06C" w14:textId="77777777" w:rsidR="00E93A13" w:rsidRPr="003F7263" w:rsidRDefault="00E93A13" w:rsidP="00E93A13">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1C2DEDD6" w14:textId="77777777" w:rsidR="00E93A13" w:rsidRPr="003F7263" w:rsidRDefault="00E93A13" w:rsidP="00E93A13">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2909F2FA" w14:textId="77777777"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7DBB1830" w14:textId="388D1890" w:rsidR="00E93A13" w:rsidRPr="003F7263" w:rsidRDefault="00E93A13" w:rsidP="00E93A13">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0D9BF28F" w14:textId="348363BE" w:rsidR="00E93A13" w:rsidRPr="003F7263" w:rsidRDefault="00E93A13" w:rsidP="00E93A1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93A13" w:rsidRPr="003F7263" w14:paraId="0549B5E4" w14:textId="77777777" w:rsidTr="00E93A13">
        <w:trPr>
          <w:gridBefore w:val="1"/>
          <w:gridAfter w:val="1"/>
          <w:wBefore w:w="32" w:type="dxa"/>
          <w:wAfter w:w="122" w:type="dxa"/>
          <w:jc w:val="center"/>
        </w:trPr>
        <w:tc>
          <w:tcPr>
            <w:tcW w:w="1087" w:type="dxa"/>
            <w:gridSpan w:val="3"/>
            <w:tcBorders>
              <w:bottom w:val="single" w:sz="4" w:space="0" w:color="auto"/>
            </w:tcBorders>
            <w:shd w:val="clear" w:color="auto" w:fill="auto"/>
          </w:tcPr>
          <w:p w14:paraId="68DA0B5E"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0FF307B8"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797BC6E7" w14:textId="77777777" w:rsidR="00E93A13" w:rsidRPr="003F7263" w:rsidRDefault="00E93A13" w:rsidP="00E93A13">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C8A7A71" w14:textId="2AAED4A7" w:rsidR="00E93A13" w:rsidRPr="003F7263" w:rsidRDefault="00E93A13" w:rsidP="00E93A13">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0787F188" w14:textId="77777777" w:rsidR="00E93A13" w:rsidRPr="003F7263" w:rsidRDefault="00E93A13" w:rsidP="00E93A1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93A13" w:rsidRPr="003F7263" w14:paraId="5AE7F0BB" w14:textId="77777777" w:rsidTr="00E93A13">
        <w:trPr>
          <w:gridBefore w:val="1"/>
          <w:gridAfter w:val="1"/>
          <w:wBefore w:w="32" w:type="dxa"/>
          <w:wAfter w:w="122" w:type="dxa"/>
          <w:jc w:val="center"/>
        </w:trPr>
        <w:tc>
          <w:tcPr>
            <w:tcW w:w="1087" w:type="dxa"/>
            <w:gridSpan w:val="3"/>
            <w:shd w:val="clear" w:color="auto" w:fill="auto"/>
          </w:tcPr>
          <w:p w14:paraId="74855D0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3B4DED05" w14:textId="747FCD33" w:rsidR="00E93A13" w:rsidRPr="003F7263" w:rsidRDefault="00E93A13" w:rsidP="00E93A13">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378AA3D2"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CBB824F" w14:textId="75BAA48E"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2082F46E" w14:textId="2F9A4321"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7E232A93" w14:textId="77777777" w:rsidTr="00E93A13">
        <w:trPr>
          <w:gridBefore w:val="1"/>
          <w:gridAfter w:val="1"/>
          <w:wBefore w:w="32" w:type="dxa"/>
          <w:wAfter w:w="122" w:type="dxa"/>
          <w:jc w:val="center"/>
        </w:trPr>
        <w:tc>
          <w:tcPr>
            <w:tcW w:w="1087" w:type="dxa"/>
            <w:gridSpan w:val="3"/>
            <w:shd w:val="clear" w:color="auto" w:fill="D9D9D9"/>
          </w:tcPr>
          <w:p w14:paraId="0F0B2ECC"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3B0EFB10" w14:textId="1C15ACBC" w:rsidR="00E93A13" w:rsidRPr="003F7263" w:rsidRDefault="00E93A13" w:rsidP="00E93A13">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8C25C12"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6352EE69"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7F91241B" w14:textId="77777777" w:rsidR="00E93A13" w:rsidRPr="003F7263" w:rsidRDefault="00E93A13" w:rsidP="00E93A13">
            <w:pPr>
              <w:pStyle w:val="TAL"/>
              <w:keepNext w:val="0"/>
              <w:keepLines w:val="0"/>
              <w:rPr>
                <w:sz w:val="16"/>
                <w:szCs w:val="16"/>
              </w:rPr>
            </w:pPr>
          </w:p>
        </w:tc>
      </w:tr>
      <w:tr w:rsidR="00E93A13" w:rsidRPr="003F7263" w14:paraId="3A6E1978" w14:textId="77777777" w:rsidTr="00E93A13">
        <w:trPr>
          <w:gridBefore w:val="1"/>
          <w:gridAfter w:val="1"/>
          <w:wBefore w:w="32" w:type="dxa"/>
          <w:wAfter w:w="122" w:type="dxa"/>
          <w:jc w:val="center"/>
        </w:trPr>
        <w:tc>
          <w:tcPr>
            <w:tcW w:w="1087" w:type="dxa"/>
            <w:gridSpan w:val="3"/>
            <w:shd w:val="clear" w:color="auto" w:fill="auto"/>
          </w:tcPr>
          <w:p w14:paraId="26253287"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7C1038E2" w14:textId="77777777" w:rsidR="00E93A13" w:rsidRPr="003F7263" w:rsidRDefault="00E93A13" w:rsidP="00E93A13">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1563401F"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B9FAF38" w14:textId="0C5BCEF7" w:rsidR="00E93A13" w:rsidRPr="003F7263" w:rsidRDefault="00E93A13" w:rsidP="00E93A13">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5811B588" w14:textId="4161AB08"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7FDB96A2" w14:textId="77777777" w:rsidTr="00E93A13">
        <w:trPr>
          <w:gridBefore w:val="1"/>
          <w:gridAfter w:val="1"/>
          <w:wBefore w:w="32" w:type="dxa"/>
          <w:wAfter w:w="122" w:type="dxa"/>
          <w:jc w:val="center"/>
        </w:trPr>
        <w:tc>
          <w:tcPr>
            <w:tcW w:w="1087" w:type="dxa"/>
            <w:gridSpan w:val="3"/>
            <w:shd w:val="clear" w:color="auto" w:fill="auto"/>
          </w:tcPr>
          <w:p w14:paraId="2CD3DC1F"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56B06EB2" w14:textId="77777777" w:rsidR="00E93A13" w:rsidRPr="003F7263" w:rsidRDefault="00E93A13" w:rsidP="00E93A13">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9938FE9"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D04B10A" w14:textId="44451AE1" w:rsidR="00E93A13" w:rsidRPr="003F7263" w:rsidRDefault="00E93A13" w:rsidP="00E93A13">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7808ACD6" w14:textId="3C76E7D1"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36C0B112" w14:textId="77777777" w:rsidTr="00E93A13">
        <w:trPr>
          <w:gridBefore w:val="1"/>
          <w:gridAfter w:val="1"/>
          <w:wBefore w:w="32" w:type="dxa"/>
          <w:wAfter w:w="122" w:type="dxa"/>
          <w:jc w:val="center"/>
        </w:trPr>
        <w:tc>
          <w:tcPr>
            <w:tcW w:w="1087" w:type="dxa"/>
            <w:gridSpan w:val="3"/>
            <w:shd w:val="clear" w:color="auto" w:fill="auto"/>
          </w:tcPr>
          <w:p w14:paraId="262EBFA9"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6A7B8524" w14:textId="438410CA" w:rsidR="00E93A13" w:rsidRPr="003F7263" w:rsidRDefault="00E93A13" w:rsidP="00E93A13">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1FAFB29C"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263E02B" w14:textId="1310D614" w:rsidR="00E93A13" w:rsidRPr="003F7263" w:rsidRDefault="00E93A13" w:rsidP="00E93A13">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3C9B8EC3" w14:textId="51A73073"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312AF2B0" w14:textId="77777777" w:rsidTr="00E93A13">
        <w:trPr>
          <w:gridBefore w:val="1"/>
          <w:gridAfter w:val="1"/>
          <w:wBefore w:w="32" w:type="dxa"/>
          <w:wAfter w:w="122" w:type="dxa"/>
          <w:jc w:val="center"/>
        </w:trPr>
        <w:tc>
          <w:tcPr>
            <w:tcW w:w="1087" w:type="dxa"/>
            <w:gridSpan w:val="3"/>
            <w:shd w:val="clear" w:color="auto" w:fill="D9D9D9"/>
          </w:tcPr>
          <w:p w14:paraId="1955DE67"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0E41C740" w14:textId="77777777" w:rsidR="00E93A13" w:rsidRPr="003F7263" w:rsidRDefault="00E93A13" w:rsidP="00E93A13">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0C858DB6"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7A9A4014"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0A992B9E" w14:textId="77777777" w:rsidR="00E93A13" w:rsidRPr="003F7263" w:rsidRDefault="00E93A13" w:rsidP="00E93A13">
            <w:pPr>
              <w:pStyle w:val="TAL"/>
              <w:keepNext w:val="0"/>
              <w:keepLines w:val="0"/>
              <w:rPr>
                <w:sz w:val="16"/>
                <w:szCs w:val="16"/>
              </w:rPr>
            </w:pPr>
          </w:p>
        </w:tc>
      </w:tr>
      <w:tr w:rsidR="00E93A13" w:rsidRPr="003F7263" w14:paraId="3A07EA16" w14:textId="77777777" w:rsidTr="00E93A13">
        <w:trPr>
          <w:gridBefore w:val="1"/>
          <w:gridAfter w:val="1"/>
          <w:wBefore w:w="32" w:type="dxa"/>
          <w:wAfter w:w="122" w:type="dxa"/>
          <w:jc w:val="center"/>
        </w:trPr>
        <w:tc>
          <w:tcPr>
            <w:tcW w:w="1087" w:type="dxa"/>
            <w:gridSpan w:val="3"/>
            <w:shd w:val="clear" w:color="auto" w:fill="auto"/>
          </w:tcPr>
          <w:p w14:paraId="57AD1CCF"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273706FE" w14:textId="77777777" w:rsidR="00E93A13" w:rsidRPr="003F7263" w:rsidRDefault="00E93A13" w:rsidP="00E93A13">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0514174B"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ECE43A1" w14:textId="158624C8" w:rsidR="00E93A13" w:rsidRPr="003F7263" w:rsidRDefault="00E93A13" w:rsidP="00E93A13">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7A0557D8" w14:textId="095482B1"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5F5C4CD3" w14:textId="77777777" w:rsidTr="00E93A13">
        <w:trPr>
          <w:gridBefore w:val="1"/>
          <w:gridAfter w:val="1"/>
          <w:wBefore w:w="32" w:type="dxa"/>
          <w:wAfter w:w="122" w:type="dxa"/>
          <w:jc w:val="center"/>
        </w:trPr>
        <w:tc>
          <w:tcPr>
            <w:tcW w:w="1087" w:type="dxa"/>
            <w:gridSpan w:val="3"/>
            <w:shd w:val="clear" w:color="auto" w:fill="auto"/>
          </w:tcPr>
          <w:p w14:paraId="5CAC282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8.1.6.3.3.2</w:t>
            </w:r>
          </w:p>
        </w:tc>
        <w:tc>
          <w:tcPr>
            <w:tcW w:w="3482" w:type="dxa"/>
            <w:gridSpan w:val="3"/>
            <w:shd w:val="clear" w:color="auto" w:fill="auto"/>
          </w:tcPr>
          <w:p w14:paraId="538C6788" w14:textId="77777777" w:rsidR="00E93A13" w:rsidRPr="003F7263" w:rsidRDefault="00E93A13" w:rsidP="00E93A13">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4C6CBBAD"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268AB93" w14:textId="4B7363EF" w:rsidR="00E93A13" w:rsidRPr="003F7263" w:rsidRDefault="00E93A13" w:rsidP="00E93A13">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048AE413" w14:textId="640B3938"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76C9CCC1" w14:textId="77777777" w:rsidTr="00E93A13">
        <w:trPr>
          <w:gridBefore w:val="1"/>
          <w:gridAfter w:val="1"/>
          <w:wBefore w:w="32" w:type="dxa"/>
          <w:wAfter w:w="122" w:type="dxa"/>
          <w:jc w:val="center"/>
        </w:trPr>
        <w:tc>
          <w:tcPr>
            <w:tcW w:w="1087" w:type="dxa"/>
            <w:gridSpan w:val="3"/>
            <w:tcBorders>
              <w:bottom w:val="single" w:sz="4" w:space="0" w:color="auto"/>
            </w:tcBorders>
            <w:shd w:val="clear" w:color="auto" w:fill="auto"/>
          </w:tcPr>
          <w:p w14:paraId="72FC13A8"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4B8AFCDB" w14:textId="539AC6B7" w:rsidR="00E93A13" w:rsidRPr="003F7263" w:rsidRDefault="00E93A13" w:rsidP="00E93A13">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2E133BE5"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2ED8DF8" w14:textId="484168D4" w:rsidR="00E93A13" w:rsidRPr="003F7263" w:rsidRDefault="00E93A13" w:rsidP="00E93A13">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5E6C2B66" w14:textId="5E65ACE4"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6394BF3B" w14:textId="77777777" w:rsidTr="00E93A13">
        <w:trPr>
          <w:gridBefore w:val="1"/>
          <w:wBefore w:w="32" w:type="dxa"/>
          <w:jc w:val="center"/>
        </w:trPr>
        <w:tc>
          <w:tcPr>
            <w:tcW w:w="1087" w:type="dxa"/>
            <w:gridSpan w:val="3"/>
            <w:shd w:val="clear" w:color="auto" w:fill="D9D9D9"/>
          </w:tcPr>
          <w:p w14:paraId="15187FAA" w14:textId="77777777" w:rsidR="00E93A13" w:rsidRPr="003F7263" w:rsidRDefault="00E93A13" w:rsidP="00E93A13">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67E65494" w14:textId="77777777" w:rsidR="00E93A13" w:rsidRPr="003F7263" w:rsidRDefault="00E93A13" w:rsidP="00E93A13">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0A4797F9" w14:textId="77777777" w:rsidR="00E93A13" w:rsidRPr="003F7263" w:rsidRDefault="00E93A13" w:rsidP="00E93A13">
            <w:pPr>
              <w:pStyle w:val="TAC"/>
              <w:keepNext w:val="0"/>
              <w:keepLines w:val="0"/>
              <w:rPr>
                <w:rFonts w:cs="Arial"/>
                <w:bCs/>
                <w:sz w:val="16"/>
                <w:szCs w:val="16"/>
              </w:rPr>
            </w:pPr>
          </w:p>
        </w:tc>
        <w:tc>
          <w:tcPr>
            <w:tcW w:w="1168" w:type="dxa"/>
            <w:gridSpan w:val="4"/>
            <w:shd w:val="clear" w:color="auto" w:fill="D9D9D9"/>
          </w:tcPr>
          <w:p w14:paraId="779DD5A3" w14:textId="77777777" w:rsidR="00E93A13" w:rsidRPr="003F7263" w:rsidRDefault="00E93A13" w:rsidP="00E93A13">
            <w:pPr>
              <w:pStyle w:val="TAC"/>
              <w:keepNext w:val="0"/>
              <w:keepLines w:val="0"/>
              <w:rPr>
                <w:rFonts w:cs="Arial"/>
                <w:sz w:val="16"/>
                <w:szCs w:val="16"/>
                <w:lang w:eastAsia="zh-CN"/>
              </w:rPr>
            </w:pPr>
          </w:p>
        </w:tc>
        <w:tc>
          <w:tcPr>
            <w:tcW w:w="3684" w:type="dxa"/>
            <w:gridSpan w:val="5"/>
            <w:shd w:val="clear" w:color="auto" w:fill="D9D9D9"/>
          </w:tcPr>
          <w:p w14:paraId="7D19D887" w14:textId="77777777" w:rsidR="00E93A13" w:rsidRPr="003F7263" w:rsidRDefault="00E93A13" w:rsidP="00E93A13">
            <w:pPr>
              <w:pStyle w:val="TAL"/>
              <w:keepNext w:val="0"/>
              <w:keepLines w:val="0"/>
              <w:rPr>
                <w:sz w:val="16"/>
                <w:szCs w:val="16"/>
              </w:rPr>
            </w:pPr>
          </w:p>
        </w:tc>
      </w:tr>
      <w:tr w:rsidR="00E93A13" w:rsidRPr="003F7263" w14:paraId="40151505" w14:textId="77777777" w:rsidTr="00E93A13">
        <w:trPr>
          <w:gridBefore w:val="1"/>
          <w:wBefore w:w="32" w:type="dxa"/>
          <w:jc w:val="center"/>
        </w:trPr>
        <w:tc>
          <w:tcPr>
            <w:tcW w:w="1087" w:type="dxa"/>
            <w:gridSpan w:val="3"/>
            <w:shd w:val="clear" w:color="auto" w:fill="auto"/>
          </w:tcPr>
          <w:p w14:paraId="5C7934F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30F0DAB7" w14:textId="77777777" w:rsidR="00E93A13" w:rsidRPr="003F7263" w:rsidRDefault="00E93A13" w:rsidP="00E93A13">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23037E2A"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580BE95F"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5C04D2BA" w14:textId="43352B6A"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5C857BD6" w14:textId="77777777" w:rsidTr="00E93A13">
        <w:trPr>
          <w:gridBefore w:val="1"/>
          <w:wBefore w:w="32" w:type="dxa"/>
          <w:jc w:val="center"/>
        </w:trPr>
        <w:tc>
          <w:tcPr>
            <w:tcW w:w="1087" w:type="dxa"/>
            <w:gridSpan w:val="3"/>
            <w:shd w:val="clear" w:color="auto" w:fill="auto"/>
          </w:tcPr>
          <w:p w14:paraId="03D4266E"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8.1.6.3.4.2</w:t>
            </w:r>
          </w:p>
        </w:tc>
        <w:tc>
          <w:tcPr>
            <w:tcW w:w="3493" w:type="dxa"/>
            <w:gridSpan w:val="4"/>
            <w:shd w:val="clear" w:color="auto" w:fill="auto"/>
          </w:tcPr>
          <w:p w14:paraId="7CD2F39E" w14:textId="77777777" w:rsidR="00E93A13" w:rsidRPr="003F7263" w:rsidRDefault="00E93A13" w:rsidP="00E93A13">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43D8F44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75210A35"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0F918419" w14:textId="52383F48"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5F7E6813" w14:textId="77777777" w:rsidTr="00E93A13">
        <w:trPr>
          <w:gridBefore w:val="1"/>
          <w:wBefore w:w="32" w:type="dxa"/>
          <w:jc w:val="center"/>
        </w:trPr>
        <w:tc>
          <w:tcPr>
            <w:tcW w:w="1087" w:type="dxa"/>
            <w:gridSpan w:val="3"/>
            <w:tcBorders>
              <w:bottom w:val="single" w:sz="4" w:space="0" w:color="auto"/>
            </w:tcBorders>
            <w:shd w:val="clear" w:color="auto" w:fill="auto"/>
          </w:tcPr>
          <w:p w14:paraId="07ECA8E5"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8.1.6.3.4.3</w:t>
            </w:r>
          </w:p>
        </w:tc>
        <w:tc>
          <w:tcPr>
            <w:tcW w:w="3493" w:type="dxa"/>
            <w:gridSpan w:val="4"/>
            <w:tcBorders>
              <w:bottom w:val="single" w:sz="4" w:space="0" w:color="auto"/>
            </w:tcBorders>
            <w:shd w:val="clear" w:color="auto" w:fill="auto"/>
          </w:tcPr>
          <w:p w14:paraId="1D181F1A" w14:textId="149E6D4D" w:rsidR="00E93A13" w:rsidRPr="003F7263" w:rsidRDefault="00E93A13" w:rsidP="00E93A13">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416DEDFB"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14F7F3D"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51D124D2" w14:textId="3373F610"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4405D463" w14:textId="77777777" w:rsidTr="00E93A13">
        <w:trPr>
          <w:gridBefore w:val="1"/>
          <w:wBefore w:w="32" w:type="dxa"/>
          <w:jc w:val="center"/>
        </w:trPr>
        <w:tc>
          <w:tcPr>
            <w:tcW w:w="1087" w:type="dxa"/>
            <w:gridSpan w:val="3"/>
            <w:tcBorders>
              <w:bottom w:val="single" w:sz="4" w:space="0" w:color="auto"/>
            </w:tcBorders>
            <w:shd w:val="clear" w:color="auto" w:fill="D9D9D9"/>
          </w:tcPr>
          <w:p w14:paraId="7083919E" w14:textId="4D8067B8" w:rsidR="00E93A13" w:rsidRPr="003F7263" w:rsidRDefault="00E93A13" w:rsidP="00E93A13">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02764A7F" w14:textId="5217D2E3" w:rsidR="00E93A13" w:rsidRPr="003F7263" w:rsidRDefault="00E93A13" w:rsidP="00E93A13">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F14936D" w14:textId="77777777" w:rsidR="00E93A13" w:rsidRPr="003F7263" w:rsidRDefault="00E93A13" w:rsidP="00E93A1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2368734D" w14:textId="77777777" w:rsidR="00E93A13" w:rsidRPr="003F7263" w:rsidRDefault="00E93A13" w:rsidP="00E93A13">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791C0C03" w14:textId="77777777" w:rsidR="00E93A13" w:rsidRPr="003F7263" w:rsidRDefault="00E93A13" w:rsidP="00E93A13">
            <w:pPr>
              <w:pStyle w:val="TAL"/>
              <w:keepNext w:val="0"/>
              <w:keepLines w:val="0"/>
              <w:rPr>
                <w:sz w:val="16"/>
                <w:szCs w:val="16"/>
              </w:rPr>
            </w:pPr>
          </w:p>
        </w:tc>
      </w:tr>
      <w:tr w:rsidR="00E93A13" w:rsidRPr="003F7263" w14:paraId="1C4C640F" w14:textId="77777777" w:rsidTr="00E93A13">
        <w:trPr>
          <w:gridBefore w:val="1"/>
          <w:wBefore w:w="32" w:type="dxa"/>
          <w:jc w:val="center"/>
        </w:trPr>
        <w:tc>
          <w:tcPr>
            <w:tcW w:w="1087" w:type="dxa"/>
            <w:gridSpan w:val="3"/>
            <w:tcBorders>
              <w:bottom w:val="single" w:sz="4" w:space="0" w:color="auto"/>
            </w:tcBorders>
            <w:shd w:val="clear" w:color="auto" w:fill="D9D9D9"/>
          </w:tcPr>
          <w:p w14:paraId="030AEE1B" w14:textId="77022E85" w:rsidR="00E93A13" w:rsidRPr="003F7263" w:rsidRDefault="00E93A13" w:rsidP="00E93A13">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555D3DAD" w14:textId="29BF9F47" w:rsidR="00E93A13" w:rsidRPr="003F7263" w:rsidRDefault="00E93A13" w:rsidP="00E93A13">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7513F4B5" w14:textId="77777777" w:rsidR="00E93A13" w:rsidRPr="003F7263" w:rsidRDefault="00E93A13" w:rsidP="00E93A1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199FB2F3" w14:textId="77777777" w:rsidR="00E93A13" w:rsidRPr="003F7263" w:rsidRDefault="00E93A13" w:rsidP="00E93A13">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1EA0DD09" w14:textId="77777777" w:rsidR="00E93A13" w:rsidRPr="003F7263" w:rsidRDefault="00E93A13" w:rsidP="00E93A13">
            <w:pPr>
              <w:pStyle w:val="TAL"/>
              <w:keepNext w:val="0"/>
              <w:keepLines w:val="0"/>
              <w:rPr>
                <w:sz w:val="16"/>
                <w:szCs w:val="16"/>
              </w:rPr>
            </w:pPr>
          </w:p>
        </w:tc>
      </w:tr>
      <w:tr w:rsidR="00E93A13" w:rsidRPr="003F7263" w14:paraId="02CAA4F3" w14:textId="77777777" w:rsidTr="00E93A13">
        <w:trPr>
          <w:gridBefore w:val="1"/>
          <w:wBefore w:w="32" w:type="dxa"/>
          <w:jc w:val="center"/>
        </w:trPr>
        <w:tc>
          <w:tcPr>
            <w:tcW w:w="1087" w:type="dxa"/>
            <w:gridSpan w:val="3"/>
            <w:tcBorders>
              <w:bottom w:val="single" w:sz="4" w:space="0" w:color="auto"/>
            </w:tcBorders>
            <w:shd w:val="clear" w:color="auto" w:fill="auto"/>
          </w:tcPr>
          <w:p w14:paraId="2A5CF3E6" w14:textId="374E1D1E" w:rsidR="00E93A13" w:rsidRPr="003F7263" w:rsidRDefault="00E93A13" w:rsidP="00E93A13">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4B0591A6" w14:textId="4ABFD5D3" w:rsidR="00E93A13" w:rsidRPr="003F7263" w:rsidRDefault="00E93A13" w:rsidP="00E93A13">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2FB17801" w14:textId="3C7AD5E5"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46558B04" w14:textId="6448B381"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5AC2EB53" w14:textId="18ABD703" w:rsidR="00E93A13" w:rsidRPr="003F7263" w:rsidRDefault="00E93A13" w:rsidP="00E93A13">
            <w:pPr>
              <w:pStyle w:val="TAL"/>
              <w:keepNext w:val="0"/>
              <w:keepLines w:val="0"/>
              <w:rPr>
                <w:sz w:val="16"/>
                <w:szCs w:val="16"/>
              </w:rPr>
            </w:pPr>
            <w:r w:rsidRPr="003F7263">
              <w:rPr>
                <w:sz w:val="16"/>
                <w:szCs w:val="16"/>
              </w:rPr>
              <w:t>UEs supporting 5G Core and CAG and acquisition of CGI</w:t>
            </w:r>
            <w:r w:rsidR="0067755D">
              <w:rPr>
                <w:sz w:val="16"/>
                <w:szCs w:val="16"/>
              </w:rPr>
              <w:t xml:space="preserve"> </w:t>
            </w:r>
            <w:r w:rsidRPr="003F7263">
              <w:rPr>
                <w:sz w:val="16"/>
                <w:szCs w:val="16"/>
              </w:rPr>
              <w:t>information from neighbour NR NPN cell</w:t>
            </w:r>
          </w:p>
        </w:tc>
      </w:tr>
      <w:tr w:rsidR="00E93A13" w:rsidRPr="003F7263" w14:paraId="79F60551" w14:textId="77777777" w:rsidTr="00E93A13">
        <w:trPr>
          <w:gridBefore w:val="1"/>
          <w:wBefore w:w="32" w:type="dxa"/>
          <w:jc w:val="center"/>
        </w:trPr>
        <w:tc>
          <w:tcPr>
            <w:tcW w:w="1087" w:type="dxa"/>
            <w:gridSpan w:val="3"/>
            <w:tcBorders>
              <w:bottom w:val="single" w:sz="4" w:space="0" w:color="auto"/>
            </w:tcBorders>
            <w:shd w:val="clear" w:color="auto" w:fill="D9D9D9"/>
          </w:tcPr>
          <w:p w14:paraId="4CACD1CD" w14:textId="58E71D69" w:rsidR="00E93A13" w:rsidRPr="003F7263" w:rsidRDefault="00E93A13" w:rsidP="00E93A13">
            <w:pPr>
              <w:pStyle w:val="TAL"/>
              <w:keepNext w:val="0"/>
              <w:keepLines w:val="0"/>
              <w:rPr>
                <w:b/>
                <w:bCs/>
                <w:sz w:val="16"/>
                <w:szCs w:val="16"/>
                <w:lang w:eastAsia="zh-CN"/>
              </w:rPr>
            </w:pPr>
            <w:r w:rsidRPr="003F7263">
              <w:rPr>
                <w:b/>
                <w:bCs/>
                <w:sz w:val="16"/>
                <w:szCs w:val="16"/>
              </w:rPr>
              <w:lastRenderedPageBreak/>
              <w:t>8.1.6.4</w:t>
            </w:r>
          </w:p>
        </w:tc>
        <w:tc>
          <w:tcPr>
            <w:tcW w:w="3493" w:type="dxa"/>
            <w:gridSpan w:val="4"/>
            <w:tcBorders>
              <w:bottom w:val="single" w:sz="4" w:space="0" w:color="auto"/>
            </w:tcBorders>
            <w:shd w:val="clear" w:color="auto" w:fill="D9D9D9"/>
          </w:tcPr>
          <w:p w14:paraId="1CF97E91" w14:textId="356034A4" w:rsidR="00E93A13" w:rsidRPr="003F7263" w:rsidRDefault="00E93A13" w:rsidP="00E93A13">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2A793307" w14:textId="77777777" w:rsidR="00E93A13" w:rsidRPr="003F7263" w:rsidRDefault="00E93A13" w:rsidP="00E93A13">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06A76FC9" w14:textId="77777777" w:rsidR="00E93A13" w:rsidRPr="003F7263" w:rsidRDefault="00E93A13" w:rsidP="00E93A13">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60781622" w14:textId="77777777" w:rsidR="00E93A13" w:rsidRPr="003F7263" w:rsidRDefault="00E93A13" w:rsidP="00E93A13">
            <w:pPr>
              <w:pStyle w:val="TAL"/>
              <w:keepNext w:val="0"/>
              <w:keepLines w:val="0"/>
              <w:rPr>
                <w:b/>
                <w:bCs/>
                <w:sz w:val="16"/>
                <w:szCs w:val="16"/>
              </w:rPr>
            </w:pPr>
          </w:p>
        </w:tc>
      </w:tr>
      <w:tr w:rsidR="00E93A13" w:rsidRPr="003F7263" w14:paraId="360441D8" w14:textId="77777777" w:rsidTr="00E93A13">
        <w:trPr>
          <w:gridBefore w:val="1"/>
          <w:wBefore w:w="32" w:type="dxa"/>
          <w:jc w:val="center"/>
        </w:trPr>
        <w:tc>
          <w:tcPr>
            <w:tcW w:w="1087" w:type="dxa"/>
            <w:gridSpan w:val="3"/>
            <w:tcBorders>
              <w:bottom w:val="single" w:sz="4" w:space="0" w:color="auto"/>
            </w:tcBorders>
            <w:shd w:val="clear" w:color="auto" w:fill="auto"/>
          </w:tcPr>
          <w:p w14:paraId="42FC1216" w14:textId="46D04CD9" w:rsidR="00E93A13" w:rsidRPr="003F7263" w:rsidRDefault="00E93A13" w:rsidP="00E93A13">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5B4EB154" w14:textId="4020EF6F" w:rsidR="00E93A13" w:rsidRPr="003F7263" w:rsidRDefault="00E93A13" w:rsidP="00E93A13">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74F5CD76" w14:textId="4A8E3D8E" w:rsidR="00E93A13" w:rsidRPr="003F7263" w:rsidRDefault="00E93A13" w:rsidP="00E93A13">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14D821EE" w14:textId="4DDC4E52" w:rsidR="00E93A13" w:rsidRPr="003F7263" w:rsidRDefault="00E93A13" w:rsidP="00E93A13">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429A56E4" w14:textId="17B5828C" w:rsidR="00E93A13" w:rsidRPr="003F7263" w:rsidRDefault="00E93A13" w:rsidP="00E93A13">
            <w:pPr>
              <w:pStyle w:val="TAL"/>
              <w:keepNext w:val="0"/>
              <w:keepLines w:val="0"/>
              <w:rPr>
                <w:bCs/>
                <w:sz w:val="16"/>
                <w:szCs w:val="16"/>
              </w:rPr>
            </w:pPr>
            <w:r w:rsidRPr="003F7263">
              <w:rPr>
                <w:bCs/>
                <w:sz w:val="16"/>
                <w:szCs w:val="16"/>
              </w:rPr>
              <w:t>UEs supporting 5G Core and delivery of rachReport upon request from the network.</w:t>
            </w:r>
          </w:p>
        </w:tc>
      </w:tr>
      <w:tr w:rsidR="00E93A13" w:rsidRPr="003F7263" w14:paraId="017E9CCA" w14:textId="77777777">
        <w:trPr>
          <w:gridBefore w:val="1"/>
          <w:wBefore w:w="32" w:type="dxa"/>
          <w:jc w:val="center"/>
        </w:trPr>
        <w:tc>
          <w:tcPr>
            <w:tcW w:w="1087" w:type="dxa"/>
            <w:gridSpan w:val="3"/>
            <w:tcBorders>
              <w:bottom w:val="single" w:sz="4" w:space="0" w:color="auto"/>
            </w:tcBorders>
            <w:shd w:val="clear" w:color="auto" w:fill="D9D9D9"/>
          </w:tcPr>
          <w:p w14:paraId="0101CF30" w14:textId="491D2477" w:rsidR="00E93A13" w:rsidRPr="003F7263" w:rsidRDefault="00E93A13" w:rsidP="00E93A13">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3D7604CF" w14:textId="7E0CC28B" w:rsidR="00E93A13" w:rsidRPr="003F7263" w:rsidRDefault="00E93A13" w:rsidP="00E93A13">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73A33EA8" w14:textId="77777777" w:rsidR="00E93A13" w:rsidRPr="003F7263" w:rsidRDefault="00E93A13" w:rsidP="00E93A13">
            <w:pPr>
              <w:pStyle w:val="TAC"/>
              <w:keepNext w:val="0"/>
              <w:keepLines w:val="0"/>
              <w:rPr>
                <w:bCs/>
                <w:sz w:val="16"/>
                <w:szCs w:val="16"/>
              </w:rPr>
            </w:pPr>
          </w:p>
        </w:tc>
        <w:tc>
          <w:tcPr>
            <w:tcW w:w="1168" w:type="dxa"/>
            <w:gridSpan w:val="4"/>
            <w:tcBorders>
              <w:bottom w:val="single" w:sz="4" w:space="0" w:color="auto"/>
            </w:tcBorders>
            <w:shd w:val="clear" w:color="auto" w:fill="D9D9D9"/>
          </w:tcPr>
          <w:p w14:paraId="58A7A6F2" w14:textId="77777777" w:rsidR="00E93A13" w:rsidRPr="003F7263" w:rsidRDefault="00E93A13" w:rsidP="00E93A13">
            <w:pPr>
              <w:pStyle w:val="TAC"/>
              <w:keepNext w:val="0"/>
              <w:keepLines w:val="0"/>
              <w:rPr>
                <w:bCs/>
                <w:sz w:val="16"/>
                <w:szCs w:val="16"/>
              </w:rPr>
            </w:pPr>
          </w:p>
        </w:tc>
        <w:tc>
          <w:tcPr>
            <w:tcW w:w="3684" w:type="dxa"/>
            <w:gridSpan w:val="5"/>
            <w:tcBorders>
              <w:bottom w:val="single" w:sz="4" w:space="0" w:color="auto"/>
            </w:tcBorders>
            <w:shd w:val="clear" w:color="auto" w:fill="D9D9D9"/>
          </w:tcPr>
          <w:p w14:paraId="32BC6BC1" w14:textId="77777777" w:rsidR="00E93A13" w:rsidRPr="003F7263" w:rsidRDefault="00E93A13" w:rsidP="00E93A13">
            <w:pPr>
              <w:pStyle w:val="TAL"/>
              <w:keepNext w:val="0"/>
              <w:keepLines w:val="0"/>
              <w:rPr>
                <w:bCs/>
                <w:sz w:val="16"/>
                <w:szCs w:val="16"/>
              </w:rPr>
            </w:pPr>
          </w:p>
        </w:tc>
      </w:tr>
      <w:tr w:rsidR="00E93A13" w:rsidRPr="003F7263" w14:paraId="5E26E454" w14:textId="77777777">
        <w:trPr>
          <w:gridBefore w:val="1"/>
          <w:wBefore w:w="32" w:type="dxa"/>
          <w:jc w:val="center"/>
        </w:trPr>
        <w:tc>
          <w:tcPr>
            <w:tcW w:w="1087" w:type="dxa"/>
            <w:gridSpan w:val="3"/>
            <w:tcBorders>
              <w:bottom w:val="single" w:sz="4" w:space="0" w:color="auto"/>
            </w:tcBorders>
            <w:shd w:val="clear" w:color="auto" w:fill="D9D9D9"/>
          </w:tcPr>
          <w:p w14:paraId="609A4F88" w14:textId="4A903C1E" w:rsidR="00E93A13" w:rsidRPr="003F7263" w:rsidRDefault="00E93A13" w:rsidP="00E93A13">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1AE9F391" w14:textId="1A5F1AD9" w:rsidR="00E93A13" w:rsidRPr="003F7263" w:rsidRDefault="00E93A13" w:rsidP="00E93A13">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1C31CF61" w14:textId="77777777" w:rsidR="00E93A13" w:rsidRPr="003F7263" w:rsidRDefault="00E93A13" w:rsidP="00E93A13">
            <w:pPr>
              <w:pStyle w:val="TAC"/>
              <w:keepNext w:val="0"/>
              <w:keepLines w:val="0"/>
              <w:rPr>
                <w:bCs/>
                <w:sz w:val="16"/>
                <w:szCs w:val="16"/>
              </w:rPr>
            </w:pPr>
          </w:p>
        </w:tc>
        <w:tc>
          <w:tcPr>
            <w:tcW w:w="1168" w:type="dxa"/>
            <w:gridSpan w:val="4"/>
            <w:tcBorders>
              <w:bottom w:val="single" w:sz="4" w:space="0" w:color="auto"/>
            </w:tcBorders>
            <w:shd w:val="clear" w:color="auto" w:fill="D9D9D9"/>
          </w:tcPr>
          <w:p w14:paraId="3DED7D94" w14:textId="77777777" w:rsidR="00E93A13" w:rsidRPr="003F7263" w:rsidRDefault="00E93A13" w:rsidP="00E93A13">
            <w:pPr>
              <w:pStyle w:val="TAC"/>
              <w:keepNext w:val="0"/>
              <w:keepLines w:val="0"/>
              <w:rPr>
                <w:bCs/>
                <w:sz w:val="16"/>
                <w:szCs w:val="16"/>
              </w:rPr>
            </w:pPr>
          </w:p>
        </w:tc>
        <w:tc>
          <w:tcPr>
            <w:tcW w:w="3684" w:type="dxa"/>
            <w:gridSpan w:val="5"/>
            <w:tcBorders>
              <w:bottom w:val="single" w:sz="4" w:space="0" w:color="auto"/>
            </w:tcBorders>
            <w:shd w:val="clear" w:color="auto" w:fill="D9D9D9"/>
          </w:tcPr>
          <w:p w14:paraId="5AF7593A" w14:textId="77777777" w:rsidR="00E93A13" w:rsidRPr="003F7263" w:rsidRDefault="00E93A13" w:rsidP="00E93A13">
            <w:pPr>
              <w:pStyle w:val="TAL"/>
              <w:keepNext w:val="0"/>
              <w:keepLines w:val="0"/>
              <w:rPr>
                <w:bCs/>
                <w:sz w:val="16"/>
                <w:szCs w:val="16"/>
              </w:rPr>
            </w:pPr>
          </w:p>
        </w:tc>
      </w:tr>
      <w:tr w:rsidR="00E93A13" w:rsidRPr="003F7263" w14:paraId="6E3A5740" w14:textId="77777777" w:rsidTr="00E93A13">
        <w:trPr>
          <w:gridBefore w:val="1"/>
          <w:wBefore w:w="32" w:type="dxa"/>
          <w:jc w:val="center"/>
        </w:trPr>
        <w:tc>
          <w:tcPr>
            <w:tcW w:w="1087" w:type="dxa"/>
            <w:gridSpan w:val="3"/>
            <w:tcBorders>
              <w:bottom w:val="single" w:sz="4" w:space="0" w:color="auto"/>
            </w:tcBorders>
            <w:shd w:val="clear" w:color="auto" w:fill="auto"/>
          </w:tcPr>
          <w:p w14:paraId="2FF2C0B6" w14:textId="4D95C967" w:rsidR="00E93A13" w:rsidRPr="003F7263" w:rsidRDefault="00E93A13" w:rsidP="00E93A13">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0ED7E115" w14:textId="065C54B4" w:rsidR="00E93A13" w:rsidRPr="003F7263" w:rsidRDefault="00E93A13" w:rsidP="00E93A13">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0AE2A9BD" w14:textId="1F2A4087" w:rsidR="00E93A13" w:rsidRPr="003F7263" w:rsidRDefault="00E93A13" w:rsidP="00E93A13">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34967999" w14:textId="7CD78A50" w:rsidR="00E93A13" w:rsidRPr="003F7263" w:rsidRDefault="00E93A13" w:rsidP="00E93A13">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0BC3B66E" w14:textId="47274454" w:rsidR="00E93A13" w:rsidRPr="003F7263" w:rsidRDefault="00E93A13" w:rsidP="00E93A13">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1352ED" w:rsidRPr="003F7263" w14:paraId="145D3CBD" w14:textId="77777777" w:rsidTr="00E93A13">
        <w:trPr>
          <w:gridBefore w:val="1"/>
          <w:wBefore w:w="32" w:type="dxa"/>
          <w:jc w:val="center"/>
        </w:trPr>
        <w:tc>
          <w:tcPr>
            <w:tcW w:w="1087" w:type="dxa"/>
            <w:gridSpan w:val="3"/>
            <w:tcBorders>
              <w:bottom w:val="single" w:sz="4" w:space="0" w:color="auto"/>
            </w:tcBorders>
            <w:shd w:val="clear" w:color="auto" w:fill="auto"/>
          </w:tcPr>
          <w:p w14:paraId="72441F9D" w14:textId="30781AAE" w:rsidR="001352ED" w:rsidRDefault="001352ED" w:rsidP="001352ED">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3A7DBA34" w14:textId="0AA4498D" w:rsidR="001352ED" w:rsidRPr="00D97B5A" w:rsidRDefault="001352ED" w:rsidP="001352ED">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045D3396" w14:textId="5BA64C82" w:rsidR="001352ED" w:rsidRDefault="001352ED" w:rsidP="001352ED">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0690BB0A" w14:textId="15D21077" w:rsidR="001352ED" w:rsidDel="001352ED" w:rsidRDefault="001352ED" w:rsidP="001352ED">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79643549" w14:textId="36CE54A9" w:rsidR="001352ED" w:rsidRPr="00D97B5A" w:rsidRDefault="001352ED" w:rsidP="001352ED">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93A13" w:rsidRPr="003F7263" w14:paraId="1633B8D7" w14:textId="77777777">
        <w:trPr>
          <w:gridBefore w:val="1"/>
          <w:wBefore w:w="32" w:type="dxa"/>
          <w:jc w:val="center"/>
        </w:trPr>
        <w:tc>
          <w:tcPr>
            <w:tcW w:w="1087" w:type="dxa"/>
            <w:gridSpan w:val="3"/>
            <w:tcBorders>
              <w:bottom w:val="single" w:sz="4" w:space="0" w:color="auto"/>
            </w:tcBorders>
            <w:shd w:val="clear" w:color="auto" w:fill="D9D9D9"/>
          </w:tcPr>
          <w:p w14:paraId="4C371095" w14:textId="48751A50" w:rsidR="00E93A13" w:rsidRPr="003F7263" w:rsidRDefault="00E93A13" w:rsidP="00E93A13">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7784120C" w14:textId="4F7F5A0F" w:rsidR="00E93A13" w:rsidRPr="003F7263" w:rsidRDefault="00E93A13" w:rsidP="00E93A13">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20B5421C" w14:textId="77777777" w:rsidR="00E93A13" w:rsidRPr="003F7263" w:rsidRDefault="00E93A13" w:rsidP="00E93A13">
            <w:pPr>
              <w:pStyle w:val="TAC"/>
              <w:keepNext w:val="0"/>
              <w:keepLines w:val="0"/>
              <w:rPr>
                <w:bCs/>
                <w:sz w:val="16"/>
                <w:szCs w:val="16"/>
              </w:rPr>
            </w:pPr>
          </w:p>
        </w:tc>
        <w:tc>
          <w:tcPr>
            <w:tcW w:w="1168" w:type="dxa"/>
            <w:gridSpan w:val="4"/>
            <w:tcBorders>
              <w:bottom w:val="single" w:sz="4" w:space="0" w:color="auto"/>
            </w:tcBorders>
            <w:shd w:val="clear" w:color="auto" w:fill="D9D9D9"/>
          </w:tcPr>
          <w:p w14:paraId="64B5E770" w14:textId="77777777" w:rsidR="00E93A13" w:rsidRPr="003F7263" w:rsidRDefault="00E93A13" w:rsidP="00E93A13">
            <w:pPr>
              <w:pStyle w:val="TAC"/>
              <w:keepNext w:val="0"/>
              <w:keepLines w:val="0"/>
              <w:rPr>
                <w:bCs/>
                <w:sz w:val="16"/>
                <w:szCs w:val="16"/>
              </w:rPr>
            </w:pPr>
          </w:p>
        </w:tc>
        <w:tc>
          <w:tcPr>
            <w:tcW w:w="3684" w:type="dxa"/>
            <w:gridSpan w:val="5"/>
            <w:tcBorders>
              <w:bottom w:val="single" w:sz="4" w:space="0" w:color="auto"/>
            </w:tcBorders>
            <w:shd w:val="clear" w:color="auto" w:fill="D9D9D9"/>
          </w:tcPr>
          <w:p w14:paraId="317CA787" w14:textId="77777777" w:rsidR="00E93A13" w:rsidRPr="003F7263" w:rsidRDefault="00E93A13" w:rsidP="00E93A13">
            <w:pPr>
              <w:pStyle w:val="TAL"/>
              <w:keepNext w:val="0"/>
              <w:keepLines w:val="0"/>
              <w:rPr>
                <w:bCs/>
                <w:sz w:val="16"/>
                <w:szCs w:val="16"/>
              </w:rPr>
            </w:pPr>
          </w:p>
        </w:tc>
      </w:tr>
      <w:tr w:rsidR="00E93A13" w:rsidRPr="003F7263" w14:paraId="2350807E" w14:textId="77777777" w:rsidTr="00E93A13">
        <w:trPr>
          <w:gridBefore w:val="1"/>
          <w:wBefore w:w="32" w:type="dxa"/>
          <w:jc w:val="center"/>
        </w:trPr>
        <w:tc>
          <w:tcPr>
            <w:tcW w:w="1087" w:type="dxa"/>
            <w:gridSpan w:val="3"/>
            <w:tcBorders>
              <w:bottom w:val="single" w:sz="4" w:space="0" w:color="auto"/>
            </w:tcBorders>
            <w:shd w:val="clear" w:color="auto" w:fill="auto"/>
          </w:tcPr>
          <w:p w14:paraId="5AF9B519" w14:textId="63AED9F9" w:rsidR="00E93A13" w:rsidRPr="003F7263" w:rsidRDefault="00E93A13" w:rsidP="00E93A13">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38A56995" w14:textId="45ED0E35" w:rsidR="00E93A13" w:rsidRPr="003F7263" w:rsidRDefault="00E93A13" w:rsidP="00E93A13">
            <w:pPr>
              <w:pStyle w:val="TAL"/>
              <w:rPr>
                <w:bCs/>
                <w:sz w:val="16"/>
                <w:szCs w:val="16"/>
              </w:rPr>
            </w:pPr>
            <w:r w:rsidRPr="00BC44D6">
              <w:rPr>
                <w:bCs/>
                <w:sz w:val="16"/>
                <w:szCs w:val="16"/>
              </w:rPr>
              <w:t>Paging monitoring / multiple PDCCH monitoring occasions / Short message indication / stopPagingMonitoring</w:t>
            </w:r>
          </w:p>
        </w:tc>
        <w:tc>
          <w:tcPr>
            <w:tcW w:w="813" w:type="dxa"/>
            <w:gridSpan w:val="4"/>
            <w:tcBorders>
              <w:bottom w:val="single" w:sz="4" w:space="0" w:color="auto"/>
            </w:tcBorders>
            <w:shd w:val="clear" w:color="auto" w:fill="auto"/>
          </w:tcPr>
          <w:p w14:paraId="3CD04961" w14:textId="3246DE8C" w:rsidR="00E93A13" w:rsidRPr="003F7263" w:rsidRDefault="00E93A13" w:rsidP="00E93A13">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D9BD652" w14:textId="73E225C8" w:rsidR="00E93A13" w:rsidRPr="003F7263" w:rsidRDefault="00E93A13" w:rsidP="00E93A13">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7E79D796" w14:textId="6737F06F" w:rsidR="00E93A13" w:rsidRPr="003F7263" w:rsidRDefault="00E93A13" w:rsidP="00E93A13">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1352ED" w:rsidRPr="003F7263" w14:paraId="06E66EFD" w14:textId="77777777" w:rsidTr="00E93A13">
        <w:trPr>
          <w:gridBefore w:val="1"/>
          <w:wBefore w:w="32" w:type="dxa"/>
          <w:jc w:val="center"/>
        </w:trPr>
        <w:tc>
          <w:tcPr>
            <w:tcW w:w="1087" w:type="dxa"/>
            <w:gridSpan w:val="3"/>
            <w:tcBorders>
              <w:bottom w:val="single" w:sz="4" w:space="0" w:color="auto"/>
            </w:tcBorders>
            <w:shd w:val="clear" w:color="auto" w:fill="auto"/>
          </w:tcPr>
          <w:p w14:paraId="479DA304" w14:textId="472AD813" w:rsidR="001352ED" w:rsidRDefault="001352ED" w:rsidP="001352ED">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0583B16A" w14:textId="51B02353" w:rsidR="001352ED" w:rsidRPr="00BC44D6" w:rsidRDefault="001352ED" w:rsidP="001352ED">
            <w:pPr>
              <w:pStyle w:val="TAL"/>
              <w:rPr>
                <w:bCs/>
                <w:sz w:val="16"/>
                <w:szCs w:val="16"/>
              </w:rPr>
            </w:pPr>
            <w:r w:rsidRPr="00457FB0">
              <w:rPr>
                <w:bCs/>
                <w:sz w:val="16"/>
                <w:szCs w:val="16"/>
              </w:rPr>
              <w:t>Paging monitoring / multiple PDCCH monitoring occasions / Short message indication / stopPagingMonitoring / RRC inactive</w:t>
            </w:r>
          </w:p>
        </w:tc>
        <w:tc>
          <w:tcPr>
            <w:tcW w:w="813" w:type="dxa"/>
            <w:gridSpan w:val="4"/>
            <w:tcBorders>
              <w:bottom w:val="single" w:sz="4" w:space="0" w:color="auto"/>
            </w:tcBorders>
            <w:shd w:val="clear" w:color="auto" w:fill="auto"/>
          </w:tcPr>
          <w:p w14:paraId="2839E4A2" w14:textId="6D47F97F" w:rsidR="001352ED" w:rsidRDefault="001352ED" w:rsidP="001352ED">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5004EC5F" w14:textId="4D57648D" w:rsidR="001352ED" w:rsidDel="001352ED" w:rsidRDefault="001352ED" w:rsidP="001352ED">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67ECEA53" w14:textId="6C197D62" w:rsidR="001352ED" w:rsidRPr="00F47676" w:rsidRDefault="001352ED" w:rsidP="001352ED">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E93A13" w:rsidRPr="003F7263" w14:paraId="4E94C70B" w14:textId="77777777" w:rsidTr="00E93A13">
        <w:trPr>
          <w:gridAfter w:val="4"/>
          <w:wAfter w:w="213" w:type="dxa"/>
          <w:jc w:val="center"/>
        </w:trPr>
        <w:tc>
          <w:tcPr>
            <w:tcW w:w="1063" w:type="dxa"/>
            <w:gridSpan w:val="2"/>
            <w:tcBorders>
              <w:bottom w:val="single" w:sz="4" w:space="0" w:color="auto"/>
            </w:tcBorders>
            <w:shd w:val="clear" w:color="auto" w:fill="D9D9D9"/>
          </w:tcPr>
          <w:p w14:paraId="49D06668" w14:textId="6CEFE2F0" w:rsidR="00E93A13" w:rsidRPr="003F7263" w:rsidRDefault="00E93A13" w:rsidP="00E93A13">
            <w:pPr>
              <w:pStyle w:val="TAL"/>
              <w:keepNext w:val="0"/>
              <w:keepLines w:val="0"/>
              <w:rPr>
                <w:sz w:val="16"/>
                <w:szCs w:val="16"/>
              </w:rPr>
            </w:pPr>
            <w:r w:rsidRPr="003F7263">
              <w:rPr>
                <w:rFonts w:cs="Arial"/>
                <w:b/>
                <w:bCs/>
                <w:sz w:val="16"/>
                <w:szCs w:val="16"/>
                <w:lang w:eastAsia="en-US"/>
              </w:rPr>
              <w:t>8.2</w:t>
            </w:r>
          </w:p>
        </w:tc>
        <w:tc>
          <w:tcPr>
            <w:tcW w:w="3473" w:type="dxa"/>
            <w:gridSpan w:val="3"/>
            <w:tcBorders>
              <w:bottom w:val="single" w:sz="4" w:space="0" w:color="auto"/>
            </w:tcBorders>
            <w:shd w:val="clear" w:color="auto" w:fill="D9D9D9"/>
          </w:tcPr>
          <w:p w14:paraId="5AF58CC1" w14:textId="49E20FF7" w:rsidR="00E93A13" w:rsidRPr="003F7263" w:rsidRDefault="00E93A13" w:rsidP="00E93A13">
            <w:pPr>
              <w:pStyle w:val="TAL"/>
              <w:rPr>
                <w:sz w:val="16"/>
                <w:szCs w:val="16"/>
              </w:rPr>
            </w:pPr>
            <w:r w:rsidRPr="003F7263">
              <w:rPr>
                <w:rFonts w:cs="Arial"/>
                <w:b/>
                <w:bCs/>
                <w:sz w:val="16"/>
                <w:szCs w:val="16"/>
                <w:lang w:eastAsia="en-US"/>
              </w:rPr>
              <w:t>MR-DC RRC</w:t>
            </w:r>
          </w:p>
        </w:tc>
        <w:tc>
          <w:tcPr>
            <w:tcW w:w="807" w:type="dxa"/>
            <w:gridSpan w:val="4"/>
            <w:tcBorders>
              <w:bottom w:val="single" w:sz="4" w:space="0" w:color="auto"/>
            </w:tcBorders>
            <w:shd w:val="clear" w:color="auto" w:fill="D9D9D9"/>
          </w:tcPr>
          <w:p w14:paraId="1925B450"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6831FA0"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7F6130A9" w14:textId="77777777" w:rsidR="00E93A13" w:rsidRPr="003F7263" w:rsidRDefault="00E93A13" w:rsidP="00E93A13">
            <w:pPr>
              <w:pStyle w:val="TAL"/>
              <w:keepNext w:val="0"/>
              <w:keepLines w:val="0"/>
              <w:rPr>
                <w:sz w:val="16"/>
                <w:szCs w:val="16"/>
              </w:rPr>
            </w:pPr>
          </w:p>
        </w:tc>
      </w:tr>
      <w:tr w:rsidR="00E93A13" w:rsidRPr="003F7263" w14:paraId="1C639CC5" w14:textId="77777777" w:rsidTr="00E93A13">
        <w:trPr>
          <w:gridAfter w:val="4"/>
          <w:wAfter w:w="213" w:type="dxa"/>
          <w:jc w:val="center"/>
        </w:trPr>
        <w:tc>
          <w:tcPr>
            <w:tcW w:w="1063" w:type="dxa"/>
            <w:gridSpan w:val="2"/>
            <w:tcBorders>
              <w:bottom w:val="single" w:sz="4" w:space="0" w:color="auto"/>
            </w:tcBorders>
            <w:shd w:val="clear" w:color="auto" w:fill="E6E6E6"/>
          </w:tcPr>
          <w:p w14:paraId="7CBA7AAC"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8.2.1</w:t>
            </w:r>
          </w:p>
        </w:tc>
        <w:tc>
          <w:tcPr>
            <w:tcW w:w="3473" w:type="dxa"/>
            <w:gridSpan w:val="3"/>
            <w:tcBorders>
              <w:bottom w:val="single" w:sz="4" w:space="0" w:color="auto"/>
            </w:tcBorders>
            <w:shd w:val="clear" w:color="auto" w:fill="E6E6E6"/>
          </w:tcPr>
          <w:p w14:paraId="190107D5" w14:textId="10019D33"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7" w:type="dxa"/>
            <w:gridSpan w:val="4"/>
            <w:tcBorders>
              <w:bottom w:val="single" w:sz="4" w:space="0" w:color="auto"/>
            </w:tcBorders>
            <w:shd w:val="clear" w:color="auto" w:fill="E6E6E6"/>
          </w:tcPr>
          <w:p w14:paraId="579626DB"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65D8D68"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E068D32" w14:textId="77777777" w:rsidR="00E93A13" w:rsidRPr="003F7263" w:rsidRDefault="00E93A13" w:rsidP="00E93A13">
            <w:pPr>
              <w:pStyle w:val="TAL"/>
              <w:keepNext w:val="0"/>
              <w:keepLines w:val="0"/>
              <w:rPr>
                <w:rFonts w:cs="Arial"/>
                <w:sz w:val="16"/>
                <w:szCs w:val="16"/>
                <w:lang w:eastAsia="en-US"/>
              </w:rPr>
            </w:pPr>
          </w:p>
        </w:tc>
      </w:tr>
      <w:tr w:rsidR="00E93A13" w:rsidRPr="003F7263" w14:paraId="62E2437B" w14:textId="77777777" w:rsidTr="00E93A13">
        <w:trPr>
          <w:gridAfter w:val="4"/>
          <w:wAfter w:w="213" w:type="dxa"/>
          <w:jc w:val="center"/>
        </w:trPr>
        <w:tc>
          <w:tcPr>
            <w:tcW w:w="1063" w:type="dxa"/>
            <w:gridSpan w:val="2"/>
            <w:tcBorders>
              <w:bottom w:val="single" w:sz="4" w:space="0" w:color="auto"/>
            </w:tcBorders>
            <w:shd w:val="clear" w:color="auto" w:fill="E6E6E6"/>
          </w:tcPr>
          <w:p w14:paraId="3481F0BB"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8.2.1.1</w:t>
            </w:r>
          </w:p>
        </w:tc>
        <w:tc>
          <w:tcPr>
            <w:tcW w:w="3473" w:type="dxa"/>
            <w:gridSpan w:val="3"/>
            <w:tcBorders>
              <w:bottom w:val="single" w:sz="4" w:space="0" w:color="auto"/>
            </w:tcBorders>
            <w:shd w:val="clear" w:color="auto" w:fill="E6E6E6"/>
          </w:tcPr>
          <w:p w14:paraId="77FD147D"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7" w:type="dxa"/>
            <w:gridSpan w:val="4"/>
            <w:tcBorders>
              <w:bottom w:val="single" w:sz="4" w:space="0" w:color="auto"/>
            </w:tcBorders>
            <w:shd w:val="clear" w:color="auto" w:fill="E6E6E6"/>
          </w:tcPr>
          <w:p w14:paraId="43080874"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6392C86"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7A6DD71C" w14:textId="77777777" w:rsidR="00E93A13" w:rsidRPr="003F7263" w:rsidRDefault="00E93A13" w:rsidP="00E93A13">
            <w:pPr>
              <w:pStyle w:val="TAL"/>
              <w:keepNext w:val="0"/>
              <w:keepLines w:val="0"/>
              <w:rPr>
                <w:rFonts w:cs="Arial"/>
                <w:sz w:val="16"/>
                <w:szCs w:val="16"/>
                <w:lang w:eastAsia="en-US"/>
              </w:rPr>
            </w:pPr>
          </w:p>
        </w:tc>
      </w:tr>
      <w:tr w:rsidR="00E93A13" w:rsidRPr="003F7263" w14:paraId="375DC524" w14:textId="77777777" w:rsidTr="00E93A13">
        <w:trPr>
          <w:gridAfter w:val="4"/>
          <w:wAfter w:w="213" w:type="dxa"/>
          <w:jc w:val="center"/>
        </w:trPr>
        <w:tc>
          <w:tcPr>
            <w:tcW w:w="1063" w:type="dxa"/>
            <w:gridSpan w:val="2"/>
            <w:tcBorders>
              <w:bottom w:val="single" w:sz="4" w:space="0" w:color="auto"/>
            </w:tcBorders>
            <w:shd w:val="clear" w:color="auto" w:fill="auto"/>
          </w:tcPr>
          <w:p w14:paraId="1D43BEB2"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8.2.1.1.1</w:t>
            </w:r>
          </w:p>
        </w:tc>
        <w:tc>
          <w:tcPr>
            <w:tcW w:w="3473" w:type="dxa"/>
            <w:gridSpan w:val="3"/>
            <w:tcBorders>
              <w:bottom w:val="single" w:sz="4" w:space="0" w:color="auto"/>
            </w:tcBorders>
            <w:shd w:val="clear" w:color="auto" w:fill="auto"/>
          </w:tcPr>
          <w:p w14:paraId="4AF7738D"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7" w:type="dxa"/>
            <w:gridSpan w:val="4"/>
            <w:tcBorders>
              <w:bottom w:val="single" w:sz="4" w:space="0" w:color="auto"/>
            </w:tcBorders>
            <w:shd w:val="clear" w:color="auto" w:fill="auto"/>
          </w:tcPr>
          <w:p w14:paraId="1218CD9B"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C945D91"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2D66E9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1067C5B2" w14:textId="77777777" w:rsidTr="00E93A13">
        <w:trPr>
          <w:gridAfter w:val="4"/>
          <w:wAfter w:w="213" w:type="dxa"/>
          <w:jc w:val="center"/>
        </w:trPr>
        <w:tc>
          <w:tcPr>
            <w:tcW w:w="1063" w:type="dxa"/>
            <w:gridSpan w:val="2"/>
            <w:tcBorders>
              <w:bottom w:val="single" w:sz="4" w:space="0" w:color="auto"/>
            </w:tcBorders>
            <w:shd w:val="clear" w:color="auto" w:fill="auto"/>
          </w:tcPr>
          <w:p w14:paraId="7FB9097C" w14:textId="388891E7" w:rsidR="00E93A13" w:rsidRPr="003F7263" w:rsidRDefault="00E93A13" w:rsidP="00E93A13">
            <w:pPr>
              <w:pStyle w:val="TAL"/>
              <w:keepNext w:val="0"/>
              <w:keepLines w:val="0"/>
              <w:rPr>
                <w:rFonts w:cs="Arial"/>
                <w:bCs/>
                <w:sz w:val="16"/>
                <w:szCs w:val="16"/>
                <w:lang w:eastAsia="en-US"/>
              </w:rPr>
            </w:pPr>
            <w:r w:rsidRPr="003F7263">
              <w:rPr>
                <w:bCs/>
                <w:sz w:val="16"/>
                <w:szCs w:val="16"/>
              </w:rPr>
              <w:t>8.2.1.1.2</w:t>
            </w:r>
          </w:p>
        </w:tc>
        <w:tc>
          <w:tcPr>
            <w:tcW w:w="3473" w:type="dxa"/>
            <w:gridSpan w:val="3"/>
            <w:tcBorders>
              <w:bottom w:val="single" w:sz="4" w:space="0" w:color="auto"/>
            </w:tcBorders>
            <w:shd w:val="clear" w:color="auto" w:fill="auto"/>
          </w:tcPr>
          <w:p w14:paraId="78ADCF02" w14:textId="6A522AF9" w:rsidR="00E93A13" w:rsidRPr="003F7263" w:rsidRDefault="00E93A13" w:rsidP="00E93A13">
            <w:pPr>
              <w:pStyle w:val="TAL"/>
              <w:keepNext w:val="0"/>
              <w:keepLines w:val="0"/>
              <w:rPr>
                <w:rFonts w:cs="Arial"/>
                <w:bCs/>
                <w:sz w:val="16"/>
                <w:szCs w:val="16"/>
                <w:lang w:eastAsia="en-US"/>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EEB6E65" w14:textId="6D478D69" w:rsidR="00E93A13" w:rsidRPr="003F7263" w:rsidRDefault="00E93A13" w:rsidP="00E93A13">
            <w:pPr>
              <w:pStyle w:val="TAC"/>
              <w:keepNext w:val="0"/>
              <w:keepLines w:val="0"/>
              <w:rPr>
                <w:rFonts w:cs="Arial"/>
                <w:bCs/>
                <w:sz w:val="16"/>
                <w:szCs w:val="16"/>
                <w:lang w:eastAsia="en-US"/>
              </w:rPr>
            </w:pPr>
            <w:r w:rsidRPr="003F7263">
              <w:rPr>
                <w:bCs/>
                <w:sz w:val="16"/>
                <w:szCs w:val="16"/>
              </w:rPr>
              <w:t>Rel-15</w:t>
            </w:r>
          </w:p>
        </w:tc>
        <w:tc>
          <w:tcPr>
            <w:tcW w:w="1161" w:type="dxa"/>
            <w:gridSpan w:val="4"/>
            <w:tcBorders>
              <w:bottom w:val="single" w:sz="4" w:space="0" w:color="auto"/>
            </w:tcBorders>
            <w:shd w:val="clear" w:color="auto" w:fill="auto"/>
          </w:tcPr>
          <w:p w14:paraId="68F6FD78" w14:textId="20908C01" w:rsidR="00E93A13" w:rsidRPr="003F7263" w:rsidRDefault="00E93A13" w:rsidP="00E93A13">
            <w:pPr>
              <w:pStyle w:val="TAC"/>
              <w:keepNext w:val="0"/>
              <w:keepLines w:val="0"/>
              <w:rPr>
                <w:rFonts w:cs="Arial"/>
                <w:bCs/>
                <w:sz w:val="16"/>
                <w:szCs w:val="16"/>
                <w:lang w:eastAsia="en-US"/>
              </w:rPr>
            </w:pPr>
            <w:r w:rsidRPr="003F7263">
              <w:rPr>
                <w:bCs/>
                <w:sz w:val="16"/>
                <w:szCs w:val="16"/>
                <w:lang w:eastAsia="zh-CN"/>
              </w:rPr>
              <w:t>C160</w:t>
            </w:r>
          </w:p>
        </w:tc>
        <w:tc>
          <w:tcPr>
            <w:tcW w:w="3560" w:type="dxa"/>
            <w:gridSpan w:val="4"/>
            <w:tcBorders>
              <w:bottom w:val="single" w:sz="4" w:space="0" w:color="auto"/>
            </w:tcBorders>
            <w:shd w:val="clear" w:color="auto" w:fill="auto"/>
          </w:tcPr>
          <w:p w14:paraId="6666CA32" w14:textId="0C238439" w:rsidR="00E93A13" w:rsidRPr="003F7263" w:rsidRDefault="00E93A13" w:rsidP="00E93A13">
            <w:pPr>
              <w:pStyle w:val="TAL"/>
              <w:keepNext w:val="0"/>
              <w:keepLines w:val="0"/>
              <w:rPr>
                <w:rFonts w:cs="Arial"/>
                <w:bCs/>
                <w:sz w:val="16"/>
                <w:szCs w:val="16"/>
                <w:lang w:eastAsia="en-US"/>
              </w:rPr>
            </w:pPr>
            <w:r w:rsidRPr="003F7263">
              <w:rPr>
                <w:bCs/>
                <w:sz w:val="16"/>
                <w:szCs w:val="16"/>
              </w:rPr>
              <w:t>UEs supporting NE-DC</w:t>
            </w:r>
          </w:p>
        </w:tc>
      </w:tr>
      <w:tr w:rsidR="00E93A13" w:rsidRPr="003F7263" w14:paraId="263AE5B3" w14:textId="77777777" w:rsidTr="00E93A13">
        <w:trPr>
          <w:gridAfter w:val="4"/>
          <w:wAfter w:w="213" w:type="dxa"/>
          <w:jc w:val="center"/>
        </w:trPr>
        <w:tc>
          <w:tcPr>
            <w:tcW w:w="1063" w:type="dxa"/>
            <w:gridSpan w:val="2"/>
            <w:tcBorders>
              <w:bottom w:val="single" w:sz="4" w:space="0" w:color="auto"/>
            </w:tcBorders>
            <w:shd w:val="clear" w:color="auto" w:fill="auto"/>
          </w:tcPr>
          <w:p w14:paraId="42B70A46" w14:textId="79F88265"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8.2.1.2</w:t>
            </w:r>
          </w:p>
        </w:tc>
        <w:tc>
          <w:tcPr>
            <w:tcW w:w="3473" w:type="dxa"/>
            <w:gridSpan w:val="3"/>
            <w:tcBorders>
              <w:bottom w:val="single" w:sz="4" w:space="0" w:color="auto"/>
            </w:tcBorders>
            <w:shd w:val="clear" w:color="auto" w:fill="auto"/>
          </w:tcPr>
          <w:p w14:paraId="0311E50B" w14:textId="4DAF455E"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Void</w:t>
            </w:r>
          </w:p>
        </w:tc>
        <w:tc>
          <w:tcPr>
            <w:tcW w:w="807" w:type="dxa"/>
            <w:gridSpan w:val="4"/>
            <w:tcBorders>
              <w:bottom w:val="single" w:sz="4" w:space="0" w:color="auto"/>
            </w:tcBorders>
            <w:shd w:val="clear" w:color="auto" w:fill="auto"/>
          </w:tcPr>
          <w:p w14:paraId="608C80A8"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09308694"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25A78235" w14:textId="77777777" w:rsidR="00E93A13" w:rsidRPr="003F7263" w:rsidRDefault="00E93A13" w:rsidP="00E93A13">
            <w:pPr>
              <w:pStyle w:val="TAL"/>
              <w:keepNext w:val="0"/>
              <w:keepLines w:val="0"/>
              <w:rPr>
                <w:rFonts w:cs="Arial"/>
                <w:sz w:val="16"/>
                <w:szCs w:val="16"/>
                <w:lang w:eastAsia="en-US"/>
              </w:rPr>
            </w:pPr>
          </w:p>
        </w:tc>
      </w:tr>
      <w:tr w:rsidR="00E93A13" w:rsidRPr="003F7263" w14:paraId="3C5797B4" w14:textId="77777777" w:rsidTr="00E93A13">
        <w:trPr>
          <w:gridAfter w:val="4"/>
          <w:wAfter w:w="213" w:type="dxa"/>
          <w:jc w:val="center"/>
        </w:trPr>
        <w:tc>
          <w:tcPr>
            <w:tcW w:w="1063" w:type="dxa"/>
            <w:gridSpan w:val="2"/>
            <w:tcBorders>
              <w:bottom w:val="single" w:sz="4" w:space="0" w:color="auto"/>
            </w:tcBorders>
            <w:shd w:val="clear" w:color="auto" w:fill="E7E6E6"/>
          </w:tcPr>
          <w:p w14:paraId="2360BC96"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8.2.2</w:t>
            </w:r>
          </w:p>
        </w:tc>
        <w:tc>
          <w:tcPr>
            <w:tcW w:w="3473" w:type="dxa"/>
            <w:gridSpan w:val="3"/>
            <w:tcBorders>
              <w:bottom w:val="single" w:sz="4" w:space="0" w:color="auto"/>
            </w:tcBorders>
            <w:shd w:val="clear" w:color="auto" w:fill="E7E6E6"/>
          </w:tcPr>
          <w:p w14:paraId="512F9D69"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7" w:type="dxa"/>
            <w:gridSpan w:val="4"/>
            <w:tcBorders>
              <w:bottom w:val="single" w:sz="4" w:space="0" w:color="auto"/>
            </w:tcBorders>
            <w:shd w:val="clear" w:color="auto" w:fill="E7E6E6"/>
          </w:tcPr>
          <w:p w14:paraId="2AB6939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9490EE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2CC8D5A" w14:textId="77777777" w:rsidR="00E93A13" w:rsidRPr="003F7263" w:rsidRDefault="00E93A13" w:rsidP="00E93A13">
            <w:pPr>
              <w:pStyle w:val="TAL"/>
              <w:keepNext w:val="0"/>
              <w:keepLines w:val="0"/>
              <w:rPr>
                <w:rFonts w:cs="Arial"/>
                <w:sz w:val="16"/>
                <w:szCs w:val="16"/>
                <w:lang w:eastAsia="en-US"/>
              </w:rPr>
            </w:pPr>
          </w:p>
        </w:tc>
      </w:tr>
      <w:tr w:rsidR="00E93A13" w:rsidRPr="003F7263" w14:paraId="5B022D89" w14:textId="77777777" w:rsidTr="00E93A13">
        <w:trPr>
          <w:gridAfter w:val="4"/>
          <w:wAfter w:w="213" w:type="dxa"/>
          <w:jc w:val="center"/>
        </w:trPr>
        <w:tc>
          <w:tcPr>
            <w:tcW w:w="1063" w:type="dxa"/>
            <w:gridSpan w:val="2"/>
            <w:tcBorders>
              <w:bottom w:val="single" w:sz="4" w:space="0" w:color="auto"/>
            </w:tcBorders>
            <w:shd w:val="clear" w:color="auto" w:fill="E7E6E6"/>
          </w:tcPr>
          <w:p w14:paraId="07639E5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8.2.2.1</w:t>
            </w:r>
          </w:p>
        </w:tc>
        <w:tc>
          <w:tcPr>
            <w:tcW w:w="3473" w:type="dxa"/>
            <w:gridSpan w:val="3"/>
            <w:tcBorders>
              <w:bottom w:val="single" w:sz="4" w:space="0" w:color="auto"/>
            </w:tcBorders>
            <w:shd w:val="clear" w:color="auto" w:fill="E7E6E6"/>
          </w:tcPr>
          <w:p w14:paraId="13BE7A87" w14:textId="5BA8754B"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7" w:type="dxa"/>
            <w:gridSpan w:val="4"/>
            <w:tcBorders>
              <w:bottom w:val="single" w:sz="4" w:space="0" w:color="auto"/>
            </w:tcBorders>
            <w:shd w:val="clear" w:color="auto" w:fill="E7E6E6"/>
          </w:tcPr>
          <w:p w14:paraId="0D6F3762"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EAC4FC3"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337CEFA4" w14:textId="77777777" w:rsidR="00E93A13" w:rsidRPr="003F7263" w:rsidRDefault="00E93A13" w:rsidP="00E93A13">
            <w:pPr>
              <w:pStyle w:val="TAL"/>
              <w:keepNext w:val="0"/>
              <w:keepLines w:val="0"/>
              <w:rPr>
                <w:rFonts w:cs="Arial"/>
                <w:sz w:val="16"/>
                <w:szCs w:val="16"/>
                <w:lang w:eastAsia="en-US"/>
              </w:rPr>
            </w:pPr>
          </w:p>
        </w:tc>
      </w:tr>
      <w:tr w:rsidR="00E93A13" w:rsidRPr="003F7263" w14:paraId="79D86BF9" w14:textId="77777777" w:rsidTr="00E93A13">
        <w:trPr>
          <w:gridAfter w:val="4"/>
          <w:wAfter w:w="213" w:type="dxa"/>
          <w:jc w:val="center"/>
        </w:trPr>
        <w:tc>
          <w:tcPr>
            <w:tcW w:w="1063" w:type="dxa"/>
            <w:gridSpan w:val="2"/>
            <w:tcBorders>
              <w:bottom w:val="single" w:sz="4" w:space="0" w:color="auto"/>
            </w:tcBorders>
            <w:shd w:val="clear" w:color="auto" w:fill="auto"/>
          </w:tcPr>
          <w:p w14:paraId="7D99BB21" w14:textId="77777777" w:rsidR="00E93A13" w:rsidRPr="003F7263" w:rsidRDefault="00E93A13" w:rsidP="00E93A13">
            <w:pPr>
              <w:pStyle w:val="TAL"/>
              <w:keepNext w:val="0"/>
              <w:keepLines w:val="0"/>
              <w:rPr>
                <w:rFonts w:cs="Arial"/>
                <w:b/>
                <w:bCs/>
                <w:sz w:val="16"/>
                <w:szCs w:val="16"/>
                <w:lang w:eastAsia="en-US"/>
              </w:rPr>
            </w:pPr>
            <w:r w:rsidRPr="003F7263">
              <w:rPr>
                <w:rFonts w:cs="Arial"/>
                <w:bCs/>
                <w:sz w:val="16"/>
                <w:szCs w:val="16"/>
                <w:lang w:eastAsia="en-US"/>
              </w:rPr>
              <w:t>8.2.2.1.1</w:t>
            </w:r>
          </w:p>
        </w:tc>
        <w:tc>
          <w:tcPr>
            <w:tcW w:w="3473" w:type="dxa"/>
            <w:gridSpan w:val="3"/>
            <w:tcBorders>
              <w:bottom w:val="single" w:sz="4" w:space="0" w:color="auto"/>
            </w:tcBorders>
            <w:shd w:val="clear" w:color="auto" w:fill="auto"/>
          </w:tcPr>
          <w:p w14:paraId="0DACE371" w14:textId="77777777" w:rsidR="00E93A13" w:rsidRPr="003F7263" w:rsidRDefault="00E93A13" w:rsidP="00E93A13">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7" w:type="dxa"/>
            <w:gridSpan w:val="4"/>
            <w:tcBorders>
              <w:bottom w:val="single" w:sz="4" w:space="0" w:color="auto"/>
            </w:tcBorders>
            <w:shd w:val="clear" w:color="auto" w:fill="auto"/>
          </w:tcPr>
          <w:p w14:paraId="3C9E22A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9A4D1F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C22</w:t>
            </w:r>
          </w:p>
        </w:tc>
        <w:tc>
          <w:tcPr>
            <w:tcW w:w="3560" w:type="dxa"/>
            <w:gridSpan w:val="4"/>
            <w:tcBorders>
              <w:bottom w:val="single" w:sz="4" w:space="0" w:color="auto"/>
            </w:tcBorders>
            <w:shd w:val="clear" w:color="auto" w:fill="auto"/>
          </w:tcPr>
          <w:p w14:paraId="6316B98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E93A13" w:rsidRPr="003F7263" w14:paraId="14328D2B" w14:textId="77777777" w:rsidTr="00E93A13">
        <w:trPr>
          <w:gridAfter w:val="4"/>
          <w:wAfter w:w="213" w:type="dxa"/>
          <w:jc w:val="center"/>
        </w:trPr>
        <w:tc>
          <w:tcPr>
            <w:tcW w:w="1063" w:type="dxa"/>
            <w:gridSpan w:val="2"/>
            <w:tcBorders>
              <w:bottom w:val="single" w:sz="4" w:space="0" w:color="auto"/>
            </w:tcBorders>
            <w:shd w:val="clear" w:color="auto" w:fill="auto"/>
          </w:tcPr>
          <w:p w14:paraId="7EB319ED"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37F69DA6" w14:textId="77777777" w:rsidR="00E93A13" w:rsidRPr="003F7263" w:rsidRDefault="00E93A13" w:rsidP="00E93A13">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0B0AA939"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30AA0DC"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39C9F7C2"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93A13" w:rsidRPr="003F7263" w14:paraId="7A825040" w14:textId="77777777" w:rsidTr="00E93A13">
        <w:trPr>
          <w:gridAfter w:val="4"/>
          <w:wAfter w:w="213" w:type="dxa"/>
          <w:jc w:val="center"/>
        </w:trPr>
        <w:tc>
          <w:tcPr>
            <w:tcW w:w="1063" w:type="dxa"/>
            <w:gridSpan w:val="2"/>
            <w:tcBorders>
              <w:bottom w:val="single" w:sz="4" w:space="0" w:color="auto"/>
            </w:tcBorders>
            <w:shd w:val="clear" w:color="auto" w:fill="D9D9D9"/>
          </w:tcPr>
          <w:p w14:paraId="725E6D3B" w14:textId="77777777" w:rsidR="00E93A13" w:rsidRPr="003F7263" w:rsidRDefault="00E93A13" w:rsidP="00E93A13">
            <w:pPr>
              <w:pStyle w:val="TAL"/>
              <w:keepNext w:val="0"/>
              <w:keepLines w:val="0"/>
              <w:rPr>
                <w:rFonts w:cs="Arial"/>
                <w:bCs/>
                <w:sz w:val="16"/>
                <w:szCs w:val="16"/>
                <w:lang w:eastAsia="en-US"/>
              </w:rPr>
            </w:pPr>
            <w:r w:rsidRPr="003F7263">
              <w:rPr>
                <w:rFonts w:cs="Arial"/>
                <w:b/>
                <w:bCs/>
                <w:sz w:val="16"/>
                <w:szCs w:val="16"/>
                <w:lang w:eastAsia="en-US"/>
              </w:rPr>
              <w:t>8.2.2.2</w:t>
            </w:r>
          </w:p>
        </w:tc>
        <w:tc>
          <w:tcPr>
            <w:tcW w:w="3473" w:type="dxa"/>
            <w:gridSpan w:val="3"/>
            <w:tcBorders>
              <w:bottom w:val="single" w:sz="4" w:space="0" w:color="auto"/>
            </w:tcBorders>
            <w:shd w:val="clear" w:color="auto" w:fill="D9D9D9"/>
          </w:tcPr>
          <w:p w14:paraId="2B915CA2"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7" w:type="dxa"/>
            <w:gridSpan w:val="4"/>
            <w:tcBorders>
              <w:bottom w:val="single" w:sz="4" w:space="0" w:color="auto"/>
            </w:tcBorders>
            <w:shd w:val="clear" w:color="auto" w:fill="D9D9D9"/>
          </w:tcPr>
          <w:p w14:paraId="029B716C"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205AE30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9C520A5" w14:textId="77777777" w:rsidR="00E93A13" w:rsidRPr="003F7263" w:rsidRDefault="00E93A13" w:rsidP="00E93A13">
            <w:pPr>
              <w:pStyle w:val="TAL"/>
              <w:keepNext w:val="0"/>
              <w:keepLines w:val="0"/>
              <w:rPr>
                <w:rFonts w:cs="Arial"/>
                <w:sz w:val="16"/>
                <w:szCs w:val="16"/>
                <w:lang w:eastAsia="en-US"/>
              </w:rPr>
            </w:pPr>
          </w:p>
        </w:tc>
      </w:tr>
      <w:tr w:rsidR="00E93A13" w:rsidRPr="003F7263" w14:paraId="76DFD069" w14:textId="77777777" w:rsidTr="00E93A13">
        <w:trPr>
          <w:gridAfter w:val="4"/>
          <w:wAfter w:w="213" w:type="dxa"/>
          <w:jc w:val="center"/>
        </w:trPr>
        <w:tc>
          <w:tcPr>
            <w:tcW w:w="1063" w:type="dxa"/>
            <w:gridSpan w:val="2"/>
            <w:tcBorders>
              <w:bottom w:val="single" w:sz="4" w:space="0" w:color="auto"/>
            </w:tcBorders>
            <w:shd w:val="clear" w:color="auto" w:fill="auto"/>
          </w:tcPr>
          <w:p w14:paraId="744DA02E"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8.2.2.2.1</w:t>
            </w:r>
          </w:p>
        </w:tc>
        <w:tc>
          <w:tcPr>
            <w:tcW w:w="3473" w:type="dxa"/>
            <w:gridSpan w:val="3"/>
            <w:tcBorders>
              <w:bottom w:val="single" w:sz="4" w:space="0" w:color="auto"/>
            </w:tcBorders>
            <w:shd w:val="clear" w:color="auto" w:fill="auto"/>
          </w:tcPr>
          <w:p w14:paraId="61070B8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7" w:type="dxa"/>
            <w:gridSpan w:val="4"/>
            <w:tcBorders>
              <w:bottom w:val="single" w:sz="4" w:space="0" w:color="auto"/>
            </w:tcBorders>
            <w:shd w:val="clear" w:color="auto" w:fill="auto"/>
          </w:tcPr>
          <w:p w14:paraId="66514B5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7C570D9"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C61</w:t>
            </w:r>
          </w:p>
        </w:tc>
        <w:tc>
          <w:tcPr>
            <w:tcW w:w="3560" w:type="dxa"/>
            <w:gridSpan w:val="4"/>
            <w:tcBorders>
              <w:bottom w:val="single" w:sz="4" w:space="0" w:color="auto"/>
            </w:tcBorders>
            <w:shd w:val="clear" w:color="auto" w:fill="auto"/>
          </w:tcPr>
          <w:p w14:paraId="4C871FE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E93A13" w:rsidRPr="003F7263" w14:paraId="67944560" w14:textId="77777777" w:rsidTr="00E93A13">
        <w:trPr>
          <w:gridAfter w:val="4"/>
          <w:wAfter w:w="213" w:type="dxa"/>
          <w:jc w:val="center"/>
        </w:trPr>
        <w:tc>
          <w:tcPr>
            <w:tcW w:w="1063" w:type="dxa"/>
            <w:gridSpan w:val="2"/>
            <w:tcBorders>
              <w:bottom w:val="single" w:sz="4" w:space="0" w:color="auto"/>
            </w:tcBorders>
            <w:shd w:val="clear" w:color="auto" w:fill="auto"/>
          </w:tcPr>
          <w:p w14:paraId="2F938BF9" w14:textId="73A52F3E" w:rsidR="00E93A13" w:rsidRPr="003F7263" w:rsidRDefault="00E93A13" w:rsidP="00E93A13">
            <w:pPr>
              <w:pStyle w:val="TAL"/>
              <w:keepNext w:val="0"/>
              <w:keepLines w:val="0"/>
              <w:rPr>
                <w:rFonts w:cs="Arial"/>
                <w:bCs/>
                <w:sz w:val="16"/>
                <w:szCs w:val="16"/>
                <w:lang w:eastAsia="en-US"/>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4A6D94EA" w14:textId="23125064" w:rsidR="00E93A13" w:rsidRPr="003F7263" w:rsidRDefault="00E93A13" w:rsidP="00E93A13">
            <w:pPr>
              <w:pStyle w:val="TAL"/>
              <w:keepNext w:val="0"/>
              <w:keepLines w:val="0"/>
              <w:rPr>
                <w:rFonts w:cs="Arial"/>
                <w:sz w:val="16"/>
                <w:szCs w:val="16"/>
                <w:lang w:eastAsia="en-US"/>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68F6BD75" w14:textId="10A2D15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5CCF1349" w14:textId="00A06BC1" w:rsidR="00E93A13" w:rsidRPr="003F7263" w:rsidRDefault="00E93A13" w:rsidP="00E93A13">
            <w:pPr>
              <w:pStyle w:val="TAL"/>
              <w:keepNext w:val="0"/>
              <w:keepLines w:val="0"/>
              <w:jc w:val="center"/>
              <w:rPr>
                <w:rFonts w:cs="Arial"/>
                <w:sz w:val="16"/>
                <w:szCs w:val="16"/>
                <w:lang w:eastAsia="en-US"/>
              </w:rPr>
            </w:pPr>
            <w:r>
              <w:rPr>
                <w:rFonts w:cs="Arial"/>
                <w:sz w:val="16"/>
                <w:szCs w:val="16"/>
              </w:rPr>
              <w:t>C195</w:t>
            </w:r>
          </w:p>
        </w:tc>
        <w:tc>
          <w:tcPr>
            <w:tcW w:w="3560" w:type="dxa"/>
            <w:gridSpan w:val="4"/>
            <w:tcBorders>
              <w:bottom w:val="single" w:sz="4" w:space="0" w:color="auto"/>
            </w:tcBorders>
            <w:shd w:val="clear" w:color="auto" w:fill="auto"/>
          </w:tcPr>
          <w:p w14:paraId="0F23B2EF" w14:textId="7A470607"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93A13" w:rsidRPr="003F7263" w14:paraId="3776049B" w14:textId="77777777" w:rsidTr="00E93A13">
        <w:trPr>
          <w:gridAfter w:val="4"/>
          <w:wAfter w:w="213" w:type="dxa"/>
          <w:jc w:val="center"/>
        </w:trPr>
        <w:tc>
          <w:tcPr>
            <w:tcW w:w="1063" w:type="dxa"/>
            <w:gridSpan w:val="2"/>
            <w:tcBorders>
              <w:bottom w:val="single" w:sz="4" w:space="0" w:color="auto"/>
            </w:tcBorders>
            <w:shd w:val="clear" w:color="auto" w:fill="auto"/>
          </w:tcPr>
          <w:p w14:paraId="7BB45931" w14:textId="11BF3A13" w:rsidR="00E93A13" w:rsidRPr="003F7263" w:rsidRDefault="00E93A13" w:rsidP="00E93A13">
            <w:pPr>
              <w:pStyle w:val="TAL"/>
              <w:keepNext w:val="0"/>
              <w:keepLines w:val="0"/>
              <w:rPr>
                <w:rFonts w:cs="Arial"/>
                <w:bCs/>
                <w:sz w:val="16"/>
                <w:szCs w:val="16"/>
                <w:lang w:eastAsia="en-US"/>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50CE9F5E" w14:textId="7023A45F" w:rsidR="00E93A13" w:rsidRPr="003F7263" w:rsidRDefault="00E93A13" w:rsidP="00E93A13">
            <w:pPr>
              <w:pStyle w:val="TAL"/>
              <w:keepNext w:val="0"/>
              <w:keepLines w:val="0"/>
              <w:rPr>
                <w:rFonts w:cs="Arial"/>
                <w:sz w:val="16"/>
                <w:szCs w:val="16"/>
                <w:lang w:eastAsia="en-US"/>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21C4BF94" w14:textId="2265B691"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13F64FDC" w14:textId="4A5BF121" w:rsidR="00E93A13" w:rsidRPr="003F7263" w:rsidRDefault="00E93A13" w:rsidP="00E93A13">
            <w:pPr>
              <w:pStyle w:val="TAL"/>
              <w:keepNext w:val="0"/>
              <w:keepLines w:val="0"/>
              <w:jc w:val="center"/>
              <w:rPr>
                <w:rFonts w:cs="Arial"/>
                <w:sz w:val="16"/>
                <w:szCs w:val="16"/>
                <w:lang w:eastAsia="en-US"/>
              </w:rPr>
            </w:pPr>
            <w:r>
              <w:rPr>
                <w:rFonts w:cs="Arial"/>
                <w:sz w:val="16"/>
                <w:szCs w:val="16"/>
                <w:lang w:eastAsia="zh-CN"/>
              </w:rPr>
              <w:t>C196</w:t>
            </w:r>
          </w:p>
        </w:tc>
        <w:tc>
          <w:tcPr>
            <w:tcW w:w="3560" w:type="dxa"/>
            <w:gridSpan w:val="4"/>
            <w:tcBorders>
              <w:bottom w:val="single" w:sz="4" w:space="0" w:color="auto"/>
            </w:tcBorders>
            <w:shd w:val="clear" w:color="auto" w:fill="auto"/>
          </w:tcPr>
          <w:p w14:paraId="6B625C26" w14:textId="786CEB74"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93A13" w:rsidRPr="003F7263" w14:paraId="53F90F85" w14:textId="77777777" w:rsidTr="00E93A13">
        <w:trPr>
          <w:gridAfter w:val="4"/>
          <w:wAfter w:w="213" w:type="dxa"/>
          <w:jc w:val="center"/>
        </w:trPr>
        <w:tc>
          <w:tcPr>
            <w:tcW w:w="1063" w:type="dxa"/>
            <w:gridSpan w:val="2"/>
            <w:tcBorders>
              <w:bottom w:val="single" w:sz="4" w:space="0" w:color="auto"/>
            </w:tcBorders>
            <w:shd w:val="clear" w:color="auto" w:fill="D9D9D9"/>
          </w:tcPr>
          <w:p w14:paraId="034B30C7"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8.2.2.3</w:t>
            </w:r>
          </w:p>
        </w:tc>
        <w:tc>
          <w:tcPr>
            <w:tcW w:w="3473" w:type="dxa"/>
            <w:gridSpan w:val="3"/>
            <w:tcBorders>
              <w:bottom w:val="single" w:sz="4" w:space="0" w:color="auto"/>
            </w:tcBorders>
            <w:shd w:val="clear" w:color="auto" w:fill="D9D9D9"/>
          </w:tcPr>
          <w:p w14:paraId="769AF3AB" w14:textId="68A89FE0"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7" w:type="dxa"/>
            <w:gridSpan w:val="4"/>
            <w:tcBorders>
              <w:bottom w:val="single" w:sz="4" w:space="0" w:color="auto"/>
            </w:tcBorders>
            <w:shd w:val="clear" w:color="auto" w:fill="D9D9D9"/>
          </w:tcPr>
          <w:p w14:paraId="3182DBDD"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043977B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2BB182F1" w14:textId="77777777" w:rsidR="00E93A13" w:rsidRPr="003F7263" w:rsidRDefault="00E93A13" w:rsidP="00E93A13">
            <w:pPr>
              <w:pStyle w:val="TAL"/>
              <w:keepNext w:val="0"/>
              <w:keepLines w:val="0"/>
              <w:rPr>
                <w:rFonts w:cs="Arial"/>
                <w:sz w:val="16"/>
                <w:szCs w:val="16"/>
                <w:lang w:eastAsia="en-US"/>
              </w:rPr>
            </w:pPr>
          </w:p>
        </w:tc>
      </w:tr>
      <w:tr w:rsidR="00E93A13" w:rsidRPr="003F7263" w14:paraId="5F9AD558" w14:textId="77777777" w:rsidTr="00E93A13">
        <w:trPr>
          <w:gridAfter w:val="4"/>
          <w:wAfter w:w="213" w:type="dxa"/>
          <w:jc w:val="center"/>
        </w:trPr>
        <w:tc>
          <w:tcPr>
            <w:tcW w:w="1063" w:type="dxa"/>
            <w:gridSpan w:val="2"/>
            <w:tcBorders>
              <w:bottom w:val="single" w:sz="4" w:space="0" w:color="auto"/>
            </w:tcBorders>
            <w:shd w:val="clear" w:color="auto" w:fill="auto"/>
          </w:tcPr>
          <w:p w14:paraId="14D55575"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8.2.2.3.1</w:t>
            </w:r>
          </w:p>
        </w:tc>
        <w:tc>
          <w:tcPr>
            <w:tcW w:w="3473" w:type="dxa"/>
            <w:gridSpan w:val="3"/>
            <w:tcBorders>
              <w:bottom w:val="single" w:sz="4" w:space="0" w:color="auto"/>
            </w:tcBorders>
            <w:shd w:val="clear" w:color="auto" w:fill="auto"/>
          </w:tcPr>
          <w:p w14:paraId="573C31C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7" w:type="dxa"/>
            <w:gridSpan w:val="4"/>
            <w:tcBorders>
              <w:bottom w:val="single" w:sz="4" w:space="0" w:color="auto"/>
            </w:tcBorders>
            <w:shd w:val="clear" w:color="auto" w:fill="auto"/>
          </w:tcPr>
          <w:p w14:paraId="3B4FB6E7"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289A8D"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C23</w:t>
            </w:r>
          </w:p>
        </w:tc>
        <w:tc>
          <w:tcPr>
            <w:tcW w:w="3560" w:type="dxa"/>
            <w:gridSpan w:val="4"/>
            <w:tcBorders>
              <w:bottom w:val="single" w:sz="4" w:space="0" w:color="auto"/>
            </w:tcBorders>
            <w:shd w:val="clear" w:color="auto" w:fill="auto"/>
          </w:tcPr>
          <w:p w14:paraId="3CBDFCD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E93A13" w:rsidRPr="003F7263" w14:paraId="67106F63" w14:textId="77777777" w:rsidTr="00E93A13">
        <w:trPr>
          <w:gridAfter w:val="4"/>
          <w:wAfter w:w="213" w:type="dxa"/>
          <w:jc w:val="center"/>
        </w:trPr>
        <w:tc>
          <w:tcPr>
            <w:tcW w:w="1063" w:type="dxa"/>
            <w:gridSpan w:val="2"/>
            <w:tcBorders>
              <w:bottom w:val="single" w:sz="4" w:space="0" w:color="auto"/>
            </w:tcBorders>
            <w:shd w:val="clear" w:color="auto" w:fill="auto"/>
          </w:tcPr>
          <w:p w14:paraId="09F7903A" w14:textId="2E6EE71A" w:rsidR="00E93A13" w:rsidRPr="003F7263" w:rsidRDefault="00E93A13" w:rsidP="00E93A13">
            <w:pPr>
              <w:pStyle w:val="TAL"/>
              <w:keepNext w:val="0"/>
              <w:keepLines w:val="0"/>
              <w:rPr>
                <w:rFonts w:cs="Arial"/>
                <w:b/>
                <w:bCs/>
                <w:sz w:val="16"/>
                <w:szCs w:val="16"/>
                <w:lang w:eastAsia="en-US"/>
              </w:rPr>
            </w:pPr>
            <w:r w:rsidRPr="003F7263">
              <w:rPr>
                <w:rFonts w:cs="Arial"/>
                <w:bCs/>
                <w:sz w:val="16"/>
                <w:szCs w:val="16"/>
              </w:rPr>
              <w:t>8.2.2.3.2</w:t>
            </w:r>
          </w:p>
        </w:tc>
        <w:tc>
          <w:tcPr>
            <w:tcW w:w="3473" w:type="dxa"/>
            <w:gridSpan w:val="3"/>
            <w:tcBorders>
              <w:bottom w:val="single" w:sz="4" w:space="0" w:color="auto"/>
            </w:tcBorders>
            <w:shd w:val="clear" w:color="auto" w:fill="auto"/>
          </w:tcPr>
          <w:p w14:paraId="7964BF68" w14:textId="6FA4A842" w:rsidR="00E93A13" w:rsidRPr="003F7263" w:rsidRDefault="00E93A13" w:rsidP="00E93A13">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290FFDC8" w14:textId="1AD7E7B0"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587A504" w14:textId="51BB2196"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1FD26F9C" w14:textId="168F016D"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93A13" w:rsidRPr="003F7263" w14:paraId="317EFBFE" w14:textId="77777777" w:rsidTr="00E93A13">
        <w:trPr>
          <w:gridAfter w:val="4"/>
          <w:wAfter w:w="213" w:type="dxa"/>
          <w:jc w:val="center"/>
        </w:trPr>
        <w:tc>
          <w:tcPr>
            <w:tcW w:w="1063" w:type="dxa"/>
            <w:gridSpan w:val="2"/>
            <w:tcBorders>
              <w:bottom w:val="single" w:sz="4" w:space="0" w:color="auto"/>
            </w:tcBorders>
            <w:shd w:val="clear" w:color="auto" w:fill="E7E6E6"/>
          </w:tcPr>
          <w:p w14:paraId="2C586E79"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8.2.2.4</w:t>
            </w:r>
          </w:p>
        </w:tc>
        <w:tc>
          <w:tcPr>
            <w:tcW w:w="3473" w:type="dxa"/>
            <w:gridSpan w:val="3"/>
            <w:tcBorders>
              <w:bottom w:val="single" w:sz="4" w:space="0" w:color="auto"/>
            </w:tcBorders>
            <w:shd w:val="clear" w:color="auto" w:fill="E7E6E6"/>
          </w:tcPr>
          <w:p w14:paraId="5792E6E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7" w:type="dxa"/>
            <w:gridSpan w:val="4"/>
            <w:tcBorders>
              <w:bottom w:val="single" w:sz="4" w:space="0" w:color="auto"/>
            </w:tcBorders>
            <w:shd w:val="clear" w:color="auto" w:fill="E7E6E6"/>
          </w:tcPr>
          <w:p w14:paraId="39B23A8A"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57C8033"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44EE39F" w14:textId="77777777" w:rsidR="00E93A13" w:rsidRPr="003F7263" w:rsidRDefault="00E93A13" w:rsidP="00E93A13">
            <w:pPr>
              <w:pStyle w:val="TAL"/>
              <w:keepNext w:val="0"/>
              <w:keepLines w:val="0"/>
              <w:rPr>
                <w:rFonts w:cs="Arial"/>
                <w:sz w:val="16"/>
                <w:szCs w:val="16"/>
                <w:lang w:eastAsia="en-US"/>
              </w:rPr>
            </w:pPr>
          </w:p>
        </w:tc>
      </w:tr>
      <w:tr w:rsidR="00E93A13" w:rsidRPr="003F7263" w14:paraId="465F6EF0" w14:textId="77777777" w:rsidTr="00E93A13">
        <w:trPr>
          <w:gridAfter w:val="4"/>
          <w:wAfter w:w="213" w:type="dxa"/>
          <w:jc w:val="center"/>
        </w:trPr>
        <w:tc>
          <w:tcPr>
            <w:tcW w:w="1063" w:type="dxa"/>
            <w:gridSpan w:val="2"/>
            <w:tcBorders>
              <w:bottom w:val="single" w:sz="4" w:space="0" w:color="auto"/>
            </w:tcBorders>
            <w:shd w:val="clear" w:color="auto" w:fill="auto"/>
          </w:tcPr>
          <w:p w14:paraId="66C8DC6A" w14:textId="77777777" w:rsidR="00E93A13" w:rsidRPr="003F7263" w:rsidRDefault="00E93A13" w:rsidP="00E93A13">
            <w:pPr>
              <w:pStyle w:val="TAL"/>
              <w:keepNext w:val="0"/>
              <w:keepLines w:val="0"/>
              <w:rPr>
                <w:rFonts w:cs="Arial"/>
                <w:b/>
                <w:bCs/>
                <w:sz w:val="16"/>
                <w:szCs w:val="16"/>
                <w:lang w:eastAsia="en-US"/>
              </w:rPr>
            </w:pPr>
            <w:r w:rsidRPr="003F7263">
              <w:rPr>
                <w:rFonts w:cs="Arial"/>
                <w:sz w:val="16"/>
                <w:szCs w:val="16"/>
                <w:lang w:eastAsia="en-US"/>
              </w:rPr>
              <w:t>8.2.2.4.1</w:t>
            </w:r>
          </w:p>
        </w:tc>
        <w:tc>
          <w:tcPr>
            <w:tcW w:w="3473" w:type="dxa"/>
            <w:gridSpan w:val="3"/>
            <w:tcBorders>
              <w:bottom w:val="single" w:sz="4" w:space="0" w:color="auto"/>
            </w:tcBorders>
            <w:shd w:val="clear" w:color="auto" w:fill="auto"/>
          </w:tcPr>
          <w:p w14:paraId="42BCBD2D" w14:textId="77777777" w:rsidR="00E93A13" w:rsidRPr="003F7263" w:rsidRDefault="00E93A13" w:rsidP="00E93A13">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7" w:type="dxa"/>
            <w:gridSpan w:val="4"/>
            <w:tcBorders>
              <w:bottom w:val="single" w:sz="4" w:space="0" w:color="auto"/>
            </w:tcBorders>
            <w:shd w:val="clear" w:color="auto" w:fill="auto"/>
          </w:tcPr>
          <w:p w14:paraId="5DB24C0D"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C1C6D5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099C25B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56E59EA" w14:textId="77777777" w:rsidTr="00E93A13">
        <w:trPr>
          <w:gridAfter w:val="4"/>
          <w:wAfter w:w="213" w:type="dxa"/>
          <w:jc w:val="center"/>
        </w:trPr>
        <w:tc>
          <w:tcPr>
            <w:tcW w:w="1063" w:type="dxa"/>
            <w:gridSpan w:val="2"/>
            <w:tcBorders>
              <w:bottom w:val="single" w:sz="4" w:space="0" w:color="auto"/>
            </w:tcBorders>
            <w:shd w:val="clear" w:color="auto" w:fill="auto"/>
          </w:tcPr>
          <w:p w14:paraId="562FD363" w14:textId="77777777" w:rsidR="00E93A13" w:rsidRPr="003F7263" w:rsidRDefault="00E93A13" w:rsidP="00E93A13">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03CD73E1" w14:textId="77777777" w:rsidR="00E93A13" w:rsidRPr="003F7263" w:rsidRDefault="00E93A13" w:rsidP="00E93A13">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BE33C53"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78E4831"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8746C60"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6D69779B" w14:textId="77777777" w:rsidTr="00E93A13">
        <w:trPr>
          <w:gridAfter w:val="4"/>
          <w:wAfter w:w="213" w:type="dxa"/>
          <w:jc w:val="center"/>
        </w:trPr>
        <w:tc>
          <w:tcPr>
            <w:tcW w:w="1063" w:type="dxa"/>
            <w:gridSpan w:val="2"/>
            <w:tcBorders>
              <w:bottom w:val="single" w:sz="4" w:space="0" w:color="auto"/>
            </w:tcBorders>
            <w:shd w:val="clear" w:color="auto" w:fill="auto"/>
          </w:tcPr>
          <w:p w14:paraId="3D4875D9" w14:textId="200696BC" w:rsidR="00E93A13" w:rsidRPr="003F7263" w:rsidRDefault="00E93A13" w:rsidP="00E93A13">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1FDDE166" w14:textId="37D17C0B" w:rsidR="00E93A13" w:rsidRPr="003F7263" w:rsidRDefault="00E93A13" w:rsidP="00E93A13">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1E1CB82F" w14:textId="7A90925A" w:rsidR="00E93A13" w:rsidRPr="003F7263" w:rsidRDefault="00E93A13" w:rsidP="00E93A13">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ED2AA68" w14:textId="31A427C0" w:rsidR="00E93A13" w:rsidRPr="003F7263" w:rsidRDefault="00E93A13" w:rsidP="00E93A13">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2E02EA1" w14:textId="45275276" w:rsidR="00E93A13" w:rsidRPr="003F7263" w:rsidRDefault="00E93A13" w:rsidP="00E93A13">
            <w:pPr>
              <w:pStyle w:val="TAL"/>
              <w:keepNext w:val="0"/>
              <w:keepLines w:val="0"/>
              <w:rPr>
                <w:rFonts w:cs="Arial"/>
                <w:bCs/>
                <w:sz w:val="16"/>
                <w:szCs w:val="16"/>
              </w:rPr>
            </w:pPr>
            <w:r w:rsidRPr="003F7263">
              <w:rPr>
                <w:bCs/>
                <w:sz w:val="16"/>
                <w:szCs w:val="16"/>
              </w:rPr>
              <w:t>UEs supporting NE-DC</w:t>
            </w:r>
          </w:p>
        </w:tc>
      </w:tr>
      <w:tr w:rsidR="00E93A13" w:rsidRPr="003F7263" w14:paraId="5D14DA01" w14:textId="77777777" w:rsidTr="00E93A13">
        <w:trPr>
          <w:gridAfter w:val="4"/>
          <w:wAfter w:w="213" w:type="dxa"/>
          <w:jc w:val="center"/>
        </w:trPr>
        <w:tc>
          <w:tcPr>
            <w:tcW w:w="1063" w:type="dxa"/>
            <w:gridSpan w:val="2"/>
            <w:tcBorders>
              <w:bottom w:val="single" w:sz="4" w:space="0" w:color="auto"/>
            </w:tcBorders>
            <w:shd w:val="clear" w:color="auto" w:fill="D9D9D9"/>
          </w:tcPr>
          <w:p w14:paraId="257C6B4F"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8.2.2.5</w:t>
            </w:r>
          </w:p>
        </w:tc>
        <w:tc>
          <w:tcPr>
            <w:tcW w:w="3473" w:type="dxa"/>
            <w:gridSpan w:val="3"/>
            <w:tcBorders>
              <w:bottom w:val="single" w:sz="4" w:space="0" w:color="auto"/>
            </w:tcBorders>
            <w:shd w:val="clear" w:color="auto" w:fill="D9D9D9"/>
          </w:tcPr>
          <w:p w14:paraId="312D6E92"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7" w:type="dxa"/>
            <w:gridSpan w:val="4"/>
            <w:tcBorders>
              <w:bottom w:val="single" w:sz="4" w:space="0" w:color="auto"/>
            </w:tcBorders>
            <w:shd w:val="clear" w:color="auto" w:fill="D9D9D9"/>
          </w:tcPr>
          <w:p w14:paraId="36F7ABB5"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6832255"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FC90013" w14:textId="77777777" w:rsidR="00E93A13" w:rsidRPr="003F7263" w:rsidRDefault="00E93A13" w:rsidP="00E93A13">
            <w:pPr>
              <w:pStyle w:val="TAL"/>
              <w:keepNext w:val="0"/>
              <w:keepLines w:val="0"/>
              <w:rPr>
                <w:rFonts w:cs="Arial"/>
                <w:sz w:val="16"/>
                <w:szCs w:val="16"/>
                <w:lang w:eastAsia="en-US"/>
              </w:rPr>
            </w:pPr>
          </w:p>
        </w:tc>
      </w:tr>
      <w:tr w:rsidR="00E93A13" w:rsidRPr="003F7263" w14:paraId="7DEEDA88" w14:textId="77777777" w:rsidTr="00E93A13">
        <w:trPr>
          <w:gridAfter w:val="4"/>
          <w:wAfter w:w="213" w:type="dxa"/>
          <w:jc w:val="center"/>
        </w:trPr>
        <w:tc>
          <w:tcPr>
            <w:tcW w:w="1063" w:type="dxa"/>
            <w:gridSpan w:val="2"/>
            <w:tcBorders>
              <w:bottom w:val="single" w:sz="4" w:space="0" w:color="auto"/>
            </w:tcBorders>
            <w:shd w:val="clear" w:color="auto" w:fill="auto"/>
          </w:tcPr>
          <w:p w14:paraId="03FC3102"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8.2.2.5.1</w:t>
            </w:r>
          </w:p>
        </w:tc>
        <w:tc>
          <w:tcPr>
            <w:tcW w:w="3473" w:type="dxa"/>
            <w:gridSpan w:val="3"/>
            <w:tcBorders>
              <w:bottom w:val="single" w:sz="4" w:space="0" w:color="auto"/>
            </w:tcBorders>
            <w:shd w:val="clear" w:color="auto" w:fill="auto"/>
          </w:tcPr>
          <w:p w14:paraId="7CF0C8A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7" w:type="dxa"/>
            <w:gridSpan w:val="4"/>
            <w:tcBorders>
              <w:bottom w:val="single" w:sz="4" w:space="0" w:color="auto"/>
            </w:tcBorders>
            <w:shd w:val="clear" w:color="auto" w:fill="auto"/>
          </w:tcPr>
          <w:p w14:paraId="3C4DBD74"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D69D37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2FE1A11E"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F723053" w14:textId="77777777" w:rsidTr="00E93A13">
        <w:trPr>
          <w:gridAfter w:val="4"/>
          <w:wAfter w:w="213" w:type="dxa"/>
          <w:jc w:val="center"/>
        </w:trPr>
        <w:tc>
          <w:tcPr>
            <w:tcW w:w="1063" w:type="dxa"/>
            <w:gridSpan w:val="2"/>
            <w:tcBorders>
              <w:bottom w:val="single" w:sz="4" w:space="0" w:color="auto"/>
            </w:tcBorders>
            <w:shd w:val="clear" w:color="auto" w:fill="auto"/>
          </w:tcPr>
          <w:p w14:paraId="4F427D0E"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44C4606C" w14:textId="77777777" w:rsidR="00E93A13" w:rsidRPr="003F7263" w:rsidRDefault="00E93A13" w:rsidP="00E93A13">
            <w:pPr>
              <w:pStyle w:val="TAL"/>
              <w:keepNext w:val="0"/>
              <w:keepLines w:val="0"/>
              <w:rPr>
                <w:rFonts w:cs="Arial"/>
                <w:sz w:val="16"/>
                <w:szCs w:val="16"/>
              </w:rPr>
            </w:pPr>
            <w:r w:rsidRPr="003F7263">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3CB3DD03"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B328465"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C0DFB65"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30F4AF95" w14:textId="77777777" w:rsidTr="00E93A13">
        <w:trPr>
          <w:gridAfter w:val="4"/>
          <w:wAfter w:w="213" w:type="dxa"/>
          <w:jc w:val="center"/>
        </w:trPr>
        <w:tc>
          <w:tcPr>
            <w:tcW w:w="1063" w:type="dxa"/>
            <w:gridSpan w:val="2"/>
            <w:tcBorders>
              <w:bottom w:val="single" w:sz="4" w:space="0" w:color="auto"/>
            </w:tcBorders>
            <w:shd w:val="clear" w:color="auto" w:fill="auto"/>
          </w:tcPr>
          <w:p w14:paraId="54B38153" w14:textId="58D664F3" w:rsidR="00E93A13" w:rsidRPr="003F7263" w:rsidRDefault="00E93A13" w:rsidP="00E93A13">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0575220D" w14:textId="33EBB6C3" w:rsidR="00E93A13" w:rsidRPr="003F7263" w:rsidRDefault="00E93A13" w:rsidP="00E93A13">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79A7F87A" w14:textId="74CF33AC" w:rsidR="00E93A13" w:rsidRPr="003F7263" w:rsidRDefault="00E93A13" w:rsidP="00E93A13">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BF46385" w14:textId="527BBE1E" w:rsidR="00E93A13" w:rsidRPr="003F7263" w:rsidRDefault="00E93A13" w:rsidP="00E93A13">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99AC141" w14:textId="7644C744" w:rsidR="00E93A13" w:rsidRPr="003F7263" w:rsidRDefault="00E93A13" w:rsidP="00E93A13">
            <w:pPr>
              <w:pStyle w:val="TAL"/>
              <w:keepNext w:val="0"/>
              <w:keepLines w:val="0"/>
              <w:rPr>
                <w:rFonts w:cs="Arial"/>
                <w:bCs/>
                <w:sz w:val="16"/>
                <w:szCs w:val="16"/>
              </w:rPr>
            </w:pPr>
            <w:r w:rsidRPr="003F7263">
              <w:rPr>
                <w:bCs/>
                <w:sz w:val="16"/>
                <w:szCs w:val="16"/>
              </w:rPr>
              <w:t>UEs supporting NE-DC</w:t>
            </w:r>
          </w:p>
        </w:tc>
      </w:tr>
      <w:tr w:rsidR="00E93A13" w:rsidRPr="003F7263" w14:paraId="31718127" w14:textId="77777777" w:rsidTr="00E93A13">
        <w:trPr>
          <w:gridAfter w:val="4"/>
          <w:wAfter w:w="213" w:type="dxa"/>
          <w:jc w:val="center"/>
        </w:trPr>
        <w:tc>
          <w:tcPr>
            <w:tcW w:w="1063" w:type="dxa"/>
            <w:gridSpan w:val="2"/>
            <w:tcBorders>
              <w:bottom w:val="single" w:sz="4" w:space="0" w:color="auto"/>
            </w:tcBorders>
            <w:shd w:val="clear" w:color="auto" w:fill="D9D9D9"/>
          </w:tcPr>
          <w:p w14:paraId="5AB4C9CD" w14:textId="77777777" w:rsidR="00E93A13" w:rsidRPr="003F7263" w:rsidRDefault="00E93A13" w:rsidP="00E93A13">
            <w:pPr>
              <w:pStyle w:val="TAL"/>
              <w:keepNext w:val="0"/>
              <w:keepLines w:val="0"/>
              <w:rPr>
                <w:rFonts w:cs="Arial"/>
                <w:bCs/>
                <w:sz w:val="16"/>
                <w:szCs w:val="16"/>
                <w:lang w:eastAsia="en-US"/>
              </w:rPr>
            </w:pPr>
            <w:r w:rsidRPr="003F7263">
              <w:rPr>
                <w:rFonts w:cs="Arial"/>
                <w:b/>
                <w:bCs/>
                <w:sz w:val="16"/>
                <w:szCs w:val="16"/>
                <w:lang w:eastAsia="en-US"/>
              </w:rPr>
              <w:t>8.2.2.6</w:t>
            </w:r>
          </w:p>
        </w:tc>
        <w:tc>
          <w:tcPr>
            <w:tcW w:w="3473" w:type="dxa"/>
            <w:gridSpan w:val="3"/>
            <w:tcBorders>
              <w:bottom w:val="single" w:sz="4" w:space="0" w:color="auto"/>
            </w:tcBorders>
            <w:shd w:val="clear" w:color="auto" w:fill="D9D9D9"/>
          </w:tcPr>
          <w:p w14:paraId="64AE9BCE" w14:textId="280A483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7" w:type="dxa"/>
            <w:gridSpan w:val="4"/>
            <w:tcBorders>
              <w:bottom w:val="single" w:sz="4" w:space="0" w:color="auto"/>
            </w:tcBorders>
            <w:shd w:val="clear" w:color="auto" w:fill="D9D9D9"/>
          </w:tcPr>
          <w:p w14:paraId="199C21FA"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15D03C2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09F7C53" w14:textId="77777777" w:rsidR="00E93A13" w:rsidRPr="003F7263" w:rsidRDefault="00E93A13" w:rsidP="00E93A13">
            <w:pPr>
              <w:pStyle w:val="TAL"/>
              <w:keepNext w:val="0"/>
              <w:keepLines w:val="0"/>
              <w:rPr>
                <w:rFonts w:cs="Arial"/>
                <w:sz w:val="16"/>
                <w:szCs w:val="16"/>
                <w:lang w:eastAsia="en-US"/>
              </w:rPr>
            </w:pPr>
          </w:p>
        </w:tc>
      </w:tr>
      <w:tr w:rsidR="00E93A13" w:rsidRPr="003F7263" w14:paraId="61CF69EC" w14:textId="77777777" w:rsidTr="00E93A13">
        <w:trPr>
          <w:gridAfter w:val="4"/>
          <w:wAfter w:w="213" w:type="dxa"/>
          <w:jc w:val="center"/>
        </w:trPr>
        <w:tc>
          <w:tcPr>
            <w:tcW w:w="1063" w:type="dxa"/>
            <w:gridSpan w:val="2"/>
            <w:tcBorders>
              <w:bottom w:val="single" w:sz="4" w:space="0" w:color="auto"/>
            </w:tcBorders>
            <w:shd w:val="clear" w:color="auto" w:fill="auto"/>
          </w:tcPr>
          <w:p w14:paraId="6A747887"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8.2.2.6.1</w:t>
            </w:r>
          </w:p>
        </w:tc>
        <w:tc>
          <w:tcPr>
            <w:tcW w:w="3473" w:type="dxa"/>
            <w:gridSpan w:val="3"/>
            <w:tcBorders>
              <w:bottom w:val="single" w:sz="4" w:space="0" w:color="auto"/>
            </w:tcBorders>
            <w:shd w:val="clear" w:color="auto" w:fill="auto"/>
          </w:tcPr>
          <w:p w14:paraId="1140B833"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7" w:type="dxa"/>
            <w:gridSpan w:val="4"/>
            <w:tcBorders>
              <w:bottom w:val="single" w:sz="4" w:space="0" w:color="auto"/>
            </w:tcBorders>
            <w:shd w:val="clear" w:color="auto" w:fill="auto"/>
          </w:tcPr>
          <w:p w14:paraId="7AE7383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36599D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3BCA7AA2"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27BE3976" w14:textId="77777777" w:rsidTr="00E93A13">
        <w:trPr>
          <w:gridAfter w:val="4"/>
          <w:wAfter w:w="213" w:type="dxa"/>
          <w:jc w:val="center"/>
        </w:trPr>
        <w:tc>
          <w:tcPr>
            <w:tcW w:w="1063" w:type="dxa"/>
            <w:gridSpan w:val="2"/>
            <w:tcBorders>
              <w:bottom w:val="single" w:sz="4" w:space="0" w:color="auto"/>
            </w:tcBorders>
            <w:shd w:val="clear" w:color="auto" w:fill="D9D9D9"/>
          </w:tcPr>
          <w:p w14:paraId="6D1F711A"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lastRenderedPageBreak/>
              <w:t>8.2.2.7</w:t>
            </w:r>
          </w:p>
        </w:tc>
        <w:tc>
          <w:tcPr>
            <w:tcW w:w="3473" w:type="dxa"/>
            <w:gridSpan w:val="3"/>
            <w:tcBorders>
              <w:bottom w:val="single" w:sz="4" w:space="0" w:color="auto"/>
            </w:tcBorders>
            <w:shd w:val="clear" w:color="auto" w:fill="D9D9D9"/>
          </w:tcPr>
          <w:p w14:paraId="6A42E1A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7" w:type="dxa"/>
            <w:gridSpan w:val="4"/>
            <w:tcBorders>
              <w:bottom w:val="single" w:sz="4" w:space="0" w:color="auto"/>
            </w:tcBorders>
            <w:shd w:val="clear" w:color="auto" w:fill="D9D9D9"/>
          </w:tcPr>
          <w:p w14:paraId="22D71956"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30F3BA08"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11348AD1" w14:textId="77777777" w:rsidR="00E93A13" w:rsidRPr="003F7263" w:rsidRDefault="00E93A13" w:rsidP="00E93A13">
            <w:pPr>
              <w:pStyle w:val="TAL"/>
              <w:keepNext w:val="0"/>
              <w:keepLines w:val="0"/>
              <w:rPr>
                <w:rFonts w:cs="Arial"/>
                <w:sz w:val="16"/>
                <w:szCs w:val="16"/>
                <w:lang w:eastAsia="en-US"/>
              </w:rPr>
            </w:pPr>
          </w:p>
        </w:tc>
      </w:tr>
      <w:tr w:rsidR="00E93A13" w:rsidRPr="003F7263" w14:paraId="78747686" w14:textId="77777777" w:rsidTr="00E93A13">
        <w:trPr>
          <w:gridAfter w:val="4"/>
          <w:wAfter w:w="213" w:type="dxa"/>
          <w:jc w:val="center"/>
        </w:trPr>
        <w:tc>
          <w:tcPr>
            <w:tcW w:w="1063" w:type="dxa"/>
            <w:gridSpan w:val="2"/>
            <w:tcBorders>
              <w:bottom w:val="single" w:sz="4" w:space="0" w:color="auto"/>
            </w:tcBorders>
            <w:shd w:val="clear" w:color="auto" w:fill="auto"/>
          </w:tcPr>
          <w:p w14:paraId="47AF2CEC"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8.2.2.7.1</w:t>
            </w:r>
          </w:p>
        </w:tc>
        <w:tc>
          <w:tcPr>
            <w:tcW w:w="3473" w:type="dxa"/>
            <w:gridSpan w:val="3"/>
            <w:tcBorders>
              <w:bottom w:val="single" w:sz="4" w:space="0" w:color="auto"/>
            </w:tcBorders>
            <w:shd w:val="clear" w:color="auto" w:fill="auto"/>
          </w:tcPr>
          <w:p w14:paraId="265B376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7" w:type="dxa"/>
            <w:gridSpan w:val="4"/>
            <w:tcBorders>
              <w:bottom w:val="single" w:sz="4" w:space="0" w:color="auto"/>
            </w:tcBorders>
            <w:shd w:val="clear" w:color="auto" w:fill="auto"/>
          </w:tcPr>
          <w:p w14:paraId="1468F97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A37AAB8"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49D0FC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34266DAF" w14:textId="77777777" w:rsidTr="00E93A13">
        <w:trPr>
          <w:gridAfter w:val="4"/>
          <w:wAfter w:w="213" w:type="dxa"/>
          <w:jc w:val="center"/>
        </w:trPr>
        <w:tc>
          <w:tcPr>
            <w:tcW w:w="1063" w:type="dxa"/>
            <w:gridSpan w:val="2"/>
            <w:tcBorders>
              <w:bottom w:val="single" w:sz="4" w:space="0" w:color="auto"/>
            </w:tcBorders>
            <w:shd w:val="clear" w:color="auto" w:fill="auto"/>
          </w:tcPr>
          <w:p w14:paraId="26F3FC53"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rPr>
              <w:t>8.2.2.7.2</w:t>
            </w:r>
          </w:p>
        </w:tc>
        <w:tc>
          <w:tcPr>
            <w:tcW w:w="3473" w:type="dxa"/>
            <w:gridSpan w:val="3"/>
            <w:tcBorders>
              <w:bottom w:val="single" w:sz="4" w:space="0" w:color="auto"/>
            </w:tcBorders>
            <w:shd w:val="clear" w:color="auto" w:fill="auto"/>
          </w:tcPr>
          <w:p w14:paraId="7923C98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CF81869"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04CD6D75"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C80</w:t>
            </w:r>
          </w:p>
        </w:tc>
        <w:tc>
          <w:tcPr>
            <w:tcW w:w="3560" w:type="dxa"/>
            <w:gridSpan w:val="4"/>
            <w:tcBorders>
              <w:bottom w:val="single" w:sz="4" w:space="0" w:color="auto"/>
            </w:tcBorders>
            <w:shd w:val="clear" w:color="auto" w:fill="auto"/>
          </w:tcPr>
          <w:p w14:paraId="57ECD7F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UEs supporting NR-DC</w:t>
            </w:r>
          </w:p>
        </w:tc>
      </w:tr>
      <w:tr w:rsidR="00E93A13" w:rsidRPr="003F7263" w14:paraId="7C7AEDF7" w14:textId="77777777" w:rsidTr="00E93A13">
        <w:trPr>
          <w:gridAfter w:val="4"/>
          <w:wAfter w:w="213" w:type="dxa"/>
          <w:jc w:val="center"/>
        </w:trPr>
        <w:tc>
          <w:tcPr>
            <w:tcW w:w="1063" w:type="dxa"/>
            <w:gridSpan w:val="2"/>
            <w:tcBorders>
              <w:bottom w:val="single" w:sz="4" w:space="0" w:color="auto"/>
            </w:tcBorders>
            <w:shd w:val="clear" w:color="auto" w:fill="auto"/>
          </w:tcPr>
          <w:p w14:paraId="79E19213" w14:textId="6E69CC01" w:rsidR="00E93A13" w:rsidRPr="003F7263" w:rsidRDefault="00E93A13" w:rsidP="00E93A13">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5DADE5CD" w14:textId="6BC44410" w:rsidR="00E93A13" w:rsidRPr="003F7263" w:rsidRDefault="00E93A13" w:rsidP="00E93A13">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355CFE6" w14:textId="637403D6" w:rsidR="00E93A13" w:rsidRPr="003F7263" w:rsidRDefault="00E93A13" w:rsidP="00E93A1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E159002" w14:textId="74C4037A"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C427477" w14:textId="1EC65E40"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110A1FFF" w14:textId="77777777" w:rsidTr="00E93A13">
        <w:trPr>
          <w:gridAfter w:val="4"/>
          <w:wAfter w:w="213" w:type="dxa"/>
          <w:jc w:val="center"/>
        </w:trPr>
        <w:tc>
          <w:tcPr>
            <w:tcW w:w="1063" w:type="dxa"/>
            <w:gridSpan w:val="2"/>
            <w:tcBorders>
              <w:bottom w:val="single" w:sz="4" w:space="0" w:color="auto"/>
            </w:tcBorders>
            <w:shd w:val="clear" w:color="auto" w:fill="D9D9D9"/>
          </w:tcPr>
          <w:p w14:paraId="414AA093"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8.2.2.8</w:t>
            </w:r>
          </w:p>
        </w:tc>
        <w:tc>
          <w:tcPr>
            <w:tcW w:w="3473" w:type="dxa"/>
            <w:gridSpan w:val="3"/>
            <w:tcBorders>
              <w:bottom w:val="single" w:sz="4" w:space="0" w:color="auto"/>
            </w:tcBorders>
            <w:shd w:val="clear" w:color="auto" w:fill="D9D9D9"/>
          </w:tcPr>
          <w:p w14:paraId="66FF049C"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7" w:type="dxa"/>
            <w:gridSpan w:val="4"/>
            <w:tcBorders>
              <w:bottom w:val="single" w:sz="4" w:space="0" w:color="auto"/>
            </w:tcBorders>
            <w:shd w:val="clear" w:color="auto" w:fill="D9D9D9"/>
          </w:tcPr>
          <w:p w14:paraId="6060D360" w14:textId="77777777" w:rsidR="00E93A13" w:rsidRPr="003F7263" w:rsidRDefault="00E93A13" w:rsidP="00E93A13">
            <w:pPr>
              <w:pStyle w:val="TAL"/>
              <w:keepNext w:val="0"/>
              <w:keepLines w:val="0"/>
              <w:jc w:val="center"/>
              <w:rPr>
                <w:rFonts w:cs="Arial"/>
                <w:b/>
                <w:sz w:val="16"/>
                <w:szCs w:val="16"/>
                <w:lang w:eastAsia="en-US"/>
              </w:rPr>
            </w:pPr>
          </w:p>
        </w:tc>
        <w:tc>
          <w:tcPr>
            <w:tcW w:w="1161" w:type="dxa"/>
            <w:gridSpan w:val="4"/>
            <w:tcBorders>
              <w:bottom w:val="single" w:sz="4" w:space="0" w:color="auto"/>
            </w:tcBorders>
            <w:shd w:val="clear" w:color="auto" w:fill="D9D9D9"/>
          </w:tcPr>
          <w:p w14:paraId="7D99E9A1"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bottom w:val="single" w:sz="4" w:space="0" w:color="auto"/>
            </w:tcBorders>
            <w:shd w:val="clear" w:color="auto" w:fill="D9D9D9"/>
          </w:tcPr>
          <w:p w14:paraId="14A4CAF0" w14:textId="77777777" w:rsidR="00E93A13" w:rsidRPr="003F7263" w:rsidRDefault="00E93A13" w:rsidP="00E93A13">
            <w:pPr>
              <w:pStyle w:val="TAL"/>
              <w:keepNext w:val="0"/>
              <w:keepLines w:val="0"/>
              <w:rPr>
                <w:rFonts w:cs="Arial"/>
                <w:b/>
                <w:sz w:val="16"/>
                <w:szCs w:val="16"/>
                <w:lang w:eastAsia="en-US"/>
              </w:rPr>
            </w:pPr>
          </w:p>
        </w:tc>
      </w:tr>
      <w:tr w:rsidR="00E93A13" w:rsidRPr="003F7263" w14:paraId="17540CB3" w14:textId="77777777" w:rsidTr="00E93A13">
        <w:trPr>
          <w:gridAfter w:val="4"/>
          <w:wAfter w:w="213" w:type="dxa"/>
          <w:jc w:val="center"/>
        </w:trPr>
        <w:tc>
          <w:tcPr>
            <w:tcW w:w="1063" w:type="dxa"/>
            <w:gridSpan w:val="2"/>
            <w:tcBorders>
              <w:bottom w:val="single" w:sz="4" w:space="0" w:color="auto"/>
            </w:tcBorders>
            <w:shd w:val="clear" w:color="auto" w:fill="auto"/>
          </w:tcPr>
          <w:p w14:paraId="4C7A4610" w14:textId="77777777" w:rsidR="00E93A13" w:rsidRPr="003F7263" w:rsidRDefault="00E93A13" w:rsidP="00E93A13">
            <w:pPr>
              <w:pStyle w:val="TAL"/>
              <w:keepNext w:val="0"/>
              <w:keepLines w:val="0"/>
              <w:rPr>
                <w:rFonts w:cs="Arial"/>
                <w:bCs/>
                <w:sz w:val="16"/>
                <w:szCs w:val="16"/>
                <w:lang w:eastAsia="en-US"/>
              </w:rPr>
            </w:pPr>
            <w:r w:rsidRPr="003F7263">
              <w:rPr>
                <w:rFonts w:cs="Arial"/>
                <w:sz w:val="16"/>
                <w:szCs w:val="16"/>
                <w:lang w:eastAsia="en-US"/>
              </w:rPr>
              <w:t>8.2.2.8.1</w:t>
            </w:r>
          </w:p>
        </w:tc>
        <w:tc>
          <w:tcPr>
            <w:tcW w:w="3473" w:type="dxa"/>
            <w:gridSpan w:val="3"/>
            <w:tcBorders>
              <w:bottom w:val="single" w:sz="4" w:space="0" w:color="auto"/>
            </w:tcBorders>
            <w:shd w:val="clear" w:color="auto" w:fill="auto"/>
          </w:tcPr>
          <w:p w14:paraId="09DEB82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7" w:type="dxa"/>
            <w:gridSpan w:val="4"/>
            <w:tcBorders>
              <w:bottom w:val="single" w:sz="4" w:space="0" w:color="auto"/>
            </w:tcBorders>
            <w:shd w:val="clear" w:color="auto" w:fill="auto"/>
          </w:tcPr>
          <w:p w14:paraId="404B1F3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CFA18B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191F44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340D9624" w14:textId="77777777" w:rsidTr="00E93A13">
        <w:trPr>
          <w:gridAfter w:val="4"/>
          <w:wAfter w:w="213" w:type="dxa"/>
          <w:jc w:val="center"/>
        </w:trPr>
        <w:tc>
          <w:tcPr>
            <w:tcW w:w="1063" w:type="dxa"/>
            <w:gridSpan w:val="2"/>
            <w:tcBorders>
              <w:bottom w:val="single" w:sz="4" w:space="0" w:color="auto"/>
            </w:tcBorders>
            <w:shd w:val="clear" w:color="auto" w:fill="auto"/>
          </w:tcPr>
          <w:p w14:paraId="0E77F384" w14:textId="77777777" w:rsidR="00E93A13" w:rsidRPr="003F7263" w:rsidRDefault="00E93A13" w:rsidP="00E93A13">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2AC5C32E" w14:textId="77777777" w:rsidR="00E93A13" w:rsidRPr="003F7263" w:rsidRDefault="00E93A13" w:rsidP="00E93A13">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FDD8656"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78E25"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59519DA"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7996BDE9" w14:textId="77777777" w:rsidTr="00E93A13">
        <w:trPr>
          <w:gridAfter w:val="4"/>
          <w:wAfter w:w="213" w:type="dxa"/>
          <w:jc w:val="center"/>
        </w:trPr>
        <w:tc>
          <w:tcPr>
            <w:tcW w:w="1063" w:type="dxa"/>
            <w:gridSpan w:val="2"/>
            <w:tcBorders>
              <w:bottom w:val="single" w:sz="4" w:space="0" w:color="auto"/>
            </w:tcBorders>
            <w:shd w:val="clear" w:color="auto" w:fill="auto"/>
          </w:tcPr>
          <w:p w14:paraId="6CB1551E" w14:textId="18CD8135" w:rsidR="00E93A13" w:rsidRPr="003F7263" w:rsidRDefault="00E93A13" w:rsidP="00E93A13">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6A1B609F" w14:textId="1EE28EEB" w:rsidR="00E93A13" w:rsidRPr="003F7263" w:rsidRDefault="00E93A13" w:rsidP="00E93A13">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756B65D" w14:textId="74919DD7" w:rsidR="00E93A13" w:rsidRPr="003F7263" w:rsidRDefault="00E93A13" w:rsidP="00E93A1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149ED844" w14:textId="11614475"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CDB714F" w14:textId="5B8C0003"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00C45B19" w14:textId="77777777" w:rsidTr="00E93A13">
        <w:trPr>
          <w:gridAfter w:val="4"/>
          <w:wAfter w:w="213" w:type="dxa"/>
          <w:jc w:val="center"/>
        </w:trPr>
        <w:tc>
          <w:tcPr>
            <w:tcW w:w="1063" w:type="dxa"/>
            <w:gridSpan w:val="2"/>
            <w:tcBorders>
              <w:bottom w:val="single" w:sz="4" w:space="0" w:color="auto"/>
            </w:tcBorders>
            <w:shd w:val="clear" w:color="auto" w:fill="D9D9D9"/>
          </w:tcPr>
          <w:p w14:paraId="0845A3AC"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8.2.2.9</w:t>
            </w:r>
          </w:p>
        </w:tc>
        <w:tc>
          <w:tcPr>
            <w:tcW w:w="3473" w:type="dxa"/>
            <w:gridSpan w:val="3"/>
            <w:tcBorders>
              <w:bottom w:val="single" w:sz="4" w:space="0" w:color="auto"/>
            </w:tcBorders>
            <w:shd w:val="clear" w:color="auto" w:fill="D9D9D9"/>
          </w:tcPr>
          <w:p w14:paraId="72A4A09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7" w:type="dxa"/>
            <w:gridSpan w:val="4"/>
            <w:tcBorders>
              <w:bottom w:val="single" w:sz="4" w:space="0" w:color="auto"/>
            </w:tcBorders>
            <w:shd w:val="clear" w:color="auto" w:fill="D9D9D9"/>
          </w:tcPr>
          <w:p w14:paraId="30B2FB3C"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D5CEFDB"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16A9433" w14:textId="77777777" w:rsidR="00E93A13" w:rsidRPr="003F7263" w:rsidRDefault="00E93A13" w:rsidP="00E93A13">
            <w:pPr>
              <w:pStyle w:val="TAL"/>
              <w:keepNext w:val="0"/>
              <w:keepLines w:val="0"/>
              <w:rPr>
                <w:rFonts w:cs="Arial"/>
                <w:sz w:val="16"/>
                <w:szCs w:val="16"/>
                <w:lang w:eastAsia="en-US"/>
              </w:rPr>
            </w:pPr>
          </w:p>
        </w:tc>
      </w:tr>
      <w:tr w:rsidR="00E93A13" w:rsidRPr="003F7263" w14:paraId="439E7893" w14:textId="77777777" w:rsidTr="00E93A13">
        <w:trPr>
          <w:gridAfter w:val="4"/>
          <w:wAfter w:w="213" w:type="dxa"/>
          <w:jc w:val="center"/>
        </w:trPr>
        <w:tc>
          <w:tcPr>
            <w:tcW w:w="1063" w:type="dxa"/>
            <w:gridSpan w:val="2"/>
            <w:tcBorders>
              <w:bottom w:val="single" w:sz="4" w:space="0" w:color="auto"/>
            </w:tcBorders>
            <w:shd w:val="clear" w:color="auto" w:fill="auto"/>
          </w:tcPr>
          <w:p w14:paraId="07E77726" w14:textId="77777777" w:rsidR="00E93A13" w:rsidRPr="003F7263" w:rsidRDefault="00E93A13" w:rsidP="00E93A13">
            <w:pPr>
              <w:pStyle w:val="TAL"/>
              <w:keepNext w:val="0"/>
              <w:keepLines w:val="0"/>
              <w:rPr>
                <w:rFonts w:cs="Arial"/>
                <w:bCs/>
                <w:sz w:val="16"/>
                <w:szCs w:val="16"/>
                <w:lang w:eastAsia="en-US"/>
              </w:rPr>
            </w:pPr>
            <w:r w:rsidRPr="003F7263">
              <w:rPr>
                <w:rFonts w:cs="Arial"/>
                <w:sz w:val="16"/>
                <w:szCs w:val="16"/>
                <w:lang w:eastAsia="en-US"/>
              </w:rPr>
              <w:t>8.2.2.9.1</w:t>
            </w:r>
          </w:p>
        </w:tc>
        <w:tc>
          <w:tcPr>
            <w:tcW w:w="3473" w:type="dxa"/>
            <w:gridSpan w:val="3"/>
            <w:tcBorders>
              <w:bottom w:val="single" w:sz="4" w:space="0" w:color="auto"/>
            </w:tcBorders>
            <w:shd w:val="clear" w:color="auto" w:fill="auto"/>
          </w:tcPr>
          <w:p w14:paraId="55D28E9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7" w:type="dxa"/>
            <w:gridSpan w:val="4"/>
            <w:tcBorders>
              <w:bottom w:val="single" w:sz="4" w:space="0" w:color="auto"/>
            </w:tcBorders>
            <w:shd w:val="clear" w:color="auto" w:fill="auto"/>
          </w:tcPr>
          <w:p w14:paraId="09B565D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F112B5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20B7BB7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31B1FAFF" w14:textId="77777777" w:rsidTr="00E93A13">
        <w:trPr>
          <w:gridAfter w:val="4"/>
          <w:wAfter w:w="213" w:type="dxa"/>
          <w:jc w:val="center"/>
        </w:trPr>
        <w:tc>
          <w:tcPr>
            <w:tcW w:w="1063" w:type="dxa"/>
            <w:gridSpan w:val="2"/>
            <w:tcBorders>
              <w:bottom w:val="single" w:sz="4" w:space="0" w:color="auto"/>
            </w:tcBorders>
            <w:shd w:val="clear" w:color="auto" w:fill="auto"/>
          </w:tcPr>
          <w:p w14:paraId="318484C8" w14:textId="77777777" w:rsidR="00E93A13" w:rsidRPr="003F7263" w:rsidRDefault="00E93A13" w:rsidP="00E93A13">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43E6BD47" w14:textId="77777777" w:rsidR="00E93A13" w:rsidRPr="003F7263" w:rsidRDefault="00E93A13" w:rsidP="00E93A13">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05F837B8"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E7E490A"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6DC4CB23"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661127A1" w14:textId="77777777" w:rsidTr="00E93A13">
        <w:trPr>
          <w:gridAfter w:val="4"/>
          <w:wAfter w:w="213" w:type="dxa"/>
          <w:jc w:val="center"/>
        </w:trPr>
        <w:tc>
          <w:tcPr>
            <w:tcW w:w="1063" w:type="dxa"/>
            <w:gridSpan w:val="2"/>
            <w:tcBorders>
              <w:bottom w:val="single" w:sz="4" w:space="0" w:color="auto"/>
            </w:tcBorders>
            <w:shd w:val="clear" w:color="auto" w:fill="auto"/>
          </w:tcPr>
          <w:p w14:paraId="7188885B" w14:textId="2B5CCD84" w:rsidR="00E93A13" w:rsidRPr="003F7263" w:rsidRDefault="00E93A13" w:rsidP="00E93A13">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1DE4008C" w14:textId="224500DE" w:rsidR="00E93A13" w:rsidRPr="003F7263" w:rsidRDefault="00E93A13" w:rsidP="00E93A13">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4EF5CD81" w14:textId="4C3F1C2A" w:rsidR="00E93A13" w:rsidRPr="003F7263" w:rsidRDefault="00E93A13" w:rsidP="00E93A1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6D9B51D" w14:textId="2C285718"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905FEEA" w14:textId="22A1F369"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01B7E811" w14:textId="77777777" w:rsidTr="00E93A13">
        <w:trPr>
          <w:gridAfter w:val="4"/>
          <w:wAfter w:w="213" w:type="dxa"/>
          <w:jc w:val="center"/>
        </w:trPr>
        <w:tc>
          <w:tcPr>
            <w:tcW w:w="1063" w:type="dxa"/>
            <w:gridSpan w:val="2"/>
            <w:tcBorders>
              <w:bottom w:val="single" w:sz="4" w:space="0" w:color="auto"/>
            </w:tcBorders>
            <w:shd w:val="clear" w:color="auto" w:fill="E7E6E6"/>
          </w:tcPr>
          <w:p w14:paraId="13F6D717"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8.2.3</w:t>
            </w:r>
          </w:p>
        </w:tc>
        <w:tc>
          <w:tcPr>
            <w:tcW w:w="3473" w:type="dxa"/>
            <w:gridSpan w:val="3"/>
            <w:tcBorders>
              <w:bottom w:val="single" w:sz="4" w:space="0" w:color="auto"/>
            </w:tcBorders>
            <w:shd w:val="clear" w:color="auto" w:fill="E7E6E6"/>
          </w:tcPr>
          <w:p w14:paraId="7FA647A5"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7" w:type="dxa"/>
            <w:gridSpan w:val="4"/>
            <w:tcBorders>
              <w:bottom w:val="single" w:sz="4" w:space="0" w:color="auto"/>
            </w:tcBorders>
            <w:shd w:val="clear" w:color="auto" w:fill="E7E6E6"/>
          </w:tcPr>
          <w:p w14:paraId="2917914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82D593E"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EC54A15" w14:textId="77777777" w:rsidR="00E93A13" w:rsidRPr="003F7263" w:rsidRDefault="00E93A13" w:rsidP="00E93A13">
            <w:pPr>
              <w:pStyle w:val="TAL"/>
              <w:keepNext w:val="0"/>
              <w:keepLines w:val="0"/>
              <w:rPr>
                <w:rFonts w:cs="Arial"/>
                <w:sz w:val="16"/>
                <w:szCs w:val="16"/>
                <w:lang w:eastAsia="en-US"/>
              </w:rPr>
            </w:pPr>
          </w:p>
        </w:tc>
      </w:tr>
      <w:tr w:rsidR="00E93A13" w:rsidRPr="003F7263" w14:paraId="4B33D725" w14:textId="77777777" w:rsidTr="00E93A13">
        <w:trPr>
          <w:gridAfter w:val="4"/>
          <w:wAfter w:w="213" w:type="dxa"/>
          <w:jc w:val="center"/>
        </w:trPr>
        <w:tc>
          <w:tcPr>
            <w:tcW w:w="1063" w:type="dxa"/>
            <w:gridSpan w:val="2"/>
            <w:tcBorders>
              <w:bottom w:val="single" w:sz="4" w:space="0" w:color="auto"/>
            </w:tcBorders>
            <w:shd w:val="clear" w:color="auto" w:fill="E7E6E6"/>
          </w:tcPr>
          <w:p w14:paraId="074E7EE4"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8.2.3.1</w:t>
            </w:r>
          </w:p>
        </w:tc>
        <w:tc>
          <w:tcPr>
            <w:tcW w:w="3473" w:type="dxa"/>
            <w:gridSpan w:val="3"/>
            <w:tcBorders>
              <w:bottom w:val="single" w:sz="4" w:space="0" w:color="auto"/>
            </w:tcBorders>
            <w:shd w:val="clear" w:color="auto" w:fill="E7E6E6"/>
          </w:tcPr>
          <w:p w14:paraId="69669279"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F0E0BC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8E6CE6C"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989EC1C" w14:textId="77777777" w:rsidR="00E93A13" w:rsidRPr="003F7263" w:rsidRDefault="00E93A13" w:rsidP="00E93A13">
            <w:pPr>
              <w:pStyle w:val="TAL"/>
              <w:keepNext w:val="0"/>
              <w:keepLines w:val="0"/>
              <w:rPr>
                <w:rFonts w:cs="Arial"/>
                <w:sz w:val="16"/>
                <w:szCs w:val="16"/>
                <w:lang w:eastAsia="en-US"/>
              </w:rPr>
            </w:pPr>
          </w:p>
        </w:tc>
      </w:tr>
      <w:tr w:rsidR="00E93A13" w:rsidRPr="003F7263" w14:paraId="02529FBE"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ED192A4"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68F35C24"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5B22C49E"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FDDBEAF"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58E91EE2"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5482F949"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0EBBE03C" w14:textId="77777777" w:rsidR="00E93A13" w:rsidRPr="003F7263" w:rsidRDefault="00E93A13" w:rsidP="00E93A13">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5896219B" w14:textId="77777777" w:rsidR="00E93A13" w:rsidRPr="003F7263" w:rsidRDefault="00E93A13" w:rsidP="00E93A13">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2941FE9" w14:textId="77777777" w:rsidR="00E93A13" w:rsidRPr="004E7E19"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98F700" w14:textId="77777777"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22488E2C" w14:textId="77777777"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1EE376BD"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36C6F51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8.2.3.2</w:t>
            </w:r>
          </w:p>
        </w:tc>
        <w:tc>
          <w:tcPr>
            <w:tcW w:w="3473" w:type="dxa"/>
            <w:gridSpan w:val="3"/>
            <w:tcBorders>
              <w:top w:val="single" w:sz="4" w:space="0" w:color="auto"/>
              <w:bottom w:val="single" w:sz="4" w:space="0" w:color="auto"/>
            </w:tcBorders>
            <w:shd w:val="clear" w:color="auto" w:fill="D9D9D9"/>
          </w:tcPr>
          <w:p w14:paraId="09B6697A"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35F9352D"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479E09B"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42AA6B4E" w14:textId="77777777" w:rsidR="00E93A13" w:rsidRPr="003F7263" w:rsidRDefault="00E93A13" w:rsidP="00E93A13">
            <w:pPr>
              <w:pStyle w:val="TAL"/>
              <w:keepNext w:val="0"/>
              <w:keepLines w:val="0"/>
              <w:rPr>
                <w:rFonts w:cs="Arial"/>
                <w:b/>
                <w:sz w:val="16"/>
                <w:szCs w:val="16"/>
                <w:lang w:eastAsia="en-US"/>
              </w:rPr>
            </w:pPr>
          </w:p>
        </w:tc>
      </w:tr>
      <w:tr w:rsidR="00E93A13" w:rsidRPr="003F7263" w14:paraId="7B89B9AB"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74EFD9D"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4C64386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3BD5262E"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268D39"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1104ADB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571C2514"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18D9807" w14:textId="1BDB97ED"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100E1C36" w14:textId="5260315E" w:rsidR="00E93A13" w:rsidRPr="003F7263" w:rsidRDefault="00E93A13" w:rsidP="00E93A13">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085D0B07" w14:textId="4F52CDEC" w:rsidR="00E93A13" w:rsidRPr="003F7263"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7CC2FD" w14:textId="36B2AA5B" w:rsidR="00E93A13" w:rsidRPr="003F7263" w:rsidRDefault="00E93A13" w:rsidP="00E93A13">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71514DA2" w14:textId="7F3E33CE" w:rsidR="00E93A13" w:rsidRPr="003F7263" w:rsidRDefault="00E93A13" w:rsidP="00E93A13">
            <w:pPr>
              <w:pStyle w:val="TAL"/>
              <w:keepNext w:val="0"/>
              <w:keepLines w:val="0"/>
              <w:rPr>
                <w:rFonts w:cs="Arial"/>
                <w:sz w:val="16"/>
                <w:szCs w:val="16"/>
                <w:lang w:eastAsia="en-US"/>
              </w:rPr>
            </w:pPr>
            <w:r w:rsidRPr="003F7263">
              <w:rPr>
                <w:bCs/>
                <w:sz w:val="16"/>
                <w:szCs w:val="16"/>
              </w:rPr>
              <w:t>UEs supporting NE-DC</w:t>
            </w:r>
          </w:p>
        </w:tc>
      </w:tr>
      <w:tr w:rsidR="00E93A13" w:rsidRPr="003F7263" w14:paraId="3ECBF46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6DA4D40C"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6767C52C"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30409B8"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CF59E6E"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15CB997C" w14:textId="77777777" w:rsidR="00E93A13" w:rsidRPr="003F7263" w:rsidRDefault="00E93A13" w:rsidP="00E93A13">
            <w:pPr>
              <w:pStyle w:val="TAL"/>
              <w:keepNext w:val="0"/>
              <w:keepLines w:val="0"/>
              <w:rPr>
                <w:rFonts w:cs="Arial"/>
                <w:b/>
                <w:sz w:val="16"/>
                <w:szCs w:val="16"/>
                <w:lang w:eastAsia="en-US"/>
              </w:rPr>
            </w:pPr>
          </w:p>
        </w:tc>
      </w:tr>
      <w:tr w:rsidR="00E93A13" w:rsidRPr="003F7263" w14:paraId="6255E354"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316AE7E9"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6D4F91B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2096CD10"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45AAB7"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0FB3086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940D70D"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13FF0926"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3A0EC568"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63B7EF03"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25923D4"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0C03868" w14:textId="77777777" w:rsidR="00E93A13" w:rsidRPr="003F7263" w:rsidRDefault="00E93A13" w:rsidP="00E93A13">
            <w:pPr>
              <w:pStyle w:val="TAL"/>
              <w:keepNext w:val="0"/>
              <w:keepLines w:val="0"/>
              <w:rPr>
                <w:rFonts w:cs="Arial"/>
                <w:b/>
                <w:sz w:val="16"/>
                <w:szCs w:val="16"/>
                <w:lang w:eastAsia="en-US"/>
              </w:rPr>
            </w:pPr>
          </w:p>
        </w:tc>
      </w:tr>
      <w:tr w:rsidR="00E93A13" w:rsidRPr="003F7263" w14:paraId="19A8367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478715CB"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245BE13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73DAE379"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F558E85"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C13</w:t>
            </w:r>
          </w:p>
        </w:tc>
        <w:tc>
          <w:tcPr>
            <w:tcW w:w="3560" w:type="dxa"/>
            <w:gridSpan w:val="4"/>
            <w:tcBorders>
              <w:top w:val="single" w:sz="4" w:space="0" w:color="auto"/>
              <w:bottom w:val="single" w:sz="4" w:space="0" w:color="auto"/>
            </w:tcBorders>
            <w:shd w:val="clear" w:color="auto" w:fill="auto"/>
          </w:tcPr>
          <w:p w14:paraId="00495E03"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E93A13" w14:paraId="5DDD6FCD" w14:textId="77777777" w:rsidTr="00E93A13">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0F91FDB1" w14:textId="77777777" w:rsidR="00E93A13" w:rsidRDefault="00E93A13" w:rsidP="00E93A13">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6EBE3282" w14:textId="77777777" w:rsidR="00E93A13" w:rsidRDefault="00E93A13" w:rsidP="00E93A13">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11A4A2CF" w14:textId="77777777" w:rsidR="00E93A13" w:rsidRDefault="00E93A13" w:rsidP="00E93A13">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7406A328" w14:textId="77777777" w:rsidR="00E93A13" w:rsidRDefault="00E93A13" w:rsidP="00E93A13">
            <w:pPr>
              <w:pStyle w:val="TAL"/>
              <w:keepNext w:val="0"/>
              <w:keepLines w:val="0"/>
              <w:jc w:val="center"/>
              <w:rPr>
                <w:rFonts w:cs="Arial"/>
                <w:sz w:val="16"/>
                <w:szCs w:val="16"/>
                <w:lang w:val="en-US"/>
              </w:rPr>
            </w:pPr>
            <w:r>
              <w:rPr>
                <w:rFonts w:cs="Arial"/>
                <w:sz w:val="16"/>
                <w:szCs w:val="16"/>
                <w:lang w:val="en-US" w:eastAsia="en-US"/>
              </w:rPr>
              <w:t>C160</w:t>
            </w:r>
          </w:p>
        </w:tc>
        <w:tc>
          <w:tcPr>
            <w:tcW w:w="3565" w:type="dxa"/>
            <w:gridSpan w:val="4"/>
            <w:tcBorders>
              <w:top w:val="single" w:sz="4" w:space="0" w:color="auto"/>
              <w:bottom w:val="single" w:sz="4" w:space="0" w:color="auto"/>
            </w:tcBorders>
            <w:shd w:val="clear" w:color="auto" w:fill="auto"/>
          </w:tcPr>
          <w:p w14:paraId="3DAE2C11" w14:textId="77777777" w:rsidR="00E93A13" w:rsidRDefault="00E93A13" w:rsidP="00E93A13">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93A13" w:rsidRPr="003F7263" w14:paraId="41B329C4"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653E2E80"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1D8AC059" w14:textId="77777777" w:rsidR="00E93A13" w:rsidRPr="003F7263" w:rsidRDefault="00E93A13" w:rsidP="00E93A1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6F01C5D6"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20F82BA"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1816E746" w14:textId="77777777" w:rsidR="00E93A13" w:rsidRPr="003F7263" w:rsidRDefault="00E93A13" w:rsidP="00E93A13">
            <w:pPr>
              <w:pStyle w:val="TAL"/>
              <w:keepNext w:val="0"/>
              <w:keepLines w:val="0"/>
              <w:rPr>
                <w:rFonts w:cs="Arial"/>
                <w:sz w:val="16"/>
                <w:szCs w:val="16"/>
                <w:lang w:eastAsia="en-US"/>
              </w:rPr>
            </w:pPr>
          </w:p>
        </w:tc>
      </w:tr>
      <w:tr w:rsidR="00E93A13" w:rsidRPr="003F7263" w14:paraId="6E841E79"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1562D08"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320A43CE"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4ED7FCA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04125E"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6A41847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E93A13" w:rsidRPr="003F7263" w14:paraId="737FAB43"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03693A52" w14:textId="250FB1A5" w:rsidR="00E93A13" w:rsidRPr="003F7263" w:rsidRDefault="00E93A13" w:rsidP="00E93A13">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76EF0898" w14:textId="661ECE6C" w:rsidR="00E93A13" w:rsidRPr="003F7263" w:rsidRDefault="00E93A13" w:rsidP="00E93A13">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4B29A0E2" w14:textId="46E1EA03" w:rsidR="00E93A13" w:rsidRPr="003F7263" w:rsidRDefault="00E93A13" w:rsidP="00E93A1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0DED13" w14:textId="63DB5AB1" w:rsidR="00E93A13" w:rsidRPr="003F7263" w:rsidRDefault="00E93A13" w:rsidP="00E93A13">
            <w:pPr>
              <w:pStyle w:val="TAL"/>
              <w:keepNext w:val="0"/>
              <w:keepLines w:val="0"/>
              <w:jc w:val="center"/>
              <w:rPr>
                <w:rFonts w:cs="Arial"/>
                <w:sz w:val="16"/>
                <w:szCs w:val="16"/>
                <w:lang w:eastAsia="en-US"/>
              </w:rPr>
            </w:pPr>
            <w:r>
              <w:rPr>
                <w:rFonts w:cs="Arial"/>
                <w:sz w:val="16"/>
                <w:szCs w:val="16"/>
                <w:lang w:val="en-US" w:eastAsia="en-US"/>
              </w:rPr>
              <w:t>C160</w:t>
            </w:r>
          </w:p>
        </w:tc>
        <w:tc>
          <w:tcPr>
            <w:tcW w:w="3560" w:type="dxa"/>
            <w:gridSpan w:val="4"/>
            <w:tcBorders>
              <w:top w:val="single" w:sz="4" w:space="0" w:color="auto"/>
              <w:bottom w:val="single" w:sz="4" w:space="0" w:color="auto"/>
            </w:tcBorders>
            <w:shd w:val="clear" w:color="auto" w:fill="auto"/>
          </w:tcPr>
          <w:p w14:paraId="0C4CA5C2" w14:textId="71331DD3" w:rsidR="00E93A13" w:rsidRPr="003F7263" w:rsidRDefault="00E93A13" w:rsidP="00E93A1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E93A13" w:rsidRPr="003F7263" w14:paraId="5CA7AAE9"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5D920636"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46052201" w14:textId="3D1AB05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4DF658C7"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EB8B104"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0E6BE7C8" w14:textId="77777777" w:rsidR="00E93A13" w:rsidRPr="003F7263" w:rsidRDefault="00E93A13" w:rsidP="00E93A13">
            <w:pPr>
              <w:pStyle w:val="TAL"/>
              <w:keepNext w:val="0"/>
              <w:keepLines w:val="0"/>
              <w:rPr>
                <w:rFonts w:cs="Arial"/>
                <w:b/>
                <w:sz w:val="16"/>
                <w:szCs w:val="16"/>
                <w:lang w:eastAsia="en-US"/>
              </w:rPr>
            </w:pPr>
          </w:p>
        </w:tc>
      </w:tr>
      <w:tr w:rsidR="00E93A13" w:rsidRPr="003F7263" w14:paraId="6D0C935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754A2E2"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74F983B4" w14:textId="03971A0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233E74CC"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1378D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3C10D6C8"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A13" w:rsidRPr="003F7263" w14:paraId="1283DA85"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67D64E6"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63947B6F"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2502DC9"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8F95767"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09AED06"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93A13" w:rsidRPr="003F7263" w14:paraId="743F4CD2"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762E3E6"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57CDE89D"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161A4C2"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9FA5228"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32EC4C3"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A13" w:rsidRPr="003F7263" w14:paraId="55E7862E"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A6CE2CB" w14:textId="54E64C69"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1E456A87" w14:textId="7B654DC1" w:rsidR="00E93A13" w:rsidRPr="003F7263" w:rsidRDefault="00E93A13" w:rsidP="00E93A13">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8147C48" w14:textId="15C5C08A" w:rsidR="00E93A13" w:rsidRPr="003F7263" w:rsidRDefault="00E93A13" w:rsidP="00E93A1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F0BBAE" w14:textId="22B0360E" w:rsidR="00E93A13" w:rsidRPr="003F7263" w:rsidRDefault="00E93A13" w:rsidP="00E93A13">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525D0722" w14:textId="45152828" w:rsidR="00E93A13" w:rsidRPr="003F7263" w:rsidRDefault="00E93A13" w:rsidP="00E93A1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E93A13" w:rsidRPr="003F7263" w14:paraId="01389F89"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4B5B14E" w14:textId="57B2713A"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695FD5F9" w14:textId="059A0867" w:rsidR="00E93A13" w:rsidRPr="003F7263" w:rsidRDefault="00E93A13" w:rsidP="00E93A1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1CA0AD17" w14:textId="0FCC6BDE" w:rsidR="00E93A13" w:rsidRPr="003F7263" w:rsidRDefault="00E93A13" w:rsidP="00E93A1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1D19F4" w14:textId="21505BB6" w:rsidR="00E93A13" w:rsidRPr="003F7263" w:rsidRDefault="00E93A13" w:rsidP="00E93A13">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0679943D" w14:textId="747E3F05" w:rsidR="00E93A13" w:rsidRPr="003F7263" w:rsidRDefault="00E93A13" w:rsidP="00E93A1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31D39CB2"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A54034F" w14:textId="2A4492B0"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340FD7A6" w14:textId="206AB051" w:rsidR="00E93A13" w:rsidRPr="003F7263" w:rsidRDefault="00E93A13" w:rsidP="00E93A1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5ED0CEFF" w14:textId="03DAF082" w:rsidR="00E93A13" w:rsidRPr="003F7263" w:rsidRDefault="00E93A13" w:rsidP="00E93A1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A208B9" w14:textId="2A2DD802" w:rsidR="00E93A13" w:rsidRPr="003F7263" w:rsidRDefault="00E93A13" w:rsidP="00E93A13">
            <w:pPr>
              <w:pStyle w:val="TAL"/>
              <w:keepNext w:val="0"/>
              <w:keepLines w:val="0"/>
              <w:jc w:val="center"/>
              <w:rPr>
                <w:rFonts w:cs="Arial"/>
                <w:b/>
                <w:sz w:val="16"/>
                <w:szCs w:val="16"/>
                <w:lang w:eastAsia="en-US"/>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62354CE3" w14:textId="7969528A" w:rsidR="00E93A13" w:rsidRPr="003F7263" w:rsidRDefault="00E93A13" w:rsidP="00E93A1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3C79F2E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3B730847"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47116C86" w14:textId="01BA1340"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27D3DA1"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9B20103"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CDD9A6B" w14:textId="77777777" w:rsidR="00E93A13" w:rsidRPr="003F7263" w:rsidRDefault="00E93A13" w:rsidP="00E93A13">
            <w:pPr>
              <w:pStyle w:val="TAL"/>
              <w:keepNext w:val="0"/>
              <w:keepLines w:val="0"/>
              <w:rPr>
                <w:rFonts w:cs="Arial"/>
                <w:b/>
                <w:sz w:val="16"/>
                <w:szCs w:val="16"/>
                <w:lang w:eastAsia="en-US"/>
              </w:rPr>
            </w:pPr>
          </w:p>
        </w:tc>
      </w:tr>
      <w:tr w:rsidR="00E93A13" w:rsidRPr="003F7263" w14:paraId="5CC52C5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D6887AC"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1E299FB6"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DE0D4DF"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533AF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150ADCC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A13" w:rsidRPr="003F7263" w14:paraId="16A03516"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342E238"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3" w:type="dxa"/>
            <w:gridSpan w:val="3"/>
            <w:tcBorders>
              <w:top w:val="single" w:sz="4" w:space="0" w:color="auto"/>
              <w:bottom w:val="single" w:sz="4" w:space="0" w:color="auto"/>
            </w:tcBorders>
            <w:shd w:val="clear" w:color="auto" w:fill="auto"/>
            <w:vAlign w:val="center"/>
          </w:tcPr>
          <w:p w14:paraId="07ED454E"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Measurement configuration control and reporting / Event A4 / Measurement of </w:t>
            </w:r>
            <w:r w:rsidRPr="003F7263">
              <w:rPr>
                <w:rFonts w:cs="Arial"/>
                <w:sz w:val="16"/>
                <w:szCs w:val="16"/>
                <w:lang w:eastAsia="zh-CN"/>
              </w:rPr>
              <w:lastRenderedPageBreak/>
              <w:t>Neighbour NR cell / Inter-frequency measurements / EN-DC</w:t>
            </w:r>
          </w:p>
        </w:tc>
        <w:tc>
          <w:tcPr>
            <w:tcW w:w="807" w:type="dxa"/>
            <w:gridSpan w:val="4"/>
            <w:tcBorders>
              <w:top w:val="single" w:sz="4" w:space="0" w:color="auto"/>
              <w:bottom w:val="single" w:sz="4" w:space="0" w:color="auto"/>
            </w:tcBorders>
            <w:shd w:val="clear" w:color="auto" w:fill="auto"/>
          </w:tcPr>
          <w:p w14:paraId="34887556"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bottom w:val="single" w:sz="4" w:space="0" w:color="auto"/>
            </w:tcBorders>
            <w:shd w:val="clear" w:color="auto" w:fill="auto"/>
          </w:tcPr>
          <w:p w14:paraId="720A4054"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E52B96D"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NR measurements and Event A triggered reporting and (NR intra-</w:t>
            </w:r>
            <w:r w:rsidRPr="003F7263">
              <w:rPr>
                <w:rFonts w:cs="Arial"/>
                <w:sz w:val="16"/>
                <w:szCs w:val="16"/>
              </w:rPr>
              <w:lastRenderedPageBreak/>
              <w:t>frequency and inter-frequency measurements and at least periodical reporting)</w:t>
            </w:r>
          </w:p>
        </w:tc>
      </w:tr>
      <w:tr w:rsidR="00E93A13" w:rsidRPr="003F7263" w14:paraId="4610557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B214019"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73" w:type="dxa"/>
            <w:gridSpan w:val="3"/>
            <w:tcBorders>
              <w:top w:val="single" w:sz="4" w:space="0" w:color="auto"/>
              <w:bottom w:val="single" w:sz="4" w:space="0" w:color="auto"/>
            </w:tcBorders>
            <w:shd w:val="clear" w:color="auto" w:fill="auto"/>
          </w:tcPr>
          <w:p w14:paraId="65A4ADE9" w14:textId="77777777" w:rsidR="00E93A13" w:rsidRPr="003F7263" w:rsidRDefault="00E93A13" w:rsidP="00E93A13">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79B0B1A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9BACEF"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14603E6"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A13" w:rsidRPr="003F7263" w14:paraId="5AFA497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3D3C11B1" w14:textId="6057EF70"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447F7E61" w14:textId="28897A40" w:rsidR="00E93A13" w:rsidRPr="003F7263" w:rsidRDefault="00E93A13" w:rsidP="00E93A13">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6A20293A" w14:textId="3D23A591"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EDA75AD" w14:textId="1B938DFC"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DE1655C" w14:textId="06BABC04"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93A13" w:rsidRPr="003F7263" w14:paraId="3688A6E1"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3EE8A2C" w14:textId="44CB9329"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5137A475" w14:textId="50D95E17" w:rsidR="00E93A13" w:rsidRPr="003F7263" w:rsidRDefault="00E93A13" w:rsidP="00E93A1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EACFA9D" w14:textId="3DFB7C29"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173845" w14:textId="73D708A2"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6ED683BC" w14:textId="1B732398" w:rsidR="00E93A13" w:rsidRPr="003F7263" w:rsidRDefault="00E93A13" w:rsidP="00E93A1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93A13" w:rsidRPr="003F7263" w14:paraId="55DFF381"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0411DF5" w14:textId="2B2931B2"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6D2726F4" w14:textId="66644B55" w:rsidR="00E93A13" w:rsidRPr="003F7263" w:rsidRDefault="00E93A13" w:rsidP="00E93A1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120E4E83" w14:textId="30AAFBA2"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E6B269" w14:textId="2A844414"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3257302D" w14:textId="2F347F05"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6D36630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7BAA7D14"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568D6ED6" w14:textId="2D8138C7" w:rsidR="00E93A13" w:rsidRPr="003F7263" w:rsidRDefault="00E93A13" w:rsidP="00E93A1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AE1EA47"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7E553C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53CCA72E" w14:textId="77777777" w:rsidR="00E93A13" w:rsidRPr="003F7263" w:rsidRDefault="00E93A13" w:rsidP="00E93A13">
            <w:pPr>
              <w:pStyle w:val="TAL"/>
              <w:keepNext w:val="0"/>
              <w:keepLines w:val="0"/>
              <w:rPr>
                <w:rFonts w:cs="Arial"/>
                <w:sz w:val="16"/>
                <w:szCs w:val="16"/>
                <w:lang w:eastAsia="en-US"/>
              </w:rPr>
            </w:pPr>
          </w:p>
        </w:tc>
      </w:tr>
      <w:tr w:rsidR="00E93A13" w:rsidRPr="003F7263" w14:paraId="70BD50D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A820325"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48BF892B"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6FE119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F56E9A"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61A0CBF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A13" w:rsidRPr="003F7263" w14:paraId="64880A0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9D24176"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02261620"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A2B7D5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173BFBB"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108F4CF5"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93A13" w:rsidRPr="003F7263" w14:paraId="7D15E183"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1F48847"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2D1CE350"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8492D8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A64A076"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16C917B"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A13" w:rsidRPr="003F7263" w14:paraId="46CC9962"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1C82AAE2" w14:textId="77777777"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5BE26363" w14:textId="77777777" w:rsidR="00E93A13" w:rsidRPr="003F7263" w:rsidRDefault="00E93A13" w:rsidP="00E93A1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70BAB27"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5B1B702"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7DC69845" w14:textId="77777777"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93A13" w:rsidRPr="003F7263" w14:paraId="2DCBF0A6"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32252A6E" w14:textId="77777777"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56D99208" w14:textId="77777777" w:rsidR="00E93A13" w:rsidRPr="003F7263" w:rsidRDefault="00E93A13" w:rsidP="00E93A1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73C40F1A"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843C40"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43083AFE" w14:textId="77777777" w:rsidR="00E93A13" w:rsidRPr="003F7263" w:rsidRDefault="00E93A13" w:rsidP="00E93A1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93A13" w:rsidRPr="003F7263" w14:paraId="69405F72"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03DBE9FF" w14:textId="77777777"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26AC9F60" w14:textId="77777777" w:rsidR="00E93A13" w:rsidRPr="003F7263" w:rsidRDefault="00E93A13" w:rsidP="00E93A1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6AE12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4C15EA"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03F1AB2C" w14:textId="77777777"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390F5076"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4B7969E2"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0BDFD05B"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448F0F4"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D507578"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32B7323E" w14:textId="77777777" w:rsidR="00E93A13" w:rsidRPr="003F7263" w:rsidRDefault="00E93A13" w:rsidP="00E93A13">
            <w:pPr>
              <w:pStyle w:val="TAL"/>
              <w:keepNext w:val="0"/>
              <w:keepLines w:val="0"/>
              <w:rPr>
                <w:rFonts w:cs="Arial"/>
                <w:b/>
                <w:sz w:val="16"/>
                <w:szCs w:val="16"/>
                <w:lang w:eastAsia="en-US"/>
              </w:rPr>
            </w:pPr>
          </w:p>
        </w:tc>
      </w:tr>
      <w:tr w:rsidR="00E93A13" w:rsidRPr="003F7263" w14:paraId="769343A6"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B8E93D7"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47CA51D5"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37B2311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A1241F5"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bottom w:val="single" w:sz="4" w:space="0" w:color="auto"/>
            </w:tcBorders>
            <w:shd w:val="clear" w:color="auto" w:fill="auto"/>
          </w:tcPr>
          <w:p w14:paraId="39791E7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E93A13" w:rsidRPr="003F7263" w14:paraId="5E791EE3"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0A9737E3"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6647A740"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5E82D65"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7227228"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1F8222AE" w14:textId="77777777" w:rsidR="00E93A13" w:rsidRPr="003F7263" w:rsidRDefault="00E93A13" w:rsidP="00E93A13">
            <w:pPr>
              <w:pStyle w:val="TAL"/>
              <w:keepNext w:val="0"/>
              <w:keepLines w:val="0"/>
              <w:rPr>
                <w:rFonts w:cs="Arial"/>
                <w:b/>
                <w:sz w:val="16"/>
                <w:szCs w:val="16"/>
                <w:lang w:eastAsia="en-US"/>
              </w:rPr>
            </w:pPr>
          </w:p>
        </w:tc>
      </w:tr>
      <w:tr w:rsidR="00E93A13" w:rsidRPr="003F7263" w14:paraId="01B435B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E93A13" w:rsidRPr="003F7263" w:rsidRDefault="00E93A13" w:rsidP="00E93A13">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4A9D87"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58A323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E93A13" w:rsidRPr="003F7263" w14:paraId="48E2E51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E93A13" w:rsidRPr="003F7263" w:rsidRDefault="00E93A13" w:rsidP="00E93A13">
            <w:pPr>
              <w:pStyle w:val="TAL"/>
              <w:keepNext w:val="0"/>
              <w:keepLines w:val="0"/>
              <w:rPr>
                <w:rFonts w:cs="Arial"/>
                <w:b/>
                <w:sz w:val="16"/>
                <w:szCs w:val="16"/>
                <w:lang w:eastAsia="en-US"/>
              </w:rPr>
            </w:pPr>
          </w:p>
        </w:tc>
      </w:tr>
      <w:tr w:rsidR="00E93A13" w:rsidRPr="003F7263" w14:paraId="051D4537"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3C3027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41C48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93A13" w:rsidRPr="003F7263" w14:paraId="5D57FEBF"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Measurement configuration control and </w:t>
            </w:r>
            <w:r w:rsidRPr="003F7263">
              <w:rPr>
                <w:rFonts w:cs="Arial"/>
                <w:sz w:val="16"/>
                <w:szCs w:val="16"/>
                <w:lang w:eastAsia="zh-CN"/>
              </w:rPr>
              <w:lastRenderedPageBreak/>
              <w:t>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06842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B0797D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w:t>
            </w:r>
            <w:r w:rsidRPr="003F7263">
              <w:rPr>
                <w:rFonts w:cs="Arial"/>
                <w:sz w:val="16"/>
                <w:szCs w:val="16"/>
                <w:lang w:eastAsia="en-US"/>
              </w:rPr>
              <w:lastRenderedPageBreak/>
              <w:t>and inter-frequency measurements and at least periodical reporting) and (two independent measurement gap configurations for FR1 and FR2) and Inter-Band EN-DC including FR2</w:t>
            </w:r>
          </w:p>
        </w:tc>
      </w:tr>
      <w:tr w:rsidR="00E93A13" w:rsidRPr="003F7263" w14:paraId="34453C4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06A979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E93A13" w:rsidRPr="003F7263" w14:paraId="1112A0D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E93A13" w:rsidRPr="003F7263" w:rsidRDefault="00E93A13" w:rsidP="00E93A13">
            <w:pPr>
              <w:pStyle w:val="TAL"/>
              <w:keepNext w:val="0"/>
              <w:keepLines w:val="0"/>
              <w:rPr>
                <w:rFonts w:cs="Arial"/>
                <w:b/>
                <w:sz w:val="16"/>
                <w:szCs w:val="16"/>
                <w:lang w:eastAsia="en-US"/>
              </w:rPr>
            </w:pPr>
          </w:p>
        </w:tc>
      </w:tr>
      <w:tr w:rsidR="00E93A13" w:rsidRPr="003F7263" w14:paraId="399651E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13E99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0F45CB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44906D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04D497F" w14:textId="2AA20935" w:rsidR="00E93A13" w:rsidRPr="003F7263" w:rsidRDefault="00E93A13" w:rsidP="00E93A13">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E93A13" w:rsidRPr="003F7263" w:rsidRDefault="00E93A13" w:rsidP="00E93A13">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E93A13" w:rsidRPr="003F7263" w:rsidRDefault="00E93A13" w:rsidP="00E93A1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EF78C9" w14:textId="38C42553" w:rsidR="00E93A13" w:rsidRPr="003F7263" w:rsidRDefault="00E93A13" w:rsidP="00E93A13">
            <w:pPr>
              <w:pStyle w:val="TAL"/>
              <w:keepNext w:val="0"/>
              <w:keepLines w:val="0"/>
              <w:jc w:val="center"/>
              <w:rPr>
                <w:rFonts w:cs="Arial"/>
                <w:sz w:val="16"/>
                <w:szCs w:val="16"/>
                <w:lang w:eastAsia="en-US"/>
              </w:rPr>
            </w:pPr>
            <w:r>
              <w:rPr>
                <w:rFonts w:cs="Arial"/>
                <w:sz w:val="16"/>
                <w:szCs w:val="16"/>
                <w:lang w:val="en-US" w:eastAsia="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3F976A2" w14:textId="2E1D1417" w:rsidR="00E93A13" w:rsidRPr="003F7263" w:rsidRDefault="00E93A13" w:rsidP="00E93A1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93A13" w:rsidRPr="003F7263" w14:paraId="71B592B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E93A13" w:rsidRPr="003F7263" w:rsidRDefault="00E93A13" w:rsidP="00E93A13">
            <w:pPr>
              <w:pStyle w:val="TAL"/>
              <w:keepNext w:val="0"/>
              <w:keepLines w:val="0"/>
              <w:rPr>
                <w:rFonts w:cs="Arial"/>
                <w:b/>
                <w:sz w:val="16"/>
                <w:szCs w:val="16"/>
                <w:lang w:eastAsia="en-US"/>
              </w:rPr>
            </w:pPr>
          </w:p>
        </w:tc>
      </w:tr>
      <w:tr w:rsidR="00E93A13" w:rsidRPr="003F7263" w14:paraId="190635C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903948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96529E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6A4D9CF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7A31FEF" w14:textId="22E8139A" w:rsidR="00E93A13" w:rsidRPr="003F7263" w:rsidRDefault="00E93A13" w:rsidP="00E93A13">
            <w:pPr>
              <w:pStyle w:val="TAL"/>
              <w:keepNext w:val="0"/>
              <w:keepLines w:val="0"/>
              <w:rPr>
                <w:rFonts w:cs="Arial"/>
                <w:color w:val="000000"/>
                <w:sz w:val="16"/>
                <w:szCs w:val="16"/>
                <w:lang w:eastAsia="en-US"/>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E93A13" w:rsidRPr="003F7263" w:rsidRDefault="00E93A13" w:rsidP="00E93A13">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E93A13" w:rsidRPr="003F7263"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19E970E" w14:textId="14CAFDF3" w:rsidR="00E93A13" w:rsidRPr="003F7263" w:rsidRDefault="00E93A13" w:rsidP="00E93A13">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C15C5AE" w14:textId="4A7CFFB6" w:rsidR="00E93A13" w:rsidRPr="003F7263" w:rsidRDefault="00E93A13" w:rsidP="00E93A13">
            <w:pPr>
              <w:pStyle w:val="TAL"/>
              <w:keepNext w:val="0"/>
              <w:keepLines w:val="0"/>
              <w:rPr>
                <w:rFonts w:cs="Arial"/>
                <w:sz w:val="16"/>
                <w:szCs w:val="16"/>
                <w:lang w:eastAsia="en-US"/>
              </w:rPr>
            </w:pPr>
            <w:r w:rsidRPr="003F7263">
              <w:rPr>
                <w:bCs/>
                <w:sz w:val="16"/>
                <w:szCs w:val="16"/>
              </w:rPr>
              <w:t>UEs supporting NE-DC</w:t>
            </w:r>
          </w:p>
        </w:tc>
      </w:tr>
      <w:tr w:rsidR="00E93A13" w:rsidRPr="003F7263" w14:paraId="1C3E768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E93A13" w:rsidRPr="003F7263" w:rsidRDefault="00E93A13" w:rsidP="00E93A13">
            <w:pPr>
              <w:pStyle w:val="TAL"/>
              <w:keepNext w:val="0"/>
              <w:keepLines w:val="0"/>
              <w:rPr>
                <w:rFonts w:cs="Arial"/>
                <w:b/>
                <w:sz w:val="16"/>
                <w:szCs w:val="16"/>
                <w:lang w:eastAsia="en-US"/>
              </w:rPr>
            </w:pPr>
          </w:p>
        </w:tc>
      </w:tr>
      <w:tr w:rsidR="00E93A13" w:rsidRPr="003F7263" w14:paraId="5128239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E93A13" w:rsidRPr="003F7263" w:rsidRDefault="00E93A13" w:rsidP="00E93A13">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CF15E3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2B7684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4294F53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E93A13" w:rsidRPr="003F7263" w:rsidRDefault="00E93A13" w:rsidP="00E93A13">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AC60DD"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80CEAB6"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5588FBF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E93A13" w:rsidRPr="003F7263" w:rsidRDefault="00E93A13" w:rsidP="00E93A13">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E93A13" w:rsidRPr="003F7263" w:rsidRDefault="00E93A13" w:rsidP="00E93A13">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E93A13" w:rsidRPr="003F7263"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F1D49B2" w14:textId="5A01C49F"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1A0EBF5" w14:textId="10E0F8AF"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30E50CB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E93A13" w:rsidRPr="003F7263" w:rsidRDefault="00E93A13" w:rsidP="00E93A13">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E93A13" w:rsidRPr="003F7263" w:rsidRDefault="00E93A13" w:rsidP="00E93A13">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E93A13" w:rsidRPr="003F7263" w:rsidRDefault="00E93A13" w:rsidP="00E93A13">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E93A13" w:rsidRPr="003F7263" w:rsidRDefault="00E93A13" w:rsidP="00E93A13">
            <w:pPr>
              <w:pStyle w:val="TAL"/>
              <w:keepNext w:val="0"/>
              <w:keepLines w:val="0"/>
              <w:rPr>
                <w:rFonts w:cs="Arial"/>
                <w:sz w:val="16"/>
                <w:szCs w:val="16"/>
              </w:rPr>
            </w:pPr>
          </w:p>
        </w:tc>
      </w:tr>
      <w:tr w:rsidR="00E93A13" w:rsidRPr="003F7263" w14:paraId="44DD1A3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E93A13" w:rsidRPr="003F7263" w:rsidRDefault="00E93A13" w:rsidP="00E93A13">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285CE1" w14:textId="77777777" w:rsidR="00E93A13" w:rsidRPr="003F7263" w:rsidRDefault="00E93A13" w:rsidP="00E93A13">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FE767"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93A13" w:rsidRPr="003F7263" w14:paraId="5570B8D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E93A13" w:rsidRPr="003F7263" w:rsidRDefault="00E93A13" w:rsidP="00E93A13">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E93A13" w:rsidRPr="003F7263" w:rsidRDefault="00E93A13" w:rsidP="00E93A13">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E93A13" w:rsidRPr="003F7263" w:rsidRDefault="00E93A13" w:rsidP="00E93A13">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E93A13" w:rsidRPr="003F7263" w:rsidRDefault="00E93A13" w:rsidP="00E93A13">
            <w:pPr>
              <w:pStyle w:val="TAL"/>
              <w:keepNext w:val="0"/>
              <w:keepLines w:val="0"/>
              <w:jc w:val="both"/>
              <w:rPr>
                <w:rFonts w:cs="Arial"/>
                <w:sz w:val="16"/>
                <w:szCs w:val="16"/>
              </w:rPr>
            </w:pPr>
          </w:p>
        </w:tc>
      </w:tr>
      <w:tr w:rsidR="00E93A13" w:rsidRPr="003F7263" w14:paraId="19727F1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E93A13" w:rsidRPr="003F7263" w:rsidRDefault="00E93A13" w:rsidP="00E93A13">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7029748"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93A13" w:rsidRPr="003F7263" w14:paraId="5C35B77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E93A13" w:rsidRPr="003F7263" w:rsidRDefault="00E93A13" w:rsidP="00E93A13">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A572510"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93A13" w:rsidRPr="003F7263" w14:paraId="5254B1A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E93A13" w:rsidRPr="003F7263" w:rsidRDefault="00E93A13" w:rsidP="00E93A13">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E93A13" w:rsidRPr="003F7263" w:rsidRDefault="00E93A13" w:rsidP="00E93A13">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E93A13" w:rsidRPr="003F7263" w:rsidRDefault="00E93A13" w:rsidP="00E93A13">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E93A13" w:rsidRPr="003F7263" w:rsidRDefault="00E93A13" w:rsidP="00E93A13">
            <w:pPr>
              <w:pStyle w:val="TAL"/>
              <w:keepNext w:val="0"/>
              <w:keepLines w:val="0"/>
              <w:rPr>
                <w:rFonts w:cs="Arial"/>
                <w:sz w:val="16"/>
                <w:szCs w:val="16"/>
              </w:rPr>
            </w:pPr>
          </w:p>
        </w:tc>
      </w:tr>
      <w:tr w:rsidR="00E93A13" w:rsidRPr="003F7263" w14:paraId="626318A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E93A13" w:rsidRPr="003F7263" w:rsidRDefault="00E93A13" w:rsidP="00E93A13">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3F31B8" w14:textId="25BD44C9" w:rsidR="00E93A13" w:rsidRPr="003F7263" w:rsidRDefault="00E93A13" w:rsidP="00E93A13">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E93A13" w:rsidRPr="003F7263" w14:paraId="55E5A77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E93A13" w:rsidRPr="003F7263" w:rsidRDefault="00E93A13" w:rsidP="00E93A13">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533237F" w14:textId="393A2E2D" w:rsidR="00E93A13" w:rsidRPr="003F7263" w:rsidRDefault="00E93A13" w:rsidP="00E93A13">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4F27B1" w:rsidRPr="003F7263" w14:paraId="29799C93"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57CC018" w14:textId="583DD529" w:rsidR="004F27B1" w:rsidRPr="004F27B1" w:rsidRDefault="004F27B1" w:rsidP="004F27B1">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E235A2" w14:textId="57277131" w:rsidR="004F27B1" w:rsidRPr="004F27B1" w:rsidRDefault="004F27B1" w:rsidP="004F27B1">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A304451" w14:textId="1F2E42D7" w:rsidR="004F27B1" w:rsidRPr="008A76E2" w:rsidRDefault="004F27B1" w:rsidP="008A76E2">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8B9C7AC" w14:textId="2A9B99CB" w:rsidR="004F27B1" w:rsidRPr="004F27B1" w:rsidRDefault="008A76E2" w:rsidP="004F27B1">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A2DC8B5" w14:textId="0525F985" w:rsidR="004F27B1" w:rsidRPr="004F27B1" w:rsidRDefault="004F27B1" w:rsidP="004F27B1">
            <w:pPr>
              <w:pStyle w:val="TAL"/>
              <w:keepNext w:val="0"/>
              <w:keepLines w:val="0"/>
              <w:rPr>
                <w:rFonts w:cs="Arial"/>
                <w:sz w:val="16"/>
                <w:szCs w:val="16"/>
              </w:rPr>
            </w:pPr>
            <w:r w:rsidRPr="004F27B1">
              <w:rPr>
                <w:sz w:val="16"/>
                <w:szCs w:val="16"/>
              </w:rPr>
              <w:t>UEs supporting NE-DC and SFTD measurement between NR PCell and E-UTRA PSCell</w:t>
            </w:r>
          </w:p>
        </w:tc>
      </w:tr>
      <w:tr w:rsidR="00E93A13" w:rsidRPr="003F7263" w14:paraId="1DE5B26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E93A13" w:rsidRPr="003F7263" w:rsidRDefault="00E93A13" w:rsidP="00E93A13">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E93A13" w:rsidRPr="003F7263" w:rsidRDefault="00E93A13" w:rsidP="00E93A13">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E93A13" w:rsidRPr="003F7263" w:rsidRDefault="00E93A13" w:rsidP="00E93A13">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E93A13" w:rsidRPr="003F7263" w:rsidRDefault="00E93A13" w:rsidP="00E93A13">
            <w:pPr>
              <w:pStyle w:val="TAL"/>
              <w:keepNext w:val="0"/>
              <w:keepLines w:val="0"/>
              <w:rPr>
                <w:rFonts w:cs="Arial"/>
                <w:sz w:val="16"/>
                <w:szCs w:val="16"/>
              </w:rPr>
            </w:pPr>
          </w:p>
        </w:tc>
      </w:tr>
      <w:tr w:rsidR="00E93A13" w:rsidRPr="003F7263" w14:paraId="6AEC491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E93A13" w:rsidRPr="003F7263" w:rsidRDefault="00E93A13" w:rsidP="00E93A13">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993172A" w14:textId="592DAC42"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E93A13" w:rsidRPr="003F7263" w14:paraId="4511339F"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E93A13" w:rsidRPr="003F7263" w:rsidRDefault="00E93A13" w:rsidP="00E93A13">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577430" w14:textId="4443245F"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E93A13" w:rsidRPr="003F7263" w14:paraId="29C7292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BE8DFFA" w14:textId="5356BFCB"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E93A13" w:rsidRPr="003F7263" w:rsidRDefault="00E93A13" w:rsidP="00E93A13">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36B6323" w14:textId="3B68444D"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E93A13" w:rsidRPr="003F7263" w14:paraId="67BC46AF" w14:textId="77777777" w:rsidTr="00E93A13">
        <w:trPr>
          <w:gridAfter w:val="4"/>
          <w:wAfter w:w="213" w:type="dxa"/>
          <w:jc w:val="center"/>
        </w:trPr>
        <w:tc>
          <w:tcPr>
            <w:tcW w:w="1063" w:type="dxa"/>
            <w:gridSpan w:val="2"/>
            <w:tcBorders>
              <w:bottom w:val="single" w:sz="4" w:space="0" w:color="auto"/>
            </w:tcBorders>
            <w:shd w:val="clear" w:color="auto" w:fill="E7E6E6"/>
          </w:tcPr>
          <w:p w14:paraId="13CC5C93"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8.2.4</w:t>
            </w:r>
          </w:p>
        </w:tc>
        <w:tc>
          <w:tcPr>
            <w:tcW w:w="3473" w:type="dxa"/>
            <w:gridSpan w:val="3"/>
            <w:tcBorders>
              <w:bottom w:val="single" w:sz="4" w:space="0" w:color="auto"/>
            </w:tcBorders>
            <w:shd w:val="clear" w:color="auto" w:fill="E7E6E6"/>
          </w:tcPr>
          <w:p w14:paraId="22082F0C"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7" w:type="dxa"/>
            <w:gridSpan w:val="4"/>
            <w:tcBorders>
              <w:bottom w:val="single" w:sz="4" w:space="0" w:color="auto"/>
            </w:tcBorders>
            <w:shd w:val="clear" w:color="auto" w:fill="E7E6E6"/>
          </w:tcPr>
          <w:p w14:paraId="2F01A951"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DC9469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5DA6EC18" w14:textId="77777777" w:rsidR="00E93A13" w:rsidRPr="003F7263" w:rsidRDefault="00E93A13" w:rsidP="00E93A13">
            <w:pPr>
              <w:pStyle w:val="TAL"/>
              <w:keepNext w:val="0"/>
              <w:keepLines w:val="0"/>
              <w:rPr>
                <w:rFonts w:cs="Arial"/>
                <w:sz w:val="16"/>
                <w:szCs w:val="16"/>
                <w:lang w:eastAsia="en-US"/>
              </w:rPr>
            </w:pPr>
          </w:p>
        </w:tc>
      </w:tr>
      <w:tr w:rsidR="00E93A13" w:rsidRPr="003F7263" w14:paraId="03F949BB" w14:textId="77777777" w:rsidTr="00E93A13">
        <w:trPr>
          <w:gridAfter w:val="4"/>
          <w:wAfter w:w="213" w:type="dxa"/>
          <w:jc w:val="center"/>
        </w:trPr>
        <w:tc>
          <w:tcPr>
            <w:tcW w:w="1063" w:type="dxa"/>
            <w:gridSpan w:val="2"/>
            <w:tcBorders>
              <w:bottom w:val="single" w:sz="4" w:space="0" w:color="auto"/>
            </w:tcBorders>
            <w:shd w:val="clear" w:color="auto" w:fill="E7E6E6"/>
          </w:tcPr>
          <w:p w14:paraId="3CF08BFB"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8.2.4.1</w:t>
            </w:r>
          </w:p>
        </w:tc>
        <w:tc>
          <w:tcPr>
            <w:tcW w:w="3473" w:type="dxa"/>
            <w:gridSpan w:val="3"/>
            <w:tcBorders>
              <w:bottom w:val="single" w:sz="4" w:space="0" w:color="auto"/>
            </w:tcBorders>
            <w:shd w:val="clear" w:color="auto" w:fill="E7E6E6"/>
          </w:tcPr>
          <w:p w14:paraId="7336DEF1"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7" w:type="dxa"/>
            <w:gridSpan w:val="4"/>
            <w:tcBorders>
              <w:bottom w:val="single" w:sz="4" w:space="0" w:color="auto"/>
            </w:tcBorders>
            <w:shd w:val="clear" w:color="auto" w:fill="E7E6E6"/>
          </w:tcPr>
          <w:p w14:paraId="1B13BDB0"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F60BF69"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D9BFB02" w14:textId="77777777" w:rsidR="00E93A13" w:rsidRPr="003F7263" w:rsidRDefault="00E93A13" w:rsidP="00E93A13">
            <w:pPr>
              <w:pStyle w:val="TAL"/>
              <w:keepNext w:val="0"/>
              <w:keepLines w:val="0"/>
              <w:rPr>
                <w:rFonts w:cs="Arial"/>
                <w:sz w:val="16"/>
                <w:szCs w:val="16"/>
                <w:lang w:eastAsia="en-US"/>
              </w:rPr>
            </w:pPr>
          </w:p>
        </w:tc>
      </w:tr>
      <w:tr w:rsidR="00E93A13" w:rsidRPr="003F7263" w14:paraId="2E3B7AE0" w14:textId="77777777" w:rsidTr="00E93A13">
        <w:trPr>
          <w:gridAfter w:val="4"/>
          <w:wAfter w:w="213" w:type="dxa"/>
          <w:jc w:val="center"/>
        </w:trPr>
        <w:tc>
          <w:tcPr>
            <w:tcW w:w="1063" w:type="dxa"/>
            <w:gridSpan w:val="2"/>
            <w:tcBorders>
              <w:bottom w:val="single" w:sz="4" w:space="0" w:color="auto"/>
            </w:tcBorders>
            <w:shd w:val="clear" w:color="auto" w:fill="E7E6E6"/>
          </w:tcPr>
          <w:p w14:paraId="0D8E41C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8.2.4.1.1</w:t>
            </w:r>
          </w:p>
        </w:tc>
        <w:tc>
          <w:tcPr>
            <w:tcW w:w="3473" w:type="dxa"/>
            <w:gridSpan w:val="3"/>
            <w:tcBorders>
              <w:bottom w:val="single" w:sz="4" w:space="0" w:color="auto"/>
            </w:tcBorders>
            <w:shd w:val="clear" w:color="auto" w:fill="E7E6E6"/>
          </w:tcPr>
          <w:p w14:paraId="257E6E00"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7" w:type="dxa"/>
            <w:gridSpan w:val="4"/>
            <w:tcBorders>
              <w:bottom w:val="single" w:sz="4" w:space="0" w:color="auto"/>
            </w:tcBorders>
            <w:shd w:val="clear" w:color="auto" w:fill="E7E6E6"/>
          </w:tcPr>
          <w:p w14:paraId="7E4EAF64"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BAB94C7"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0775D19" w14:textId="77777777" w:rsidR="00E93A13" w:rsidRPr="003F7263" w:rsidRDefault="00E93A13" w:rsidP="00E93A13">
            <w:pPr>
              <w:pStyle w:val="TAL"/>
              <w:keepNext w:val="0"/>
              <w:keepLines w:val="0"/>
              <w:rPr>
                <w:rFonts w:cs="Arial"/>
                <w:sz w:val="16"/>
                <w:szCs w:val="16"/>
                <w:lang w:eastAsia="en-US"/>
              </w:rPr>
            </w:pPr>
          </w:p>
        </w:tc>
      </w:tr>
      <w:tr w:rsidR="00E93A13" w:rsidRPr="003F7263" w14:paraId="78C94BB9" w14:textId="77777777" w:rsidTr="00E93A13">
        <w:trPr>
          <w:gridAfter w:val="4"/>
          <w:wAfter w:w="213" w:type="dxa"/>
          <w:jc w:val="center"/>
        </w:trPr>
        <w:tc>
          <w:tcPr>
            <w:tcW w:w="1063" w:type="dxa"/>
            <w:gridSpan w:val="2"/>
            <w:tcBorders>
              <w:bottom w:val="single" w:sz="4" w:space="0" w:color="auto"/>
            </w:tcBorders>
            <w:shd w:val="clear" w:color="auto" w:fill="auto"/>
          </w:tcPr>
          <w:p w14:paraId="3AE5A15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8.2.4.1.1.1</w:t>
            </w:r>
          </w:p>
        </w:tc>
        <w:tc>
          <w:tcPr>
            <w:tcW w:w="3473" w:type="dxa"/>
            <w:gridSpan w:val="3"/>
            <w:tcBorders>
              <w:bottom w:val="single" w:sz="4" w:space="0" w:color="auto"/>
            </w:tcBorders>
            <w:shd w:val="clear" w:color="auto" w:fill="auto"/>
          </w:tcPr>
          <w:p w14:paraId="166B68C4"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NR CA / NR SCell addition / modification / </w:t>
            </w:r>
            <w:r w:rsidRPr="003F7263">
              <w:rPr>
                <w:rFonts w:cs="Arial"/>
                <w:sz w:val="16"/>
                <w:szCs w:val="16"/>
                <w:lang w:eastAsia="en-US"/>
              </w:rPr>
              <w:lastRenderedPageBreak/>
              <w:t>release / Success / EN-DC / Intra-band Contiguous CA</w:t>
            </w:r>
          </w:p>
        </w:tc>
        <w:tc>
          <w:tcPr>
            <w:tcW w:w="807" w:type="dxa"/>
            <w:gridSpan w:val="4"/>
            <w:tcBorders>
              <w:bottom w:val="single" w:sz="4" w:space="0" w:color="auto"/>
            </w:tcBorders>
            <w:shd w:val="clear" w:color="auto" w:fill="auto"/>
            <w:vAlign w:val="center"/>
          </w:tcPr>
          <w:p w14:paraId="319ED8B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35ED5A3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6DABF45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 xml:space="preserve">Intra-Band </w:t>
            </w:r>
            <w:r w:rsidRPr="003F7263">
              <w:rPr>
                <w:rFonts w:cs="Arial"/>
                <w:sz w:val="16"/>
                <w:szCs w:val="16"/>
              </w:rPr>
              <w:lastRenderedPageBreak/>
              <w:t>Contiguous CA</w:t>
            </w:r>
            <w:r w:rsidRPr="003F7263" w:rsidDel="00BE4622">
              <w:rPr>
                <w:rFonts w:cs="Arial"/>
                <w:sz w:val="16"/>
                <w:szCs w:val="16"/>
              </w:rPr>
              <w:t xml:space="preserve"> </w:t>
            </w:r>
          </w:p>
        </w:tc>
      </w:tr>
      <w:tr w:rsidR="00E93A13" w:rsidRPr="003F7263" w14:paraId="3027D864" w14:textId="77777777" w:rsidTr="00E93A13">
        <w:trPr>
          <w:gridAfter w:val="4"/>
          <w:wAfter w:w="213" w:type="dxa"/>
          <w:jc w:val="center"/>
        </w:trPr>
        <w:tc>
          <w:tcPr>
            <w:tcW w:w="1063" w:type="dxa"/>
            <w:gridSpan w:val="2"/>
            <w:tcBorders>
              <w:bottom w:val="single" w:sz="4" w:space="0" w:color="auto"/>
            </w:tcBorders>
            <w:shd w:val="clear" w:color="auto" w:fill="auto"/>
          </w:tcPr>
          <w:p w14:paraId="5D6AF94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lastRenderedPageBreak/>
              <w:t>8.2.4.1.1.2</w:t>
            </w:r>
          </w:p>
        </w:tc>
        <w:tc>
          <w:tcPr>
            <w:tcW w:w="3473" w:type="dxa"/>
            <w:gridSpan w:val="3"/>
            <w:tcBorders>
              <w:bottom w:val="single" w:sz="4" w:space="0" w:color="auto"/>
            </w:tcBorders>
            <w:shd w:val="clear" w:color="auto" w:fill="auto"/>
          </w:tcPr>
          <w:p w14:paraId="6BEB245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
          <w:p w14:paraId="36DDF2E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BB4A1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5B1783CB"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E93A13" w:rsidRPr="003F7263" w14:paraId="78556A64" w14:textId="77777777" w:rsidTr="00E93A13">
        <w:trPr>
          <w:gridAfter w:val="4"/>
          <w:wAfter w:w="213" w:type="dxa"/>
          <w:jc w:val="center"/>
        </w:trPr>
        <w:tc>
          <w:tcPr>
            <w:tcW w:w="1063" w:type="dxa"/>
            <w:gridSpan w:val="2"/>
            <w:tcBorders>
              <w:bottom w:val="single" w:sz="4" w:space="0" w:color="auto"/>
            </w:tcBorders>
            <w:shd w:val="clear" w:color="auto" w:fill="auto"/>
          </w:tcPr>
          <w:p w14:paraId="03A53F6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8.2.4.1.1.3</w:t>
            </w:r>
          </w:p>
        </w:tc>
        <w:tc>
          <w:tcPr>
            <w:tcW w:w="3473" w:type="dxa"/>
            <w:gridSpan w:val="3"/>
            <w:tcBorders>
              <w:bottom w:val="single" w:sz="4" w:space="0" w:color="auto"/>
            </w:tcBorders>
            <w:shd w:val="clear" w:color="auto" w:fill="auto"/>
          </w:tcPr>
          <w:p w14:paraId="757E52C4"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0A3A2F2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530A27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65D6B11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E93A13" w:rsidRPr="003F7263" w14:paraId="12A3E088" w14:textId="77777777" w:rsidTr="00E93A13">
        <w:trPr>
          <w:gridAfter w:val="4"/>
          <w:wAfter w:w="213" w:type="dxa"/>
          <w:jc w:val="center"/>
        </w:trPr>
        <w:tc>
          <w:tcPr>
            <w:tcW w:w="1063" w:type="dxa"/>
            <w:gridSpan w:val="2"/>
            <w:tcBorders>
              <w:bottom w:val="single" w:sz="4" w:space="0" w:color="auto"/>
            </w:tcBorders>
            <w:shd w:val="clear" w:color="auto" w:fill="auto"/>
          </w:tcPr>
          <w:p w14:paraId="4436AAB1" w14:textId="246F10A5"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73" w:type="dxa"/>
            <w:gridSpan w:val="3"/>
            <w:tcBorders>
              <w:bottom w:val="single" w:sz="4" w:space="0" w:color="auto"/>
            </w:tcBorders>
            <w:shd w:val="clear" w:color="auto" w:fill="auto"/>
          </w:tcPr>
          <w:p w14:paraId="003F1123" w14:textId="53DE553E" w:rsidR="00E93A13" w:rsidRPr="003F7263" w:rsidRDefault="00E93A13" w:rsidP="00E93A1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7" w:type="dxa"/>
            <w:gridSpan w:val="4"/>
            <w:tcBorders>
              <w:bottom w:val="single" w:sz="4" w:space="0" w:color="auto"/>
            </w:tcBorders>
            <w:shd w:val="clear" w:color="auto" w:fill="auto"/>
          </w:tcPr>
          <w:p w14:paraId="0E810E1C" w14:textId="13791A6C"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0709F7" w14:textId="5B4CA13F"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C199</w:t>
            </w:r>
          </w:p>
        </w:tc>
        <w:tc>
          <w:tcPr>
            <w:tcW w:w="3560" w:type="dxa"/>
            <w:gridSpan w:val="4"/>
            <w:tcBorders>
              <w:bottom w:val="single" w:sz="4" w:space="0" w:color="auto"/>
            </w:tcBorders>
            <w:shd w:val="clear" w:color="auto" w:fill="auto"/>
          </w:tcPr>
          <w:p w14:paraId="1115F6A5" w14:textId="557CA72B"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E93A13" w:rsidRPr="003F7263" w14:paraId="3942B98D" w14:textId="77777777" w:rsidTr="00E93A13">
        <w:trPr>
          <w:gridAfter w:val="4"/>
          <w:wAfter w:w="213" w:type="dxa"/>
          <w:jc w:val="center"/>
        </w:trPr>
        <w:tc>
          <w:tcPr>
            <w:tcW w:w="1063" w:type="dxa"/>
            <w:gridSpan w:val="2"/>
            <w:tcBorders>
              <w:bottom w:val="single" w:sz="4" w:space="0" w:color="auto"/>
            </w:tcBorders>
            <w:shd w:val="clear" w:color="auto" w:fill="auto"/>
          </w:tcPr>
          <w:p w14:paraId="05AC4485" w14:textId="2A260765"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73" w:type="dxa"/>
            <w:gridSpan w:val="3"/>
            <w:tcBorders>
              <w:bottom w:val="single" w:sz="4" w:space="0" w:color="auto"/>
            </w:tcBorders>
            <w:shd w:val="clear" w:color="auto" w:fill="auto"/>
          </w:tcPr>
          <w:p w14:paraId="3CCD593D" w14:textId="0FF68151" w:rsidR="00E93A13" w:rsidRPr="003F7263" w:rsidRDefault="00E93A13" w:rsidP="00E93A1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7" w:type="dxa"/>
            <w:gridSpan w:val="4"/>
            <w:tcBorders>
              <w:bottom w:val="single" w:sz="4" w:space="0" w:color="auto"/>
            </w:tcBorders>
            <w:shd w:val="clear" w:color="auto" w:fill="auto"/>
          </w:tcPr>
          <w:p w14:paraId="2CE55878" w14:textId="7ECBA8CF"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57FCF3A" w14:textId="7C597A59"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CC200</w:t>
            </w:r>
          </w:p>
        </w:tc>
        <w:tc>
          <w:tcPr>
            <w:tcW w:w="3560" w:type="dxa"/>
            <w:gridSpan w:val="4"/>
            <w:tcBorders>
              <w:bottom w:val="single" w:sz="4" w:space="0" w:color="auto"/>
            </w:tcBorders>
            <w:shd w:val="clear" w:color="auto" w:fill="auto"/>
          </w:tcPr>
          <w:p w14:paraId="433DE9E4" w14:textId="433A2094"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E93A13" w:rsidRPr="003F7263" w14:paraId="0940DD15" w14:textId="77777777" w:rsidTr="00E93A13">
        <w:trPr>
          <w:gridAfter w:val="4"/>
          <w:wAfter w:w="213" w:type="dxa"/>
          <w:jc w:val="center"/>
        </w:trPr>
        <w:tc>
          <w:tcPr>
            <w:tcW w:w="1063" w:type="dxa"/>
            <w:gridSpan w:val="2"/>
            <w:tcBorders>
              <w:bottom w:val="single" w:sz="4" w:space="0" w:color="auto"/>
            </w:tcBorders>
            <w:shd w:val="clear" w:color="auto" w:fill="auto"/>
          </w:tcPr>
          <w:p w14:paraId="768445F8" w14:textId="280098D8"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73" w:type="dxa"/>
            <w:gridSpan w:val="3"/>
            <w:tcBorders>
              <w:bottom w:val="single" w:sz="4" w:space="0" w:color="auto"/>
            </w:tcBorders>
            <w:shd w:val="clear" w:color="auto" w:fill="auto"/>
          </w:tcPr>
          <w:p w14:paraId="4B7D2917" w14:textId="39F47075" w:rsidR="00E93A13" w:rsidRPr="003F7263" w:rsidRDefault="00E93A13" w:rsidP="00E93A1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7" w:type="dxa"/>
            <w:gridSpan w:val="4"/>
            <w:tcBorders>
              <w:bottom w:val="single" w:sz="4" w:space="0" w:color="auto"/>
            </w:tcBorders>
            <w:shd w:val="clear" w:color="auto" w:fill="auto"/>
          </w:tcPr>
          <w:p w14:paraId="1B9E23B6" w14:textId="718B181C"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CCCB41E" w14:textId="4B9B866C"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C201</w:t>
            </w:r>
          </w:p>
        </w:tc>
        <w:tc>
          <w:tcPr>
            <w:tcW w:w="3560" w:type="dxa"/>
            <w:gridSpan w:val="4"/>
            <w:tcBorders>
              <w:bottom w:val="single" w:sz="4" w:space="0" w:color="auto"/>
            </w:tcBorders>
            <w:shd w:val="clear" w:color="auto" w:fill="auto"/>
          </w:tcPr>
          <w:p w14:paraId="7426A2CF" w14:textId="3B66C5A0"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E93A13" w:rsidRPr="003F7263" w14:paraId="05FB1F26" w14:textId="77777777" w:rsidTr="00E93A13">
        <w:trPr>
          <w:gridAfter w:val="4"/>
          <w:wAfter w:w="213" w:type="dxa"/>
          <w:jc w:val="center"/>
        </w:trPr>
        <w:tc>
          <w:tcPr>
            <w:tcW w:w="1063" w:type="dxa"/>
            <w:gridSpan w:val="2"/>
            <w:tcBorders>
              <w:bottom w:val="single" w:sz="4" w:space="0" w:color="auto"/>
            </w:tcBorders>
            <w:shd w:val="clear" w:color="auto" w:fill="D9D9D9"/>
          </w:tcPr>
          <w:p w14:paraId="4D5CD2C1" w14:textId="70B856CD" w:rsidR="00E93A13" w:rsidRPr="003F7263" w:rsidRDefault="00E93A13" w:rsidP="00E93A13">
            <w:pPr>
              <w:pStyle w:val="TAL"/>
              <w:keepNext w:val="0"/>
              <w:keepLines w:val="0"/>
              <w:rPr>
                <w:rFonts w:cs="Arial"/>
                <w:sz w:val="16"/>
                <w:szCs w:val="16"/>
                <w:lang w:eastAsia="en-US"/>
              </w:rPr>
            </w:pPr>
            <w:r w:rsidRPr="0086210A">
              <w:rPr>
                <w:rFonts w:cs="Arial"/>
                <w:b/>
                <w:bCs/>
                <w:sz w:val="16"/>
                <w:szCs w:val="16"/>
                <w:lang w:eastAsia="en-US"/>
              </w:rPr>
              <w:t>8.2.4.1.2</w:t>
            </w:r>
          </w:p>
        </w:tc>
        <w:tc>
          <w:tcPr>
            <w:tcW w:w="3473" w:type="dxa"/>
            <w:gridSpan w:val="3"/>
            <w:tcBorders>
              <w:bottom w:val="single" w:sz="4" w:space="0" w:color="auto"/>
            </w:tcBorders>
            <w:shd w:val="clear" w:color="auto" w:fill="D9D9D9"/>
          </w:tcPr>
          <w:p w14:paraId="7D0E06E2" w14:textId="6AE6F03B" w:rsidR="00E93A13" w:rsidRPr="003F7263" w:rsidRDefault="00E93A13" w:rsidP="00E93A13">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1E2B04F7" w14:textId="77777777" w:rsidR="00E93A13" w:rsidRPr="003F7263" w:rsidRDefault="00E93A13" w:rsidP="00E93A1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36A2AC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4AF722B4" w14:textId="77777777" w:rsidR="00E93A13" w:rsidRPr="003F7263" w:rsidRDefault="00E93A13" w:rsidP="00E93A13">
            <w:pPr>
              <w:pStyle w:val="TAL"/>
              <w:keepNext w:val="0"/>
              <w:keepLines w:val="0"/>
              <w:rPr>
                <w:rFonts w:cs="Arial"/>
                <w:sz w:val="16"/>
                <w:szCs w:val="16"/>
                <w:lang w:eastAsia="en-US"/>
              </w:rPr>
            </w:pPr>
          </w:p>
        </w:tc>
      </w:tr>
      <w:tr w:rsidR="00E93A13" w:rsidRPr="003F7263" w14:paraId="11C7B523" w14:textId="77777777" w:rsidTr="00E93A13">
        <w:trPr>
          <w:gridAfter w:val="4"/>
          <w:wAfter w:w="213" w:type="dxa"/>
          <w:jc w:val="center"/>
        </w:trPr>
        <w:tc>
          <w:tcPr>
            <w:tcW w:w="1063" w:type="dxa"/>
            <w:gridSpan w:val="2"/>
            <w:tcBorders>
              <w:bottom w:val="single" w:sz="4" w:space="0" w:color="auto"/>
            </w:tcBorders>
            <w:shd w:val="clear" w:color="auto" w:fill="auto"/>
          </w:tcPr>
          <w:p w14:paraId="1CB3D4AA" w14:textId="389AE7B8" w:rsidR="00E93A13" w:rsidRPr="003F7263" w:rsidRDefault="00E93A13" w:rsidP="00E93A13">
            <w:pPr>
              <w:pStyle w:val="TAL"/>
              <w:keepNext w:val="0"/>
              <w:keepLines w:val="0"/>
              <w:rPr>
                <w:rFonts w:cs="Arial"/>
                <w:sz w:val="16"/>
                <w:szCs w:val="16"/>
                <w:lang w:eastAsia="en-US"/>
              </w:rPr>
            </w:pPr>
            <w:r>
              <w:rPr>
                <w:sz w:val="16"/>
                <w:szCs w:val="16"/>
              </w:rPr>
              <w:t>8.2.4.1.2.1</w:t>
            </w:r>
          </w:p>
        </w:tc>
        <w:tc>
          <w:tcPr>
            <w:tcW w:w="3473" w:type="dxa"/>
            <w:gridSpan w:val="3"/>
            <w:tcBorders>
              <w:bottom w:val="single" w:sz="4" w:space="0" w:color="auto"/>
            </w:tcBorders>
            <w:shd w:val="clear" w:color="auto" w:fill="auto"/>
          </w:tcPr>
          <w:p w14:paraId="39F234FB" w14:textId="29B8410E" w:rsidR="00E93A13" w:rsidRPr="003F7263" w:rsidRDefault="00E93A13" w:rsidP="00E93A1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BE75601" w14:textId="1CA48D4E"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DB2F85" w14:textId="6F59552B"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C202</w:t>
            </w:r>
          </w:p>
        </w:tc>
        <w:tc>
          <w:tcPr>
            <w:tcW w:w="3560" w:type="dxa"/>
            <w:gridSpan w:val="4"/>
            <w:tcBorders>
              <w:bottom w:val="single" w:sz="4" w:space="0" w:color="auto"/>
            </w:tcBorders>
            <w:shd w:val="clear" w:color="auto" w:fill="auto"/>
          </w:tcPr>
          <w:p w14:paraId="37BABBE9" w14:textId="407E0CC8" w:rsidR="00E93A13" w:rsidRPr="003F7263" w:rsidRDefault="00E93A13" w:rsidP="00E93A1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E93A13" w:rsidRPr="003F7263" w14:paraId="7C88131F" w14:textId="77777777" w:rsidTr="00E93A13">
        <w:trPr>
          <w:gridAfter w:val="4"/>
          <w:wAfter w:w="213" w:type="dxa"/>
          <w:jc w:val="center"/>
        </w:trPr>
        <w:tc>
          <w:tcPr>
            <w:tcW w:w="1063" w:type="dxa"/>
            <w:gridSpan w:val="2"/>
            <w:tcBorders>
              <w:bottom w:val="single" w:sz="4" w:space="0" w:color="auto"/>
            </w:tcBorders>
            <w:shd w:val="clear" w:color="auto" w:fill="auto"/>
          </w:tcPr>
          <w:p w14:paraId="51297738" w14:textId="3EBD3C48" w:rsidR="00E93A13" w:rsidRPr="003F7263" w:rsidRDefault="00E93A13" w:rsidP="00E93A13">
            <w:pPr>
              <w:pStyle w:val="TAL"/>
              <w:keepNext w:val="0"/>
              <w:keepLines w:val="0"/>
              <w:rPr>
                <w:rFonts w:cs="Arial"/>
                <w:sz w:val="16"/>
                <w:szCs w:val="16"/>
                <w:lang w:eastAsia="en-US"/>
              </w:rPr>
            </w:pPr>
            <w:r>
              <w:rPr>
                <w:sz w:val="16"/>
                <w:szCs w:val="16"/>
              </w:rPr>
              <w:t>8.2.4.1.2.2</w:t>
            </w:r>
          </w:p>
        </w:tc>
        <w:tc>
          <w:tcPr>
            <w:tcW w:w="3473" w:type="dxa"/>
            <w:gridSpan w:val="3"/>
            <w:tcBorders>
              <w:bottom w:val="single" w:sz="4" w:space="0" w:color="auto"/>
            </w:tcBorders>
            <w:shd w:val="clear" w:color="auto" w:fill="auto"/>
          </w:tcPr>
          <w:p w14:paraId="3ECF804D" w14:textId="7CBE7802" w:rsidR="00E93A13" w:rsidRPr="003F7263" w:rsidRDefault="00E93A13" w:rsidP="00E93A1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3979E576" w14:textId="320EED79"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64B164" w14:textId="64C24293"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C203</w:t>
            </w:r>
          </w:p>
        </w:tc>
        <w:tc>
          <w:tcPr>
            <w:tcW w:w="3560" w:type="dxa"/>
            <w:gridSpan w:val="4"/>
            <w:tcBorders>
              <w:bottom w:val="single" w:sz="4" w:space="0" w:color="auto"/>
            </w:tcBorders>
            <w:shd w:val="clear" w:color="auto" w:fill="auto"/>
          </w:tcPr>
          <w:p w14:paraId="75F614C7" w14:textId="317A0926" w:rsidR="00E93A13" w:rsidRPr="003F7263" w:rsidRDefault="00E93A13" w:rsidP="00E93A1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E93A13" w:rsidRPr="003F7263" w14:paraId="1C2EDF2A" w14:textId="77777777" w:rsidTr="00E93A13">
        <w:trPr>
          <w:gridAfter w:val="4"/>
          <w:wAfter w:w="213" w:type="dxa"/>
          <w:jc w:val="center"/>
        </w:trPr>
        <w:tc>
          <w:tcPr>
            <w:tcW w:w="1063" w:type="dxa"/>
            <w:gridSpan w:val="2"/>
            <w:tcBorders>
              <w:bottom w:val="single" w:sz="4" w:space="0" w:color="auto"/>
            </w:tcBorders>
            <w:shd w:val="clear" w:color="auto" w:fill="auto"/>
          </w:tcPr>
          <w:p w14:paraId="0877FED6" w14:textId="31BDC542" w:rsidR="00E93A13" w:rsidRPr="003F7263" w:rsidRDefault="00E93A13" w:rsidP="00E93A13">
            <w:pPr>
              <w:pStyle w:val="TAL"/>
              <w:keepNext w:val="0"/>
              <w:keepLines w:val="0"/>
              <w:rPr>
                <w:rFonts w:cs="Arial"/>
                <w:sz w:val="16"/>
                <w:szCs w:val="16"/>
                <w:lang w:eastAsia="en-US"/>
              </w:rPr>
            </w:pPr>
            <w:r>
              <w:rPr>
                <w:sz w:val="16"/>
                <w:szCs w:val="16"/>
              </w:rPr>
              <w:t>8.2.4.1.2.3</w:t>
            </w:r>
          </w:p>
        </w:tc>
        <w:tc>
          <w:tcPr>
            <w:tcW w:w="3473" w:type="dxa"/>
            <w:gridSpan w:val="3"/>
            <w:tcBorders>
              <w:bottom w:val="single" w:sz="4" w:space="0" w:color="auto"/>
            </w:tcBorders>
            <w:shd w:val="clear" w:color="auto" w:fill="auto"/>
          </w:tcPr>
          <w:p w14:paraId="7E780D2A" w14:textId="58454646" w:rsidR="00E93A13" w:rsidRPr="003F7263" w:rsidRDefault="00E93A13" w:rsidP="00E93A1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E9DF1A7" w14:textId="74A5C856"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C4C74FF" w14:textId="773E204C"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C204</w:t>
            </w:r>
          </w:p>
        </w:tc>
        <w:tc>
          <w:tcPr>
            <w:tcW w:w="3560" w:type="dxa"/>
            <w:gridSpan w:val="4"/>
            <w:tcBorders>
              <w:bottom w:val="single" w:sz="4" w:space="0" w:color="auto"/>
            </w:tcBorders>
            <w:shd w:val="clear" w:color="auto" w:fill="auto"/>
          </w:tcPr>
          <w:p w14:paraId="4C3158F7" w14:textId="7F6256A3" w:rsidR="00E93A13" w:rsidRPr="003F7263" w:rsidRDefault="00E93A13" w:rsidP="00E93A1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E93A13" w:rsidRPr="003F7263" w14:paraId="02664C64" w14:textId="77777777" w:rsidTr="00E93A13">
        <w:trPr>
          <w:gridAfter w:val="4"/>
          <w:wAfter w:w="213" w:type="dxa"/>
          <w:jc w:val="center"/>
        </w:trPr>
        <w:tc>
          <w:tcPr>
            <w:tcW w:w="1063" w:type="dxa"/>
            <w:gridSpan w:val="2"/>
            <w:tcBorders>
              <w:bottom w:val="single" w:sz="4" w:space="0" w:color="auto"/>
            </w:tcBorders>
            <w:shd w:val="clear" w:color="auto" w:fill="D9D9D9"/>
          </w:tcPr>
          <w:p w14:paraId="7FDF7BC1"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8.2.4.2</w:t>
            </w:r>
          </w:p>
        </w:tc>
        <w:tc>
          <w:tcPr>
            <w:tcW w:w="3473" w:type="dxa"/>
            <w:gridSpan w:val="3"/>
            <w:tcBorders>
              <w:bottom w:val="single" w:sz="4" w:space="0" w:color="auto"/>
            </w:tcBorders>
            <w:shd w:val="clear" w:color="auto" w:fill="D9D9D9"/>
          </w:tcPr>
          <w:p w14:paraId="3B9B9E03"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5C09BF84" w14:textId="77777777" w:rsidR="00E93A13" w:rsidRPr="003F7263" w:rsidRDefault="00E93A13" w:rsidP="00E93A1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D051067"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46533D5F" w14:textId="77777777" w:rsidR="00E93A13" w:rsidRPr="003F7263" w:rsidRDefault="00E93A13" w:rsidP="00E93A13">
            <w:pPr>
              <w:pStyle w:val="TAL"/>
              <w:keepNext w:val="0"/>
              <w:keepLines w:val="0"/>
              <w:rPr>
                <w:rFonts w:cs="Arial"/>
                <w:sz w:val="16"/>
                <w:szCs w:val="16"/>
                <w:lang w:eastAsia="en-US"/>
              </w:rPr>
            </w:pPr>
          </w:p>
        </w:tc>
      </w:tr>
      <w:tr w:rsidR="00E93A13" w:rsidRPr="003F7263" w14:paraId="39A92129" w14:textId="77777777" w:rsidTr="00E93A13">
        <w:trPr>
          <w:gridAfter w:val="4"/>
          <w:wAfter w:w="213" w:type="dxa"/>
          <w:jc w:val="center"/>
        </w:trPr>
        <w:tc>
          <w:tcPr>
            <w:tcW w:w="1063" w:type="dxa"/>
            <w:gridSpan w:val="2"/>
            <w:tcBorders>
              <w:bottom w:val="single" w:sz="4" w:space="0" w:color="auto"/>
            </w:tcBorders>
            <w:shd w:val="clear" w:color="auto" w:fill="D9D9D9"/>
          </w:tcPr>
          <w:p w14:paraId="298D5ADE"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8.2.4.2.1</w:t>
            </w:r>
          </w:p>
        </w:tc>
        <w:tc>
          <w:tcPr>
            <w:tcW w:w="3473" w:type="dxa"/>
            <w:gridSpan w:val="3"/>
            <w:tcBorders>
              <w:bottom w:val="single" w:sz="4" w:space="0" w:color="auto"/>
            </w:tcBorders>
            <w:shd w:val="clear" w:color="auto" w:fill="D9D9D9"/>
          </w:tcPr>
          <w:p w14:paraId="2EE3B584"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70B762A4" w14:textId="77777777" w:rsidR="00E93A13" w:rsidRPr="003F7263" w:rsidRDefault="00E93A13" w:rsidP="00E93A1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465017A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09A9297C" w14:textId="77777777" w:rsidR="00E93A13" w:rsidRPr="003F7263" w:rsidRDefault="00E93A13" w:rsidP="00E93A13">
            <w:pPr>
              <w:pStyle w:val="TAL"/>
              <w:keepNext w:val="0"/>
              <w:keepLines w:val="0"/>
              <w:rPr>
                <w:rFonts w:cs="Arial"/>
                <w:sz w:val="16"/>
                <w:szCs w:val="16"/>
                <w:lang w:eastAsia="en-US"/>
              </w:rPr>
            </w:pPr>
          </w:p>
        </w:tc>
      </w:tr>
      <w:tr w:rsidR="00E93A13" w:rsidRPr="003F7263" w14:paraId="5C9380D9" w14:textId="77777777" w:rsidTr="00E93A13">
        <w:trPr>
          <w:gridAfter w:val="4"/>
          <w:wAfter w:w="213" w:type="dxa"/>
          <w:jc w:val="center"/>
        </w:trPr>
        <w:tc>
          <w:tcPr>
            <w:tcW w:w="1063" w:type="dxa"/>
            <w:gridSpan w:val="2"/>
            <w:tcBorders>
              <w:bottom w:val="single" w:sz="4" w:space="0" w:color="auto"/>
            </w:tcBorders>
            <w:shd w:val="clear" w:color="auto" w:fill="auto"/>
          </w:tcPr>
          <w:p w14:paraId="2869F4B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8.2.4.2.1.1</w:t>
            </w:r>
          </w:p>
        </w:tc>
        <w:tc>
          <w:tcPr>
            <w:tcW w:w="3473" w:type="dxa"/>
            <w:gridSpan w:val="3"/>
            <w:tcBorders>
              <w:bottom w:val="single" w:sz="4" w:space="0" w:color="auto"/>
            </w:tcBorders>
            <w:shd w:val="clear" w:color="auto" w:fill="auto"/>
          </w:tcPr>
          <w:p w14:paraId="03DCF92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4F4E1DC3"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2D89337"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4994627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E93A13" w:rsidRPr="003F7263" w14:paraId="3EBE49FA" w14:textId="77777777" w:rsidTr="00E93A13">
        <w:trPr>
          <w:gridAfter w:val="4"/>
          <w:wAfter w:w="213" w:type="dxa"/>
          <w:jc w:val="center"/>
        </w:trPr>
        <w:tc>
          <w:tcPr>
            <w:tcW w:w="1063" w:type="dxa"/>
            <w:gridSpan w:val="2"/>
            <w:tcBorders>
              <w:bottom w:val="single" w:sz="4" w:space="0" w:color="auto"/>
            </w:tcBorders>
            <w:shd w:val="clear" w:color="auto" w:fill="auto"/>
          </w:tcPr>
          <w:p w14:paraId="21C2E61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8.2.4.2.1.2</w:t>
            </w:r>
          </w:p>
        </w:tc>
        <w:tc>
          <w:tcPr>
            <w:tcW w:w="3473" w:type="dxa"/>
            <w:gridSpan w:val="3"/>
            <w:tcBorders>
              <w:bottom w:val="single" w:sz="4" w:space="0" w:color="auto"/>
            </w:tcBorders>
            <w:shd w:val="clear" w:color="auto" w:fill="auto"/>
          </w:tcPr>
          <w:p w14:paraId="4D01D15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59C95118"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B38F909"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73B696A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E93A13" w:rsidRPr="003F7263" w14:paraId="36EE7B87" w14:textId="77777777" w:rsidTr="00E93A13">
        <w:trPr>
          <w:gridAfter w:val="4"/>
          <w:wAfter w:w="213" w:type="dxa"/>
          <w:jc w:val="center"/>
        </w:trPr>
        <w:tc>
          <w:tcPr>
            <w:tcW w:w="1063" w:type="dxa"/>
            <w:gridSpan w:val="2"/>
            <w:tcBorders>
              <w:bottom w:val="single" w:sz="4" w:space="0" w:color="auto"/>
            </w:tcBorders>
            <w:shd w:val="clear" w:color="auto" w:fill="auto"/>
          </w:tcPr>
          <w:p w14:paraId="2528D66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8.2.4.2.1.3</w:t>
            </w:r>
          </w:p>
        </w:tc>
        <w:tc>
          <w:tcPr>
            <w:tcW w:w="3473" w:type="dxa"/>
            <w:gridSpan w:val="3"/>
            <w:tcBorders>
              <w:bottom w:val="single" w:sz="4" w:space="0" w:color="auto"/>
            </w:tcBorders>
            <w:shd w:val="clear" w:color="auto" w:fill="auto"/>
          </w:tcPr>
          <w:p w14:paraId="2AB644C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2D793679"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E2B91E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088A265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E93A13" w:rsidRPr="003F7263" w14:paraId="65AABD18" w14:textId="77777777" w:rsidTr="00E93A13">
        <w:trPr>
          <w:gridAfter w:val="4"/>
          <w:wAfter w:w="213" w:type="dxa"/>
          <w:jc w:val="center"/>
        </w:trPr>
        <w:tc>
          <w:tcPr>
            <w:tcW w:w="1063" w:type="dxa"/>
            <w:gridSpan w:val="2"/>
            <w:tcBorders>
              <w:bottom w:val="single" w:sz="4" w:space="0" w:color="auto"/>
            </w:tcBorders>
            <w:shd w:val="clear" w:color="auto" w:fill="E7E6E6"/>
          </w:tcPr>
          <w:p w14:paraId="7605B74B"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8.2.4.3</w:t>
            </w:r>
          </w:p>
        </w:tc>
        <w:tc>
          <w:tcPr>
            <w:tcW w:w="3473" w:type="dxa"/>
            <w:gridSpan w:val="3"/>
            <w:tcBorders>
              <w:bottom w:val="single" w:sz="4" w:space="0" w:color="auto"/>
            </w:tcBorders>
            <w:shd w:val="clear" w:color="auto" w:fill="E7E6E6"/>
          </w:tcPr>
          <w:p w14:paraId="54559C80"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7" w:type="dxa"/>
            <w:gridSpan w:val="4"/>
            <w:tcBorders>
              <w:bottom w:val="single" w:sz="4" w:space="0" w:color="auto"/>
            </w:tcBorders>
            <w:shd w:val="clear" w:color="auto" w:fill="E7E6E6"/>
          </w:tcPr>
          <w:p w14:paraId="7361B5D6"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89BCB2"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6D18A625" w14:textId="77777777" w:rsidR="00E93A13" w:rsidRPr="003F7263" w:rsidRDefault="00E93A13" w:rsidP="00E93A13">
            <w:pPr>
              <w:pStyle w:val="TAL"/>
              <w:keepNext w:val="0"/>
              <w:keepLines w:val="0"/>
              <w:rPr>
                <w:rFonts w:cs="Arial"/>
                <w:sz w:val="16"/>
                <w:szCs w:val="16"/>
                <w:lang w:eastAsia="en-US"/>
              </w:rPr>
            </w:pPr>
          </w:p>
        </w:tc>
      </w:tr>
      <w:tr w:rsidR="00E93A13" w:rsidRPr="003F7263" w14:paraId="5BFBE452" w14:textId="77777777" w:rsidTr="00E93A13">
        <w:trPr>
          <w:gridAfter w:val="4"/>
          <w:wAfter w:w="213" w:type="dxa"/>
          <w:jc w:val="center"/>
        </w:trPr>
        <w:tc>
          <w:tcPr>
            <w:tcW w:w="1063" w:type="dxa"/>
            <w:gridSpan w:val="2"/>
            <w:tcBorders>
              <w:bottom w:val="single" w:sz="4" w:space="0" w:color="auto"/>
            </w:tcBorders>
            <w:shd w:val="clear" w:color="auto" w:fill="E7E6E6"/>
          </w:tcPr>
          <w:p w14:paraId="6225320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8.2.4.3.1</w:t>
            </w:r>
          </w:p>
        </w:tc>
        <w:tc>
          <w:tcPr>
            <w:tcW w:w="3473" w:type="dxa"/>
            <w:gridSpan w:val="3"/>
            <w:tcBorders>
              <w:bottom w:val="single" w:sz="4" w:space="0" w:color="auto"/>
            </w:tcBorders>
            <w:shd w:val="clear" w:color="auto" w:fill="E7E6E6"/>
          </w:tcPr>
          <w:p w14:paraId="47FD67D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7" w:type="dxa"/>
            <w:gridSpan w:val="4"/>
            <w:tcBorders>
              <w:bottom w:val="single" w:sz="4" w:space="0" w:color="auto"/>
            </w:tcBorders>
            <w:shd w:val="clear" w:color="auto" w:fill="E7E6E6"/>
          </w:tcPr>
          <w:p w14:paraId="5F84DA5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B97A3A"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492BA25" w14:textId="77777777" w:rsidR="00E93A13" w:rsidRPr="003F7263" w:rsidRDefault="00E93A13" w:rsidP="00E93A13">
            <w:pPr>
              <w:pStyle w:val="TAL"/>
              <w:keepNext w:val="0"/>
              <w:keepLines w:val="0"/>
              <w:rPr>
                <w:rFonts w:cs="Arial"/>
                <w:sz w:val="16"/>
                <w:szCs w:val="16"/>
                <w:lang w:eastAsia="en-US"/>
              </w:rPr>
            </w:pPr>
          </w:p>
        </w:tc>
      </w:tr>
      <w:tr w:rsidR="00E93A13" w:rsidRPr="003F7263" w14:paraId="0385311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973178C"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7F5B361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69360CB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925032"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5D1B8333"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E93A13" w:rsidRPr="003F7263" w14:paraId="0E74AFE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7B918F9"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2FFC53A"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293E0176"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ACAD8F8"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62F28F6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E93A13" w:rsidRPr="003F7263" w14:paraId="467EB91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D8BDA1A"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693AD3FC"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10E361C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7E2A28F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32717AB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E93A13" w:rsidRPr="003F7263" w14:paraId="06D85B89" w14:textId="77777777" w:rsidTr="00E93A13">
        <w:trPr>
          <w:gridAfter w:val="4"/>
          <w:wAfter w:w="213" w:type="dxa"/>
          <w:jc w:val="center"/>
        </w:trPr>
        <w:tc>
          <w:tcPr>
            <w:tcW w:w="1063" w:type="dxa"/>
            <w:gridSpan w:val="2"/>
            <w:tcBorders>
              <w:bottom w:val="single" w:sz="4" w:space="0" w:color="auto"/>
            </w:tcBorders>
            <w:shd w:val="clear" w:color="auto" w:fill="E7E6E6"/>
          </w:tcPr>
          <w:p w14:paraId="068FA10B"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8.2.5</w:t>
            </w:r>
          </w:p>
        </w:tc>
        <w:tc>
          <w:tcPr>
            <w:tcW w:w="3473" w:type="dxa"/>
            <w:gridSpan w:val="3"/>
            <w:tcBorders>
              <w:bottom w:val="single" w:sz="4" w:space="0" w:color="auto"/>
            </w:tcBorders>
            <w:shd w:val="clear" w:color="auto" w:fill="E7E6E6"/>
          </w:tcPr>
          <w:p w14:paraId="4F21D5D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7" w:type="dxa"/>
            <w:gridSpan w:val="4"/>
            <w:tcBorders>
              <w:bottom w:val="single" w:sz="4" w:space="0" w:color="auto"/>
            </w:tcBorders>
            <w:shd w:val="clear" w:color="auto" w:fill="E7E6E6"/>
          </w:tcPr>
          <w:p w14:paraId="6016B2A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1D0F7C0"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28BD7258" w14:textId="77777777" w:rsidR="00E93A13" w:rsidRPr="003F7263" w:rsidRDefault="00E93A13" w:rsidP="00E93A13">
            <w:pPr>
              <w:pStyle w:val="TAL"/>
              <w:keepNext w:val="0"/>
              <w:keepLines w:val="0"/>
              <w:rPr>
                <w:rFonts w:cs="Arial"/>
                <w:sz w:val="16"/>
                <w:szCs w:val="16"/>
                <w:lang w:eastAsia="en-US"/>
              </w:rPr>
            </w:pPr>
          </w:p>
        </w:tc>
      </w:tr>
      <w:tr w:rsidR="00E93A13" w:rsidRPr="003F7263" w14:paraId="0D56556B" w14:textId="77777777" w:rsidTr="00E93A13">
        <w:trPr>
          <w:gridAfter w:val="4"/>
          <w:wAfter w:w="213" w:type="dxa"/>
          <w:jc w:val="center"/>
        </w:trPr>
        <w:tc>
          <w:tcPr>
            <w:tcW w:w="1063" w:type="dxa"/>
            <w:gridSpan w:val="2"/>
            <w:tcBorders>
              <w:bottom w:val="single" w:sz="4" w:space="0" w:color="auto"/>
            </w:tcBorders>
            <w:shd w:val="clear" w:color="auto" w:fill="E7E6E6"/>
          </w:tcPr>
          <w:p w14:paraId="353C47C6"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8.2.5.1</w:t>
            </w:r>
          </w:p>
        </w:tc>
        <w:tc>
          <w:tcPr>
            <w:tcW w:w="3473" w:type="dxa"/>
            <w:gridSpan w:val="3"/>
            <w:tcBorders>
              <w:bottom w:val="single" w:sz="4" w:space="0" w:color="auto"/>
            </w:tcBorders>
            <w:shd w:val="clear" w:color="auto" w:fill="E7E6E6"/>
          </w:tcPr>
          <w:p w14:paraId="649A48D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7" w:type="dxa"/>
            <w:gridSpan w:val="4"/>
            <w:tcBorders>
              <w:bottom w:val="single" w:sz="4" w:space="0" w:color="auto"/>
            </w:tcBorders>
            <w:shd w:val="clear" w:color="auto" w:fill="E7E6E6"/>
          </w:tcPr>
          <w:p w14:paraId="0DE8B4F3"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3729024"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D1081F4" w14:textId="77777777" w:rsidR="00E93A13" w:rsidRPr="003F7263" w:rsidRDefault="00E93A13" w:rsidP="00E93A13">
            <w:pPr>
              <w:pStyle w:val="TAL"/>
              <w:keepNext w:val="0"/>
              <w:keepLines w:val="0"/>
              <w:rPr>
                <w:rFonts w:cs="Arial"/>
                <w:sz w:val="16"/>
                <w:szCs w:val="16"/>
                <w:lang w:eastAsia="en-US"/>
              </w:rPr>
            </w:pPr>
          </w:p>
        </w:tc>
      </w:tr>
      <w:tr w:rsidR="00E93A13" w:rsidRPr="003F7263" w14:paraId="274E8FF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C466B1C" w14:textId="61C4029F"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043A1C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DA11278"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0D9C311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FE2570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8358A2" w14:textId="77777777"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4EC0583" w14:textId="77777777"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5EBFE69C"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E93A13" w:rsidRPr="003F7263" w:rsidRDefault="00E93A13" w:rsidP="00E93A13">
            <w:pPr>
              <w:pStyle w:val="TAL"/>
              <w:keepNext w:val="0"/>
              <w:keepLines w:val="0"/>
              <w:rPr>
                <w:rFonts w:cs="Arial"/>
                <w:b/>
                <w:sz w:val="16"/>
                <w:szCs w:val="16"/>
                <w:lang w:eastAsia="en-US"/>
              </w:rPr>
            </w:pPr>
          </w:p>
        </w:tc>
      </w:tr>
      <w:tr w:rsidR="00E93A13" w:rsidRPr="003F7263" w14:paraId="0B129AD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E93A13" w:rsidRPr="003F7263" w:rsidRDefault="00E93A13" w:rsidP="00E93A13">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E93A13" w:rsidRPr="003F7263" w:rsidRDefault="00E93A13" w:rsidP="00E93A13">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E93A13" w:rsidRPr="003F7263" w:rsidRDefault="00E93A13" w:rsidP="00E93A13">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653DB4" w14:textId="77777777" w:rsidR="00E93A13" w:rsidRPr="003F7263" w:rsidDel="006221A7" w:rsidRDefault="00E93A13" w:rsidP="00E93A13">
            <w:pPr>
              <w:pStyle w:val="TAL"/>
              <w:keepNext w:val="0"/>
              <w:keepLines w:val="0"/>
              <w:jc w:val="center"/>
              <w:rPr>
                <w:rFonts w:cs="Arial"/>
                <w:b/>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FFD14C4" w14:textId="77777777" w:rsidR="00E93A13" w:rsidRPr="003F7263" w:rsidRDefault="00E93A13" w:rsidP="00E93A13">
            <w:pPr>
              <w:pStyle w:val="TAL"/>
              <w:keepNext w:val="0"/>
              <w:keepLines w:val="0"/>
              <w:rPr>
                <w:rFonts w:cs="Arial"/>
                <w:b/>
                <w:sz w:val="16"/>
                <w:szCs w:val="16"/>
                <w:lang w:eastAsia="en-US"/>
              </w:rPr>
            </w:pPr>
            <w:r w:rsidRPr="003F7263">
              <w:rPr>
                <w:rFonts w:cs="Arial"/>
                <w:sz w:val="16"/>
                <w:szCs w:val="16"/>
                <w:lang w:eastAsia="en-US"/>
              </w:rPr>
              <w:t>UEs supporting EN-DC</w:t>
            </w:r>
          </w:p>
        </w:tc>
      </w:tr>
      <w:tr w:rsidR="00E93A13" w:rsidRPr="003F7263" w14:paraId="5B33EBC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E93A13" w:rsidRPr="003F7263" w:rsidRDefault="00E93A13" w:rsidP="00E93A13">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E93A13" w:rsidRPr="003F7263" w:rsidRDefault="00E93A13" w:rsidP="00E93A1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AAA68B" w14:textId="77777777"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8C3D0F5" w14:textId="77777777"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3CBAA03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E93A13" w:rsidRPr="003F7263" w:rsidRDefault="00E93A13" w:rsidP="00E93A13">
            <w:pPr>
              <w:pStyle w:val="TAL"/>
              <w:keepNext w:val="0"/>
              <w:keepLines w:val="0"/>
              <w:rPr>
                <w:rFonts w:cs="Arial"/>
                <w:b/>
                <w:sz w:val="16"/>
                <w:szCs w:val="16"/>
                <w:lang w:eastAsia="en-US"/>
              </w:rPr>
            </w:pPr>
          </w:p>
        </w:tc>
      </w:tr>
      <w:tr w:rsidR="00E93A13" w:rsidRPr="003F7263" w14:paraId="0F12583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D71265"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678F3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0EEAA9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4C07743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E93A13" w:rsidRPr="003F7263" w:rsidRDefault="00E93A13" w:rsidP="00E93A13">
            <w:pPr>
              <w:pStyle w:val="TAL"/>
              <w:keepNext w:val="0"/>
              <w:keepLines w:val="0"/>
              <w:rPr>
                <w:rFonts w:cs="Arial"/>
                <w:sz w:val="16"/>
                <w:szCs w:val="16"/>
                <w:lang w:eastAsia="en-US"/>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81CAF7A" w14:textId="11EF2F21"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Radio link failure / rlc-MaxNumRetx failure / </w:t>
            </w:r>
            <w:r w:rsidRPr="003F7263">
              <w:rPr>
                <w:rFonts w:cs="Arial"/>
                <w:sz w:val="16"/>
                <w:szCs w:val="16"/>
              </w:rPr>
              <w:lastRenderedPageBreak/>
              <w:t>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E93A13" w:rsidRPr="003F7263" w:rsidRDefault="00E93A13" w:rsidP="00E93A1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FC1C09" w14:textId="4CE5E37C"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CC69E6" w14:textId="2A54EE21"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311AC92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E93A13" w:rsidRPr="003F7263" w:rsidRDefault="00E93A13" w:rsidP="00E93A13">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9D8FB58" w14:textId="122EB87F" w:rsidR="00E93A13" w:rsidRPr="003F7263" w:rsidRDefault="00E93A13" w:rsidP="00E93A13">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E93A13" w:rsidRPr="003F7263" w:rsidRDefault="00E93A13" w:rsidP="00E93A13">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32A48CA" w14:textId="3A4F648D" w:rsidR="00E93A13" w:rsidRPr="003F7263" w:rsidRDefault="00E93A13" w:rsidP="00E93A13">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8376B43" w14:textId="12D13930" w:rsidR="00E93A13" w:rsidRPr="003F7263" w:rsidRDefault="00E93A13" w:rsidP="00E93A13">
            <w:pPr>
              <w:pStyle w:val="TAL"/>
              <w:keepNext w:val="0"/>
              <w:keepLines w:val="0"/>
              <w:rPr>
                <w:sz w:val="16"/>
                <w:szCs w:val="16"/>
              </w:rPr>
            </w:pPr>
            <w:r>
              <w:rPr>
                <w:sz w:val="16"/>
                <w:szCs w:val="16"/>
                <w:lang w:val="en-US"/>
              </w:rPr>
              <w:t>UEs supporting NE-DC</w:t>
            </w:r>
          </w:p>
        </w:tc>
      </w:tr>
      <w:tr w:rsidR="00E93A13" w:rsidRPr="003F7263" w14:paraId="4D26848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E93A13" w:rsidRPr="003F7263" w:rsidDel="006221A7"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E93A13" w:rsidRPr="003F7263" w:rsidRDefault="00E93A13" w:rsidP="00E93A13">
            <w:pPr>
              <w:pStyle w:val="TAL"/>
              <w:keepNext w:val="0"/>
              <w:keepLines w:val="0"/>
              <w:rPr>
                <w:rFonts w:cs="Arial"/>
                <w:sz w:val="16"/>
                <w:szCs w:val="16"/>
                <w:lang w:eastAsia="en-US"/>
              </w:rPr>
            </w:pPr>
          </w:p>
        </w:tc>
      </w:tr>
      <w:tr w:rsidR="00E93A13" w:rsidRPr="003F7263" w14:paraId="6C924C5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E93A13" w:rsidRPr="003F7263" w:rsidRDefault="00E93A13" w:rsidP="00E93A13">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E93A13" w:rsidRPr="003F7263" w:rsidRDefault="00E93A13" w:rsidP="00E93A13">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AFCAB11" w14:textId="77777777" w:rsidR="00E93A13" w:rsidRPr="003F7263" w:rsidDel="006221A7"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A3BA0B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435300E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E93A13" w:rsidRPr="003F7263" w:rsidRDefault="00E93A13" w:rsidP="00E93A13">
            <w:pPr>
              <w:pStyle w:val="TAL"/>
              <w:keepNext w:val="0"/>
              <w:keepLines w:val="0"/>
              <w:rPr>
                <w:rFonts w:cs="Arial"/>
                <w:color w:val="000000"/>
                <w:sz w:val="16"/>
                <w:szCs w:val="16"/>
                <w:lang w:eastAsia="en-US"/>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E93A13" w:rsidRPr="003F7263" w:rsidRDefault="00E93A13" w:rsidP="00E93A13">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E93A13" w:rsidRPr="003F7263" w:rsidRDefault="00E93A13" w:rsidP="00E93A1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F70A9C" w14:textId="42BF33A9"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45EC909" w14:textId="3C2DA94B"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6C9B006F"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E93A13" w:rsidRPr="003F7263" w:rsidDel="006221A7"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E93A13" w:rsidRPr="003F7263" w:rsidRDefault="00E93A13" w:rsidP="00E93A13">
            <w:pPr>
              <w:pStyle w:val="TAL"/>
              <w:keepNext w:val="0"/>
              <w:keepLines w:val="0"/>
              <w:rPr>
                <w:rFonts w:cs="Arial"/>
                <w:sz w:val="16"/>
                <w:szCs w:val="16"/>
                <w:lang w:eastAsia="en-US"/>
              </w:rPr>
            </w:pPr>
          </w:p>
        </w:tc>
      </w:tr>
      <w:tr w:rsidR="00E93A13" w:rsidRPr="003F7263" w14:paraId="1D2C962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E5F157B"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D684D1B"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562DFB2" w14:textId="77777777" w:rsidR="00E93A13" w:rsidRPr="003F7263" w:rsidRDefault="00E93A13" w:rsidP="00E93A13">
            <w:pPr>
              <w:pStyle w:val="TAL"/>
              <w:keepNext w:val="0"/>
              <w:keepLines w:val="0"/>
              <w:rPr>
                <w:rFonts w:cs="Arial"/>
                <w:sz w:val="16"/>
                <w:szCs w:val="16"/>
                <w:lang w:eastAsia="en-US"/>
              </w:rPr>
            </w:pPr>
          </w:p>
        </w:tc>
      </w:tr>
      <w:tr w:rsidR="00E93A13" w:rsidRPr="003F7263" w14:paraId="319D1FF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E93A13" w:rsidRPr="003F7263" w:rsidRDefault="00E93A13" w:rsidP="00E93A13">
            <w:pPr>
              <w:pStyle w:val="TAL"/>
              <w:keepNext w:val="0"/>
              <w:keepLines w:val="0"/>
              <w:rPr>
                <w:rFonts w:cs="Arial"/>
                <w:b/>
                <w:sz w:val="16"/>
                <w:szCs w:val="16"/>
                <w:lang w:eastAsia="en-US"/>
              </w:rPr>
            </w:pPr>
          </w:p>
        </w:tc>
      </w:tr>
      <w:tr w:rsidR="00E93A13" w:rsidRPr="003F7263" w14:paraId="5E4F77A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D3ECA63"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6EAE5C9"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C7E249E" w14:textId="77777777" w:rsidR="00E93A13" w:rsidRPr="003F7263" w:rsidRDefault="00E93A13" w:rsidP="00E93A13">
            <w:pPr>
              <w:pStyle w:val="TAL"/>
              <w:keepNext w:val="0"/>
              <w:keepLines w:val="0"/>
              <w:rPr>
                <w:rFonts w:cs="Arial"/>
                <w:sz w:val="16"/>
                <w:szCs w:val="16"/>
                <w:lang w:eastAsia="en-US"/>
              </w:rPr>
            </w:pPr>
          </w:p>
        </w:tc>
      </w:tr>
      <w:tr w:rsidR="00BE0EB4" w:rsidRPr="003F7263" w14:paraId="2517302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AB4F9B6" w14:textId="069C101F" w:rsidR="00BE0EB4" w:rsidRPr="003F7263" w:rsidRDefault="00BE0EB4" w:rsidP="00BE0EB4">
            <w:pPr>
              <w:pStyle w:val="TAL"/>
              <w:keepNext w:val="0"/>
              <w:keepLines w:val="0"/>
              <w:rPr>
                <w:rFonts w:cs="Arial"/>
                <w:sz w:val="16"/>
                <w:szCs w:val="16"/>
                <w:lang w:eastAsia="en-US"/>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BDCA1FF" w14:textId="2C231C3A" w:rsidR="00BE0EB4" w:rsidRPr="003F7263" w:rsidRDefault="00BE0EB4" w:rsidP="00BE0EB4">
            <w:pPr>
              <w:pStyle w:val="TAL"/>
              <w:keepNext w:val="0"/>
              <w:keepLines w:val="0"/>
              <w:rPr>
                <w:rFonts w:cs="Arial"/>
                <w:sz w:val="16"/>
                <w:szCs w:val="16"/>
                <w:lang w:eastAsia="en-US"/>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BE0EB4" w:rsidRPr="003F7263" w:rsidRDefault="00BE0EB4" w:rsidP="00BE0EB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FA83B15" w14:textId="77777777" w:rsidR="00BE0EB4" w:rsidRPr="003F7263" w:rsidRDefault="00BE0EB4" w:rsidP="00BE0EB4">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3EF798E" w14:textId="77777777" w:rsidR="00BE0EB4" w:rsidRPr="003F7263" w:rsidRDefault="00BE0EB4" w:rsidP="00BE0EB4">
            <w:pPr>
              <w:pStyle w:val="TAL"/>
              <w:keepNext w:val="0"/>
              <w:keepLines w:val="0"/>
              <w:rPr>
                <w:rFonts w:cs="Arial"/>
                <w:sz w:val="16"/>
                <w:szCs w:val="16"/>
                <w:lang w:eastAsia="en-US"/>
              </w:rPr>
            </w:pPr>
          </w:p>
        </w:tc>
      </w:tr>
      <w:tr w:rsidR="00BE0EB4" w:rsidRPr="003F7263" w14:paraId="492B9A66"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F4EE390" w14:textId="59FEA1EE" w:rsidR="00BE0EB4" w:rsidRPr="003F7263" w:rsidRDefault="00BE0EB4" w:rsidP="008A76E2">
            <w:pPr>
              <w:pStyle w:val="TAL"/>
              <w:keepNext w:val="0"/>
              <w:keepLines w:val="0"/>
              <w:rPr>
                <w:rFonts w:cs="Arial"/>
                <w:sz w:val="16"/>
                <w:szCs w:val="16"/>
                <w:lang w:eastAsia="en-US"/>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07CE0A8" w14:textId="1896FE88" w:rsidR="00BE0EB4" w:rsidRPr="003F7263" w:rsidRDefault="00BE0EB4" w:rsidP="008A76E2">
            <w:pPr>
              <w:pStyle w:val="TAL"/>
              <w:keepNext w:val="0"/>
              <w:keepLines w:val="0"/>
              <w:rPr>
                <w:rFonts w:cs="Arial"/>
                <w:sz w:val="16"/>
                <w:szCs w:val="16"/>
                <w:lang w:eastAsia="en-US"/>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BE0EB4" w:rsidRPr="003F7263" w:rsidRDefault="00BE0EB4" w:rsidP="008A76E2">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BE0EB4" w:rsidRPr="003F7263" w:rsidRDefault="0008683D" w:rsidP="008A76E2">
            <w:pPr>
              <w:pStyle w:val="TAL"/>
              <w:keepNext w:val="0"/>
              <w:keepLines w:val="0"/>
              <w:jc w:val="center"/>
              <w:rPr>
                <w:rFonts w:cs="Arial"/>
                <w:sz w:val="16"/>
                <w:szCs w:val="16"/>
                <w:lang w:eastAsia="en-US"/>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8E66132" w14:textId="7E93D299" w:rsidR="00BE0EB4" w:rsidRPr="003F7263" w:rsidRDefault="00BE0EB4" w:rsidP="00BE0EB4">
            <w:pPr>
              <w:pStyle w:val="TAL"/>
              <w:keepNext w:val="0"/>
              <w:keepLines w:val="0"/>
              <w:rPr>
                <w:rFonts w:cs="Arial"/>
                <w:sz w:val="16"/>
                <w:szCs w:val="16"/>
                <w:lang w:eastAsia="en-US"/>
              </w:rPr>
            </w:pPr>
            <w:r w:rsidRPr="00944C32">
              <w:rPr>
                <w:rFonts w:cs="Arial"/>
                <w:sz w:val="16"/>
                <w:szCs w:val="16"/>
              </w:rPr>
              <w:t>UEs supporting 5G Core and EN-DC with NR shared spectrum channel access</w:t>
            </w:r>
          </w:p>
        </w:tc>
      </w:tr>
      <w:tr w:rsidR="00BE0EB4" w:rsidRPr="003F7263" w14:paraId="321BA240"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9665236" w14:textId="080338E9" w:rsidR="00BE0EB4" w:rsidRPr="003F7263" w:rsidRDefault="00BE0EB4" w:rsidP="008A76E2">
            <w:pPr>
              <w:pStyle w:val="TAL"/>
              <w:keepNext w:val="0"/>
              <w:keepLines w:val="0"/>
              <w:rPr>
                <w:rFonts w:cs="Arial"/>
                <w:sz w:val="16"/>
                <w:szCs w:val="16"/>
                <w:lang w:eastAsia="en-US"/>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56CCDF6" w14:textId="7EAB09E6" w:rsidR="00BE0EB4" w:rsidRPr="003F7263" w:rsidRDefault="00BE0EB4" w:rsidP="008A76E2">
            <w:pPr>
              <w:pStyle w:val="TAL"/>
              <w:keepNext w:val="0"/>
              <w:keepLines w:val="0"/>
              <w:rPr>
                <w:rFonts w:cs="Arial"/>
                <w:sz w:val="16"/>
                <w:szCs w:val="16"/>
                <w:lang w:eastAsia="en-US"/>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BE0EB4" w:rsidRPr="003F7263" w:rsidRDefault="00BE0EB4" w:rsidP="008A76E2">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BE0EB4" w:rsidRPr="003F7263" w:rsidRDefault="0008683D" w:rsidP="008A76E2">
            <w:pPr>
              <w:pStyle w:val="TAL"/>
              <w:keepNext w:val="0"/>
              <w:keepLines w:val="0"/>
              <w:jc w:val="center"/>
              <w:rPr>
                <w:rFonts w:cs="Arial"/>
                <w:sz w:val="16"/>
                <w:szCs w:val="16"/>
                <w:lang w:eastAsia="en-US"/>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FD38ED7" w14:textId="1611B77C" w:rsidR="00BE0EB4" w:rsidRPr="003F7263" w:rsidRDefault="00BE0EB4" w:rsidP="00BE0EB4">
            <w:pPr>
              <w:pStyle w:val="TAL"/>
              <w:keepNext w:val="0"/>
              <w:keepLines w:val="0"/>
              <w:rPr>
                <w:rFonts w:cs="Arial"/>
                <w:sz w:val="16"/>
                <w:szCs w:val="16"/>
                <w:lang w:eastAsia="en-US"/>
              </w:rPr>
            </w:pPr>
            <w:r w:rsidRPr="00944C32">
              <w:rPr>
                <w:sz w:val="16"/>
                <w:szCs w:val="16"/>
              </w:rPr>
              <w:t>UEs supporting 5G Core and NR-DC with NR shared spectrum channel access</w:t>
            </w:r>
          </w:p>
        </w:tc>
      </w:tr>
      <w:tr w:rsidR="00E93A13" w:rsidRPr="003F7263" w14:paraId="72EB37D5" w14:textId="77777777" w:rsidTr="00E93A13">
        <w:trPr>
          <w:gridAfter w:val="4"/>
          <w:wAfter w:w="213" w:type="dxa"/>
          <w:jc w:val="center"/>
        </w:trPr>
        <w:tc>
          <w:tcPr>
            <w:tcW w:w="1063" w:type="dxa"/>
            <w:gridSpan w:val="2"/>
            <w:tcBorders>
              <w:bottom w:val="single" w:sz="4" w:space="0" w:color="auto"/>
            </w:tcBorders>
            <w:shd w:val="clear" w:color="auto" w:fill="BFBFBF"/>
          </w:tcPr>
          <w:p w14:paraId="29ADE243" w14:textId="22459C7E" w:rsidR="00E93A13" w:rsidRPr="003F7263" w:rsidRDefault="00E93A13" w:rsidP="00E93A13">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0ECDFEB5" w14:textId="77777777" w:rsidR="00E93A13" w:rsidRPr="003F7263" w:rsidRDefault="00E93A13" w:rsidP="00E93A13">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0FB11B7B"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877FA3A"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4DC753EB" w14:textId="77777777" w:rsidR="00E93A13" w:rsidRPr="003F7263" w:rsidRDefault="00E93A13" w:rsidP="00E93A13">
            <w:pPr>
              <w:spacing w:after="0"/>
              <w:rPr>
                <w:rFonts w:ascii="Arial" w:hAnsi="Arial" w:cs="Arial"/>
                <w:sz w:val="16"/>
                <w:szCs w:val="16"/>
              </w:rPr>
            </w:pPr>
          </w:p>
        </w:tc>
      </w:tr>
      <w:tr w:rsidR="00E93A13" w:rsidRPr="003F7263" w14:paraId="5DBE7C1D" w14:textId="77777777" w:rsidTr="00E93A13">
        <w:trPr>
          <w:gridAfter w:val="4"/>
          <w:wAfter w:w="213" w:type="dxa"/>
          <w:jc w:val="center"/>
        </w:trPr>
        <w:tc>
          <w:tcPr>
            <w:tcW w:w="1063" w:type="dxa"/>
            <w:gridSpan w:val="2"/>
            <w:tcBorders>
              <w:bottom w:val="single" w:sz="4" w:space="0" w:color="auto"/>
            </w:tcBorders>
            <w:shd w:val="clear" w:color="auto" w:fill="BFBFBF"/>
          </w:tcPr>
          <w:p w14:paraId="44C9E1F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0FED7BE6" w14:textId="77777777" w:rsidR="00E93A13" w:rsidRPr="003F7263" w:rsidRDefault="00E93A13" w:rsidP="00E93A13">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24B6D383"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4DD21D5"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267A8AC" w14:textId="77777777" w:rsidR="00E93A13" w:rsidRPr="003F7263" w:rsidRDefault="00E93A13" w:rsidP="00E93A13">
            <w:pPr>
              <w:spacing w:after="0"/>
              <w:rPr>
                <w:rFonts w:ascii="Arial" w:hAnsi="Arial" w:cs="Arial"/>
                <w:sz w:val="16"/>
                <w:szCs w:val="16"/>
              </w:rPr>
            </w:pPr>
          </w:p>
        </w:tc>
      </w:tr>
      <w:tr w:rsidR="00E93A13" w:rsidRPr="003F7263" w14:paraId="22FBF3E9" w14:textId="77777777" w:rsidTr="00E93A13">
        <w:trPr>
          <w:gridAfter w:val="4"/>
          <w:wAfter w:w="213" w:type="dxa"/>
          <w:jc w:val="center"/>
        </w:trPr>
        <w:tc>
          <w:tcPr>
            <w:tcW w:w="1063" w:type="dxa"/>
            <w:gridSpan w:val="2"/>
            <w:tcBorders>
              <w:bottom w:val="single" w:sz="4" w:space="0" w:color="auto"/>
            </w:tcBorders>
            <w:shd w:val="clear" w:color="auto" w:fill="D0CECE"/>
          </w:tcPr>
          <w:p w14:paraId="6FAC562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4171088E"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1FE0A" w14:textId="77777777" w:rsidR="00E93A13" w:rsidRPr="003F7263" w:rsidRDefault="00E93A13" w:rsidP="00E93A13">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525B7FED" w14:textId="77777777" w:rsidR="00E93A13" w:rsidRPr="003F7263" w:rsidRDefault="00E93A13" w:rsidP="00E93A13">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1B478D14" w14:textId="77777777" w:rsidR="00E93A13" w:rsidRPr="003F7263" w:rsidRDefault="00E93A13" w:rsidP="00E93A13">
            <w:pPr>
              <w:spacing w:after="0"/>
              <w:rPr>
                <w:rFonts w:ascii="Arial" w:hAnsi="Arial" w:cs="Arial"/>
                <w:b/>
                <w:bCs/>
                <w:sz w:val="16"/>
                <w:szCs w:val="16"/>
              </w:rPr>
            </w:pPr>
          </w:p>
        </w:tc>
      </w:tr>
      <w:tr w:rsidR="00E93A13" w:rsidRPr="003F7263" w14:paraId="0F833EA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E93A13" w:rsidRPr="003F7263" w:rsidRDefault="00E93A13" w:rsidP="00E93A13">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7690122" w14:textId="77777777" w:rsidR="00E93A13" w:rsidRPr="003F7263" w:rsidRDefault="00E93A13" w:rsidP="00E93A13">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E6338B5" w14:textId="0E744330"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93A13" w:rsidRPr="003F7263" w14:paraId="4267990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E93A13" w:rsidRPr="003F7263" w:rsidRDefault="00E93A13" w:rsidP="00E93A13">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3FE2EE1" w14:textId="77777777" w:rsidR="00E93A13" w:rsidRPr="003F7263" w:rsidRDefault="00E93A13" w:rsidP="00E93A1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A19FF65" w14:textId="1D423C11"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93A13" w:rsidRPr="003F7263" w14:paraId="472ACF17"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E93A13" w:rsidRPr="003F7263" w:rsidRDefault="00E93A13" w:rsidP="00E93A13">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E823A2B" w14:textId="77777777" w:rsidR="00E93A13" w:rsidRPr="003F7263" w:rsidRDefault="00E93A13" w:rsidP="00E93A1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C21C90D" w14:textId="1107116D"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93A13" w:rsidRPr="003F7263" w14:paraId="2B69BA36"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p>
        </w:tc>
      </w:tr>
      <w:tr w:rsidR="00E93A13" w:rsidRPr="003F7263" w14:paraId="79ECE9B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7E070A8"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6B2F1A3" w14:textId="61F2A0BB" w:rsidR="00E93A13" w:rsidRPr="003F7263" w:rsidRDefault="00E93A13" w:rsidP="00E93A1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E93A13" w:rsidRPr="003F7263" w14:paraId="25D5F54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6B764B6"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DC6FC9E" w14:textId="26611784" w:rsidR="00E93A13" w:rsidRPr="003F7263" w:rsidRDefault="00E93A13" w:rsidP="00E93A1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E93A13" w:rsidRPr="003F7263" w14:paraId="17A13B6C"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49B3C81"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5A05E8" w14:textId="1F26F77E" w:rsidR="00E93A13" w:rsidRPr="003F7263" w:rsidRDefault="00E93A13" w:rsidP="00E93A1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E93A13" w:rsidRPr="003F7263" w14:paraId="560D27B2" w14:textId="77777777" w:rsidTr="00E93A13">
        <w:trPr>
          <w:gridAfter w:val="4"/>
          <w:wAfter w:w="213" w:type="dxa"/>
          <w:jc w:val="center"/>
        </w:trPr>
        <w:tc>
          <w:tcPr>
            <w:tcW w:w="1063" w:type="dxa"/>
            <w:gridSpan w:val="2"/>
            <w:tcBorders>
              <w:bottom w:val="single" w:sz="4" w:space="0" w:color="auto"/>
            </w:tcBorders>
            <w:shd w:val="clear" w:color="auto" w:fill="E7E6E6"/>
          </w:tcPr>
          <w:p w14:paraId="1F71632C"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5BF646A8" w14:textId="77777777" w:rsidR="00E93A13" w:rsidRPr="003F7263" w:rsidRDefault="00E93A13" w:rsidP="00E93A13">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1201734D"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5CB10366"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0DDC4343" w14:textId="77777777" w:rsidR="00E93A13" w:rsidRPr="003F7263" w:rsidRDefault="00E93A13" w:rsidP="00E93A13">
            <w:pPr>
              <w:spacing w:after="0"/>
              <w:rPr>
                <w:rFonts w:ascii="Arial" w:hAnsi="Arial" w:cs="Arial"/>
                <w:sz w:val="16"/>
                <w:szCs w:val="16"/>
              </w:rPr>
            </w:pPr>
          </w:p>
        </w:tc>
      </w:tr>
      <w:tr w:rsidR="00E93A13" w:rsidRPr="003F7263" w14:paraId="3908E77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E93A13" w:rsidRPr="003F7263" w:rsidRDefault="00E93A13" w:rsidP="00E93A13">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8B76E6B" w14:textId="77777777" w:rsidR="00E93A13" w:rsidRPr="003F7263" w:rsidRDefault="00E93A13" w:rsidP="00E93A13">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556655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7992FE" w14:textId="77777777" w:rsidR="00E93A13" w:rsidRPr="003F7263" w:rsidRDefault="00E93A13" w:rsidP="00E93A13">
            <w:pPr>
              <w:pStyle w:val="TAL"/>
              <w:keepNext w:val="0"/>
              <w:keepLines w:val="0"/>
              <w:rPr>
                <w:rFonts w:cs="Arial"/>
                <w:sz w:val="16"/>
                <w:szCs w:val="16"/>
              </w:rPr>
            </w:pPr>
            <w:r w:rsidRPr="003F7263">
              <w:rPr>
                <w:bCs/>
                <w:sz w:val="16"/>
                <w:szCs w:val="16"/>
              </w:rPr>
              <w:t>UEs supporting EN-DC</w:t>
            </w:r>
          </w:p>
        </w:tc>
      </w:tr>
      <w:tr w:rsidR="00E93A13" w:rsidRPr="003F7263" w14:paraId="3CDCEB7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E93A13" w:rsidRPr="00816C6A" w:rsidRDefault="00E93A13" w:rsidP="00816C6A">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0446E10" w14:textId="77777777" w:rsidR="00E93A13" w:rsidRPr="003F7263" w:rsidRDefault="00E93A13" w:rsidP="00E93A13">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988239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6C98AC1" w14:textId="77777777" w:rsidR="00E93A13" w:rsidRPr="003F7263" w:rsidRDefault="00E93A13" w:rsidP="00E93A13">
            <w:pPr>
              <w:pStyle w:val="TAL"/>
              <w:keepNext w:val="0"/>
              <w:keepLines w:val="0"/>
              <w:rPr>
                <w:bCs/>
                <w:sz w:val="16"/>
                <w:szCs w:val="16"/>
              </w:rPr>
            </w:pPr>
            <w:r w:rsidRPr="003F7263">
              <w:rPr>
                <w:sz w:val="16"/>
                <w:szCs w:val="16"/>
              </w:rPr>
              <w:t>UEs supporting NR-DC</w:t>
            </w:r>
          </w:p>
        </w:tc>
      </w:tr>
      <w:tr w:rsidR="00816C6A" w:rsidRPr="003F7263" w14:paraId="76BC5043" w14:textId="77777777" w:rsidTr="008A76E2">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30F3B2C" w14:textId="7E2232FA" w:rsidR="00816C6A" w:rsidRPr="003F7263" w:rsidRDefault="00816C6A" w:rsidP="00816C6A">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A5DAA33" w14:textId="010AA8BF" w:rsidR="00816C6A" w:rsidRPr="003F7263" w:rsidRDefault="00816C6A" w:rsidP="00816C6A">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816C6A" w:rsidRPr="003F7263" w:rsidRDefault="00816C6A" w:rsidP="008A76E2">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816C6A" w:rsidRPr="003F7263" w:rsidRDefault="00816C6A" w:rsidP="008A76E2">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2B28C46" w14:textId="2793B229" w:rsidR="00816C6A" w:rsidRPr="003F7263" w:rsidRDefault="00816C6A" w:rsidP="00816C6A">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E93A13" w:rsidRPr="003F7263" w14:paraId="64D02E4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E93A13" w:rsidRPr="003F7263" w:rsidRDefault="00E93A13" w:rsidP="00E93A13">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E93A13" w:rsidRPr="003F7263" w:rsidRDefault="00E93A13" w:rsidP="00E93A13">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E93A13" w:rsidRPr="003F7263"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E93A13" w:rsidRPr="003F7263" w:rsidRDefault="00E93A13" w:rsidP="00E93A13">
            <w:pPr>
              <w:pStyle w:val="TAL"/>
              <w:keepNext w:val="0"/>
              <w:keepLines w:val="0"/>
              <w:rPr>
                <w:sz w:val="16"/>
                <w:szCs w:val="16"/>
              </w:rPr>
            </w:pPr>
          </w:p>
        </w:tc>
      </w:tr>
      <w:tr w:rsidR="00E93A13" w:rsidRPr="003F7263" w14:paraId="27D7141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A7C4B51" w14:textId="3458CA82" w:rsidR="00E93A13" w:rsidRPr="003F7263" w:rsidRDefault="00E93A13" w:rsidP="00E93A13">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D6248DA" w14:textId="4D5DBEEF" w:rsidR="00E93A13" w:rsidRPr="003F7263" w:rsidRDefault="00E93A13" w:rsidP="00E93A13">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E93A13" w:rsidRPr="003F7263" w:rsidRDefault="00E93A13" w:rsidP="00E93A13">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7658FE6" w14:textId="1047ED71" w:rsidR="00E93A13" w:rsidRDefault="00E93A13" w:rsidP="00E93A13">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E4E2B11" w14:textId="1956FC3A" w:rsidR="00E93A13" w:rsidRPr="003F7263" w:rsidRDefault="00E93A13" w:rsidP="00E93A13">
            <w:pPr>
              <w:pStyle w:val="TAL"/>
              <w:keepNext w:val="0"/>
              <w:keepLines w:val="0"/>
              <w:rPr>
                <w:sz w:val="16"/>
                <w:szCs w:val="16"/>
              </w:rPr>
            </w:pPr>
            <w:r w:rsidRPr="00F5412C">
              <w:rPr>
                <w:sz w:val="16"/>
                <w:szCs w:val="16"/>
              </w:rPr>
              <w:t>UEs supporting EN-DC and Idle/Inactive Measurements</w:t>
            </w:r>
          </w:p>
        </w:tc>
      </w:tr>
      <w:tr w:rsidR="00E93A13" w:rsidRPr="003F7263" w14:paraId="5E40C08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EC34C1" w14:textId="3916F052" w:rsidR="00E93A13" w:rsidRPr="003F7263" w:rsidRDefault="00E93A13" w:rsidP="00E93A13">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EB09A12" w14:textId="400E5CEB" w:rsidR="00E93A13" w:rsidRPr="003F7263" w:rsidRDefault="00E93A13" w:rsidP="00E93A13">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E93A13" w:rsidRPr="003F7263" w:rsidRDefault="00E93A13" w:rsidP="00E93A13">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BF70A2" w14:textId="1093D985" w:rsidR="00E93A13" w:rsidRDefault="00E93A13" w:rsidP="00E93A13">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D50C274" w14:textId="5A747EE4" w:rsidR="00E93A13" w:rsidRPr="003F7263" w:rsidRDefault="00E93A13" w:rsidP="00E93A13">
            <w:pPr>
              <w:pStyle w:val="TAL"/>
              <w:keepNext w:val="0"/>
              <w:keepLines w:val="0"/>
              <w:rPr>
                <w:sz w:val="16"/>
                <w:szCs w:val="16"/>
              </w:rPr>
            </w:pPr>
            <w:r w:rsidRPr="00F5412C">
              <w:rPr>
                <w:sz w:val="16"/>
                <w:szCs w:val="16"/>
              </w:rPr>
              <w:t>UEs supporting EN-DC and Idle/Inactive Measurements</w:t>
            </w:r>
          </w:p>
        </w:tc>
      </w:tr>
      <w:tr w:rsidR="00E93A13" w:rsidRPr="003F7263" w14:paraId="51EB1DE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A0332F4" w14:textId="4234C4E6" w:rsidR="00E93A13" w:rsidRPr="003F7263" w:rsidRDefault="00E93A13" w:rsidP="00E93A13">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7C6A6C2" w14:textId="7D727DBF" w:rsidR="00E93A13" w:rsidRPr="003F7263" w:rsidRDefault="00E93A13" w:rsidP="00E93A13">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3FDDEB" w14:textId="7087A953" w:rsidR="00E93A13" w:rsidRDefault="00E93A13" w:rsidP="00E93A13">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316B39" w14:textId="1F77C9E5" w:rsidR="00E93A13" w:rsidRPr="003F7263" w:rsidRDefault="00E93A13" w:rsidP="00E93A1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93A13" w:rsidRPr="003F7263" w14:paraId="783E693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E93A13" w:rsidRPr="003F7263" w:rsidRDefault="00E93A13" w:rsidP="00E93A13">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709CFA0" w14:textId="7E5E8B1F" w:rsidR="00E93A13" w:rsidRPr="003F7263" w:rsidRDefault="00E93A13" w:rsidP="00E93A13">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9061B8" w14:textId="6BFAB52C" w:rsidR="00E93A13" w:rsidRPr="003F7263" w:rsidRDefault="00E93A13" w:rsidP="00E93A13">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201C062" w14:textId="349F290E" w:rsidR="00E93A13" w:rsidRPr="003F7263" w:rsidRDefault="00E93A13" w:rsidP="00E93A1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93A13" w:rsidRPr="003F7263" w14:paraId="7A05B392"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E93A13" w:rsidRPr="003F7263" w:rsidRDefault="00E93A13" w:rsidP="00E93A13">
            <w:pPr>
              <w:pStyle w:val="TAL"/>
              <w:keepNext w:val="0"/>
              <w:keepLines w:val="0"/>
              <w:rPr>
                <w:bCs/>
                <w:sz w:val="16"/>
                <w:szCs w:val="16"/>
              </w:rPr>
            </w:pPr>
            <w:r>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9FA9FF3" w14:textId="307B6EEE" w:rsidR="00E93A13" w:rsidRPr="003F7263" w:rsidRDefault="00E93A13" w:rsidP="00E93A13">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ED6F116" w14:textId="0A5B8086" w:rsidR="00E93A13" w:rsidRPr="003F7263" w:rsidRDefault="00E93A13" w:rsidP="00E93A1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EBC198" w14:textId="5E931BF5" w:rsidR="00E93A13" w:rsidRPr="00A10F17" w:rsidRDefault="00E93A13" w:rsidP="00E93A13">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D6EAD92" w14:textId="0239C143" w:rsidR="00E93A13" w:rsidRPr="003F7263" w:rsidRDefault="00E93A13" w:rsidP="00E93A13">
            <w:pPr>
              <w:pStyle w:val="TAL"/>
              <w:keepNext w:val="0"/>
              <w:keepLines w:val="0"/>
              <w:rPr>
                <w:sz w:val="16"/>
                <w:szCs w:val="16"/>
              </w:rPr>
            </w:pPr>
            <w:r>
              <w:rPr>
                <w:sz w:val="16"/>
                <w:szCs w:val="16"/>
                <w:lang w:val="fr-FR"/>
              </w:rPr>
              <w:t>UEs supporting 5G Core, E-UTRA and Idle/Inactive Measurements</w:t>
            </w:r>
          </w:p>
        </w:tc>
      </w:tr>
      <w:tr w:rsidR="00E93A13" w:rsidRPr="003F7263" w14:paraId="47CE487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E93A13" w:rsidRPr="003F7263" w:rsidRDefault="00E93A13" w:rsidP="00E93A13">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C3C6EF" w14:textId="317DF631" w:rsidR="00E93A13" w:rsidRPr="003F7263" w:rsidRDefault="00E93A13" w:rsidP="00E93A13">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0EB38782" w14:textId="485A829A" w:rsidR="00E93A13" w:rsidRPr="003F7263" w:rsidRDefault="00E93A13" w:rsidP="00E93A1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862410C" w14:textId="17C75885" w:rsidR="00E93A13" w:rsidRPr="00A10F17" w:rsidRDefault="00E93A13" w:rsidP="00E93A13">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C663364" w14:textId="6C7B6FA9" w:rsidR="00E93A13" w:rsidRPr="003F7263" w:rsidRDefault="00E93A13" w:rsidP="00E93A13">
            <w:pPr>
              <w:pStyle w:val="TAL"/>
              <w:keepNext w:val="0"/>
              <w:keepLines w:val="0"/>
              <w:rPr>
                <w:sz w:val="16"/>
                <w:szCs w:val="16"/>
              </w:rPr>
            </w:pPr>
            <w:r>
              <w:rPr>
                <w:sz w:val="16"/>
                <w:szCs w:val="16"/>
                <w:lang w:val="fr-FR"/>
              </w:rPr>
              <w:t>UEs supporting 5GC Core, E-UTRA and Idle/Inactive Measurements</w:t>
            </w:r>
          </w:p>
        </w:tc>
      </w:tr>
      <w:tr w:rsidR="00E93A13" w:rsidRPr="002A3E4B" w14:paraId="24EF6E9A"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E93A13" w:rsidRPr="002A3E4B" w:rsidRDefault="00E93A13" w:rsidP="00E93A13">
            <w:pPr>
              <w:pStyle w:val="TAL"/>
              <w:keepNext w:val="0"/>
              <w:keepLines w:val="0"/>
              <w:rPr>
                <w:b/>
                <w:sz w:val="16"/>
                <w:szCs w:val="16"/>
              </w:rPr>
            </w:pPr>
            <w:r w:rsidRPr="002A3E4B">
              <w:rPr>
                <w:b/>
                <w:sz w:val="16"/>
                <w:szCs w:val="16"/>
              </w:rPr>
              <w:lastRenderedPageBreak/>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E93A13" w:rsidRPr="002A3E4B" w:rsidRDefault="00E93A13" w:rsidP="00E93A13">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E93A13" w:rsidRPr="002A3E4B"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E93A13" w:rsidRPr="002A3E4B"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E93A13" w:rsidRPr="002A3E4B" w:rsidRDefault="00E93A13" w:rsidP="00E93A13">
            <w:pPr>
              <w:pStyle w:val="TAL"/>
              <w:keepNext w:val="0"/>
              <w:keepLines w:val="0"/>
              <w:rPr>
                <w:sz w:val="16"/>
                <w:szCs w:val="16"/>
              </w:rPr>
            </w:pPr>
          </w:p>
        </w:tc>
      </w:tr>
      <w:tr w:rsidR="00E93A13" w:rsidRPr="002A3E4B" w14:paraId="7F40533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E93A13" w:rsidRPr="002A3E4B" w:rsidRDefault="00E93A13" w:rsidP="00E93A13">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E93A13" w:rsidRPr="002A3E4B" w:rsidRDefault="00E93A13" w:rsidP="00E93A13">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E93A13" w:rsidRPr="002A3E4B"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E93A13" w:rsidRPr="002A3E4B"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E93A13" w:rsidRPr="002A3E4B" w:rsidRDefault="00E93A13" w:rsidP="00E93A13">
            <w:pPr>
              <w:pStyle w:val="TAL"/>
              <w:keepNext w:val="0"/>
              <w:keepLines w:val="0"/>
              <w:rPr>
                <w:sz w:val="16"/>
                <w:szCs w:val="16"/>
              </w:rPr>
            </w:pPr>
          </w:p>
        </w:tc>
      </w:tr>
      <w:tr w:rsidR="00E93A13" w:rsidRPr="003F7263" w14:paraId="1A42017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E93A13" w:rsidRPr="003F7263" w:rsidRDefault="00E93A13" w:rsidP="00E93A13">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E93A13" w:rsidRPr="003F7263" w:rsidRDefault="00E93A13" w:rsidP="00E93A13">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E93A13" w:rsidRPr="003F7263"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E93A13" w:rsidRPr="003F7263" w:rsidRDefault="00E93A13" w:rsidP="00E93A13">
            <w:pPr>
              <w:pStyle w:val="TAL"/>
              <w:keepNext w:val="0"/>
              <w:keepLines w:val="0"/>
              <w:rPr>
                <w:sz w:val="16"/>
                <w:szCs w:val="16"/>
              </w:rPr>
            </w:pPr>
          </w:p>
        </w:tc>
      </w:tr>
      <w:tr w:rsidR="00E93A13" w:rsidRPr="003F7263" w14:paraId="27096D36"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E93A13" w:rsidRPr="003F7263" w:rsidRDefault="00E93A13" w:rsidP="00E93A13">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8E66E90" w14:textId="130C7D04" w:rsidR="00E93A13" w:rsidRPr="003F7263" w:rsidRDefault="00E93A13" w:rsidP="00E93A13">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6CE4F5" w14:textId="1E52CB0F" w:rsidR="00E93A13" w:rsidRPr="003F7263" w:rsidRDefault="00E93A13" w:rsidP="00E93A13">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C983A82" w14:textId="7CBB0BD3" w:rsidR="00E93A13" w:rsidRPr="003F7263" w:rsidRDefault="00E93A13" w:rsidP="00E93A13">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D52060" w:rsidRPr="003F7263" w14:paraId="05F4D4B6"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04D21FF" w14:textId="1E3C7A21" w:rsidR="00D52060" w:rsidRPr="00D52060" w:rsidRDefault="00D52060" w:rsidP="00D52060">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A1E2DD9" w14:textId="1125FA3D" w:rsidR="00D52060" w:rsidRPr="00D52060" w:rsidRDefault="00D52060" w:rsidP="00D52060">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42D19B20" w14:textId="78FDBD1D" w:rsidR="00D52060" w:rsidRPr="00D52060" w:rsidRDefault="00D52060" w:rsidP="00D52060">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38E46D" w14:textId="306E60D0" w:rsidR="00D52060" w:rsidRPr="00D52060" w:rsidRDefault="00D52060" w:rsidP="00D52060">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7A02693" w14:textId="5A5CA093" w:rsidR="00D52060" w:rsidRPr="00D52060" w:rsidRDefault="00D52060" w:rsidP="00D52060">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6C285E" w:rsidRDefault="00022CB7" w:rsidP="00022CB7">
            <w:pPr>
              <w:pStyle w:val="TAC"/>
              <w:rPr>
                <w:rFonts w:cs="Arial"/>
                <w:sz w:val="16"/>
                <w:szCs w:val="16"/>
              </w:rPr>
            </w:pPr>
            <w:r w:rsidRPr="006C285E">
              <w:rPr>
                <w:rFonts w:cs="Arial"/>
                <w:sz w:val="16"/>
                <w:szCs w:val="16"/>
              </w:rPr>
              <w:t>px_NAS_5GC_CipheringAlgorithm</w:t>
            </w:r>
          </w:p>
          <w:p w14:paraId="104754F6" w14:textId="15C463B0" w:rsidR="00022CB7" w:rsidRPr="006C285E" w:rsidRDefault="00022CB7" w:rsidP="00022CB7">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DF04F9" w:rsidRPr="003F7263" w14:paraId="13DF5883"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58088D" w14:textId="77140DF3" w:rsidR="00DF04F9" w:rsidRPr="003F7263" w:rsidRDefault="00DF04F9" w:rsidP="00DF04F9">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B4D07EE" w14:textId="77777777" w:rsidR="00DF04F9" w:rsidRPr="003F7263" w:rsidRDefault="00DF04F9" w:rsidP="00DF04F9">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35EEEE" w14:textId="77777777" w:rsidR="00DF04F9" w:rsidRPr="003F7263" w:rsidRDefault="00DF04F9" w:rsidP="00DF04F9">
            <w:pPr>
              <w:pStyle w:val="TAC"/>
              <w:rPr>
                <w:rFonts w:cs="Arial"/>
                <w:sz w:val="16"/>
                <w:szCs w:val="16"/>
              </w:rPr>
            </w:pPr>
          </w:p>
        </w:tc>
        <w:tc>
          <w:tcPr>
            <w:tcW w:w="1903" w:type="dxa"/>
            <w:gridSpan w:val="2"/>
            <w:tcBorders>
              <w:top w:val="single" w:sz="4" w:space="0" w:color="auto"/>
              <w:bottom w:val="single" w:sz="4" w:space="0" w:color="auto"/>
            </w:tcBorders>
          </w:tcPr>
          <w:p w14:paraId="411C0683" w14:textId="57682BB8" w:rsidR="00DF04F9" w:rsidRPr="003F7263" w:rsidRDefault="00DF04F9" w:rsidP="00DF04F9">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32B890" w14:textId="77777777" w:rsidR="00DF04F9" w:rsidRPr="003F7263" w:rsidRDefault="00DF04F9" w:rsidP="00DF04F9">
            <w:pPr>
              <w:pStyle w:val="TAC"/>
              <w:keepNext w:val="0"/>
              <w:keepLines w:val="0"/>
              <w:rPr>
                <w:rFonts w:cs="Arial"/>
                <w:sz w:val="16"/>
                <w:szCs w:val="16"/>
              </w:rPr>
            </w:pPr>
          </w:p>
        </w:tc>
      </w:tr>
      <w:tr w:rsidR="00022CB7" w:rsidRPr="003F7263" w14:paraId="4099DB3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BA4BED" w:rsidRPr="003F7263" w14:paraId="1B4E3C06" w14:textId="77777777">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0530485" w14:textId="3185BEB4" w:rsidR="00615536" w:rsidRPr="003F7263" w:rsidRDefault="00615536" w:rsidP="00615536">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shd w:val="clear" w:color="auto" w:fill="D9D9D9"/>
          </w:tcPr>
          <w:p w14:paraId="3BE142B5"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C8F2FE"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71EE0EC"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shd w:val="clear" w:color="auto" w:fill="D9D9D9"/>
          </w:tcPr>
          <w:p w14:paraId="76A7B817" w14:textId="77777777" w:rsidR="00615536" w:rsidRPr="003F7263" w:rsidRDefault="00615536" w:rsidP="00615536">
            <w:pPr>
              <w:spacing w:after="0"/>
              <w:jc w:val="center"/>
              <w:rPr>
                <w:rFonts w:ascii="Arial" w:eastAsia="SimSun" w:hAnsi="Arial"/>
                <w:sz w:val="16"/>
                <w:szCs w:val="16"/>
              </w:rPr>
            </w:pPr>
          </w:p>
        </w:tc>
      </w:tr>
      <w:tr w:rsidR="00615536" w:rsidRPr="003F7263" w14:paraId="3BD64DB3"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BD6AC47" w14:textId="72F1C8AB"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359BF37D"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AD8D821"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E83C09"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0753FB24" w14:textId="40AC3AB0"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E6D304B"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6183FAB" w14:textId="2A544170"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B4F43EF"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EE063D"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2008A"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88B98AD" w14:textId="7D5F34CF"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6205AB72"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27E7CF74" w14:textId="4879E235"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030E6219"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9D5FB19"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10ED9C3"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31C4B2A1" w14:textId="06E7F295"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2F1BCD8E"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79DF6C8" w14:textId="0B52041E"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02115C7B"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F159E0B"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5CF127"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279C37F7" w14:textId="64749909"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37A24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615536" w:rsidRPr="003F7263" w:rsidRDefault="00615536" w:rsidP="00615536">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615536" w:rsidRPr="003F7263" w:rsidRDefault="00615536" w:rsidP="00615536">
            <w:pPr>
              <w:pStyle w:val="TAH"/>
              <w:keepNext w:val="0"/>
              <w:keepLines w:val="0"/>
              <w:rPr>
                <w:sz w:val="16"/>
                <w:szCs w:val="16"/>
                <w:lang w:eastAsia="en-US"/>
              </w:rPr>
            </w:pPr>
          </w:p>
        </w:tc>
        <w:tc>
          <w:tcPr>
            <w:tcW w:w="2250" w:type="dxa"/>
            <w:gridSpan w:val="2"/>
            <w:shd w:val="clear" w:color="auto" w:fill="E7E6E6"/>
          </w:tcPr>
          <w:p w14:paraId="67C15F63" w14:textId="77777777" w:rsidR="00615536" w:rsidRPr="003F7263" w:rsidRDefault="00615536" w:rsidP="00615536">
            <w:pPr>
              <w:pStyle w:val="TAH"/>
              <w:keepNext w:val="0"/>
              <w:keepLines w:val="0"/>
              <w:rPr>
                <w:sz w:val="16"/>
                <w:szCs w:val="16"/>
                <w:lang w:eastAsia="en-US"/>
              </w:rPr>
            </w:pPr>
          </w:p>
        </w:tc>
        <w:tc>
          <w:tcPr>
            <w:tcW w:w="1903" w:type="dxa"/>
            <w:gridSpan w:val="2"/>
            <w:shd w:val="clear" w:color="auto" w:fill="E7E6E6"/>
          </w:tcPr>
          <w:p w14:paraId="007554FA" w14:textId="77777777" w:rsidR="00615536" w:rsidRPr="003F7263" w:rsidRDefault="00615536" w:rsidP="00615536">
            <w:pPr>
              <w:pStyle w:val="TAC"/>
              <w:keepNext w:val="0"/>
              <w:keepLines w:val="0"/>
              <w:rPr>
                <w:b/>
                <w:sz w:val="16"/>
                <w:szCs w:val="16"/>
                <w:lang w:eastAsia="en-US"/>
              </w:rPr>
            </w:pPr>
          </w:p>
        </w:tc>
        <w:tc>
          <w:tcPr>
            <w:tcW w:w="2483" w:type="dxa"/>
            <w:gridSpan w:val="2"/>
            <w:shd w:val="clear" w:color="auto" w:fill="E7E6E6"/>
          </w:tcPr>
          <w:p w14:paraId="30499F89" w14:textId="77777777" w:rsidR="00615536" w:rsidRPr="003F7263" w:rsidRDefault="00615536" w:rsidP="00615536">
            <w:pPr>
              <w:pStyle w:val="TAC"/>
              <w:keepNext w:val="0"/>
              <w:keepLines w:val="0"/>
              <w:rPr>
                <w:b/>
                <w:sz w:val="16"/>
                <w:szCs w:val="16"/>
                <w:lang w:eastAsia="en-US"/>
              </w:rPr>
            </w:pPr>
          </w:p>
        </w:tc>
      </w:tr>
      <w:tr w:rsidR="00615536" w:rsidRPr="003F7263" w14:paraId="46AC222E"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615536" w:rsidRPr="003F7263" w:rsidRDefault="00615536" w:rsidP="00615536">
            <w:pPr>
              <w:pStyle w:val="TAC"/>
              <w:keepNext w:val="0"/>
              <w:keepLines w:val="0"/>
              <w:rPr>
                <w:b/>
                <w:sz w:val="16"/>
                <w:szCs w:val="16"/>
                <w:lang w:eastAsia="en-US"/>
              </w:rPr>
            </w:pPr>
          </w:p>
        </w:tc>
      </w:tr>
      <w:tr w:rsidR="00615536" w:rsidRPr="003F7263" w14:paraId="51E9903C"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615536" w:rsidRPr="003F7263" w:rsidRDefault="00615536" w:rsidP="00615536">
            <w:pPr>
              <w:pStyle w:val="TAC"/>
              <w:keepNext w:val="0"/>
              <w:keepLines w:val="0"/>
              <w:rPr>
                <w:b/>
                <w:sz w:val="16"/>
                <w:szCs w:val="16"/>
                <w:lang w:eastAsia="en-US"/>
              </w:rPr>
            </w:pPr>
          </w:p>
        </w:tc>
      </w:tr>
      <w:tr w:rsidR="00615536" w:rsidRPr="003F7263" w14:paraId="1BEA1213"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615536" w:rsidRPr="003F7263" w:rsidRDefault="00615536" w:rsidP="00615536">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615536" w:rsidRPr="003F7263" w:rsidRDefault="00615536" w:rsidP="00615536">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615536" w:rsidRPr="003F7263" w:rsidRDefault="00615536" w:rsidP="00615536">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615536" w:rsidRPr="003F7263" w:rsidRDefault="00615536" w:rsidP="00615536">
            <w:pPr>
              <w:pStyle w:val="TAC"/>
              <w:keepNext w:val="0"/>
              <w:keepLines w:val="0"/>
              <w:rPr>
                <w:b/>
                <w:sz w:val="16"/>
                <w:szCs w:val="16"/>
                <w:lang w:eastAsia="en-US"/>
              </w:rPr>
            </w:pPr>
          </w:p>
        </w:tc>
      </w:tr>
      <w:tr w:rsidR="00615536" w:rsidRPr="003F7263" w14:paraId="04810D2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615536" w:rsidRPr="003F7263" w:rsidRDefault="00615536" w:rsidP="00615536">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615536" w:rsidRPr="003F7263" w:rsidRDefault="00615536" w:rsidP="00615536">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615536" w:rsidRPr="003F7263" w:rsidRDefault="00615536" w:rsidP="00615536">
            <w:pPr>
              <w:pStyle w:val="TAH"/>
              <w:keepNext w:val="0"/>
              <w:keepLines w:val="0"/>
              <w:rPr>
                <w:sz w:val="16"/>
                <w:szCs w:val="16"/>
              </w:rPr>
            </w:pPr>
          </w:p>
        </w:tc>
        <w:tc>
          <w:tcPr>
            <w:tcW w:w="1903" w:type="dxa"/>
            <w:gridSpan w:val="2"/>
            <w:tcBorders>
              <w:bottom w:val="nil"/>
            </w:tcBorders>
            <w:shd w:val="clear" w:color="auto" w:fill="auto"/>
          </w:tcPr>
          <w:p w14:paraId="33C516A1" w14:textId="77777777" w:rsidR="00615536" w:rsidRPr="003F7263" w:rsidRDefault="00615536" w:rsidP="00615536">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615536" w:rsidRPr="003F7263" w:rsidRDefault="00615536" w:rsidP="00615536">
            <w:pPr>
              <w:pStyle w:val="TAC"/>
              <w:keepNext w:val="0"/>
              <w:keepLines w:val="0"/>
              <w:rPr>
                <w:b/>
                <w:sz w:val="16"/>
                <w:szCs w:val="16"/>
              </w:rPr>
            </w:pPr>
          </w:p>
        </w:tc>
      </w:tr>
      <w:tr w:rsidR="00615536" w:rsidRPr="003F7263" w14:paraId="489BEC10"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615536" w:rsidRPr="003F7263" w:rsidRDefault="00615536" w:rsidP="00615536">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615536" w:rsidRPr="003F7263" w:rsidRDefault="00615536" w:rsidP="00615536">
            <w:pPr>
              <w:pStyle w:val="TAC"/>
              <w:keepNext w:val="0"/>
              <w:keepLines w:val="0"/>
              <w:rPr>
                <w:rFonts w:cs="Arial"/>
                <w:b/>
                <w:sz w:val="16"/>
                <w:szCs w:val="16"/>
              </w:rPr>
            </w:pPr>
          </w:p>
        </w:tc>
      </w:tr>
      <w:tr w:rsidR="00615536" w:rsidRPr="003F7263" w14:paraId="2668A77B"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615536" w:rsidRPr="003F7263" w:rsidRDefault="00615536" w:rsidP="00615536">
            <w:pPr>
              <w:pStyle w:val="TAC"/>
              <w:keepNext w:val="0"/>
              <w:keepLines w:val="0"/>
              <w:rPr>
                <w:rFonts w:cs="Arial"/>
                <w:b/>
                <w:sz w:val="16"/>
                <w:szCs w:val="16"/>
              </w:rPr>
            </w:pPr>
          </w:p>
        </w:tc>
      </w:tr>
      <w:tr w:rsidR="00615536" w:rsidRPr="003F7263" w14:paraId="71CDFEC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615536" w:rsidRPr="003F7263" w:rsidRDefault="00615536" w:rsidP="00615536">
            <w:pPr>
              <w:pStyle w:val="TAC"/>
              <w:keepNext w:val="0"/>
              <w:keepLines w:val="0"/>
              <w:rPr>
                <w:rFonts w:cs="Arial"/>
                <w:sz w:val="16"/>
                <w:szCs w:val="16"/>
              </w:rPr>
            </w:pPr>
          </w:p>
        </w:tc>
      </w:tr>
      <w:tr w:rsidR="00615536" w:rsidRPr="003F7263" w14:paraId="5E35906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615536" w:rsidRPr="003F7263" w:rsidRDefault="00615536" w:rsidP="00615536">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615536" w:rsidRPr="003F7263" w:rsidRDefault="00615536" w:rsidP="00615536">
            <w:pPr>
              <w:pStyle w:val="TAC"/>
              <w:keepNext w:val="0"/>
              <w:keepLines w:val="0"/>
              <w:rPr>
                <w:rFonts w:cs="Arial"/>
                <w:sz w:val="16"/>
                <w:szCs w:val="16"/>
              </w:rPr>
            </w:pPr>
          </w:p>
        </w:tc>
      </w:tr>
      <w:tr w:rsidR="00615536" w:rsidRPr="003F7263" w14:paraId="14DEBDD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615536" w:rsidRPr="003F7263" w:rsidRDefault="00615536" w:rsidP="00615536">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615536" w:rsidRPr="003F7263" w:rsidRDefault="00615536" w:rsidP="00615536">
            <w:pPr>
              <w:pStyle w:val="TAC"/>
              <w:keepNext w:val="0"/>
              <w:keepLines w:val="0"/>
              <w:rPr>
                <w:rFonts w:cs="Arial"/>
                <w:sz w:val="16"/>
                <w:szCs w:val="16"/>
              </w:rPr>
            </w:pPr>
          </w:p>
        </w:tc>
      </w:tr>
      <w:tr w:rsidR="00615536" w:rsidRPr="003F7263" w14:paraId="12DAE6B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615536" w:rsidRPr="003F7263" w:rsidRDefault="00615536" w:rsidP="00615536">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615536" w:rsidRPr="003F7263" w:rsidRDefault="00615536" w:rsidP="00615536">
            <w:pPr>
              <w:pStyle w:val="TAC"/>
              <w:keepNext w:val="0"/>
              <w:keepLines w:val="0"/>
              <w:rPr>
                <w:rFonts w:cs="Arial"/>
                <w:b/>
                <w:sz w:val="16"/>
                <w:szCs w:val="16"/>
              </w:rPr>
            </w:pPr>
          </w:p>
        </w:tc>
      </w:tr>
      <w:tr w:rsidR="00615536" w:rsidRPr="003F7263" w14:paraId="466A37F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615536" w:rsidRPr="003F7263" w:rsidRDefault="00615536" w:rsidP="00615536">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615536" w:rsidRPr="003F7263" w:rsidRDefault="00615536" w:rsidP="00615536">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615536" w:rsidRPr="003F7263" w:rsidRDefault="00615536" w:rsidP="00615536">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615536" w:rsidRPr="003F7263" w:rsidRDefault="00615536" w:rsidP="00615536">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615536" w:rsidRPr="003F7263" w:rsidRDefault="00615536" w:rsidP="00615536">
            <w:pPr>
              <w:pStyle w:val="TAC"/>
              <w:keepNext w:val="0"/>
              <w:keepLines w:val="0"/>
              <w:rPr>
                <w:rFonts w:cs="Arial"/>
                <w:bCs/>
                <w:sz w:val="16"/>
                <w:szCs w:val="16"/>
              </w:rPr>
            </w:pPr>
          </w:p>
        </w:tc>
      </w:tr>
      <w:tr w:rsidR="00615536" w:rsidRPr="003F7263" w14:paraId="66C980B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615536" w:rsidRPr="003F7263" w:rsidRDefault="00615536" w:rsidP="00615536">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615536" w:rsidRPr="003F7263" w:rsidRDefault="00615536" w:rsidP="00615536">
            <w:pPr>
              <w:pStyle w:val="TAC"/>
              <w:keepNext w:val="0"/>
              <w:keepLines w:val="0"/>
              <w:rPr>
                <w:rFonts w:cs="Arial"/>
                <w:sz w:val="16"/>
                <w:szCs w:val="16"/>
              </w:rPr>
            </w:pPr>
          </w:p>
        </w:tc>
      </w:tr>
      <w:tr w:rsidR="00615536" w:rsidRPr="003F7263" w14:paraId="5EC99DB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615536" w:rsidRPr="003F7263" w:rsidRDefault="00615536" w:rsidP="00615536">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615536" w:rsidRPr="003F7263" w:rsidRDefault="00615536" w:rsidP="00615536">
            <w:pPr>
              <w:pStyle w:val="TAC"/>
              <w:keepNext w:val="0"/>
              <w:keepLines w:val="0"/>
              <w:rPr>
                <w:rFonts w:cs="Arial"/>
                <w:sz w:val="16"/>
                <w:szCs w:val="16"/>
              </w:rPr>
            </w:pPr>
          </w:p>
        </w:tc>
      </w:tr>
      <w:tr w:rsidR="00615536" w:rsidRPr="003F7263" w14:paraId="5A2AB0BC"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615536" w:rsidRPr="003F7263" w:rsidRDefault="00615536" w:rsidP="00615536">
            <w:pPr>
              <w:pStyle w:val="TAC"/>
              <w:keepNext w:val="0"/>
              <w:keepLines w:val="0"/>
              <w:rPr>
                <w:rFonts w:cs="Arial"/>
                <w:b/>
                <w:sz w:val="16"/>
                <w:szCs w:val="16"/>
              </w:rPr>
            </w:pPr>
          </w:p>
        </w:tc>
      </w:tr>
      <w:tr w:rsidR="00615536" w:rsidRPr="003F7263" w14:paraId="37EA2129"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615536" w:rsidRPr="003F7263" w:rsidRDefault="00615536" w:rsidP="00615536">
            <w:pPr>
              <w:pStyle w:val="TAC"/>
              <w:keepNext w:val="0"/>
              <w:keepLines w:val="0"/>
              <w:rPr>
                <w:rFonts w:cs="Arial"/>
                <w:sz w:val="16"/>
                <w:szCs w:val="16"/>
              </w:rPr>
            </w:pPr>
          </w:p>
        </w:tc>
      </w:tr>
      <w:tr w:rsidR="00615536" w:rsidRPr="003F7263" w14:paraId="551D089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615536" w:rsidRPr="003F7263" w:rsidRDefault="00615536" w:rsidP="00615536">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615536" w:rsidRPr="003F7263" w:rsidRDefault="00615536" w:rsidP="00615536">
            <w:pPr>
              <w:pStyle w:val="TAC"/>
              <w:keepNext w:val="0"/>
              <w:keepLines w:val="0"/>
              <w:rPr>
                <w:rFonts w:cs="Arial"/>
                <w:sz w:val="16"/>
                <w:szCs w:val="16"/>
              </w:rPr>
            </w:pPr>
          </w:p>
        </w:tc>
      </w:tr>
      <w:tr w:rsidR="00615536" w:rsidRPr="003F7263" w14:paraId="7D752CF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615536" w:rsidRPr="003F7263" w:rsidRDefault="00615536" w:rsidP="00615536">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615536" w:rsidRPr="003F7263" w:rsidRDefault="00615536" w:rsidP="00615536">
            <w:pPr>
              <w:pStyle w:val="TAC"/>
              <w:keepNext w:val="0"/>
              <w:keepLines w:val="0"/>
              <w:rPr>
                <w:rFonts w:cs="Arial"/>
                <w:sz w:val="16"/>
                <w:szCs w:val="16"/>
              </w:rPr>
            </w:pPr>
          </w:p>
        </w:tc>
      </w:tr>
      <w:tr w:rsidR="00BA4BED" w:rsidRPr="003F7263" w14:paraId="7DF4E2D6" w14:textId="77777777">
        <w:trPr>
          <w:gridAfter w:val="1"/>
          <w:wAfter w:w="33" w:type="dxa"/>
          <w:tblHeader/>
          <w:jc w:val="center"/>
        </w:trPr>
        <w:tc>
          <w:tcPr>
            <w:tcW w:w="1137" w:type="dxa"/>
            <w:gridSpan w:val="2"/>
            <w:tcBorders>
              <w:top w:val="single" w:sz="4" w:space="0" w:color="auto"/>
              <w:bottom w:val="nil"/>
            </w:tcBorders>
            <w:shd w:val="clear" w:color="auto" w:fill="D9D9D9"/>
          </w:tcPr>
          <w:p w14:paraId="6E048F7E" w14:textId="54BF5E62" w:rsidR="006C285E" w:rsidRPr="008A76E2" w:rsidRDefault="006C285E" w:rsidP="006C285E">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4001CE9B"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05FF7A3"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1CABEE33"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0ADDE708" w14:textId="77777777" w:rsidR="006C285E" w:rsidRPr="003F7263" w:rsidRDefault="006C285E" w:rsidP="006C285E">
            <w:pPr>
              <w:pStyle w:val="TAC"/>
              <w:keepNext w:val="0"/>
              <w:keepLines w:val="0"/>
              <w:rPr>
                <w:rFonts w:cs="Arial"/>
                <w:sz w:val="16"/>
                <w:szCs w:val="16"/>
              </w:rPr>
            </w:pPr>
          </w:p>
        </w:tc>
      </w:tr>
      <w:tr w:rsidR="00BA4BED" w:rsidRPr="003F7263" w14:paraId="4DD80153" w14:textId="77777777">
        <w:trPr>
          <w:gridAfter w:val="1"/>
          <w:wAfter w:w="33" w:type="dxa"/>
          <w:tblHeader/>
          <w:jc w:val="center"/>
        </w:trPr>
        <w:tc>
          <w:tcPr>
            <w:tcW w:w="1137" w:type="dxa"/>
            <w:gridSpan w:val="2"/>
            <w:tcBorders>
              <w:top w:val="single" w:sz="4" w:space="0" w:color="auto"/>
              <w:bottom w:val="nil"/>
            </w:tcBorders>
            <w:shd w:val="clear" w:color="auto" w:fill="D9D9D9"/>
          </w:tcPr>
          <w:p w14:paraId="0616B163" w14:textId="4C94C7A4" w:rsidR="006C285E" w:rsidRPr="008A76E2" w:rsidRDefault="006C285E" w:rsidP="006C285E">
            <w:pPr>
              <w:pStyle w:val="TAH"/>
              <w:keepNext w:val="0"/>
              <w:keepLines w:val="0"/>
              <w:jc w:val="left"/>
              <w:rPr>
                <w:rFonts w:cs="Arial"/>
                <w:color w:val="000000"/>
                <w:sz w:val="16"/>
                <w:szCs w:val="16"/>
              </w:rPr>
            </w:pPr>
            <w:r w:rsidRPr="008A76E2">
              <w:lastRenderedPageBreak/>
              <w:t>8.2.4.1</w:t>
            </w:r>
          </w:p>
        </w:tc>
        <w:tc>
          <w:tcPr>
            <w:tcW w:w="2340" w:type="dxa"/>
            <w:gridSpan w:val="2"/>
            <w:tcBorders>
              <w:bottom w:val="single" w:sz="4" w:space="0" w:color="auto"/>
            </w:tcBorders>
            <w:shd w:val="clear" w:color="auto" w:fill="D9D9D9"/>
          </w:tcPr>
          <w:p w14:paraId="2F9FE487"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40EE669"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6AAA1C0A"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1B0299EE" w14:textId="77777777" w:rsidR="006C285E" w:rsidRPr="003F7263" w:rsidRDefault="006C285E" w:rsidP="006C285E">
            <w:pPr>
              <w:pStyle w:val="TAC"/>
              <w:keepNext w:val="0"/>
              <w:keepLines w:val="0"/>
              <w:rPr>
                <w:rFonts w:cs="Arial"/>
                <w:sz w:val="16"/>
                <w:szCs w:val="16"/>
              </w:rPr>
            </w:pPr>
          </w:p>
        </w:tc>
      </w:tr>
      <w:tr w:rsidR="00BA4BED" w:rsidRPr="003F7263" w14:paraId="6E99CF6F" w14:textId="77777777">
        <w:trPr>
          <w:gridAfter w:val="1"/>
          <w:wAfter w:w="33" w:type="dxa"/>
          <w:tblHeader/>
          <w:jc w:val="center"/>
        </w:trPr>
        <w:tc>
          <w:tcPr>
            <w:tcW w:w="1137" w:type="dxa"/>
            <w:gridSpan w:val="2"/>
            <w:tcBorders>
              <w:top w:val="single" w:sz="4" w:space="0" w:color="auto"/>
              <w:bottom w:val="nil"/>
            </w:tcBorders>
            <w:shd w:val="clear" w:color="auto" w:fill="D9D9D9"/>
          </w:tcPr>
          <w:p w14:paraId="2A639DA6" w14:textId="02BBC9F4" w:rsidR="006C285E" w:rsidRPr="008A76E2" w:rsidRDefault="006C285E" w:rsidP="006C285E">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4AA3B641"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593CA5C"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11C6F0BC"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180E1073" w14:textId="77777777" w:rsidR="006C285E" w:rsidRPr="003F7263" w:rsidRDefault="006C285E" w:rsidP="006C285E">
            <w:pPr>
              <w:pStyle w:val="TAC"/>
              <w:keepNext w:val="0"/>
              <w:keepLines w:val="0"/>
              <w:rPr>
                <w:rFonts w:cs="Arial"/>
                <w:sz w:val="16"/>
                <w:szCs w:val="16"/>
              </w:rPr>
            </w:pPr>
          </w:p>
        </w:tc>
      </w:tr>
      <w:tr w:rsidR="006C285E" w:rsidRPr="003F7263" w14:paraId="6621ECA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65C36E49" w14:textId="793F5447" w:rsidR="006C285E" w:rsidRPr="007815C0" w:rsidRDefault="006C285E" w:rsidP="006C285E">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156ACBE7"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D1D072E"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1DA93446"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7F471C9F" w14:textId="0D91224E" w:rsidR="006C285E" w:rsidRPr="003F7263" w:rsidRDefault="006C285E" w:rsidP="006C285E">
            <w:pPr>
              <w:pStyle w:val="TAC"/>
              <w:keepNext w:val="0"/>
              <w:keepLines w:val="0"/>
              <w:rPr>
                <w:rFonts w:cs="Arial"/>
                <w:sz w:val="16"/>
                <w:szCs w:val="16"/>
              </w:rPr>
            </w:pPr>
            <w:r w:rsidRPr="00734C82">
              <w:t>Rel-15 E-UTRA</w:t>
            </w:r>
          </w:p>
        </w:tc>
      </w:tr>
      <w:tr w:rsidR="006C285E" w:rsidRPr="003F7263" w14:paraId="2C50DF5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07CF89" w14:textId="13DDD425" w:rsidR="006C285E" w:rsidRPr="007815C0" w:rsidRDefault="006C285E" w:rsidP="006C285E">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30B1B102"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BE0657B"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5AA1EBA9"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10DA9348" w14:textId="40203FB2" w:rsidR="006C285E" w:rsidRPr="003F7263" w:rsidRDefault="006C285E" w:rsidP="006C285E">
            <w:pPr>
              <w:pStyle w:val="TAC"/>
              <w:keepNext w:val="0"/>
              <w:keepLines w:val="0"/>
              <w:rPr>
                <w:rFonts w:cs="Arial"/>
                <w:sz w:val="16"/>
                <w:szCs w:val="16"/>
              </w:rPr>
            </w:pPr>
            <w:r w:rsidRPr="00734C82">
              <w:t>Rel-15 E-UTRA</w:t>
            </w:r>
          </w:p>
        </w:tc>
      </w:tr>
      <w:tr w:rsidR="006C285E" w:rsidRPr="003F7263" w14:paraId="29531518"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1891F58" w14:textId="3038689B" w:rsidR="006C285E" w:rsidRPr="007815C0" w:rsidRDefault="006C285E" w:rsidP="006C285E">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34846576"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6352852"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5058C46E"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7874865A" w14:textId="7F11CD15" w:rsidR="006C285E" w:rsidRPr="003F7263" w:rsidRDefault="006C285E" w:rsidP="006C285E">
            <w:pPr>
              <w:pStyle w:val="TAC"/>
              <w:keepNext w:val="0"/>
              <w:keepLines w:val="0"/>
              <w:rPr>
                <w:rFonts w:cs="Arial"/>
                <w:sz w:val="16"/>
                <w:szCs w:val="16"/>
              </w:rPr>
            </w:pPr>
            <w:r w:rsidRPr="00734C82">
              <w:t>Rel-15 E-UTRA</w:t>
            </w:r>
          </w:p>
        </w:tc>
      </w:tr>
      <w:tr w:rsidR="00615536" w:rsidRPr="003F7263" w14:paraId="6E60788A"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615536" w:rsidRPr="003F7263" w:rsidRDefault="00615536" w:rsidP="00615536">
            <w:pPr>
              <w:pStyle w:val="TAC"/>
              <w:keepNext w:val="0"/>
              <w:keepLines w:val="0"/>
              <w:rPr>
                <w:rFonts w:cs="Arial"/>
                <w:sz w:val="16"/>
                <w:szCs w:val="16"/>
              </w:rPr>
            </w:pPr>
          </w:p>
        </w:tc>
      </w:tr>
      <w:tr w:rsidR="00615536" w:rsidRPr="003F7263" w14:paraId="006591F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615536" w:rsidRPr="003F7263" w:rsidRDefault="00615536" w:rsidP="00615536">
            <w:pPr>
              <w:pStyle w:val="TAC"/>
              <w:keepNext w:val="0"/>
              <w:keepLines w:val="0"/>
              <w:rPr>
                <w:rFonts w:cs="Arial"/>
                <w:sz w:val="16"/>
                <w:szCs w:val="16"/>
              </w:rPr>
            </w:pPr>
          </w:p>
        </w:tc>
      </w:tr>
      <w:tr w:rsidR="00615536" w:rsidRPr="003F7263" w14:paraId="28C07986"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615536" w:rsidRPr="003F7263" w:rsidRDefault="00615536" w:rsidP="00615536">
            <w:pPr>
              <w:pStyle w:val="TAC"/>
              <w:keepNext w:val="0"/>
              <w:keepLines w:val="0"/>
              <w:rPr>
                <w:rFonts w:cs="Arial"/>
                <w:sz w:val="16"/>
                <w:szCs w:val="16"/>
              </w:rPr>
            </w:pPr>
          </w:p>
        </w:tc>
      </w:tr>
      <w:tr w:rsidR="00615536" w:rsidRPr="003F7263" w14:paraId="63A7208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615536" w:rsidRPr="003F7263" w:rsidRDefault="00615536" w:rsidP="00615536">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3683922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615536" w:rsidRPr="003F7263" w:rsidRDefault="00615536" w:rsidP="00615536">
            <w:pPr>
              <w:pStyle w:val="TAC"/>
              <w:keepNext w:val="0"/>
              <w:keepLines w:val="0"/>
              <w:rPr>
                <w:rFonts w:cs="Arial"/>
                <w:sz w:val="16"/>
                <w:szCs w:val="16"/>
              </w:rPr>
            </w:pPr>
          </w:p>
        </w:tc>
      </w:tr>
      <w:tr w:rsidR="00615536" w:rsidRPr="003F7263" w14:paraId="7934EF9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615536" w:rsidRPr="003F7263" w:rsidRDefault="00615536" w:rsidP="00615536">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615536" w:rsidRPr="003F7263" w:rsidRDefault="00615536" w:rsidP="00615536">
            <w:pPr>
              <w:pStyle w:val="TAC"/>
              <w:keepNext w:val="0"/>
              <w:keepLines w:val="0"/>
              <w:rPr>
                <w:rFonts w:cs="Arial"/>
                <w:sz w:val="16"/>
                <w:szCs w:val="16"/>
              </w:rPr>
            </w:pPr>
          </w:p>
        </w:tc>
      </w:tr>
      <w:tr w:rsidR="00615536" w:rsidRPr="003F7263" w14:paraId="70D3657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615536" w:rsidRPr="003F7263" w:rsidRDefault="00615536" w:rsidP="00615536">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615536" w:rsidRPr="003F7263" w:rsidRDefault="00615536" w:rsidP="00615536">
            <w:pPr>
              <w:pStyle w:val="TAC"/>
              <w:keepNext w:val="0"/>
              <w:keepLines w:val="0"/>
              <w:rPr>
                <w:rFonts w:cs="Arial"/>
                <w:sz w:val="16"/>
                <w:szCs w:val="16"/>
              </w:rPr>
            </w:pPr>
          </w:p>
        </w:tc>
      </w:tr>
      <w:tr w:rsidR="00615536" w:rsidRPr="003F7263" w14:paraId="583EEB20" w14:textId="77777777" w:rsidTr="00615536">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r>
      <w:tr w:rsidR="00615536" w:rsidRPr="003F7263" w14:paraId="0D59307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3E01479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104EF9D6"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BA4BED" w:rsidRPr="003F7263" w14:paraId="26663695" w14:textId="77777777">
        <w:trPr>
          <w:gridAfter w:val="1"/>
          <w:wAfter w:w="33" w:type="dxa"/>
          <w:tblHeader/>
          <w:jc w:val="center"/>
        </w:trPr>
        <w:tc>
          <w:tcPr>
            <w:tcW w:w="1137" w:type="dxa"/>
            <w:gridSpan w:val="2"/>
            <w:tcBorders>
              <w:top w:val="single" w:sz="4" w:space="0" w:color="auto"/>
              <w:bottom w:val="nil"/>
            </w:tcBorders>
            <w:shd w:val="clear" w:color="auto" w:fill="D9D9D9"/>
          </w:tcPr>
          <w:p w14:paraId="0CF17AFB" w14:textId="32FA104D" w:rsidR="00816C6A" w:rsidRPr="0067755D" w:rsidRDefault="00816C6A" w:rsidP="00816C6A">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2707AB94" w14:textId="77777777" w:rsidR="00816C6A" w:rsidRPr="0067755D" w:rsidRDefault="00816C6A" w:rsidP="00816C6A">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gridSpan w:val="2"/>
            <w:tcBorders>
              <w:bottom w:val="single" w:sz="4" w:space="0" w:color="auto"/>
            </w:tcBorders>
            <w:shd w:val="clear" w:color="auto" w:fill="D9D9D9"/>
          </w:tcPr>
          <w:p w14:paraId="6C4E0FAD"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D9D9D9"/>
          </w:tcPr>
          <w:p w14:paraId="09BC418F" w14:textId="77777777" w:rsidR="00816C6A" w:rsidRPr="003F7263" w:rsidRDefault="00816C6A" w:rsidP="00816C6A">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D9D9D9"/>
          </w:tcPr>
          <w:p w14:paraId="162BB908"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r>
      <w:tr w:rsidR="00816C6A" w:rsidRPr="003F7263" w14:paraId="3CA00EF8"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BE83AFC" w14:textId="3E501F0F" w:rsidR="00816C6A" w:rsidRPr="00816C6A" w:rsidRDefault="00816C6A" w:rsidP="00816C6A">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572BB96D" w14:textId="22C4480F" w:rsidR="00816C6A" w:rsidRPr="00816C6A" w:rsidRDefault="00816C6A" w:rsidP="00816C6A">
            <w:pPr>
              <w:pStyle w:val="TAC"/>
              <w:rPr>
                <w:rFonts w:eastAsia="SimSun" w:cs="Arial"/>
                <w:sz w:val="16"/>
                <w:szCs w:val="16"/>
                <w:lang w:eastAsia="en-US"/>
              </w:rPr>
            </w:pPr>
            <w:r w:rsidRPr="00816C6A">
              <w:rPr>
                <w:sz w:val="16"/>
                <w:szCs w:val="16"/>
              </w:rPr>
              <w:t>pc_reducedCP_Latency</w:t>
            </w:r>
          </w:p>
        </w:tc>
        <w:tc>
          <w:tcPr>
            <w:tcW w:w="2250" w:type="dxa"/>
            <w:gridSpan w:val="2"/>
            <w:tcBorders>
              <w:bottom w:val="single" w:sz="4" w:space="0" w:color="auto"/>
            </w:tcBorders>
            <w:shd w:val="clear" w:color="auto" w:fill="auto"/>
          </w:tcPr>
          <w:p w14:paraId="4375694F"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A55C5F5" w14:textId="77777777" w:rsidR="00816C6A" w:rsidRPr="003F7263" w:rsidRDefault="00816C6A" w:rsidP="00816C6A">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1797FBB5"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6D69D1BC" w14:textId="77777777" w:rsidTr="00615536">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615536" w:rsidRPr="003F7263" w:rsidRDefault="00615536" w:rsidP="00615536">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615536" w:rsidRPr="003F7263" w:rsidRDefault="00615536" w:rsidP="00615536">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F77F6D3" w14:textId="77777777" w:rsidR="00615536" w:rsidRDefault="00615536" w:rsidP="00615536">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615536" w:rsidRPr="003F7263" w:rsidRDefault="00615536" w:rsidP="00615536">
            <w:pPr>
              <w:pStyle w:val="TAN"/>
              <w:rPr>
                <w:b/>
                <w:lang w:eastAsia="en-US"/>
              </w:rPr>
            </w:pPr>
            <w:r>
              <w:t>Note 4:</w:t>
            </w:r>
            <w:r>
              <w:tab/>
              <w:t>This test case can optionally be executed from Release 15 onwards.</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8F1821" w:rsidRPr="003F7263" w14:paraId="295AA71D" w14:textId="77777777" w:rsidTr="005270CE">
        <w:trPr>
          <w:gridAfter w:val="1"/>
          <w:wAfter w:w="38" w:type="dxa"/>
          <w:tblHeader/>
          <w:jc w:val="center"/>
        </w:trPr>
        <w:tc>
          <w:tcPr>
            <w:tcW w:w="1090" w:type="dxa"/>
            <w:gridSpan w:val="2"/>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6" w:type="dxa"/>
            <w:gridSpan w:val="2"/>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6" w:type="dxa"/>
            <w:gridSpan w:val="4"/>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5270CE">
        <w:trPr>
          <w:gridAfter w:val="1"/>
          <w:wAfter w:w="38" w:type="dxa"/>
          <w:tblHeader/>
          <w:jc w:val="center"/>
        </w:trPr>
        <w:tc>
          <w:tcPr>
            <w:tcW w:w="1090" w:type="dxa"/>
            <w:gridSpan w:val="2"/>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6" w:type="dxa"/>
            <w:gridSpan w:val="2"/>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6" w:type="dxa"/>
            <w:gridSpan w:val="2"/>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gridSpan w:val="2"/>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6" w:type="dxa"/>
            <w:gridSpan w:val="2"/>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6" w:type="dxa"/>
            <w:gridSpan w:val="2"/>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gridSpan w:val="2"/>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6" w:type="dxa"/>
            <w:gridSpan w:val="2"/>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6" w:type="dxa"/>
            <w:gridSpan w:val="2"/>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gridSpan w:val="2"/>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6" w:type="dxa"/>
            <w:gridSpan w:val="2"/>
            <w:tcBorders>
              <w:top w:val="nil"/>
              <w:bottom w:val="single" w:sz="4" w:space="0" w:color="auto"/>
            </w:tcBorders>
            <w:shd w:val="clear" w:color="auto" w:fill="auto"/>
          </w:tcPr>
          <w:p w14:paraId="5EA755A0" w14:textId="57342D61"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gridSpan w:val="2"/>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gridSpan w:val="2"/>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127701" w:rsidRPr="003F7263" w14:paraId="1B0810B4"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61CC89A2" w14:textId="63AA2B17" w:rsidR="00127701" w:rsidRPr="003F7263" w:rsidRDefault="00127701" w:rsidP="00127701">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7EC8F9EB" w14:textId="1243F4CA" w:rsidR="00127701" w:rsidRPr="003F7263" w:rsidRDefault="00127701" w:rsidP="00127701">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7F28A60D" w14:textId="54129E48"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55774053" w14:textId="0BC69EA2" w:rsidR="00127701" w:rsidRPr="003F7263" w:rsidRDefault="00127701" w:rsidP="00127701">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5AEB96E1" w14:textId="199DFD89" w:rsidR="00127701" w:rsidRPr="003F7263" w:rsidRDefault="00127701" w:rsidP="00127701">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127701" w:rsidRPr="003F7263" w14:paraId="7304698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85F00A8" w14:textId="77777777" w:rsidR="00127701" w:rsidRPr="003F7263" w:rsidRDefault="00127701" w:rsidP="00127701">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7FA91841" w14:textId="77777777" w:rsidR="00127701" w:rsidRPr="003F7263" w:rsidRDefault="00127701" w:rsidP="00127701">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127701" w:rsidRPr="003F7263" w:rsidRDefault="00127701" w:rsidP="00127701">
            <w:pPr>
              <w:pStyle w:val="TAH"/>
              <w:keepNext w:val="0"/>
              <w:keepLines w:val="0"/>
              <w:rPr>
                <w:bCs/>
                <w:sz w:val="16"/>
                <w:szCs w:val="16"/>
              </w:rPr>
            </w:pPr>
          </w:p>
        </w:tc>
        <w:tc>
          <w:tcPr>
            <w:tcW w:w="3596" w:type="dxa"/>
            <w:gridSpan w:val="2"/>
            <w:tcBorders>
              <w:bottom w:val="single" w:sz="4" w:space="0" w:color="auto"/>
            </w:tcBorders>
            <w:shd w:val="clear" w:color="auto" w:fill="D9D9D9"/>
          </w:tcPr>
          <w:p w14:paraId="3B42214D" w14:textId="77777777" w:rsidR="00127701" w:rsidRPr="003F7263" w:rsidRDefault="00127701" w:rsidP="00127701">
            <w:pPr>
              <w:pStyle w:val="TAH"/>
              <w:keepNext w:val="0"/>
              <w:keepLines w:val="0"/>
              <w:rPr>
                <w:bCs/>
                <w:sz w:val="16"/>
                <w:szCs w:val="16"/>
              </w:rPr>
            </w:pPr>
          </w:p>
        </w:tc>
      </w:tr>
      <w:tr w:rsidR="00127701" w:rsidRPr="003F7263" w14:paraId="54A23D3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B504E3C" w14:textId="77777777" w:rsidR="00127701" w:rsidRPr="003F7263" w:rsidRDefault="00127701" w:rsidP="00127701">
            <w:pPr>
              <w:pStyle w:val="TAL"/>
              <w:rPr>
                <w:b/>
                <w:bCs/>
                <w:sz w:val="16"/>
                <w:szCs w:val="16"/>
              </w:rPr>
            </w:pPr>
            <w:r w:rsidRPr="003F7263">
              <w:rPr>
                <w:sz w:val="16"/>
                <w:szCs w:val="16"/>
              </w:rPr>
              <w:lastRenderedPageBreak/>
              <w:t>9.1.5.2.1</w:t>
            </w:r>
          </w:p>
        </w:tc>
        <w:tc>
          <w:tcPr>
            <w:tcW w:w="3506" w:type="dxa"/>
            <w:gridSpan w:val="2"/>
            <w:tcBorders>
              <w:top w:val="single" w:sz="4" w:space="0" w:color="auto"/>
              <w:bottom w:val="single" w:sz="4" w:space="0" w:color="auto"/>
            </w:tcBorders>
            <w:shd w:val="clear" w:color="auto" w:fill="auto"/>
          </w:tcPr>
          <w:p w14:paraId="22D61BA8" w14:textId="77777777" w:rsidR="00127701" w:rsidRPr="003F7263" w:rsidRDefault="00127701" w:rsidP="00127701">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01D14720" w14:textId="77777777" w:rsidR="00127701" w:rsidRPr="003F7263" w:rsidRDefault="00127701" w:rsidP="00127701">
            <w:pPr>
              <w:pStyle w:val="TAL"/>
              <w:rPr>
                <w:sz w:val="16"/>
                <w:szCs w:val="16"/>
              </w:rPr>
            </w:pPr>
            <w:r w:rsidRPr="003F7263">
              <w:rPr>
                <w:sz w:val="16"/>
                <w:szCs w:val="16"/>
                <w:lang w:eastAsia="en-US"/>
              </w:rPr>
              <w:t>UEs supporting 5G Core</w:t>
            </w:r>
          </w:p>
        </w:tc>
      </w:tr>
      <w:tr w:rsidR="00127701" w:rsidRPr="003F7263" w14:paraId="4454908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F132F5C" w14:textId="77777777" w:rsidR="00127701" w:rsidRPr="003F7263" w:rsidRDefault="00127701" w:rsidP="00127701">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4E0CDF19" w14:textId="77777777" w:rsidR="00127701" w:rsidRPr="003F7263" w:rsidRDefault="00127701" w:rsidP="00127701">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D80E16B"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088CC21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B38550A" w14:textId="77777777" w:rsidR="00127701" w:rsidRPr="003F7263" w:rsidRDefault="00127701" w:rsidP="00127701">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3B2358F8" w14:textId="77777777" w:rsidR="00127701" w:rsidRPr="003F7263" w:rsidRDefault="00127701" w:rsidP="00127701">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C273E44"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1F45C802"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88CDA29" w14:textId="398EDCBA" w:rsidR="00127701" w:rsidRPr="003F7263" w:rsidRDefault="00127701" w:rsidP="00127701">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4E9A5287" w14:textId="38B69D18"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15CD3CC" w14:textId="77777777"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3135E8EA" w14:textId="77777777"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7C352E7F" w14:textId="77777777" w:rsidR="00127701" w:rsidRPr="003F7263" w:rsidRDefault="00127701" w:rsidP="00127701">
            <w:pPr>
              <w:pStyle w:val="TAL"/>
              <w:rPr>
                <w:sz w:val="16"/>
                <w:szCs w:val="16"/>
              </w:rPr>
            </w:pPr>
          </w:p>
        </w:tc>
      </w:tr>
      <w:tr w:rsidR="00127701" w:rsidRPr="003F7263" w14:paraId="74BC441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60C6C21" w14:textId="77777777" w:rsidR="00127701" w:rsidRPr="003F7263" w:rsidRDefault="00127701" w:rsidP="00127701">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659D0BF2" w14:textId="77777777" w:rsidR="00127701" w:rsidRPr="003F7263" w:rsidRDefault="00127701" w:rsidP="00127701">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97D3DE5"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404F03B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8C441F" w14:textId="77777777" w:rsidR="00127701" w:rsidRPr="003F7263" w:rsidRDefault="00127701" w:rsidP="00127701">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211E5485" w14:textId="77777777" w:rsidR="00127701" w:rsidRPr="003F7263" w:rsidRDefault="00127701" w:rsidP="00127701">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758AF6F"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678F35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24DC3B8" w14:textId="77777777" w:rsidR="00127701" w:rsidRPr="003F7263" w:rsidRDefault="00127701" w:rsidP="00127701">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6C5A2D94" w14:textId="4E2D5359"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2920BA13" w14:textId="12909405" w:rsidR="00127701" w:rsidRPr="003F7263" w:rsidRDefault="00127701" w:rsidP="00127701">
            <w:pPr>
              <w:pStyle w:val="TAL"/>
              <w:rPr>
                <w:sz w:val="16"/>
                <w:szCs w:val="16"/>
              </w:rPr>
            </w:pPr>
          </w:p>
        </w:tc>
      </w:tr>
      <w:tr w:rsidR="00DE33F4" w:rsidRPr="003F7263" w14:paraId="32F09CD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E675CB0" w14:textId="679CDABF" w:rsidR="00DE33F4" w:rsidRPr="003F7263" w:rsidRDefault="00DE33F4" w:rsidP="00DE33F4">
            <w:pPr>
              <w:pStyle w:val="TAL"/>
              <w:rPr>
                <w:sz w:val="16"/>
                <w:szCs w:val="16"/>
              </w:rPr>
            </w:pPr>
            <w:r>
              <w:rPr>
                <w:sz w:val="16"/>
                <w:szCs w:val="16"/>
              </w:rPr>
              <w:t>9.1.5.2.10</w:t>
            </w:r>
          </w:p>
        </w:tc>
        <w:tc>
          <w:tcPr>
            <w:tcW w:w="3506" w:type="dxa"/>
            <w:gridSpan w:val="2"/>
            <w:tcBorders>
              <w:top w:val="single" w:sz="4" w:space="0" w:color="auto"/>
              <w:bottom w:val="single" w:sz="4" w:space="0" w:color="auto"/>
            </w:tcBorders>
            <w:shd w:val="clear" w:color="auto" w:fill="auto"/>
          </w:tcPr>
          <w:p w14:paraId="5E5BB6F0" w14:textId="0780BC63" w:rsidR="00DE33F4" w:rsidRPr="003F7263" w:rsidRDefault="00DE33F4" w:rsidP="00DE33F4">
            <w:pPr>
              <w:pStyle w:val="TAL"/>
              <w:rPr>
                <w:sz w:val="16"/>
                <w:szCs w:val="16"/>
              </w:rPr>
            </w:pPr>
            <w:r w:rsidRPr="00FE20C8">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7F85EE6C" w14:textId="70C7E420" w:rsidR="00DE33F4" w:rsidRPr="003F7263" w:rsidRDefault="00DE33F4" w:rsidP="00DE33F4">
            <w:pPr>
              <w:pStyle w:val="TAC"/>
              <w:rPr>
                <w:sz w:val="16"/>
                <w:szCs w:val="16"/>
              </w:rPr>
            </w:pPr>
            <w:r w:rsidRPr="00022AD1">
              <w:rPr>
                <w:sz w:val="16"/>
                <w:szCs w:val="16"/>
              </w:rPr>
              <w:t>Rel-17</w:t>
            </w:r>
          </w:p>
        </w:tc>
        <w:tc>
          <w:tcPr>
            <w:tcW w:w="1170" w:type="dxa"/>
            <w:gridSpan w:val="2"/>
            <w:tcBorders>
              <w:top w:val="single" w:sz="4" w:space="0" w:color="auto"/>
              <w:bottom w:val="single" w:sz="4" w:space="0" w:color="auto"/>
            </w:tcBorders>
            <w:shd w:val="clear" w:color="auto" w:fill="auto"/>
          </w:tcPr>
          <w:p w14:paraId="5018B240" w14:textId="5D1D2E09" w:rsidR="00DE33F4" w:rsidRPr="003F7263" w:rsidRDefault="00DE33F4" w:rsidP="00DE33F4">
            <w:pPr>
              <w:pStyle w:val="TAC"/>
              <w:rPr>
                <w:sz w:val="16"/>
                <w:szCs w:val="16"/>
              </w:rPr>
            </w:pPr>
            <w:r>
              <w:rPr>
                <w:sz w:val="16"/>
                <w:szCs w:val="16"/>
              </w:rPr>
              <w:t>C242</w:t>
            </w:r>
          </w:p>
        </w:tc>
        <w:tc>
          <w:tcPr>
            <w:tcW w:w="3596" w:type="dxa"/>
            <w:gridSpan w:val="2"/>
            <w:tcBorders>
              <w:top w:val="single" w:sz="4" w:space="0" w:color="auto"/>
              <w:bottom w:val="single" w:sz="4" w:space="0" w:color="auto"/>
            </w:tcBorders>
            <w:shd w:val="clear" w:color="auto" w:fill="auto"/>
          </w:tcPr>
          <w:p w14:paraId="5E7B1565" w14:textId="4D87A251" w:rsidR="00DE33F4" w:rsidRPr="003F7263" w:rsidRDefault="00DE33F4" w:rsidP="00DE33F4">
            <w:pPr>
              <w:pStyle w:val="TAL"/>
              <w:rPr>
                <w:sz w:val="16"/>
                <w:szCs w:val="16"/>
              </w:rPr>
            </w:pPr>
            <w:r w:rsidRPr="00022AD1">
              <w:rPr>
                <w:sz w:val="16"/>
                <w:szCs w:val="16"/>
              </w:rPr>
              <w:t>UEs supporting 5G Core and Multi-SIM N1 NAS signalling connection release</w:t>
            </w:r>
          </w:p>
        </w:tc>
      </w:tr>
      <w:tr w:rsidR="00127701" w:rsidRPr="003F7263" w14:paraId="344DCFCE"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7C0858D1" w14:textId="77777777" w:rsidR="00127701" w:rsidRPr="003F7263" w:rsidRDefault="00127701" w:rsidP="00127701">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7443E23" w14:textId="77777777" w:rsidR="00127701" w:rsidRPr="003F7263" w:rsidRDefault="00127701" w:rsidP="00127701">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127701" w:rsidRPr="003F7263" w:rsidRDefault="00127701" w:rsidP="00127701">
            <w:pPr>
              <w:pStyle w:val="TAH"/>
              <w:keepNext w:val="0"/>
              <w:keepLines w:val="0"/>
              <w:jc w:val="left"/>
              <w:rPr>
                <w:bCs/>
                <w:sz w:val="16"/>
                <w:szCs w:val="16"/>
              </w:rPr>
            </w:pPr>
          </w:p>
        </w:tc>
      </w:tr>
      <w:tr w:rsidR="00127701" w:rsidRPr="003F7263" w14:paraId="485F30DD"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829D7E5" w14:textId="77777777" w:rsidR="00127701" w:rsidRPr="003F7263" w:rsidRDefault="00127701" w:rsidP="00127701">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684C3FA9" w14:textId="77777777" w:rsidR="00127701" w:rsidRPr="003F7263" w:rsidRDefault="00127701" w:rsidP="00127701">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127701" w:rsidRPr="003F7263" w:rsidRDefault="00127701" w:rsidP="00127701">
            <w:pPr>
              <w:pStyle w:val="TAH"/>
              <w:keepNext w:val="0"/>
              <w:keepLines w:val="0"/>
              <w:jc w:val="left"/>
              <w:rPr>
                <w:bCs/>
                <w:sz w:val="16"/>
                <w:szCs w:val="16"/>
              </w:rPr>
            </w:pPr>
          </w:p>
        </w:tc>
      </w:tr>
      <w:tr w:rsidR="00127701" w:rsidRPr="003F7263" w14:paraId="63E59468"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127701" w:rsidRPr="003F7263" w:rsidRDefault="00127701" w:rsidP="00127701">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127701" w:rsidRPr="003F7263" w:rsidRDefault="00127701" w:rsidP="00127701">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w:t>
            </w:r>
          </w:p>
        </w:tc>
      </w:tr>
      <w:tr w:rsidR="00127701" w:rsidRPr="003F7263" w14:paraId="6F3A88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97B4AD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09F34459" w14:textId="2BD638D4"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127701" w:rsidRPr="003F7263" w:rsidRDefault="00127701" w:rsidP="00127701">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D338E6" w14:textId="77777777" w:rsidR="00127701" w:rsidRPr="003F7263" w:rsidRDefault="00127701" w:rsidP="00127701">
            <w:pPr>
              <w:spacing w:after="0"/>
              <w:rPr>
                <w:rFonts w:ascii="Arial" w:hAnsi="Arial"/>
                <w:sz w:val="16"/>
                <w:szCs w:val="16"/>
              </w:rPr>
            </w:pPr>
            <w:r w:rsidRPr="003F7263">
              <w:rPr>
                <w:rFonts w:ascii="Arial" w:hAnsi="Arial"/>
                <w:bCs/>
                <w:sz w:val="16"/>
                <w:szCs w:val="16"/>
              </w:rPr>
              <w:t>UEs supporting 5G Core</w:t>
            </w:r>
          </w:p>
        </w:tc>
      </w:tr>
      <w:tr w:rsidR="00127701" w:rsidRPr="003F7263" w14:paraId="0A649292"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8AD28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6FBB4A80"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322D2EAE"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00D628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5797D8"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6E692B22" w14:textId="77777777" w:rsidR="00127701" w:rsidRPr="003F7263" w:rsidRDefault="00127701" w:rsidP="00127701">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53A8A63F" w14:textId="77777777" w:rsidR="00127701" w:rsidRPr="003F7263" w:rsidRDefault="00127701" w:rsidP="0012770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127701" w:rsidRPr="003F7263" w:rsidRDefault="00127701" w:rsidP="0012770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C38F49F" w14:textId="77777777" w:rsidR="00127701" w:rsidRPr="003F7263" w:rsidRDefault="00127701" w:rsidP="00127701">
            <w:pPr>
              <w:pStyle w:val="TAH"/>
              <w:keepNext w:val="0"/>
              <w:keepLines w:val="0"/>
              <w:jc w:val="left"/>
              <w:rPr>
                <w:b w:val="0"/>
                <w:bCs/>
                <w:sz w:val="16"/>
                <w:szCs w:val="16"/>
              </w:rPr>
            </w:pPr>
          </w:p>
        </w:tc>
      </w:tr>
      <w:tr w:rsidR="00127701" w:rsidRPr="003F7263" w14:paraId="04C0C33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C89F563"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397CC14"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6C90A96E" w14:textId="77777777" w:rsidR="00127701" w:rsidRPr="003F7263" w:rsidRDefault="00127701" w:rsidP="00127701">
            <w:pPr>
              <w:spacing w:after="0"/>
              <w:rPr>
                <w:rFonts w:ascii="Arial" w:hAnsi="Arial"/>
                <w:b/>
                <w:bCs/>
                <w:sz w:val="16"/>
                <w:szCs w:val="16"/>
                <w:lang w:eastAsia="zh-CN"/>
              </w:rPr>
            </w:pPr>
          </w:p>
        </w:tc>
      </w:tr>
      <w:tr w:rsidR="00127701" w:rsidRPr="003F7263" w14:paraId="394914B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20D0DBB" w14:textId="77777777" w:rsidR="00127701" w:rsidRPr="003F7263" w:rsidRDefault="00127701" w:rsidP="00127701">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9D4C474"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127701" w:rsidRPr="003F7263" w:rsidRDefault="00127701" w:rsidP="00127701">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13B416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D92847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3AC737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49D684E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977A21A"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05861DB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8F03B26"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0319CE97"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7036E899" w14:textId="77777777" w:rsidR="00127701" w:rsidRPr="003F7263" w:rsidRDefault="00127701" w:rsidP="00127701">
            <w:pPr>
              <w:spacing w:after="0"/>
              <w:rPr>
                <w:rFonts w:ascii="Arial" w:hAnsi="Arial"/>
                <w:b/>
                <w:bCs/>
                <w:sz w:val="16"/>
                <w:szCs w:val="16"/>
                <w:lang w:eastAsia="zh-CN"/>
              </w:rPr>
            </w:pPr>
          </w:p>
        </w:tc>
      </w:tr>
      <w:tr w:rsidR="00127701" w:rsidRPr="003F7263" w14:paraId="1AD62D1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52F7B5C" w14:textId="77777777" w:rsidR="00127701" w:rsidRPr="003F7263" w:rsidRDefault="00127701" w:rsidP="00127701">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099C2588" w14:textId="73B488FD" w:rsidR="00127701" w:rsidRPr="003F7263" w:rsidRDefault="00127701" w:rsidP="00127701">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6589338" w14:textId="77777777" w:rsidR="00127701" w:rsidRPr="003F7263" w:rsidRDefault="00127701" w:rsidP="00127701">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F14A9C1" w14:textId="77777777" w:rsidR="00127701" w:rsidRPr="003F7263" w:rsidRDefault="00127701" w:rsidP="00127701">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66C125DB"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127701" w:rsidRPr="003F7263" w14:paraId="01E010A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8D49E4" w14:textId="77777777" w:rsidR="00127701" w:rsidRPr="003F7263" w:rsidRDefault="00127701" w:rsidP="00127701">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38586494" w14:textId="6FF83C61" w:rsidR="00127701" w:rsidRPr="003F7263" w:rsidRDefault="00127701" w:rsidP="00127701">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321756CF" w14:textId="77777777" w:rsidR="00127701" w:rsidRPr="003F7263" w:rsidRDefault="00127701" w:rsidP="00127701">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46A2342" w14:textId="77777777" w:rsidR="00127701" w:rsidRPr="003F7263" w:rsidRDefault="00127701" w:rsidP="00127701">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36D76F92"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DE33F4" w:rsidRPr="003F7263" w14:paraId="6C210EED"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2770C89" w14:textId="161B2558" w:rsidR="00DE33F4" w:rsidRPr="003F7263" w:rsidRDefault="00DE33F4" w:rsidP="00DE33F4">
            <w:pPr>
              <w:pStyle w:val="TAL"/>
              <w:keepNext w:val="0"/>
              <w:keepLines w:val="0"/>
              <w:rPr>
                <w:bCs/>
                <w:sz w:val="16"/>
                <w:szCs w:val="16"/>
              </w:rPr>
            </w:pPr>
            <w:r>
              <w:rPr>
                <w:bCs/>
                <w:sz w:val="16"/>
                <w:szCs w:val="16"/>
              </w:rPr>
              <w:t>9.1.7.3</w:t>
            </w:r>
          </w:p>
        </w:tc>
        <w:tc>
          <w:tcPr>
            <w:tcW w:w="3506" w:type="dxa"/>
            <w:gridSpan w:val="2"/>
            <w:tcBorders>
              <w:top w:val="nil"/>
              <w:bottom w:val="single" w:sz="4" w:space="0" w:color="auto"/>
            </w:tcBorders>
            <w:shd w:val="clear" w:color="auto" w:fill="FFFFFF"/>
          </w:tcPr>
          <w:p w14:paraId="4C28AC86" w14:textId="2A746EAC" w:rsidR="00DE33F4" w:rsidRPr="003F7263" w:rsidRDefault="00DE33F4" w:rsidP="00DE33F4">
            <w:pPr>
              <w:pStyle w:val="TAL"/>
              <w:keepNext w:val="0"/>
              <w:keepLines w:val="0"/>
              <w:rPr>
                <w:bCs/>
                <w:sz w:val="16"/>
                <w:szCs w:val="16"/>
              </w:rPr>
            </w:pPr>
            <w:r w:rsidRPr="00B408F3">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4F6F78D4" w14:textId="4FC67DD2" w:rsidR="00DE33F4" w:rsidRPr="003F7263" w:rsidRDefault="00DE33F4" w:rsidP="00DE33F4">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027B494B" w14:textId="24E0D355" w:rsidR="00DE33F4" w:rsidRPr="003F7263" w:rsidRDefault="00DE33F4" w:rsidP="00DE33F4">
            <w:pPr>
              <w:pStyle w:val="TAH"/>
              <w:keepNext w:val="0"/>
              <w:keepLines w:val="0"/>
              <w:rPr>
                <w:b w:val="0"/>
                <w:sz w:val="16"/>
                <w:szCs w:val="16"/>
              </w:rPr>
            </w:pPr>
            <w:r>
              <w:rPr>
                <w:b w:val="0"/>
                <w:sz w:val="16"/>
                <w:szCs w:val="16"/>
              </w:rPr>
              <w:t>C242</w:t>
            </w:r>
          </w:p>
        </w:tc>
        <w:tc>
          <w:tcPr>
            <w:tcW w:w="3596" w:type="dxa"/>
            <w:gridSpan w:val="2"/>
            <w:tcBorders>
              <w:bottom w:val="single" w:sz="4" w:space="0" w:color="auto"/>
            </w:tcBorders>
            <w:shd w:val="clear" w:color="auto" w:fill="FFFFFF"/>
          </w:tcPr>
          <w:p w14:paraId="4EB7616A" w14:textId="00B798CD" w:rsidR="00DE33F4" w:rsidRPr="003F7263" w:rsidRDefault="00DE33F4" w:rsidP="00DE33F4">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127701" w:rsidRPr="003F7263" w14:paraId="47EADC6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93E3828" w14:textId="1B49BCD0" w:rsidR="00127701" w:rsidRPr="003F7263" w:rsidRDefault="00127701" w:rsidP="00127701">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52FD2BB9" w14:textId="76DD4436" w:rsidR="00127701" w:rsidRPr="003F7263" w:rsidRDefault="00127701" w:rsidP="00127701">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55834633" w14:textId="218EC4DA"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2829053F" w14:textId="3B66E3B8" w:rsidR="00127701" w:rsidRPr="003F7263" w:rsidRDefault="00127701" w:rsidP="00127701">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48BAF8E2" w14:textId="378BE6AB" w:rsidR="00127701" w:rsidRPr="003F7263" w:rsidRDefault="00127701" w:rsidP="00127701">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127701" w:rsidRPr="003F7263" w14:paraId="2CA0357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BEB9DA1" w14:textId="77777777" w:rsidR="00127701" w:rsidRPr="003F7263" w:rsidRDefault="00127701" w:rsidP="00127701">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690ADD7D" w14:textId="77777777" w:rsidR="00127701" w:rsidRPr="003F7263" w:rsidRDefault="00127701" w:rsidP="00127701">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127701" w:rsidRPr="003F7263" w:rsidRDefault="00127701" w:rsidP="0012770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5B56D117" w14:textId="77777777" w:rsidR="00127701" w:rsidRPr="003F7263" w:rsidRDefault="00127701" w:rsidP="00127701">
            <w:pPr>
              <w:pStyle w:val="TAH"/>
              <w:keepNext w:val="0"/>
              <w:keepLines w:val="0"/>
              <w:jc w:val="left"/>
              <w:rPr>
                <w:bCs/>
                <w:sz w:val="16"/>
                <w:szCs w:val="16"/>
              </w:rPr>
            </w:pPr>
          </w:p>
        </w:tc>
      </w:tr>
      <w:tr w:rsidR="00127701" w:rsidRPr="003F7263" w14:paraId="3ADDB66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2F4B4E"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4668B099" w14:textId="213159CA" w:rsidR="00127701" w:rsidRPr="003F7263" w:rsidRDefault="00127701" w:rsidP="00127701">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94BBF70"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29FC0E12"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45B48EF9"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127701" w:rsidRPr="003F7263" w14:paraId="18817B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AB865A"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5D4E0AFA" w14:textId="41EAED20" w:rsidR="00127701" w:rsidRPr="003F7263" w:rsidRDefault="00127701" w:rsidP="00127701">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608025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4C4DD409"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60CC4BB6"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127701" w:rsidRPr="003F7263" w14:paraId="38BB4428" w14:textId="77777777" w:rsidTr="005270CE">
        <w:trPr>
          <w:gridAfter w:val="1"/>
          <w:wAfter w:w="38" w:type="dxa"/>
          <w:jc w:val="center"/>
        </w:trPr>
        <w:tc>
          <w:tcPr>
            <w:tcW w:w="1090" w:type="dxa"/>
            <w:gridSpan w:val="2"/>
            <w:shd w:val="clear" w:color="auto" w:fill="D9D9D9"/>
          </w:tcPr>
          <w:p w14:paraId="5BBB21AB" w14:textId="77777777" w:rsidR="00127701" w:rsidRPr="003F7263" w:rsidRDefault="00127701" w:rsidP="00127701">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3507868C" w14:textId="77777777" w:rsidR="00127701" w:rsidRPr="003F7263" w:rsidRDefault="00127701" w:rsidP="00127701">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7CC17223"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7705E8A7" w14:textId="77777777" w:rsidR="00127701" w:rsidRPr="003F7263" w:rsidRDefault="00127701" w:rsidP="00127701">
            <w:pPr>
              <w:overflowPunct/>
              <w:autoSpaceDE/>
              <w:autoSpaceDN/>
              <w:adjustRightInd/>
              <w:spacing w:after="0"/>
              <w:textAlignment w:val="auto"/>
              <w:rPr>
                <w:rFonts w:ascii="Arial" w:hAnsi="Arial"/>
                <w:sz w:val="16"/>
                <w:szCs w:val="16"/>
                <w:lang w:eastAsia="en-US"/>
              </w:rPr>
            </w:pPr>
          </w:p>
        </w:tc>
      </w:tr>
      <w:tr w:rsidR="00127701" w:rsidRPr="003F7263" w14:paraId="2B7255F0" w14:textId="77777777" w:rsidTr="005270CE">
        <w:trPr>
          <w:gridAfter w:val="1"/>
          <w:wAfter w:w="38" w:type="dxa"/>
          <w:jc w:val="center"/>
        </w:trPr>
        <w:tc>
          <w:tcPr>
            <w:tcW w:w="1090" w:type="dxa"/>
            <w:gridSpan w:val="2"/>
            <w:shd w:val="clear" w:color="auto" w:fill="auto"/>
          </w:tcPr>
          <w:p w14:paraId="15BFE7B4" w14:textId="2B3C712B"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6" w:type="dxa"/>
            <w:gridSpan w:val="2"/>
            <w:shd w:val="clear" w:color="auto" w:fill="auto"/>
          </w:tcPr>
          <w:p w14:paraId="7E28B383" w14:textId="48CE5AA2"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7A7BA199" w14:textId="2F77D4CA"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73F351E8" w14:textId="232B1E5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89A1DB4" w14:textId="48383BC9"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7430BCCB" w14:textId="77777777" w:rsidTr="005270CE">
        <w:trPr>
          <w:gridAfter w:val="1"/>
          <w:wAfter w:w="38" w:type="dxa"/>
          <w:jc w:val="center"/>
        </w:trPr>
        <w:tc>
          <w:tcPr>
            <w:tcW w:w="1090" w:type="dxa"/>
            <w:gridSpan w:val="2"/>
            <w:shd w:val="clear" w:color="auto" w:fill="auto"/>
          </w:tcPr>
          <w:p w14:paraId="3FC08048" w14:textId="305A66BC"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6" w:type="dxa"/>
            <w:gridSpan w:val="2"/>
            <w:shd w:val="clear" w:color="auto" w:fill="auto"/>
          </w:tcPr>
          <w:p w14:paraId="5706269E" w14:textId="17241689"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22045AC9" w14:textId="5E81503F"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1C1B8D44" w14:textId="21F06FDC"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071EAD" w14:textId="1FFFFEC6"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127701" w:rsidRPr="003F7263" w14:paraId="1B8C1D39" w14:textId="77777777" w:rsidTr="005270CE">
        <w:trPr>
          <w:gridAfter w:val="1"/>
          <w:wAfter w:w="38" w:type="dxa"/>
          <w:jc w:val="center"/>
        </w:trPr>
        <w:tc>
          <w:tcPr>
            <w:tcW w:w="1090" w:type="dxa"/>
            <w:gridSpan w:val="2"/>
            <w:shd w:val="clear" w:color="auto" w:fill="auto"/>
          </w:tcPr>
          <w:p w14:paraId="02D133C2" w14:textId="3F48CD7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6" w:type="dxa"/>
            <w:gridSpan w:val="2"/>
            <w:shd w:val="clear" w:color="auto" w:fill="auto"/>
          </w:tcPr>
          <w:p w14:paraId="2EBB4503" w14:textId="66FF88B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1534C06" w14:textId="742D2561"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3985B0B" w14:textId="26F03A05"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16E99F2C" w14:textId="2DD93999"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127701" w:rsidRPr="003F7263" w14:paraId="16BEA8C4" w14:textId="77777777" w:rsidTr="005270CE">
        <w:trPr>
          <w:gridAfter w:val="1"/>
          <w:wAfter w:w="38" w:type="dxa"/>
          <w:jc w:val="center"/>
        </w:trPr>
        <w:tc>
          <w:tcPr>
            <w:tcW w:w="1090" w:type="dxa"/>
            <w:gridSpan w:val="2"/>
            <w:shd w:val="clear" w:color="auto" w:fill="auto"/>
          </w:tcPr>
          <w:p w14:paraId="5FEADB55" w14:textId="0183654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6" w:type="dxa"/>
            <w:gridSpan w:val="2"/>
            <w:shd w:val="clear" w:color="auto" w:fill="auto"/>
          </w:tcPr>
          <w:p w14:paraId="4FED341A" w14:textId="28D0EBDF"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59F4BCAF" w14:textId="71F5A1C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CF76D5A" w14:textId="774B42F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B2ADF20" w14:textId="1D55CC4A"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26E99D10" w14:textId="77777777" w:rsidTr="005270CE">
        <w:trPr>
          <w:gridAfter w:val="1"/>
          <w:wAfter w:w="38" w:type="dxa"/>
          <w:jc w:val="center"/>
        </w:trPr>
        <w:tc>
          <w:tcPr>
            <w:tcW w:w="1090" w:type="dxa"/>
            <w:gridSpan w:val="2"/>
            <w:shd w:val="clear" w:color="auto" w:fill="auto"/>
          </w:tcPr>
          <w:p w14:paraId="18C12112" w14:textId="56BA1F3F"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6" w:type="dxa"/>
            <w:gridSpan w:val="2"/>
            <w:shd w:val="clear" w:color="auto" w:fill="auto"/>
          </w:tcPr>
          <w:p w14:paraId="441E6FD4" w14:textId="3D4D9A04"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5EB4EC02" w14:textId="651A5508"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5DCEFA51" w14:textId="3E3CFBF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65DD59" w14:textId="449BB17D"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3FAF6326" w14:textId="77777777" w:rsidTr="005270CE">
        <w:trPr>
          <w:gridAfter w:val="1"/>
          <w:wAfter w:w="38" w:type="dxa"/>
          <w:jc w:val="center"/>
        </w:trPr>
        <w:tc>
          <w:tcPr>
            <w:tcW w:w="1090" w:type="dxa"/>
            <w:gridSpan w:val="2"/>
            <w:shd w:val="clear" w:color="auto" w:fill="auto"/>
          </w:tcPr>
          <w:p w14:paraId="3B33FFAD" w14:textId="2EA2834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54E46664" w14:textId="2B936DA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5938DC4C" w14:textId="51E242E2"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56844DF" w14:textId="702CC02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3C27031E" w14:textId="7FD563A6"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1D68249D" w14:textId="77777777" w:rsidTr="005270CE">
        <w:trPr>
          <w:gridAfter w:val="1"/>
          <w:wAfter w:w="38" w:type="dxa"/>
          <w:jc w:val="center"/>
        </w:trPr>
        <w:tc>
          <w:tcPr>
            <w:tcW w:w="1090" w:type="dxa"/>
            <w:gridSpan w:val="2"/>
            <w:shd w:val="clear" w:color="auto" w:fill="auto"/>
          </w:tcPr>
          <w:p w14:paraId="17FD8494" w14:textId="385CC75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73D3E187" w14:textId="5A5783E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227FE7FD" w14:textId="6A6C436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FF396C6" w14:textId="66CDD9D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5EEBF6CE" w14:textId="4BAC2654"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27701" w:rsidRPr="003F7263" w14:paraId="6FF1A9C4" w14:textId="77777777" w:rsidTr="005270CE">
        <w:trPr>
          <w:gridAfter w:val="1"/>
          <w:wAfter w:w="38" w:type="dxa"/>
          <w:jc w:val="center"/>
        </w:trPr>
        <w:tc>
          <w:tcPr>
            <w:tcW w:w="1090" w:type="dxa"/>
            <w:gridSpan w:val="2"/>
            <w:shd w:val="clear" w:color="auto" w:fill="D9D9D9"/>
          </w:tcPr>
          <w:p w14:paraId="63654D98" w14:textId="128BFAC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405EB9E7" w14:textId="1F207DD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0D0EAC29"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06EF6130"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28701C12"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13D1F33A" w14:textId="77777777" w:rsidTr="005270CE">
        <w:trPr>
          <w:gridAfter w:val="1"/>
          <w:wAfter w:w="38" w:type="dxa"/>
          <w:jc w:val="center"/>
        </w:trPr>
        <w:tc>
          <w:tcPr>
            <w:tcW w:w="1090" w:type="dxa"/>
            <w:gridSpan w:val="2"/>
            <w:shd w:val="clear" w:color="auto" w:fill="auto"/>
          </w:tcPr>
          <w:p w14:paraId="0C469780" w14:textId="3C88308B"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0B2EAFDE" w14:textId="4FBB080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191D8B20" w14:textId="552F0174"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D6F1C4D" w14:textId="095880F0"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4A9D6900" w14:textId="4694A6DB"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4466CA7E" w14:textId="77777777" w:rsidTr="005270CE">
        <w:trPr>
          <w:gridAfter w:val="1"/>
          <w:wAfter w:w="38" w:type="dxa"/>
          <w:jc w:val="center"/>
        </w:trPr>
        <w:tc>
          <w:tcPr>
            <w:tcW w:w="1090" w:type="dxa"/>
            <w:gridSpan w:val="2"/>
            <w:shd w:val="clear" w:color="auto" w:fill="auto"/>
          </w:tcPr>
          <w:p w14:paraId="747FF8EF" w14:textId="270CB3C2"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6" w:type="dxa"/>
            <w:gridSpan w:val="2"/>
            <w:shd w:val="clear" w:color="auto" w:fill="auto"/>
          </w:tcPr>
          <w:p w14:paraId="6C7DD997" w14:textId="45D05A46" w:rsidR="00127701" w:rsidRPr="003F7263" w:rsidRDefault="005D60F9" w:rsidP="00127701">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00127701" w:rsidRPr="003F7263">
              <w:rPr>
                <w:rFonts w:ascii="Arial" w:hAnsi="Arial" w:cs="Arial"/>
                <w:sz w:val="16"/>
                <w:szCs w:val="16"/>
                <w:lang w:eastAsia="ko-KR"/>
              </w:rPr>
              <w:t xml:space="preserve"> / EAP message transport / Abnormal</w:t>
            </w:r>
          </w:p>
        </w:tc>
        <w:tc>
          <w:tcPr>
            <w:tcW w:w="810" w:type="dxa"/>
            <w:gridSpan w:val="2"/>
            <w:shd w:val="clear" w:color="auto" w:fill="auto"/>
          </w:tcPr>
          <w:p w14:paraId="33115DEF" w14:textId="458CFDDA"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3C4D58D7" w14:textId="4CF36F02"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E5600BA" w14:textId="31F67F4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127701" w:rsidRPr="003F7263" w14:paraId="2C48CA87" w14:textId="77777777" w:rsidTr="005270CE">
        <w:trPr>
          <w:gridAfter w:val="1"/>
          <w:wAfter w:w="38" w:type="dxa"/>
          <w:jc w:val="center"/>
        </w:trPr>
        <w:tc>
          <w:tcPr>
            <w:tcW w:w="1090" w:type="dxa"/>
            <w:gridSpan w:val="2"/>
            <w:shd w:val="clear" w:color="auto" w:fill="auto"/>
          </w:tcPr>
          <w:p w14:paraId="5D7108C8" w14:textId="74ACA6FC"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6" w:type="dxa"/>
            <w:gridSpan w:val="2"/>
            <w:shd w:val="clear" w:color="auto" w:fill="auto"/>
          </w:tcPr>
          <w:p w14:paraId="546AC6B5" w14:textId="1E8EF53E"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1F55F6BB" w14:textId="6D6305B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E729C4" w14:textId="0AE0290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223A2922" w14:textId="5492FE0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3ABCB7F" w14:textId="77777777" w:rsidTr="005270CE">
        <w:trPr>
          <w:gridAfter w:val="1"/>
          <w:wAfter w:w="38" w:type="dxa"/>
          <w:jc w:val="center"/>
        </w:trPr>
        <w:tc>
          <w:tcPr>
            <w:tcW w:w="1090" w:type="dxa"/>
            <w:gridSpan w:val="2"/>
            <w:shd w:val="clear" w:color="auto" w:fill="auto"/>
          </w:tcPr>
          <w:p w14:paraId="3C4015CE" w14:textId="262868D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019156E8" w14:textId="774B34E8"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3FBFB84E" w14:textId="1B398D96"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90E60C1" w14:textId="09F97D26"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7A297F0" w14:textId="4342E37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011CB75A" w14:textId="77777777" w:rsidTr="005270CE">
        <w:trPr>
          <w:gridAfter w:val="1"/>
          <w:wAfter w:w="38" w:type="dxa"/>
          <w:jc w:val="center"/>
        </w:trPr>
        <w:tc>
          <w:tcPr>
            <w:tcW w:w="1090" w:type="dxa"/>
            <w:gridSpan w:val="2"/>
            <w:shd w:val="clear" w:color="auto" w:fill="auto"/>
          </w:tcPr>
          <w:p w14:paraId="0F93B6CD" w14:textId="4FD1F8F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w:t>
            </w:r>
            <w:r w:rsidRPr="003F7263">
              <w:rPr>
                <w:rFonts w:ascii="Arial" w:hAnsi="Arial" w:cs="Arial"/>
                <w:sz w:val="16"/>
                <w:szCs w:val="16"/>
                <w:lang w:eastAsia="zh-CN"/>
              </w:rPr>
              <w:t>10.6</w:t>
            </w:r>
          </w:p>
        </w:tc>
        <w:tc>
          <w:tcPr>
            <w:tcW w:w="3506" w:type="dxa"/>
            <w:gridSpan w:val="2"/>
            <w:shd w:val="clear" w:color="auto" w:fill="auto"/>
          </w:tcPr>
          <w:p w14:paraId="30D89AF5" w14:textId="4548508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00BD8399" w14:textId="0245309F"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16E28DA" w14:textId="21A433BF"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A21E35F" w14:textId="0E13E8C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FB7953A" w14:textId="77777777" w:rsidTr="005270CE">
        <w:trPr>
          <w:gridAfter w:val="1"/>
          <w:wAfter w:w="38" w:type="dxa"/>
          <w:jc w:val="center"/>
        </w:trPr>
        <w:tc>
          <w:tcPr>
            <w:tcW w:w="1090" w:type="dxa"/>
            <w:gridSpan w:val="2"/>
            <w:shd w:val="clear" w:color="auto" w:fill="D9D9D9"/>
          </w:tcPr>
          <w:p w14:paraId="1261EF25" w14:textId="14A1FB5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52201789" w14:textId="2533E67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3433CC58"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233232F"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3ED9AC66"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7A4FE2A4" w14:textId="77777777" w:rsidTr="005270CE">
        <w:trPr>
          <w:gridAfter w:val="1"/>
          <w:wAfter w:w="38" w:type="dxa"/>
          <w:jc w:val="center"/>
        </w:trPr>
        <w:tc>
          <w:tcPr>
            <w:tcW w:w="1090" w:type="dxa"/>
            <w:gridSpan w:val="2"/>
            <w:shd w:val="clear" w:color="auto" w:fill="auto"/>
          </w:tcPr>
          <w:p w14:paraId="732731FA" w14:textId="531D1D00"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6" w:type="dxa"/>
            <w:gridSpan w:val="2"/>
            <w:shd w:val="clear" w:color="auto" w:fill="auto"/>
          </w:tcPr>
          <w:p w14:paraId="41B53A6F" w14:textId="2E1860B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sidR="0067755D">
              <w:rPr>
                <w:rFonts w:ascii="Arial" w:hAnsi="Arial" w:cs="Arial"/>
                <w:sz w:val="16"/>
                <w:szCs w:val="16"/>
              </w:rPr>
              <w:t xml:space="preserve"> </w:t>
            </w:r>
            <w:r w:rsidRPr="003F7263">
              <w:rPr>
                <w:rFonts w:ascii="Arial" w:hAnsi="Arial" w:cs="Arial"/>
                <w:sz w:val="16"/>
                <w:szCs w:val="16"/>
              </w:rPr>
              <w:t>Temporarily not authorized for this SNPN</w:t>
            </w:r>
          </w:p>
        </w:tc>
        <w:tc>
          <w:tcPr>
            <w:tcW w:w="810" w:type="dxa"/>
            <w:gridSpan w:val="2"/>
            <w:shd w:val="clear" w:color="auto" w:fill="auto"/>
          </w:tcPr>
          <w:p w14:paraId="608F7C7A" w14:textId="3A94C0C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A75172" w14:textId="77B5662A"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CEC8FA7" w14:textId="051D567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56539E0C" w14:textId="77777777" w:rsidTr="005270CE">
        <w:trPr>
          <w:gridAfter w:val="1"/>
          <w:wAfter w:w="38" w:type="dxa"/>
          <w:jc w:val="center"/>
        </w:trPr>
        <w:tc>
          <w:tcPr>
            <w:tcW w:w="1090" w:type="dxa"/>
            <w:gridSpan w:val="2"/>
            <w:shd w:val="clear" w:color="auto" w:fill="auto"/>
          </w:tcPr>
          <w:p w14:paraId="7632E270" w14:textId="518ADAC9"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1925EA20" w14:textId="56F83CC4"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5E937A0E" w14:textId="0C400CB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ABE6046" w14:textId="10337B7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4803A91" w14:textId="2214D25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0616CECE"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7631CD0B" w14:textId="6D322D21" w:rsidR="00127701" w:rsidRPr="003F7263" w:rsidRDefault="00127701" w:rsidP="00127701">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6F940546" w14:textId="38FA46C5" w:rsidR="00127701" w:rsidRPr="003F7263" w:rsidRDefault="00127701" w:rsidP="00127701">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1C9B3CF4" w14:textId="7479D01A" w:rsidR="00127701" w:rsidRPr="003F7263" w:rsidRDefault="00127701" w:rsidP="00127701">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0A7E0D1F" w14:textId="00315BCD" w:rsidR="00127701" w:rsidRPr="003F7263" w:rsidRDefault="00127701" w:rsidP="00127701">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20CA25BF" w14:textId="009B7FBF" w:rsidR="00127701" w:rsidRPr="003F7263" w:rsidRDefault="00127701" w:rsidP="00127701">
            <w:pPr>
              <w:keepNext/>
              <w:keepLines/>
              <w:spacing w:after="0"/>
              <w:rPr>
                <w:rFonts w:ascii="Arial" w:hAnsi="Arial"/>
                <w:b/>
                <w:sz w:val="16"/>
                <w:szCs w:val="16"/>
              </w:rPr>
            </w:pPr>
            <w:r w:rsidRPr="003F7263">
              <w:rPr>
                <w:rFonts w:ascii="Arial" w:hAnsi="Arial"/>
                <w:sz w:val="16"/>
                <w:szCs w:val="16"/>
              </w:rPr>
              <w:t>UEs supporting 5G Core and SNPN</w:t>
            </w:r>
          </w:p>
        </w:tc>
      </w:tr>
      <w:tr w:rsidR="00127701" w14:paraId="40E867E8"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4D422E5B" w14:textId="77777777" w:rsidR="00127701" w:rsidRDefault="00127701" w:rsidP="00127701">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7EF949BF" w14:textId="77777777" w:rsidR="00127701" w:rsidRDefault="00127701" w:rsidP="00127701">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C8F2BC8" w14:textId="77777777" w:rsidR="00127701" w:rsidRDefault="00127701" w:rsidP="001277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B8F7A30" w14:textId="77777777" w:rsidR="00127701" w:rsidRDefault="00127701" w:rsidP="0012770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2A4F57CF" w14:textId="77777777" w:rsidR="00127701" w:rsidRDefault="00127701" w:rsidP="00127701">
            <w:pPr>
              <w:keepNext/>
              <w:keepLines/>
              <w:spacing w:after="0"/>
              <w:rPr>
                <w:rFonts w:ascii="Arial" w:hAnsi="Arial"/>
                <w:sz w:val="16"/>
                <w:szCs w:val="16"/>
              </w:rPr>
            </w:pPr>
          </w:p>
        </w:tc>
      </w:tr>
      <w:tr w:rsidR="00127701" w14:paraId="47D041A0"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2EE7029A" w14:textId="77777777" w:rsidR="00127701" w:rsidRDefault="00127701" w:rsidP="00127701">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6F5BA72F"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A299CBA"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196E5FB8"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A5AC8A5"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14:paraId="4EF5EAD3" w14:textId="77777777" w:rsidTr="005270CE">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B726F3E" w14:textId="77777777" w:rsidR="00127701" w:rsidRDefault="00127701" w:rsidP="00127701">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10226861"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130B1653"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2B6433C3"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E228FDD"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rsidRPr="00C01848" w14:paraId="24C76424"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02E51E94"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2AD2BC27"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188FA56" w14:textId="777777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EF8A1BD" w14:textId="77777777"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361AA1A"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127701" w:rsidRPr="00C01848" w14:paraId="0AD019A0"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6D08AC6A" w14:textId="17ADB3CB"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00CB4F47" w14:textId="7DD73B9C"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2AD1882" w14:textId="4516D575"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1591F22C" w14:textId="1807BC74"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B0430C8" w14:textId="7BD56489"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127701" w:rsidRPr="00C01848" w14:paraId="4BAF7420" w14:textId="77777777" w:rsidTr="005D60F9">
        <w:trPr>
          <w:gridBefore w:val="1"/>
          <w:wBefore w:w="32" w:type="dxa"/>
          <w:jc w:val="center"/>
        </w:trPr>
        <w:tc>
          <w:tcPr>
            <w:tcW w:w="1096" w:type="dxa"/>
            <w:gridSpan w:val="2"/>
            <w:tcBorders>
              <w:top w:val="nil"/>
              <w:bottom w:val="single" w:sz="4" w:space="0" w:color="auto"/>
            </w:tcBorders>
            <w:shd w:val="clear" w:color="auto" w:fill="auto"/>
          </w:tcPr>
          <w:p w14:paraId="3EE1E6F6" w14:textId="447ED70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7B664CFF" w14:textId="510BF9BD"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EA4C67A" w14:textId="5378AB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325F0944" w14:textId="5756CBF8"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02F35278" w14:textId="37DBDDD5"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527813" w:rsidRPr="00C01848" w14:paraId="507B1566" w14:textId="77777777">
        <w:trPr>
          <w:gridBefore w:val="1"/>
          <w:wBefore w:w="32" w:type="dxa"/>
          <w:jc w:val="center"/>
        </w:trPr>
        <w:tc>
          <w:tcPr>
            <w:tcW w:w="1096" w:type="dxa"/>
            <w:gridSpan w:val="2"/>
            <w:tcBorders>
              <w:top w:val="single" w:sz="4" w:space="0" w:color="auto"/>
              <w:bottom w:val="single" w:sz="4" w:space="0" w:color="auto"/>
            </w:tcBorders>
            <w:shd w:val="clear" w:color="auto" w:fill="D9D9D9"/>
          </w:tcPr>
          <w:p w14:paraId="270BF36C" w14:textId="246ED3E5"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0863FAB" w14:textId="4AC3C644"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094536E6" w14:textId="77777777" w:rsidR="00527813" w:rsidRPr="005270CE" w:rsidRDefault="00527813" w:rsidP="00527813">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3F57DCBD" w14:textId="77777777" w:rsidR="00527813" w:rsidRPr="005270CE" w:rsidRDefault="00527813" w:rsidP="00527813">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28BC0791" w14:textId="77777777" w:rsidR="00527813" w:rsidRPr="005270CE" w:rsidRDefault="00527813" w:rsidP="00527813">
            <w:pPr>
              <w:keepNext/>
              <w:keepLines/>
              <w:spacing w:after="0"/>
              <w:rPr>
                <w:rFonts w:ascii="Arial" w:hAnsi="Arial" w:cs="Arial"/>
                <w:b/>
                <w:sz w:val="16"/>
                <w:szCs w:val="16"/>
              </w:rPr>
            </w:pPr>
          </w:p>
        </w:tc>
      </w:tr>
      <w:tr w:rsidR="00527813" w:rsidRPr="00C01848" w14:paraId="3A9DAD58"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415592D9" w14:textId="539A02E2"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0AEF5C89" w14:textId="566D6C52" w:rsidR="00527813" w:rsidRPr="00DB0157" w:rsidRDefault="00527813" w:rsidP="00527813">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1BBDB51C" w14:textId="3EE165EC" w:rsidR="00527813" w:rsidRPr="00C01848" w:rsidRDefault="00527813" w:rsidP="00527813">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57D9B5A2" w14:textId="6D7D166B" w:rsidR="00527813" w:rsidRPr="005270CE" w:rsidRDefault="00690A9D" w:rsidP="00527813">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5619E61C" w14:textId="459C3E1A"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016F18" w:rsidRPr="00C01848" w14:paraId="452A07C6"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58352A1C" w14:textId="16454867" w:rsidR="00016F18" w:rsidRPr="00016F18" w:rsidRDefault="00016F18" w:rsidP="00016F18">
            <w:pPr>
              <w:pStyle w:val="TAL"/>
              <w:rPr>
                <w:rFonts w:cs="Arial"/>
                <w:sz w:val="16"/>
                <w:szCs w:val="16"/>
              </w:rPr>
            </w:pPr>
            <w:r w:rsidRPr="00016F18">
              <w:rPr>
                <w:sz w:val="16"/>
                <w:szCs w:val="16"/>
              </w:rPr>
              <w:t>9.1.13.2</w:t>
            </w:r>
          </w:p>
        </w:tc>
        <w:tc>
          <w:tcPr>
            <w:tcW w:w="3506" w:type="dxa"/>
            <w:gridSpan w:val="2"/>
            <w:tcBorders>
              <w:top w:val="nil"/>
              <w:bottom w:val="single" w:sz="4" w:space="0" w:color="auto"/>
            </w:tcBorders>
            <w:shd w:val="clear" w:color="auto" w:fill="auto"/>
          </w:tcPr>
          <w:p w14:paraId="0A9D543C" w14:textId="7AF76198" w:rsidR="00016F18" w:rsidRPr="00016F18" w:rsidRDefault="00016F18" w:rsidP="00016F18">
            <w:pPr>
              <w:pStyle w:val="TAL"/>
              <w:rPr>
                <w:rFonts w:cs="Arial"/>
                <w:sz w:val="16"/>
                <w:szCs w:val="16"/>
              </w:rPr>
            </w:pPr>
            <w:r w:rsidRPr="00016F18">
              <w:rPr>
                <w:sz w:val="16"/>
                <w:szCs w:val="16"/>
              </w:rPr>
              <w:t>NSSRG / Generic UE configuration update</w:t>
            </w:r>
          </w:p>
        </w:tc>
        <w:tc>
          <w:tcPr>
            <w:tcW w:w="810" w:type="dxa"/>
            <w:gridSpan w:val="2"/>
            <w:tcBorders>
              <w:top w:val="nil"/>
              <w:bottom w:val="single" w:sz="4" w:space="0" w:color="auto"/>
            </w:tcBorders>
            <w:shd w:val="clear" w:color="auto" w:fill="auto"/>
          </w:tcPr>
          <w:p w14:paraId="50B53007" w14:textId="7F67FDAD" w:rsidR="00016F18" w:rsidRPr="00016F18" w:rsidRDefault="00016F18" w:rsidP="00016F18">
            <w:pPr>
              <w:pStyle w:val="TAC"/>
              <w:rPr>
                <w:rFonts w:cs="Arial"/>
                <w:sz w:val="16"/>
                <w:szCs w:val="16"/>
              </w:rPr>
            </w:pPr>
            <w:r w:rsidRPr="00016F18">
              <w:rPr>
                <w:sz w:val="16"/>
                <w:szCs w:val="16"/>
              </w:rPr>
              <w:t>Rel-17</w:t>
            </w:r>
          </w:p>
        </w:tc>
        <w:tc>
          <w:tcPr>
            <w:tcW w:w="1170" w:type="dxa"/>
            <w:gridSpan w:val="2"/>
            <w:tcBorders>
              <w:bottom w:val="single" w:sz="4" w:space="0" w:color="auto"/>
            </w:tcBorders>
            <w:shd w:val="clear" w:color="auto" w:fill="auto"/>
          </w:tcPr>
          <w:p w14:paraId="52005927" w14:textId="537BC09F" w:rsidR="00016F18" w:rsidRPr="00016F18" w:rsidRDefault="00016F18" w:rsidP="00016F18">
            <w:pPr>
              <w:pStyle w:val="TAC"/>
              <w:rPr>
                <w:rFonts w:cs="Arial"/>
                <w:sz w:val="16"/>
                <w:szCs w:val="16"/>
              </w:rPr>
            </w:pPr>
            <w:r w:rsidRPr="00016F18">
              <w:rPr>
                <w:sz w:val="16"/>
                <w:szCs w:val="16"/>
              </w:rPr>
              <w:t>C230</w:t>
            </w:r>
          </w:p>
        </w:tc>
        <w:tc>
          <w:tcPr>
            <w:tcW w:w="3596" w:type="dxa"/>
            <w:gridSpan w:val="2"/>
            <w:tcBorders>
              <w:bottom w:val="single" w:sz="4" w:space="0" w:color="auto"/>
            </w:tcBorders>
            <w:shd w:val="clear" w:color="auto" w:fill="auto"/>
          </w:tcPr>
          <w:p w14:paraId="72691A7C" w14:textId="4D996775" w:rsidR="00016F18" w:rsidRPr="00016F18" w:rsidRDefault="00016F18" w:rsidP="00016F18">
            <w:pPr>
              <w:pStyle w:val="TAL"/>
              <w:rPr>
                <w:rFonts w:cs="Arial"/>
                <w:sz w:val="16"/>
                <w:szCs w:val="16"/>
              </w:rPr>
            </w:pPr>
            <w:r w:rsidRPr="00016F18">
              <w:rPr>
                <w:sz w:val="16"/>
                <w:szCs w:val="16"/>
              </w:rPr>
              <w:t>UEs supporting 5G Core and NSSRG</w:t>
            </w:r>
          </w:p>
        </w:tc>
      </w:tr>
      <w:tr w:rsidR="008B098A" w:rsidRPr="00C01848" w14:paraId="404D263B" w14:textId="77777777">
        <w:trPr>
          <w:gridBefore w:val="1"/>
          <w:wBefore w:w="32" w:type="dxa"/>
          <w:jc w:val="center"/>
        </w:trPr>
        <w:tc>
          <w:tcPr>
            <w:tcW w:w="1096" w:type="dxa"/>
            <w:gridSpan w:val="2"/>
            <w:tcBorders>
              <w:top w:val="nil"/>
              <w:bottom w:val="single" w:sz="4" w:space="0" w:color="auto"/>
            </w:tcBorders>
            <w:shd w:val="clear" w:color="auto" w:fill="D9D9D9"/>
          </w:tcPr>
          <w:p w14:paraId="3EDB199A" w14:textId="00ADECFC" w:rsidR="008B098A" w:rsidRPr="008B098A" w:rsidRDefault="008B098A" w:rsidP="008B098A">
            <w:pPr>
              <w:pStyle w:val="TAL"/>
              <w:rPr>
                <w:b/>
                <w:bCs/>
                <w:sz w:val="16"/>
                <w:szCs w:val="16"/>
              </w:rPr>
            </w:pPr>
            <w:r w:rsidRPr="008B098A">
              <w:rPr>
                <w:b/>
                <w:bCs/>
                <w:sz w:val="16"/>
                <w:szCs w:val="16"/>
              </w:rPr>
              <w:t>9.1.14</w:t>
            </w:r>
          </w:p>
        </w:tc>
        <w:tc>
          <w:tcPr>
            <w:tcW w:w="3506" w:type="dxa"/>
            <w:gridSpan w:val="2"/>
            <w:tcBorders>
              <w:top w:val="nil"/>
              <w:bottom w:val="single" w:sz="4" w:space="0" w:color="auto"/>
            </w:tcBorders>
            <w:shd w:val="clear" w:color="auto" w:fill="D9D9D9"/>
          </w:tcPr>
          <w:p w14:paraId="7671F751" w14:textId="2B693DD0" w:rsidR="008B098A" w:rsidRPr="008B098A" w:rsidRDefault="008B098A" w:rsidP="008B098A">
            <w:pPr>
              <w:pStyle w:val="TAL"/>
              <w:rPr>
                <w:b/>
                <w:bCs/>
                <w:sz w:val="16"/>
                <w:szCs w:val="16"/>
              </w:rPr>
            </w:pPr>
            <w:r w:rsidRPr="008B098A">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0D29DE7B" w14:textId="77777777" w:rsidR="008B098A" w:rsidRPr="008B098A" w:rsidRDefault="008B098A" w:rsidP="008B098A">
            <w:pPr>
              <w:pStyle w:val="TAC"/>
              <w:rPr>
                <w:sz w:val="16"/>
                <w:szCs w:val="16"/>
              </w:rPr>
            </w:pPr>
          </w:p>
        </w:tc>
        <w:tc>
          <w:tcPr>
            <w:tcW w:w="1170" w:type="dxa"/>
            <w:gridSpan w:val="2"/>
            <w:tcBorders>
              <w:bottom w:val="single" w:sz="4" w:space="0" w:color="auto"/>
            </w:tcBorders>
            <w:shd w:val="clear" w:color="auto" w:fill="D9D9D9"/>
          </w:tcPr>
          <w:p w14:paraId="1A48D87F" w14:textId="77777777" w:rsidR="008B098A" w:rsidRPr="008B098A" w:rsidRDefault="008B098A" w:rsidP="008B098A">
            <w:pPr>
              <w:pStyle w:val="TAC"/>
              <w:rPr>
                <w:sz w:val="16"/>
                <w:szCs w:val="16"/>
              </w:rPr>
            </w:pPr>
          </w:p>
        </w:tc>
        <w:tc>
          <w:tcPr>
            <w:tcW w:w="3596" w:type="dxa"/>
            <w:gridSpan w:val="2"/>
            <w:tcBorders>
              <w:bottom w:val="single" w:sz="4" w:space="0" w:color="auto"/>
            </w:tcBorders>
            <w:shd w:val="clear" w:color="auto" w:fill="D9D9D9"/>
          </w:tcPr>
          <w:p w14:paraId="77A6425F" w14:textId="77777777" w:rsidR="008B098A" w:rsidRPr="008B098A" w:rsidRDefault="008B098A" w:rsidP="008B098A">
            <w:pPr>
              <w:pStyle w:val="TAL"/>
              <w:rPr>
                <w:sz w:val="16"/>
                <w:szCs w:val="16"/>
              </w:rPr>
            </w:pPr>
          </w:p>
        </w:tc>
      </w:tr>
      <w:tr w:rsidR="008B098A" w:rsidRPr="00C01848" w14:paraId="3EEC8CA6"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2A9AA49F" w14:textId="7F752C3A" w:rsidR="008B098A" w:rsidRPr="008B098A" w:rsidRDefault="008B098A" w:rsidP="008B098A">
            <w:pPr>
              <w:pStyle w:val="TAL"/>
              <w:rPr>
                <w:sz w:val="16"/>
                <w:szCs w:val="16"/>
              </w:rPr>
            </w:pPr>
            <w:r w:rsidRPr="008B098A">
              <w:rPr>
                <w:sz w:val="16"/>
                <w:szCs w:val="16"/>
              </w:rPr>
              <w:t>9.1.14.1</w:t>
            </w:r>
          </w:p>
        </w:tc>
        <w:tc>
          <w:tcPr>
            <w:tcW w:w="3506" w:type="dxa"/>
            <w:gridSpan w:val="2"/>
            <w:tcBorders>
              <w:top w:val="nil"/>
              <w:bottom w:val="single" w:sz="4" w:space="0" w:color="auto"/>
            </w:tcBorders>
            <w:shd w:val="clear" w:color="auto" w:fill="auto"/>
          </w:tcPr>
          <w:p w14:paraId="09AA2129" w14:textId="4D2EA657" w:rsidR="008B098A" w:rsidRPr="008B098A" w:rsidRDefault="008B098A" w:rsidP="008B098A">
            <w:pPr>
              <w:pStyle w:val="TAL"/>
              <w:rPr>
                <w:sz w:val="16"/>
                <w:szCs w:val="16"/>
              </w:rPr>
            </w:pPr>
            <w:r w:rsidRPr="008B098A">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5EC6DA9D" w14:textId="11B0442E" w:rsidR="008B098A" w:rsidRPr="008B098A" w:rsidRDefault="008B098A" w:rsidP="008B098A">
            <w:pPr>
              <w:pStyle w:val="TAC"/>
              <w:rPr>
                <w:sz w:val="16"/>
                <w:szCs w:val="16"/>
              </w:rPr>
            </w:pPr>
            <w:r w:rsidRPr="008B098A">
              <w:rPr>
                <w:sz w:val="16"/>
                <w:szCs w:val="16"/>
              </w:rPr>
              <w:t>Rel-17</w:t>
            </w:r>
          </w:p>
        </w:tc>
        <w:tc>
          <w:tcPr>
            <w:tcW w:w="1170" w:type="dxa"/>
            <w:gridSpan w:val="2"/>
            <w:tcBorders>
              <w:bottom w:val="single" w:sz="4" w:space="0" w:color="auto"/>
            </w:tcBorders>
            <w:shd w:val="clear" w:color="auto" w:fill="auto"/>
          </w:tcPr>
          <w:p w14:paraId="0DBDA622" w14:textId="323453C1" w:rsidR="008B098A" w:rsidRPr="008B098A" w:rsidRDefault="008B098A" w:rsidP="008B098A">
            <w:pPr>
              <w:pStyle w:val="TAC"/>
              <w:rPr>
                <w:sz w:val="16"/>
                <w:szCs w:val="16"/>
              </w:rPr>
            </w:pPr>
            <w:r w:rsidRPr="008B098A">
              <w:rPr>
                <w:sz w:val="16"/>
                <w:szCs w:val="16"/>
              </w:rPr>
              <w:t>C224</w:t>
            </w:r>
          </w:p>
        </w:tc>
        <w:tc>
          <w:tcPr>
            <w:tcW w:w="3596" w:type="dxa"/>
            <w:gridSpan w:val="2"/>
            <w:tcBorders>
              <w:bottom w:val="single" w:sz="4" w:space="0" w:color="auto"/>
            </w:tcBorders>
            <w:shd w:val="clear" w:color="auto" w:fill="auto"/>
          </w:tcPr>
          <w:p w14:paraId="3F9B2BCF" w14:textId="1C7DF20D" w:rsidR="008B098A" w:rsidRPr="008B098A" w:rsidRDefault="008B098A" w:rsidP="008B098A">
            <w:pPr>
              <w:pStyle w:val="TAL"/>
              <w:rPr>
                <w:sz w:val="16"/>
                <w:szCs w:val="16"/>
              </w:rPr>
            </w:pPr>
            <w:r w:rsidRPr="008B098A">
              <w:rPr>
                <w:sz w:val="16"/>
                <w:szCs w:val="16"/>
              </w:rPr>
              <w:t>UEs supporting 5G Core and PEI</w:t>
            </w:r>
          </w:p>
        </w:tc>
      </w:tr>
      <w:tr w:rsidR="00527813" w:rsidRPr="003F7263" w14:paraId="7B892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33DCB"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0C4656E9" w14:textId="77777777" w:rsidR="00527813" w:rsidRPr="003F7263" w:rsidRDefault="00527813" w:rsidP="00527813">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619475" w14:textId="77777777" w:rsidR="00527813" w:rsidRPr="003F7263" w:rsidRDefault="00527813" w:rsidP="00527813">
            <w:pPr>
              <w:keepNext/>
              <w:keepLines/>
              <w:spacing w:after="0"/>
              <w:rPr>
                <w:rFonts w:ascii="Arial" w:hAnsi="Arial"/>
                <w:b/>
                <w:sz w:val="16"/>
                <w:szCs w:val="16"/>
              </w:rPr>
            </w:pPr>
          </w:p>
        </w:tc>
      </w:tr>
      <w:tr w:rsidR="00527813" w:rsidRPr="003F7263" w14:paraId="5634D96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737B3A6"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0EF3CD6F" w14:textId="77777777" w:rsidR="00527813" w:rsidRPr="00DA7FFD" w:rsidRDefault="00527813" w:rsidP="00527813">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527813" w:rsidRPr="003F7263" w:rsidRDefault="00527813" w:rsidP="00527813">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527813" w:rsidRPr="003F7263" w:rsidRDefault="00527813" w:rsidP="00527813">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374A94" w14:textId="77777777" w:rsidR="00527813" w:rsidRPr="003F7263" w:rsidRDefault="00527813" w:rsidP="00527813">
            <w:pPr>
              <w:keepNext/>
              <w:keepLines/>
              <w:spacing w:after="0"/>
              <w:rPr>
                <w:rFonts w:ascii="Arial" w:hAnsi="Arial" w:cs="Arial"/>
                <w:b/>
                <w:sz w:val="16"/>
                <w:szCs w:val="16"/>
              </w:rPr>
            </w:pPr>
          </w:p>
        </w:tc>
      </w:tr>
      <w:tr w:rsidR="00527813" w:rsidRPr="003F7263" w14:paraId="02D164F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485D86B"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5DCC4A4D"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BC294C0"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409D230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1A2733" w14:textId="77777777" w:rsidR="00527813" w:rsidRPr="003F7263" w:rsidRDefault="00527813" w:rsidP="00527813">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45EAB78"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1B9BBC8D"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2E3EEE8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75560B0"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16B3307" w14:textId="77777777" w:rsidR="00527813" w:rsidRPr="003F7263" w:rsidRDefault="00527813" w:rsidP="00527813">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3E2C8D3" w14:textId="77777777" w:rsidR="00527813" w:rsidRPr="003F7263" w:rsidRDefault="00527813" w:rsidP="00527813">
            <w:pPr>
              <w:keepNext/>
              <w:keepLines/>
              <w:spacing w:after="0"/>
              <w:rPr>
                <w:rFonts w:ascii="Arial" w:hAnsi="Arial"/>
                <w:b/>
                <w:sz w:val="16"/>
                <w:szCs w:val="16"/>
              </w:rPr>
            </w:pPr>
          </w:p>
        </w:tc>
      </w:tr>
      <w:tr w:rsidR="00527813" w:rsidRPr="003F7263" w14:paraId="14C8ED8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109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2EE30B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ADD3F0E"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B54D30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B4D2E2E"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AF1884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C1CE39D"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8D2A86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CDCE60E" w14:textId="32DF2682"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31725F0F" w14:textId="35D52191" w:rsidR="00527813" w:rsidRPr="003F7263" w:rsidRDefault="00527813" w:rsidP="00527813">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BB5903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6AC960"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EBC4C94" w14:textId="77777777" w:rsidR="00527813" w:rsidRPr="003F7263" w:rsidRDefault="00527813" w:rsidP="00527813">
            <w:pPr>
              <w:keepNext/>
              <w:keepLines/>
              <w:spacing w:after="0"/>
              <w:rPr>
                <w:rFonts w:ascii="Arial" w:hAnsi="Arial"/>
                <w:sz w:val="16"/>
                <w:szCs w:val="16"/>
              </w:rPr>
            </w:pPr>
          </w:p>
        </w:tc>
      </w:tr>
      <w:tr w:rsidR="00527813" w:rsidRPr="003F7263" w14:paraId="70E2942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02FB1F5" w14:textId="77777777" w:rsidR="00527813" w:rsidRPr="003F7263" w:rsidRDefault="00527813" w:rsidP="00527813">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30CAC51E" w14:textId="77777777" w:rsidR="00527813" w:rsidRPr="003F7263" w:rsidRDefault="00527813" w:rsidP="00527813">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DF8E3D1" w14:textId="77777777" w:rsidR="00527813" w:rsidRPr="003F7263" w:rsidRDefault="00527813" w:rsidP="00527813">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048B38E" w14:textId="77777777" w:rsidR="00527813" w:rsidRPr="003F7263" w:rsidRDefault="00527813" w:rsidP="00527813">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001CEDFC" w14:textId="77777777" w:rsidR="00527813" w:rsidRPr="003F7263" w:rsidRDefault="00527813" w:rsidP="00527813">
            <w:pPr>
              <w:keepNext/>
              <w:keepLines/>
              <w:spacing w:after="0"/>
              <w:rPr>
                <w:rFonts w:ascii="Arial" w:hAnsi="Arial"/>
                <w:b/>
                <w:bCs/>
                <w:sz w:val="16"/>
                <w:szCs w:val="16"/>
              </w:rPr>
            </w:pPr>
          </w:p>
        </w:tc>
      </w:tr>
      <w:tr w:rsidR="00527813" w:rsidRPr="003F7263" w14:paraId="6D8498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A2F1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01CE3E09"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050F99B"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0358067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2D2EE6E"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4111B79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E38C7DC" w14:textId="77777777" w:rsidR="00527813" w:rsidRPr="003F7263" w:rsidRDefault="00527813" w:rsidP="00527813">
            <w:pPr>
              <w:keepNext/>
              <w:keepLines/>
              <w:spacing w:after="0"/>
              <w:rPr>
                <w:rFonts w:ascii="Arial" w:hAnsi="Arial"/>
                <w:b/>
                <w:sz w:val="16"/>
                <w:szCs w:val="16"/>
              </w:rPr>
            </w:pPr>
          </w:p>
        </w:tc>
      </w:tr>
      <w:tr w:rsidR="00527813" w:rsidRPr="003F7263" w14:paraId="25F3994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2FB9D0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69C4D58F"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8DE769" w14:textId="77777777" w:rsidR="00527813" w:rsidRPr="003F7263" w:rsidRDefault="00527813" w:rsidP="00527813">
            <w:pPr>
              <w:keepNext/>
              <w:keepLines/>
              <w:spacing w:after="0"/>
              <w:rPr>
                <w:rFonts w:ascii="Arial" w:hAnsi="Arial"/>
                <w:b/>
                <w:sz w:val="16"/>
                <w:szCs w:val="16"/>
              </w:rPr>
            </w:pPr>
          </w:p>
        </w:tc>
      </w:tr>
      <w:tr w:rsidR="00527813" w:rsidRPr="003F7263" w14:paraId="1AFCD5CF"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D4B6B6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2163C32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1D8F35C"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48A6EA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0A3215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420654"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1D06AF9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0B3C99F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5152D0" w14:textId="00CFD6C3"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3BE2B0FB" w14:textId="406EB40E"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E818E4B" w14:textId="77777777" w:rsidR="00527813" w:rsidRPr="003F7263" w:rsidRDefault="00527813" w:rsidP="00527813">
            <w:pPr>
              <w:keepNext/>
              <w:keepLines/>
              <w:spacing w:after="0"/>
              <w:rPr>
                <w:rFonts w:ascii="Arial" w:hAnsi="Arial"/>
                <w:sz w:val="16"/>
                <w:szCs w:val="16"/>
              </w:rPr>
            </w:pPr>
          </w:p>
        </w:tc>
      </w:tr>
      <w:tr w:rsidR="00527813" w:rsidRPr="003F7263" w14:paraId="7F8AD6D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DC2A9E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FFC91C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5A2545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C6BF6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C61B1C8" w14:textId="77777777" w:rsidR="00527813" w:rsidRPr="003F7263" w:rsidRDefault="00527813" w:rsidP="00527813">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1AEE02E0" w14:textId="77777777" w:rsidR="00527813" w:rsidRPr="003F7263" w:rsidRDefault="00527813" w:rsidP="00527813">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3C639F" w14:textId="77777777" w:rsidR="00527813" w:rsidRPr="003F7263" w:rsidRDefault="00527813" w:rsidP="00527813">
            <w:pPr>
              <w:keepNext/>
              <w:keepLines/>
              <w:spacing w:after="0"/>
              <w:rPr>
                <w:rFonts w:ascii="Arial" w:hAnsi="Arial"/>
                <w:sz w:val="16"/>
                <w:szCs w:val="16"/>
              </w:rPr>
            </w:pPr>
          </w:p>
        </w:tc>
      </w:tr>
      <w:tr w:rsidR="00527813" w:rsidRPr="003F7263" w14:paraId="6DFCF2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9AA8B51" w14:textId="77777777" w:rsidR="00527813" w:rsidRPr="003F7263" w:rsidRDefault="00527813" w:rsidP="00527813">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2EAF90A6" w14:textId="4F8B33EB" w:rsidR="00527813" w:rsidRPr="003F7263" w:rsidRDefault="00527813" w:rsidP="00527813">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204CEB33" w14:textId="2A53AFBD" w:rsidR="00527813" w:rsidRPr="003F7263" w:rsidRDefault="00527813" w:rsidP="00527813">
            <w:pPr>
              <w:pStyle w:val="TAC"/>
              <w:rPr>
                <w:sz w:val="16"/>
                <w:szCs w:val="16"/>
              </w:rPr>
            </w:pPr>
          </w:p>
        </w:tc>
        <w:tc>
          <w:tcPr>
            <w:tcW w:w="1170" w:type="dxa"/>
            <w:gridSpan w:val="2"/>
            <w:tcBorders>
              <w:bottom w:val="single" w:sz="4" w:space="0" w:color="auto"/>
            </w:tcBorders>
            <w:shd w:val="clear" w:color="auto" w:fill="FFFFFF"/>
          </w:tcPr>
          <w:p w14:paraId="41E7D486" w14:textId="6789B8AE" w:rsidR="00527813" w:rsidRPr="003F7263" w:rsidRDefault="00527813" w:rsidP="00527813">
            <w:pPr>
              <w:pStyle w:val="TAC"/>
              <w:rPr>
                <w:sz w:val="16"/>
                <w:szCs w:val="16"/>
                <w:lang w:eastAsia="zh-CN"/>
              </w:rPr>
            </w:pPr>
          </w:p>
        </w:tc>
        <w:tc>
          <w:tcPr>
            <w:tcW w:w="3596" w:type="dxa"/>
            <w:gridSpan w:val="2"/>
            <w:tcBorders>
              <w:bottom w:val="single" w:sz="4" w:space="0" w:color="auto"/>
            </w:tcBorders>
            <w:shd w:val="clear" w:color="auto" w:fill="FFFFFF"/>
          </w:tcPr>
          <w:p w14:paraId="75D10014" w14:textId="00D5C454" w:rsidR="00527813" w:rsidRPr="003F7263" w:rsidRDefault="00527813" w:rsidP="00527813">
            <w:pPr>
              <w:pStyle w:val="TAL"/>
              <w:rPr>
                <w:sz w:val="16"/>
                <w:szCs w:val="16"/>
              </w:rPr>
            </w:pPr>
          </w:p>
        </w:tc>
      </w:tr>
      <w:tr w:rsidR="00527813" w:rsidRPr="003F7263" w14:paraId="6F877AA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BF30696" w14:textId="77777777" w:rsidR="00527813" w:rsidRPr="003F7263" w:rsidRDefault="00527813" w:rsidP="00527813">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555074D8" w14:textId="77777777" w:rsidR="00527813" w:rsidRPr="003F7263" w:rsidRDefault="00527813" w:rsidP="00527813">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F2C2E4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CF8CAC2"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2AC3F3DF"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B79FE9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22996B0"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D98D22E" w14:textId="77777777" w:rsidR="00527813" w:rsidRPr="003F7263" w:rsidRDefault="00527813" w:rsidP="00527813">
            <w:pPr>
              <w:keepNext/>
              <w:keepLines/>
              <w:spacing w:after="0"/>
              <w:rPr>
                <w:rFonts w:ascii="Arial" w:hAnsi="Arial"/>
                <w:b/>
                <w:sz w:val="16"/>
                <w:szCs w:val="16"/>
              </w:rPr>
            </w:pPr>
          </w:p>
        </w:tc>
      </w:tr>
      <w:tr w:rsidR="00527813" w:rsidRPr="003F7263" w14:paraId="3ACF234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F7E97"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625832C2"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B5496F" w14:textId="77777777" w:rsidR="00527813" w:rsidRPr="003F7263" w:rsidRDefault="00527813" w:rsidP="00527813">
            <w:pPr>
              <w:keepNext/>
              <w:keepLines/>
              <w:spacing w:after="0"/>
              <w:rPr>
                <w:rFonts w:ascii="Arial" w:hAnsi="Arial"/>
                <w:b/>
                <w:sz w:val="16"/>
                <w:szCs w:val="16"/>
              </w:rPr>
            </w:pPr>
          </w:p>
        </w:tc>
      </w:tr>
      <w:tr w:rsidR="00527813" w:rsidRPr="003F7263" w14:paraId="007C517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7885F3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05BA6CD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3697A0F"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3CA7B6"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C4D142C"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740BB7B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E6BF10" w14:textId="77777777" w:rsidR="00527813" w:rsidRPr="003F7263" w:rsidRDefault="00527813" w:rsidP="00527813">
            <w:pPr>
              <w:keepNext/>
              <w:keepLines/>
              <w:spacing w:after="0"/>
              <w:rPr>
                <w:rFonts w:ascii="Arial" w:hAnsi="Arial"/>
                <w:b/>
                <w:sz w:val="16"/>
                <w:szCs w:val="16"/>
              </w:rPr>
            </w:pPr>
          </w:p>
        </w:tc>
      </w:tr>
      <w:tr w:rsidR="00527813" w:rsidRPr="003F7263" w14:paraId="10D5667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FAB9A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08B0E88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5D63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1BA3D7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FED2A7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5C7869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3282452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CEA9F47"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AADCA5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8827ECD" w14:textId="77777777" w:rsidR="00527813" w:rsidRPr="003F7263" w:rsidRDefault="00527813" w:rsidP="00527813">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7147766E" w14:textId="23D976A7" w:rsidR="00527813" w:rsidRPr="003F7263" w:rsidRDefault="00527813" w:rsidP="00527813">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5D9752BE" w14:textId="77777777" w:rsidR="00527813" w:rsidRPr="003F7263" w:rsidRDefault="00527813" w:rsidP="00527813">
            <w:pPr>
              <w:pStyle w:val="TAL"/>
              <w:rPr>
                <w:b/>
                <w:sz w:val="16"/>
                <w:szCs w:val="16"/>
              </w:rPr>
            </w:pPr>
          </w:p>
        </w:tc>
        <w:tc>
          <w:tcPr>
            <w:tcW w:w="1170" w:type="dxa"/>
            <w:gridSpan w:val="2"/>
            <w:tcBorders>
              <w:bottom w:val="single" w:sz="4" w:space="0" w:color="auto"/>
            </w:tcBorders>
            <w:shd w:val="clear" w:color="auto" w:fill="D9D9D9"/>
          </w:tcPr>
          <w:p w14:paraId="114E3BBC" w14:textId="77777777" w:rsidR="00527813" w:rsidRPr="003F7263" w:rsidRDefault="00527813" w:rsidP="00527813">
            <w:pPr>
              <w:pStyle w:val="TAL"/>
              <w:rPr>
                <w:b/>
                <w:sz w:val="16"/>
                <w:szCs w:val="16"/>
                <w:lang w:eastAsia="zh-CN"/>
              </w:rPr>
            </w:pPr>
          </w:p>
        </w:tc>
        <w:tc>
          <w:tcPr>
            <w:tcW w:w="3596" w:type="dxa"/>
            <w:gridSpan w:val="2"/>
            <w:tcBorders>
              <w:bottom w:val="single" w:sz="4" w:space="0" w:color="auto"/>
            </w:tcBorders>
            <w:shd w:val="clear" w:color="auto" w:fill="D9D9D9"/>
          </w:tcPr>
          <w:p w14:paraId="015666AE" w14:textId="77777777" w:rsidR="00527813" w:rsidRPr="003F7263" w:rsidRDefault="00527813" w:rsidP="00527813">
            <w:pPr>
              <w:pStyle w:val="TAL"/>
              <w:rPr>
                <w:b/>
                <w:sz w:val="16"/>
                <w:szCs w:val="16"/>
              </w:rPr>
            </w:pPr>
          </w:p>
        </w:tc>
      </w:tr>
      <w:tr w:rsidR="00527813" w:rsidRPr="003F7263" w14:paraId="2FFCFB3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8388776" w14:textId="77777777" w:rsidR="00527813" w:rsidRPr="003F7263" w:rsidRDefault="00527813" w:rsidP="00527813">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1BB1719E" w14:textId="77777777" w:rsidR="00527813" w:rsidRPr="003F7263" w:rsidRDefault="00527813" w:rsidP="00527813">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C32F2B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996F9E0"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7FD9182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3D412C" w14:textId="77777777" w:rsidR="00527813" w:rsidRPr="003F7263" w:rsidRDefault="00527813" w:rsidP="00527813">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23F9FB92" w14:textId="77777777" w:rsidR="00527813" w:rsidRPr="003F7263" w:rsidRDefault="00527813" w:rsidP="00527813">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BD8A9A5" w14:textId="77777777" w:rsidR="00527813" w:rsidRPr="003F7263" w:rsidRDefault="00527813" w:rsidP="00527813">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31F0D99D" w14:textId="68A9979E"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527813" w:rsidRPr="003F7263" w14:paraId="48A2252B"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67F7764"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2314033C"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F9E3B9" w14:textId="77777777" w:rsidR="00527813" w:rsidRPr="003F7263" w:rsidRDefault="00527813" w:rsidP="00527813">
            <w:pPr>
              <w:keepNext/>
              <w:keepLines/>
              <w:spacing w:after="0"/>
              <w:rPr>
                <w:rFonts w:ascii="Arial" w:hAnsi="Arial"/>
                <w:b/>
                <w:sz w:val="16"/>
                <w:szCs w:val="16"/>
              </w:rPr>
            </w:pPr>
          </w:p>
        </w:tc>
      </w:tr>
      <w:tr w:rsidR="00527813" w:rsidRPr="003F7263" w14:paraId="07C9BE3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F78D14B"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2901E897"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6223859D" w14:textId="617A54DC"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527813" w:rsidRPr="003F7263" w14:paraId="0CCB409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93FA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0505D5B6"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1DF40F2" w14:textId="77777777" w:rsidR="00527813" w:rsidRPr="003F7263" w:rsidRDefault="00527813" w:rsidP="00527813">
            <w:pPr>
              <w:keepNext/>
              <w:keepLines/>
              <w:spacing w:after="0"/>
              <w:rPr>
                <w:rFonts w:ascii="Arial" w:hAnsi="Arial"/>
                <w:sz w:val="16"/>
                <w:szCs w:val="16"/>
              </w:rPr>
            </w:pPr>
          </w:p>
        </w:tc>
      </w:tr>
      <w:tr w:rsidR="00527813" w:rsidRPr="003F7263" w14:paraId="22990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7A591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2CB8BEF1"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45D213" w14:textId="77777777" w:rsidR="00527813" w:rsidRPr="003F7263" w:rsidRDefault="00527813" w:rsidP="00527813">
            <w:pPr>
              <w:keepNext/>
              <w:keepLines/>
              <w:spacing w:after="0"/>
              <w:rPr>
                <w:rFonts w:ascii="Arial" w:hAnsi="Arial"/>
                <w:sz w:val="16"/>
                <w:szCs w:val="16"/>
              </w:rPr>
            </w:pPr>
          </w:p>
        </w:tc>
      </w:tr>
      <w:tr w:rsidR="00527813" w:rsidRPr="003F7263" w14:paraId="0653221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33BC12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066DDBC0"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275F191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1A7813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E4E7FF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9.3.1.2</w:t>
            </w:r>
          </w:p>
        </w:tc>
        <w:tc>
          <w:tcPr>
            <w:tcW w:w="3506" w:type="dxa"/>
            <w:gridSpan w:val="2"/>
            <w:tcBorders>
              <w:top w:val="nil"/>
              <w:bottom w:val="single" w:sz="4" w:space="0" w:color="auto"/>
            </w:tcBorders>
            <w:shd w:val="clear" w:color="auto" w:fill="FFFFFF"/>
          </w:tcPr>
          <w:p w14:paraId="648F79B2"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6D31618B"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45FC75C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B93C58C"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9.3.1.3</w:t>
            </w:r>
          </w:p>
        </w:tc>
        <w:tc>
          <w:tcPr>
            <w:tcW w:w="3506" w:type="dxa"/>
            <w:gridSpan w:val="2"/>
            <w:tcBorders>
              <w:top w:val="nil"/>
              <w:bottom w:val="single" w:sz="4" w:space="0" w:color="auto"/>
            </w:tcBorders>
            <w:shd w:val="clear" w:color="auto" w:fill="FFFFFF"/>
          </w:tcPr>
          <w:p w14:paraId="3F0E48DA"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1AD720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016F18" w:rsidRPr="003F7263" w14:paraId="0925D61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E21BB35" w14:textId="3E68390D" w:rsidR="00016F18" w:rsidRPr="00016F18" w:rsidRDefault="00016F18" w:rsidP="00016F18">
            <w:pPr>
              <w:pStyle w:val="TAL"/>
              <w:rPr>
                <w:sz w:val="16"/>
                <w:szCs w:val="16"/>
              </w:rPr>
            </w:pPr>
            <w:r w:rsidRPr="00016F18">
              <w:rPr>
                <w:sz w:val="16"/>
                <w:szCs w:val="16"/>
              </w:rPr>
              <w:t>9.3.1.4</w:t>
            </w:r>
          </w:p>
        </w:tc>
        <w:tc>
          <w:tcPr>
            <w:tcW w:w="3506" w:type="dxa"/>
            <w:gridSpan w:val="2"/>
            <w:tcBorders>
              <w:top w:val="nil"/>
              <w:bottom w:val="single" w:sz="4" w:space="0" w:color="auto"/>
            </w:tcBorders>
            <w:shd w:val="clear" w:color="auto" w:fill="FFFFFF"/>
          </w:tcPr>
          <w:p w14:paraId="3F1793E1" w14:textId="3F617A12" w:rsidR="00016F18" w:rsidRPr="00016F18" w:rsidRDefault="00016F18" w:rsidP="00016F18">
            <w:pPr>
              <w:pStyle w:val="TAL"/>
              <w:rPr>
                <w:sz w:val="16"/>
                <w:szCs w:val="16"/>
              </w:rPr>
            </w:pPr>
            <w:r w:rsidRPr="00016F18">
              <w:rPr>
                <w:sz w:val="16"/>
                <w:szCs w:val="16"/>
              </w:rPr>
              <w:t>NSAC / interworking with EPC</w:t>
            </w:r>
          </w:p>
        </w:tc>
        <w:tc>
          <w:tcPr>
            <w:tcW w:w="810" w:type="dxa"/>
            <w:gridSpan w:val="2"/>
            <w:tcBorders>
              <w:top w:val="nil"/>
              <w:bottom w:val="single" w:sz="4" w:space="0" w:color="auto"/>
            </w:tcBorders>
            <w:shd w:val="clear" w:color="auto" w:fill="FFFFFF"/>
          </w:tcPr>
          <w:p w14:paraId="0690FE5A" w14:textId="1994CFEB" w:rsidR="00016F18" w:rsidRPr="00016F18" w:rsidRDefault="00016F18" w:rsidP="00016F18">
            <w:pPr>
              <w:pStyle w:val="TAC"/>
              <w:rPr>
                <w:sz w:val="16"/>
                <w:szCs w:val="16"/>
              </w:rPr>
            </w:pPr>
            <w:r w:rsidRPr="00016F18">
              <w:rPr>
                <w:sz w:val="16"/>
                <w:szCs w:val="16"/>
              </w:rPr>
              <w:t>Rel-17</w:t>
            </w:r>
          </w:p>
        </w:tc>
        <w:tc>
          <w:tcPr>
            <w:tcW w:w="1170" w:type="dxa"/>
            <w:gridSpan w:val="2"/>
            <w:tcBorders>
              <w:bottom w:val="single" w:sz="4" w:space="0" w:color="auto"/>
            </w:tcBorders>
            <w:shd w:val="clear" w:color="auto" w:fill="FFFFFF"/>
          </w:tcPr>
          <w:p w14:paraId="037A6D7C" w14:textId="4BE64614" w:rsidR="00016F18" w:rsidRPr="00016F18" w:rsidRDefault="00016F18" w:rsidP="00016F18">
            <w:pPr>
              <w:pStyle w:val="TAC"/>
              <w:rPr>
                <w:sz w:val="16"/>
                <w:szCs w:val="16"/>
              </w:rPr>
            </w:pPr>
            <w:r>
              <w:rPr>
                <w:sz w:val="16"/>
                <w:szCs w:val="16"/>
              </w:rPr>
              <w:t>C260</w:t>
            </w:r>
          </w:p>
        </w:tc>
        <w:tc>
          <w:tcPr>
            <w:tcW w:w="3596" w:type="dxa"/>
            <w:gridSpan w:val="2"/>
            <w:tcBorders>
              <w:bottom w:val="single" w:sz="4" w:space="0" w:color="auto"/>
            </w:tcBorders>
            <w:shd w:val="clear" w:color="auto" w:fill="FFFFFF"/>
          </w:tcPr>
          <w:p w14:paraId="0AC6D6A9" w14:textId="002DEF24" w:rsidR="00016F18" w:rsidRPr="00016F18" w:rsidRDefault="00016F18" w:rsidP="00016F18">
            <w:pPr>
              <w:pStyle w:val="TAL"/>
              <w:rPr>
                <w:sz w:val="16"/>
                <w:szCs w:val="16"/>
              </w:rPr>
            </w:pPr>
            <w:r w:rsidRPr="00016F18">
              <w:rPr>
                <w:sz w:val="16"/>
                <w:szCs w:val="16"/>
              </w:rPr>
              <w:t>UEs supporting 5GS and E-UTRA and NSSRG</w:t>
            </w:r>
          </w:p>
        </w:tc>
      </w:tr>
      <w:tr w:rsidR="00527813" w:rsidRPr="003F7263" w14:paraId="1BD9E1F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13EFC3F" w14:textId="77777777" w:rsidR="00527813" w:rsidRPr="003F7263" w:rsidRDefault="00527813" w:rsidP="00527813">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685FA772" w14:textId="77777777" w:rsidR="00527813" w:rsidRPr="003F7263" w:rsidRDefault="00527813" w:rsidP="00527813">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53B9D980" w14:textId="77777777" w:rsidR="00527813" w:rsidRPr="003F7263" w:rsidRDefault="00527813" w:rsidP="00527813">
            <w:pPr>
              <w:pStyle w:val="TAL"/>
              <w:keepNext w:val="0"/>
              <w:keepLines w:val="0"/>
              <w:rPr>
                <w:sz w:val="16"/>
                <w:szCs w:val="16"/>
              </w:rPr>
            </w:pPr>
          </w:p>
        </w:tc>
      </w:tr>
      <w:tr w:rsidR="00527813" w:rsidRPr="003F7263" w14:paraId="0929D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0BF5C43"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10.1</w:t>
            </w:r>
          </w:p>
        </w:tc>
        <w:tc>
          <w:tcPr>
            <w:tcW w:w="3506" w:type="dxa"/>
            <w:gridSpan w:val="2"/>
            <w:tcBorders>
              <w:top w:val="nil"/>
              <w:bottom w:val="single" w:sz="4" w:space="0" w:color="auto"/>
            </w:tcBorders>
            <w:shd w:val="clear" w:color="auto" w:fill="D9D9D9"/>
          </w:tcPr>
          <w:p w14:paraId="18433668"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357FF6BF" w14:textId="77777777" w:rsidR="00527813" w:rsidRPr="003F7263" w:rsidRDefault="00527813" w:rsidP="00527813">
            <w:pPr>
              <w:pStyle w:val="TAL"/>
              <w:keepNext w:val="0"/>
              <w:keepLines w:val="0"/>
              <w:rPr>
                <w:sz w:val="16"/>
                <w:szCs w:val="16"/>
              </w:rPr>
            </w:pPr>
          </w:p>
        </w:tc>
      </w:tr>
      <w:tr w:rsidR="00527813" w:rsidRPr="003F7263" w14:paraId="05AB3D9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6690FC7" w14:textId="77777777" w:rsidR="00527813" w:rsidRPr="003F7263" w:rsidRDefault="00527813" w:rsidP="00527813">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278F079B" w14:textId="77777777" w:rsidR="00527813" w:rsidRPr="003F7263" w:rsidRDefault="00527813" w:rsidP="00527813">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21B70799" w14:textId="77777777" w:rsidR="00527813" w:rsidRPr="003F7263" w:rsidRDefault="00527813" w:rsidP="00527813">
            <w:pPr>
              <w:pStyle w:val="TAL"/>
              <w:keepNext w:val="0"/>
              <w:keepLines w:val="0"/>
              <w:rPr>
                <w:sz w:val="16"/>
                <w:szCs w:val="16"/>
              </w:rPr>
            </w:pPr>
          </w:p>
        </w:tc>
      </w:tr>
      <w:tr w:rsidR="00527813" w:rsidRPr="003F7263" w14:paraId="261929D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566AEDD" w14:textId="77777777" w:rsidR="00527813" w:rsidRPr="003F7263" w:rsidRDefault="00527813" w:rsidP="00527813">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F4F0212" w14:textId="6C97C475" w:rsidR="00527813" w:rsidRPr="003F7263" w:rsidRDefault="00527813" w:rsidP="00527813">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50F1F57" w14:textId="77777777" w:rsidR="00527813" w:rsidRPr="003F7263" w:rsidRDefault="00527813" w:rsidP="00527813">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0322C4B" w14:textId="77777777" w:rsidR="00527813" w:rsidRPr="003F7263" w:rsidRDefault="00527813" w:rsidP="00527813">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3FD9EB00" w14:textId="77777777" w:rsidR="00527813" w:rsidRPr="003F7263" w:rsidRDefault="00527813" w:rsidP="00527813">
            <w:pPr>
              <w:pStyle w:val="TAL"/>
              <w:keepNext w:val="0"/>
              <w:keepLines w:val="0"/>
              <w:rPr>
                <w:sz w:val="16"/>
                <w:szCs w:val="16"/>
              </w:rPr>
            </w:pPr>
            <w:r w:rsidRPr="003F7263">
              <w:rPr>
                <w:bCs/>
                <w:sz w:val="16"/>
                <w:szCs w:val="16"/>
              </w:rPr>
              <w:t>UEs supporting 5G Core and additional UE-requested PDU establishment</w:t>
            </w:r>
          </w:p>
        </w:tc>
      </w:tr>
      <w:tr w:rsidR="00527813" w:rsidRPr="003F7263" w14:paraId="15F5265A"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E677BA5" w14:textId="77777777" w:rsidR="00527813" w:rsidRPr="003F7263" w:rsidRDefault="00527813" w:rsidP="00527813">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52FF2E8D" w14:textId="04610AB7" w:rsidR="00527813" w:rsidRPr="003F7263" w:rsidRDefault="00527813" w:rsidP="00527813">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2A9A740"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181F56D" w14:textId="1CD3E908"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51B132C2" w14:textId="3C90F622" w:rsidR="00527813" w:rsidRPr="003F7263" w:rsidRDefault="00527813" w:rsidP="00527813">
            <w:pPr>
              <w:pStyle w:val="TAL"/>
              <w:keepNext w:val="0"/>
              <w:keepLines w:val="0"/>
              <w:rPr>
                <w:bCs/>
                <w:sz w:val="16"/>
                <w:szCs w:val="16"/>
              </w:rPr>
            </w:pPr>
            <w:r w:rsidRPr="003F7263">
              <w:rPr>
                <w:sz w:val="16"/>
                <w:szCs w:val="16"/>
              </w:rPr>
              <w:t>UEs supporting 5G Core and additional UE-requested PDU establishment</w:t>
            </w:r>
          </w:p>
        </w:tc>
      </w:tr>
      <w:tr w:rsidR="00527813" w:rsidRPr="003F7263" w14:paraId="6BE461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8CD176B" w14:textId="77777777" w:rsidR="00527813" w:rsidRPr="003F7263" w:rsidRDefault="00527813" w:rsidP="00527813">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6F086412" w14:textId="77777777" w:rsidR="00527813" w:rsidRPr="003F7263" w:rsidRDefault="00527813" w:rsidP="00527813">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5D7851BB" w14:textId="77777777" w:rsidR="00527813" w:rsidRPr="003F7263" w:rsidRDefault="00527813" w:rsidP="00527813">
            <w:pPr>
              <w:pStyle w:val="TAL"/>
              <w:keepNext w:val="0"/>
              <w:keepLines w:val="0"/>
              <w:rPr>
                <w:bCs/>
                <w:sz w:val="16"/>
                <w:szCs w:val="16"/>
              </w:rPr>
            </w:pPr>
          </w:p>
        </w:tc>
      </w:tr>
      <w:tr w:rsidR="00527813" w:rsidRPr="003F7263" w14:paraId="1A9311E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75B62B"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45DA5860"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4812974"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5A200CAC"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63A848D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22A895" w14:textId="77777777" w:rsidR="00527813" w:rsidRPr="003F7263" w:rsidRDefault="00527813" w:rsidP="00527813">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27AA118E"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6ABFDBA" w14:textId="4AAC1A1E"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6F31C6E6" w14:textId="1AF5901F"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62D91F7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9FF0725"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57C1E245" w14:textId="77777777" w:rsidR="00527813" w:rsidRPr="003F7263" w:rsidRDefault="00527813" w:rsidP="00527813">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489718" w14:textId="77777777" w:rsidR="00527813" w:rsidRPr="003F7263" w:rsidRDefault="00527813" w:rsidP="00527813">
            <w:pPr>
              <w:pStyle w:val="TAL"/>
              <w:keepNext w:val="0"/>
              <w:keepLines w:val="0"/>
              <w:rPr>
                <w:bCs/>
                <w:sz w:val="16"/>
                <w:szCs w:val="16"/>
              </w:rPr>
            </w:pPr>
          </w:p>
        </w:tc>
      </w:tr>
      <w:tr w:rsidR="00527813" w:rsidRPr="003F7263" w14:paraId="4641F73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7E722E" w14:textId="0ED38D5D" w:rsidR="00527813" w:rsidRPr="003F7263" w:rsidRDefault="00527813" w:rsidP="00527813">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2BEF172B" w14:textId="64E2E600" w:rsidR="00527813" w:rsidRPr="003F7263" w:rsidRDefault="00527813" w:rsidP="00527813">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0E5898E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4957F51" w14:textId="77777777" w:rsidR="00527813" w:rsidRPr="003F7263" w:rsidRDefault="00527813" w:rsidP="00527813">
            <w:pPr>
              <w:pStyle w:val="TAL"/>
              <w:keepNext w:val="0"/>
              <w:keepLines w:val="0"/>
              <w:rPr>
                <w:bCs/>
                <w:sz w:val="16"/>
                <w:szCs w:val="16"/>
              </w:rPr>
            </w:pPr>
          </w:p>
        </w:tc>
      </w:tr>
      <w:tr w:rsidR="00527813" w:rsidRPr="003F7263" w14:paraId="4D3F000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29D08A" w14:textId="6F9E7732" w:rsidR="00527813" w:rsidRPr="003F7263" w:rsidRDefault="00527813" w:rsidP="00527813">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41321DAB" w14:textId="19E4BBE4" w:rsidR="00527813" w:rsidRPr="003F7263" w:rsidRDefault="00527813" w:rsidP="00527813">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3AA8F34D" w14:textId="66A99B5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E8AA411" w14:textId="4772DB72"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27C50AE0" w14:textId="2C4BBFFC"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0D97795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08A3F6D"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32B025C5" w14:textId="77777777" w:rsidR="00527813" w:rsidRPr="003F7263" w:rsidRDefault="00527813" w:rsidP="00527813">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73DEC1A" w14:textId="77777777" w:rsidR="00527813" w:rsidRPr="003F7263" w:rsidRDefault="00527813" w:rsidP="00527813">
            <w:pPr>
              <w:pStyle w:val="TAL"/>
              <w:keepNext w:val="0"/>
              <w:keepLines w:val="0"/>
              <w:rPr>
                <w:bCs/>
                <w:sz w:val="16"/>
                <w:szCs w:val="16"/>
              </w:rPr>
            </w:pPr>
          </w:p>
        </w:tc>
      </w:tr>
      <w:tr w:rsidR="00527813" w:rsidRPr="003F7263" w14:paraId="4C9ADE5C"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0716B48F" w14:textId="77777777" w:rsidR="00527813" w:rsidRPr="0067755D" w:rsidRDefault="00527813" w:rsidP="00527813">
            <w:pPr>
              <w:pStyle w:val="TAL"/>
              <w:keepNext w:val="0"/>
              <w:keepLines w:val="0"/>
              <w:rPr>
                <w:sz w:val="16"/>
                <w:szCs w:val="16"/>
                <w:lang w:eastAsia="zh-CN"/>
              </w:rPr>
            </w:pPr>
            <w:r w:rsidRPr="0067755D">
              <w:rPr>
                <w:sz w:val="16"/>
                <w:szCs w:val="16"/>
                <w:lang w:eastAsia="zh-CN"/>
              </w:rPr>
              <w:t>10.1.4.1</w:t>
            </w:r>
          </w:p>
        </w:tc>
        <w:tc>
          <w:tcPr>
            <w:tcW w:w="3506" w:type="dxa"/>
            <w:gridSpan w:val="2"/>
            <w:tcBorders>
              <w:top w:val="nil"/>
              <w:bottom w:val="single" w:sz="4" w:space="0" w:color="auto"/>
            </w:tcBorders>
            <w:shd w:val="clear" w:color="auto" w:fill="auto"/>
          </w:tcPr>
          <w:p w14:paraId="0D197D09" w14:textId="77777777" w:rsidR="00527813" w:rsidRPr="003F7263" w:rsidRDefault="00527813" w:rsidP="00527813">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25DE86C2"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E474B3" w14:textId="1C59897F"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2B5DE805" w14:textId="7EBD831E"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764EDB0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514164"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04468E98" w14:textId="77777777" w:rsidR="00527813" w:rsidRPr="003F7263" w:rsidRDefault="00527813" w:rsidP="00527813">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527813" w:rsidRPr="003F7263" w:rsidRDefault="00527813" w:rsidP="00527813">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527813" w:rsidRPr="003F7263" w:rsidRDefault="00527813" w:rsidP="00527813">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B59278C" w14:textId="77777777" w:rsidR="00527813" w:rsidRPr="003F7263" w:rsidRDefault="00527813" w:rsidP="00527813">
            <w:pPr>
              <w:pStyle w:val="TAL"/>
              <w:keepNext w:val="0"/>
              <w:keepLines w:val="0"/>
              <w:rPr>
                <w:b/>
                <w:bCs/>
                <w:sz w:val="16"/>
                <w:szCs w:val="16"/>
              </w:rPr>
            </w:pPr>
          </w:p>
        </w:tc>
      </w:tr>
      <w:tr w:rsidR="00527813" w:rsidRPr="003F7263" w14:paraId="51483C9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36A6F0"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2DAF32F5" w14:textId="77777777" w:rsidR="00527813" w:rsidRPr="003F7263" w:rsidRDefault="00527813" w:rsidP="00527813">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C9F1B49"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5EE6A4AC" w14:textId="77777777" w:rsidR="00527813" w:rsidRPr="003F7263" w:rsidRDefault="00527813" w:rsidP="00527813">
            <w:pPr>
              <w:pStyle w:val="TAL"/>
              <w:keepNext w:val="0"/>
              <w:keepLines w:val="0"/>
              <w:rPr>
                <w:bCs/>
                <w:sz w:val="16"/>
                <w:szCs w:val="16"/>
              </w:rPr>
            </w:pPr>
            <w:r w:rsidRPr="003F7263">
              <w:rPr>
                <w:bCs/>
                <w:sz w:val="16"/>
                <w:szCs w:val="16"/>
              </w:rPr>
              <w:t>UEs supporting 5G Core and UE requested PDU session modification procedure</w:t>
            </w:r>
          </w:p>
        </w:tc>
      </w:tr>
      <w:tr w:rsidR="00527813" w:rsidRPr="003F7263" w14:paraId="7E24F18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B485799"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01556905" w14:textId="77777777" w:rsidR="00527813" w:rsidRPr="003F7263" w:rsidRDefault="00527813" w:rsidP="00527813">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2FC2504" w14:textId="77777777" w:rsidR="00527813" w:rsidRPr="003F7263" w:rsidRDefault="00527813" w:rsidP="00527813">
            <w:pPr>
              <w:pStyle w:val="TAL"/>
              <w:keepNext w:val="0"/>
              <w:keepLines w:val="0"/>
              <w:rPr>
                <w:bCs/>
                <w:sz w:val="16"/>
                <w:szCs w:val="16"/>
              </w:rPr>
            </w:pPr>
          </w:p>
        </w:tc>
      </w:tr>
      <w:tr w:rsidR="00527813" w:rsidRPr="003F7263" w14:paraId="75DAF6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A53AC06"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26FB617C"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EA82F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0524F516"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2A7D3DA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C26DEDA"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2A40421D"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76D42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158F0345"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71B92088"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151E702A" w14:textId="5361810F" w:rsidR="00527813" w:rsidRPr="003F7263" w:rsidRDefault="00527813" w:rsidP="00527813">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4BC1B3AE" w14:textId="5EA0FC22" w:rsidR="00527813" w:rsidRPr="003F7263" w:rsidRDefault="00527813" w:rsidP="00527813">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6116EB6E"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BFBFBF"/>
          </w:tcPr>
          <w:p w14:paraId="4752D744"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01932A7" w14:textId="77777777" w:rsidR="00527813" w:rsidRPr="003F7263" w:rsidRDefault="00527813" w:rsidP="00527813">
            <w:pPr>
              <w:pStyle w:val="TAL"/>
              <w:keepNext w:val="0"/>
              <w:keepLines w:val="0"/>
              <w:rPr>
                <w:bCs/>
                <w:sz w:val="16"/>
                <w:szCs w:val="16"/>
              </w:rPr>
            </w:pPr>
          </w:p>
        </w:tc>
      </w:tr>
      <w:tr w:rsidR="00527813" w:rsidRPr="003F7263" w14:paraId="3463F64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136564" w14:textId="60F57C77" w:rsidR="00527813" w:rsidRPr="003F7263" w:rsidRDefault="00527813" w:rsidP="00527813">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3625909C" w14:textId="328FED39" w:rsidR="00527813" w:rsidRPr="003F7263" w:rsidRDefault="00E93A13" w:rsidP="00527813">
            <w:pPr>
              <w:pStyle w:val="TAL"/>
              <w:keepNext w:val="0"/>
              <w:keepLines w:val="0"/>
              <w:rPr>
                <w:bCs/>
                <w:sz w:val="16"/>
                <w:szCs w:val="16"/>
              </w:rPr>
            </w:pPr>
            <w:r w:rsidRPr="00E93A13">
              <w:rPr>
                <w:sz w:val="16"/>
                <w:szCs w:val="16"/>
                <w:lang w:val="en-US" w:eastAsia="en-US"/>
              </w:rPr>
              <w:t>Void</w:t>
            </w:r>
          </w:p>
        </w:tc>
        <w:tc>
          <w:tcPr>
            <w:tcW w:w="810" w:type="dxa"/>
            <w:gridSpan w:val="2"/>
            <w:tcBorders>
              <w:top w:val="nil"/>
              <w:bottom w:val="single" w:sz="4" w:space="0" w:color="auto"/>
            </w:tcBorders>
            <w:shd w:val="clear" w:color="auto" w:fill="FFFFFF"/>
          </w:tcPr>
          <w:p w14:paraId="5A297DFF" w14:textId="568C6C9C"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FFFFFF"/>
          </w:tcPr>
          <w:p w14:paraId="04D38ADD" w14:textId="642F92C2"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4282F0FD" w14:textId="101E0082" w:rsidR="00527813" w:rsidRPr="003F7263" w:rsidRDefault="00527813" w:rsidP="00527813">
            <w:pPr>
              <w:pStyle w:val="TAL"/>
              <w:keepNext w:val="0"/>
              <w:keepLines w:val="0"/>
              <w:rPr>
                <w:bCs/>
                <w:sz w:val="16"/>
                <w:szCs w:val="16"/>
              </w:rPr>
            </w:pPr>
          </w:p>
        </w:tc>
      </w:tr>
      <w:tr w:rsidR="00527813" w14:paraId="0DB43DC6"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527813" w:rsidRDefault="00527813" w:rsidP="00527813">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527813" w:rsidRDefault="00527813" w:rsidP="00527813">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527813" w:rsidRDefault="00527813" w:rsidP="00527813">
            <w:pPr>
              <w:keepNext/>
              <w:keepLines/>
              <w:rPr>
                <w:rFonts w:ascii="Arial" w:hAnsi="Arial" w:cs="Arial"/>
                <w:sz w:val="16"/>
                <w:szCs w:val="16"/>
                <w:lang w:val="en-US"/>
              </w:rPr>
            </w:pPr>
          </w:p>
        </w:tc>
      </w:tr>
      <w:tr w:rsidR="00527813" w14:paraId="36CBA961"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709A89B3"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4FD37F15"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016F18" w14:paraId="579EDD80"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016F18" w:rsidRPr="00016F18" w:rsidRDefault="00016F18" w:rsidP="00016F18">
            <w:pPr>
              <w:pStyle w:val="TAL"/>
              <w:rPr>
                <w:rFonts w:cs="Arial"/>
                <w:sz w:val="16"/>
                <w:szCs w:val="16"/>
                <w:lang w:val="en-US"/>
              </w:rPr>
            </w:pPr>
            <w:r w:rsidRPr="00016F18">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016F18" w:rsidRPr="00016F18" w:rsidRDefault="00016F18" w:rsidP="00016F18">
            <w:pPr>
              <w:pStyle w:val="TAL"/>
              <w:rPr>
                <w:rFonts w:cs="Arial"/>
                <w:sz w:val="16"/>
                <w:szCs w:val="16"/>
              </w:rPr>
            </w:pPr>
            <w:r w:rsidRPr="00016F18">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016F18" w:rsidRPr="00016F18" w:rsidRDefault="00016F18" w:rsidP="00016F18">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016F18" w:rsidRPr="00016F18" w:rsidRDefault="00016F18" w:rsidP="00016F18">
            <w:pPr>
              <w:pStyle w:val="TAC"/>
              <w:rPr>
                <w:bCs/>
                <w:sz w:val="16"/>
                <w:szCs w:val="16"/>
                <w:lang w:val="en-US" w:eastAsia="zh-CN"/>
              </w:rPr>
            </w:pPr>
            <w:r w:rsidRPr="00016F18">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016F18" w:rsidRPr="00016F18" w:rsidRDefault="00016F18" w:rsidP="00016F18">
            <w:pPr>
              <w:pStyle w:val="TAL"/>
              <w:rPr>
                <w:sz w:val="16"/>
                <w:szCs w:val="16"/>
              </w:rPr>
            </w:pPr>
            <w:r w:rsidRPr="00016F18">
              <w:rPr>
                <w:sz w:val="16"/>
                <w:szCs w:val="16"/>
              </w:rPr>
              <w:t>UEs supporting 5G Core and additional UE-requested PDU establishment</w:t>
            </w:r>
          </w:p>
        </w:tc>
      </w:tr>
      <w:tr w:rsidR="00016F18" w14:paraId="1DD0765A"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016F18" w:rsidRPr="00016F18" w:rsidRDefault="00016F18" w:rsidP="00016F18">
            <w:pPr>
              <w:pStyle w:val="TAL"/>
              <w:rPr>
                <w:rFonts w:cs="Arial"/>
                <w:sz w:val="16"/>
                <w:szCs w:val="16"/>
                <w:lang w:val="en-US"/>
              </w:rPr>
            </w:pPr>
            <w:r w:rsidRPr="00016F18">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016F18" w:rsidRPr="00016F18" w:rsidRDefault="00016F18" w:rsidP="00016F18">
            <w:pPr>
              <w:pStyle w:val="TAL"/>
              <w:rPr>
                <w:rFonts w:cs="Arial"/>
                <w:sz w:val="16"/>
                <w:szCs w:val="16"/>
              </w:rPr>
            </w:pPr>
            <w:r w:rsidRPr="00016F18">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016F18" w:rsidRPr="00016F18" w:rsidRDefault="00016F18" w:rsidP="00016F18">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016F18" w:rsidRPr="00016F18" w:rsidRDefault="00016F18" w:rsidP="00016F18">
            <w:pPr>
              <w:pStyle w:val="TAC"/>
              <w:rPr>
                <w:bCs/>
                <w:sz w:val="16"/>
                <w:szCs w:val="16"/>
                <w:lang w:val="en-US" w:eastAsia="zh-CN"/>
              </w:rPr>
            </w:pPr>
            <w:r>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016F18" w:rsidRPr="00016F18" w:rsidRDefault="00016F18" w:rsidP="00016F18">
            <w:pPr>
              <w:pStyle w:val="TAL"/>
              <w:rPr>
                <w:sz w:val="16"/>
                <w:szCs w:val="16"/>
              </w:rPr>
            </w:pPr>
            <w:r w:rsidRPr="00016F18">
              <w:rPr>
                <w:sz w:val="16"/>
                <w:szCs w:val="16"/>
              </w:rPr>
              <w:t>UEs supporting 5G Core and additional UE-requested PDU establishment and emergency services in NR connected to 5GCN</w:t>
            </w:r>
          </w:p>
        </w:tc>
      </w:tr>
      <w:tr w:rsidR="00527813" w:rsidRPr="003F7263" w14:paraId="79EE787B" w14:textId="77777777" w:rsidTr="005270CE">
        <w:trPr>
          <w:gridAfter w:val="1"/>
          <w:wAfter w:w="38" w:type="dxa"/>
          <w:jc w:val="center"/>
        </w:trPr>
        <w:tc>
          <w:tcPr>
            <w:tcW w:w="1090" w:type="dxa"/>
            <w:gridSpan w:val="2"/>
            <w:tcBorders>
              <w:bottom w:val="single" w:sz="4" w:space="0" w:color="auto"/>
            </w:tcBorders>
            <w:shd w:val="clear" w:color="auto" w:fill="D9D9D9"/>
          </w:tcPr>
          <w:p w14:paraId="21B292AC" w14:textId="77777777" w:rsidR="00527813" w:rsidRPr="003F7263" w:rsidRDefault="00527813" w:rsidP="00527813">
            <w:pPr>
              <w:pStyle w:val="TAL"/>
              <w:keepNext w:val="0"/>
              <w:keepLines w:val="0"/>
              <w:rPr>
                <w:sz w:val="16"/>
                <w:szCs w:val="16"/>
                <w:lang w:eastAsia="en-US"/>
              </w:rPr>
            </w:pPr>
            <w:r w:rsidRPr="003F7263">
              <w:rPr>
                <w:b/>
                <w:bCs/>
                <w:sz w:val="16"/>
                <w:szCs w:val="16"/>
                <w:lang w:eastAsia="en-US"/>
              </w:rPr>
              <w:t>10.2</w:t>
            </w:r>
          </w:p>
        </w:tc>
        <w:tc>
          <w:tcPr>
            <w:tcW w:w="3506" w:type="dxa"/>
            <w:gridSpan w:val="2"/>
            <w:tcBorders>
              <w:bottom w:val="single" w:sz="4" w:space="0" w:color="auto"/>
            </w:tcBorders>
            <w:shd w:val="clear" w:color="auto" w:fill="D9D9D9"/>
          </w:tcPr>
          <w:p w14:paraId="5AB19F02" w14:textId="77777777" w:rsidR="00527813" w:rsidRPr="003F7263" w:rsidRDefault="00527813" w:rsidP="00527813">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6B2DF75A"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D77198D"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3D1C18C1" w14:textId="77777777" w:rsidR="00527813" w:rsidRPr="003F7263" w:rsidRDefault="00527813" w:rsidP="00527813">
            <w:pPr>
              <w:pStyle w:val="TAL"/>
              <w:keepNext w:val="0"/>
              <w:keepLines w:val="0"/>
              <w:rPr>
                <w:sz w:val="16"/>
                <w:szCs w:val="16"/>
                <w:lang w:eastAsia="en-US"/>
              </w:rPr>
            </w:pPr>
          </w:p>
        </w:tc>
      </w:tr>
      <w:tr w:rsidR="00527813" w:rsidRPr="003F7263" w14:paraId="27EDA12B" w14:textId="77777777" w:rsidTr="005270CE">
        <w:trPr>
          <w:gridAfter w:val="1"/>
          <w:wAfter w:w="38" w:type="dxa"/>
          <w:jc w:val="center"/>
        </w:trPr>
        <w:tc>
          <w:tcPr>
            <w:tcW w:w="1090" w:type="dxa"/>
            <w:gridSpan w:val="2"/>
            <w:tcBorders>
              <w:bottom w:val="single" w:sz="4" w:space="0" w:color="auto"/>
            </w:tcBorders>
            <w:shd w:val="clear" w:color="auto" w:fill="D9D9D9"/>
          </w:tcPr>
          <w:p w14:paraId="4C90F4C1"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10.2.1</w:t>
            </w:r>
          </w:p>
        </w:tc>
        <w:tc>
          <w:tcPr>
            <w:tcW w:w="3506" w:type="dxa"/>
            <w:gridSpan w:val="2"/>
            <w:tcBorders>
              <w:bottom w:val="single" w:sz="4" w:space="0" w:color="auto"/>
            </w:tcBorders>
            <w:shd w:val="clear" w:color="auto" w:fill="D9D9D9"/>
          </w:tcPr>
          <w:p w14:paraId="700A6382"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5998526F"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39F4EDB"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51A0FBED" w14:textId="77777777" w:rsidR="00527813" w:rsidRPr="003F7263" w:rsidRDefault="00527813" w:rsidP="00527813">
            <w:pPr>
              <w:pStyle w:val="TAL"/>
              <w:keepNext w:val="0"/>
              <w:keepLines w:val="0"/>
              <w:rPr>
                <w:sz w:val="16"/>
                <w:szCs w:val="16"/>
                <w:lang w:eastAsia="en-US"/>
              </w:rPr>
            </w:pPr>
          </w:p>
        </w:tc>
      </w:tr>
      <w:tr w:rsidR="00527813" w:rsidRPr="003F7263" w14:paraId="5D1B7563" w14:textId="77777777" w:rsidTr="005270CE">
        <w:trPr>
          <w:gridAfter w:val="1"/>
          <w:wAfter w:w="38" w:type="dxa"/>
          <w:jc w:val="center"/>
        </w:trPr>
        <w:tc>
          <w:tcPr>
            <w:tcW w:w="1090" w:type="dxa"/>
            <w:gridSpan w:val="2"/>
            <w:tcBorders>
              <w:bottom w:val="single" w:sz="4" w:space="0" w:color="auto"/>
            </w:tcBorders>
            <w:shd w:val="clear" w:color="auto" w:fill="auto"/>
          </w:tcPr>
          <w:p w14:paraId="624CC1F1"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10.2.1.1</w:t>
            </w:r>
          </w:p>
        </w:tc>
        <w:tc>
          <w:tcPr>
            <w:tcW w:w="3506" w:type="dxa"/>
            <w:gridSpan w:val="2"/>
            <w:tcBorders>
              <w:bottom w:val="single" w:sz="4" w:space="0" w:color="auto"/>
            </w:tcBorders>
            <w:shd w:val="clear" w:color="auto" w:fill="auto"/>
          </w:tcPr>
          <w:p w14:paraId="35B913CB"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09C144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5EC23FEE"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59C21513" w14:textId="77777777" w:rsidTr="005270CE">
        <w:trPr>
          <w:gridAfter w:val="1"/>
          <w:wAfter w:w="38" w:type="dxa"/>
          <w:jc w:val="center"/>
        </w:trPr>
        <w:tc>
          <w:tcPr>
            <w:tcW w:w="1090" w:type="dxa"/>
            <w:gridSpan w:val="2"/>
            <w:tcBorders>
              <w:bottom w:val="single" w:sz="4" w:space="0" w:color="auto"/>
            </w:tcBorders>
            <w:shd w:val="clear" w:color="auto" w:fill="auto"/>
          </w:tcPr>
          <w:p w14:paraId="01732E56" w14:textId="77777777" w:rsidR="00527813" w:rsidRPr="003F7263" w:rsidRDefault="00527813" w:rsidP="00527813">
            <w:pPr>
              <w:pStyle w:val="TAL"/>
              <w:keepNext w:val="0"/>
              <w:keepLines w:val="0"/>
              <w:rPr>
                <w:b/>
                <w:bCs/>
                <w:sz w:val="16"/>
                <w:szCs w:val="16"/>
                <w:lang w:eastAsia="en-US"/>
              </w:rPr>
            </w:pPr>
            <w:r w:rsidRPr="003F7263">
              <w:rPr>
                <w:bCs/>
                <w:sz w:val="16"/>
                <w:szCs w:val="16"/>
                <w:lang w:eastAsia="en-US"/>
              </w:rPr>
              <w:t>10.2.1.2</w:t>
            </w:r>
          </w:p>
        </w:tc>
        <w:tc>
          <w:tcPr>
            <w:tcW w:w="3506" w:type="dxa"/>
            <w:gridSpan w:val="2"/>
            <w:tcBorders>
              <w:bottom w:val="single" w:sz="4" w:space="0" w:color="auto"/>
            </w:tcBorders>
            <w:shd w:val="clear" w:color="auto" w:fill="auto"/>
          </w:tcPr>
          <w:p w14:paraId="3AC544C7" w14:textId="77777777" w:rsidR="00527813" w:rsidRPr="003F7263" w:rsidRDefault="00527813" w:rsidP="00527813">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081D46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1FBE11E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28E4E6B9" w14:textId="77777777" w:rsidTr="005270CE">
        <w:trPr>
          <w:gridAfter w:val="1"/>
          <w:wAfter w:w="38" w:type="dxa"/>
          <w:jc w:val="center"/>
        </w:trPr>
        <w:tc>
          <w:tcPr>
            <w:tcW w:w="1090" w:type="dxa"/>
            <w:gridSpan w:val="2"/>
            <w:tcBorders>
              <w:bottom w:val="single" w:sz="4" w:space="0" w:color="auto"/>
            </w:tcBorders>
            <w:shd w:val="clear" w:color="auto" w:fill="D9D9D9"/>
          </w:tcPr>
          <w:p w14:paraId="05AF564B"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10.2.2</w:t>
            </w:r>
          </w:p>
        </w:tc>
        <w:tc>
          <w:tcPr>
            <w:tcW w:w="3506" w:type="dxa"/>
            <w:gridSpan w:val="2"/>
            <w:tcBorders>
              <w:bottom w:val="single" w:sz="4" w:space="0" w:color="auto"/>
            </w:tcBorders>
            <w:shd w:val="clear" w:color="auto" w:fill="D9D9D9"/>
          </w:tcPr>
          <w:p w14:paraId="328E2D4D"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136CA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9C2F534"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5745B95C" w14:textId="77777777" w:rsidR="00527813" w:rsidRPr="003F7263" w:rsidRDefault="00527813" w:rsidP="00527813">
            <w:pPr>
              <w:pStyle w:val="TAL"/>
              <w:keepNext w:val="0"/>
              <w:keepLines w:val="0"/>
              <w:rPr>
                <w:b/>
                <w:sz w:val="16"/>
                <w:szCs w:val="16"/>
                <w:lang w:eastAsia="en-US"/>
              </w:rPr>
            </w:pPr>
          </w:p>
        </w:tc>
      </w:tr>
      <w:tr w:rsidR="00527813" w:rsidRPr="003F7263" w14:paraId="29EF1502" w14:textId="77777777" w:rsidTr="005270CE">
        <w:trPr>
          <w:gridAfter w:val="1"/>
          <w:wAfter w:w="38" w:type="dxa"/>
          <w:jc w:val="center"/>
        </w:trPr>
        <w:tc>
          <w:tcPr>
            <w:tcW w:w="1090" w:type="dxa"/>
            <w:gridSpan w:val="2"/>
            <w:tcBorders>
              <w:bottom w:val="single" w:sz="4" w:space="0" w:color="auto"/>
            </w:tcBorders>
            <w:shd w:val="clear" w:color="auto" w:fill="auto"/>
          </w:tcPr>
          <w:p w14:paraId="70741B0D"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lastRenderedPageBreak/>
              <w:t>10.2.2.1</w:t>
            </w:r>
          </w:p>
        </w:tc>
        <w:tc>
          <w:tcPr>
            <w:tcW w:w="3506" w:type="dxa"/>
            <w:gridSpan w:val="2"/>
            <w:tcBorders>
              <w:bottom w:val="single" w:sz="4" w:space="0" w:color="auto"/>
            </w:tcBorders>
            <w:shd w:val="clear" w:color="auto" w:fill="auto"/>
          </w:tcPr>
          <w:p w14:paraId="313EA561" w14:textId="77777777" w:rsidR="00527813" w:rsidRPr="003F7263" w:rsidRDefault="00527813" w:rsidP="00527813">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753F05C"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C16</w:t>
            </w:r>
          </w:p>
        </w:tc>
        <w:tc>
          <w:tcPr>
            <w:tcW w:w="3596" w:type="dxa"/>
            <w:gridSpan w:val="2"/>
            <w:tcBorders>
              <w:bottom w:val="single" w:sz="4" w:space="0" w:color="auto"/>
            </w:tcBorders>
            <w:shd w:val="clear" w:color="auto" w:fill="auto"/>
          </w:tcPr>
          <w:p w14:paraId="3A38A3C2"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527813" w:rsidRPr="003F7263" w14:paraId="0FC2376B"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527813" w:rsidRPr="003F7263" w:rsidRDefault="00527813" w:rsidP="00527813">
            <w:pPr>
              <w:pStyle w:val="TAL"/>
              <w:keepNext w:val="0"/>
              <w:keepLines w:val="0"/>
              <w:rPr>
                <w:b/>
                <w:sz w:val="16"/>
                <w:szCs w:val="16"/>
                <w:lang w:eastAsia="en-US"/>
              </w:rPr>
            </w:pPr>
          </w:p>
        </w:tc>
      </w:tr>
      <w:tr w:rsidR="00527813" w:rsidRPr="003F7263" w14:paraId="504E8DE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527813" w:rsidRPr="003F7263" w:rsidRDefault="00527813" w:rsidP="00527813">
            <w:pPr>
              <w:pStyle w:val="TAL"/>
              <w:keepNext w:val="0"/>
              <w:keepLines w:val="0"/>
              <w:rPr>
                <w:b/>
                <w:sz w:val="16"/>
                <w:szCs w:val="16"/>
                <w:lang w:eastAsia="en-US"/>
              </w:rPr>
            </w:pPr>
          </w:p>
        </w:tc>
      </w:tr>
      <w:tr w:rsidR="00527813" w:rsidRPr="003F7263" w14:paraId="230B5072"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527813" w:rsidRPr="003F7263" w:rsidRDefault="00527813" w:rsidP="00527813">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31FC81E3" w:rsidR="00527813" w:rsidRPr="003F7263" w:rsidRDefault="00527813" w:rsidP="00527813">
            <w:pPr>
              <w:pStyle w:val="TAL"/>
              <w:keepNext w:val="0"/>
              <w:keepLines w:val="0"/>
              <w:jc w:val="center"/>
              <w:rPr>
                <w:sz w:val="16"/>
                <w:szCs w:val="16"/>
                <w:lang w:eastAsia="en-US"/>
              </w:rPr>
            </w:pPr>
            <w:r w:rsidRPr="003F7263">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6A5B1331"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527813" w:rsidRPr="003F7263" w14:paraId="4FAB8325"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527813" w:rsidRPr="003F7263" w:rsidRDefault="00527813" w:rsidP="00527813">
            <w:pPr>
              <w:pStyle w:val="TAL"/>
              <w:keepNext w:val="0"/>
              <w:keepLines w:val="0"/>
              <w:rPr>
                <w:b/>
                <w:sz w:val="16"/>
                <w:szCs w:val="16"/>
                <w:lang w:eastAsia="en-US"/>
              </w:rPr>
            </w:pPr>
            <w:r w:rsidRPr="003F7263">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527813" w:rsidRPr="003F7263" w:rsidRDefault="00527813" w:rsidP="00527813">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527813" w:rsidRPr="003F7263" w:rsidRDefault="00527813" w:rsidP="00527813">
            <w:pPr>
              <w:pStyle w:val="TAL"/>
              <w:keepNext w:val="0"/>
              <w:keepLines w:val="0"/>
              <w:rPr>
                <w:b/>
                <w:sz w:val="16"/>
                <w:szCs w:val="16"/>
                <w:lang w:eastAsia="en-US"/>
              </w:rPr>
            </w:pPr>
          </w:p>
        </w:tc>
      </w:tr>
      <w:tr w:rsidR="00527813" w:rsidRPr="003F7263" w14:paraId="66B08B8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527813" w:rsidRPr="003F7263" w:rsidRDefault="00527813" w:rsidP="00527813">
            <w:pPr>
              <w:pStyle w:val="TAL"/>
              <w:keepNext w:val="0"/>
              <w:keepLines w:val="0"/>
              <w:rPr>
                <w:bCs/>
                <w:sz w:val="16"/>
                <w:szCs w:val="16"/>
                <w:lang w:eastAsia="en-US"/>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527813" w:rsidRPr="003F7263" w:rsidRDefault="00527813" w:rsidP="00527813">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527813" w:rsidRPr="003F7263" w:rsidRDefault="00527813" w:rsidP="00527813">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527813" w:rsidRPr="003F7263" w:rsidRDefault="00527813" w:rsidP="00527813">
            <w:pPr>
              <w:pStyle w:val="TAL"/>
              <w:keepNext w:val="0"/>
              <w:keepLines w:val="0"/>
              <w:jc w:val="center"/>
              <w:rPr>
                <w:sz w:val="16"/>
                <w:szCs w:val="16"/>
                <w:lang w:eastAsia="en-US"/>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527813" w:rsidRPr="003F7263" w:rsidRDefault="00527813" w:rsidP="00527813">
            <w:pPr>
              <w:pStyle w:val="TAL"/>
              <w:keepNext w:val="0"/>
              <w:keepLines w:val="0"/>
              <w:rPr>
                <w:sz w:val="16"/>
                <w:szCs w:val="16"/>
                <w:lang w:eastAsia="en-US"/>
              </w:rPr>
            </w:pPr>
            <w:r w:rsidRPr="003F7263">
              <w:rPr>
                <w:sz w:val="16"/>
                <w:szCs w:val="16"/>
              </w:rPr>
              <w:t>UEs supporting 5G core over non-3GPP Access Network and WLAN</w:t>
            </w:r>
          </w:p>
        </w:tc>
      </w:tr>
      <w:tr w:rsidR="00527813" w:rsidRPr="003F7263" w14:paraId="5DC71A4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527813" w:rsidRPr="003F7263" w:rsidRDefault="00527813" w:rsidP="00527813">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527813" w:rsidRPr="003F7263" w:rsidRDefault="00527813" w:rsidP="00527813">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527813" w:rsidRPr="003F7263" w:rsidRDefault="00527813" w:rsidP="00527813">
            <w:pPr>
              <w:pStyle w:val="TAL"/>
              <w:keepNext w:val="0"/>
              <w:keepLines w:val="0"/>
              <w:rPr>
                <w:b/>
                <w:sz w:val="16"/>
                <w:szCs w:val="16"/>
              </w:rPr>
            </w:pPr>
          </w:p>
        </w:tc>
      </w:tr>
      <w:tr w:rsidR="00527813" w:rsidRPr="003F7263" w14:paraId="09A3475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527813" w:rsidRPr="003F7263" w:rsidRDefault="00527813" w:rsidP="00527813">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527813" w:rsidRPr="003F7263" w:rsidRDefault="00527813" w:rsidP="00527813">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527813" w:rsidRPr="003F7263" w:rsidRDefault="00527813" w:rsidP="0052781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527813" w:rsidRPr="003F7263" w:rsidRDefault="00527813" w:rsidP="00527813">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6349EA7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527813" w:rsidRPr="003F7263" w:rsidRDefault="00527813" w:rsidP="00527813">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527813" w:rsidRPr="003F7263" w:rsidRDefault="00527813" w:rsidP="00527813">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527813" w:rsidRPr="003F7263" w:rsidRDefault="00527813" w:rsidP="00527813">
            <w:pPr>
              <w:pStyle w:val="TAL"/>
              <w:keepNext w:val="0"/>
              <w:keepLines w:val="0"/>
              <w:rPr>
                <w:b/>
                <w:sz w:val="16"/>
                <w:szCs w:val="16"/>
              </w:rPr>
            </w:pPr>
          </w:p>
        </w:tc>
      </w:tr>
      <w:tr w:rsidR="00527813" w:rsidRPr="003F7263" w14:paraId="39B1AA0F"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527813" w:rsidRPr="003F7263" w:rsidRDefault="00527813" w:rsidP="00527813">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527813" w:rsidRPr="003F7263" w:rsidRDefault="00527813" w:rsidP="00527813">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527813" w:rsidRPr="003F7263" w:rsidRDefault="00527813" w:rsidP="00527813">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314FB36E"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527813" w:rsidRPr="003F7263" w:rsidRDefault="00527813" w:rsidP="00527813">
            <w:pPr>
              <w:pStyle w:val="TAL"/>
              <w:keepNext w:val="0"/>
              <w:keepLines w:val="0"/>
              <w:rPr>
                <w:b/>
                <w:sz w:val="16"/>
                <w:szCs w:val="16"/>
                <w:lang w:eastAsia="en-US"/>
              </w:rPr>
            </w:pPr>
          </w:p>
        </w:tc>
      </w:tr>
      <w:tr w:rsidR="00527813" w:rsidRPr="003F7263" w14:paraId="52208246"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r w:rsidR="00527813" w:rsidRPr="003F7263" w14:paraId="0D7A3AA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527813" w:rsidRPr="003F7263" w:rsidRDefault="00527813" w:rsidP="00527813">
            <w:pPr>
              <w:pStyle w:val="TAL"/>
              <w:keepNext w:val="0"/>
              <w:keepLines w:val="0"/>
              <w:rPr>
                <w:b/>
                <w:sz w:val="16"/>
                <w:szCs w:val="16"/>
                <w:lang w:eastAsia="en-US"/>
              </w:rPr>
            </w:pPr>
          </w:p>
        </w:tc>
      </w:tr>
      <w:tr w:rsidR="00527813" w:rsidRPr="003F7263" w14:paraId="7072FC8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r w:rsidR="00BA4BED" w:rsidRPr="003F7263" w14:paraId="4F5E8C4F" w14:textId="77777777">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82001C" w:rsidRPr="003F7263" w:rsidRDefault="0082001C" w:rsidP="0082001C">
            <w:pPr>
              <w:pStyle w:val="TAL"/>
              <w:keepNext w:val="0"/>
              <w:keepLines w:val="0"/>
              <w:rPr>
                <w:bCs/>
                <w:sz w:val="16"/>
                <w:szCs w:val="16"/>
                <w:lang w:eastAsia="en-US"/>
              </w:rPr>
            </w:pPr>
            <w:r>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82001C" w:rsidRPr="003F7263" w:rsidRDefault="0082001C" w:rsidP="0082001C">
            <w:pPr>
              <w:pStyle w:val="TAL"/>
              <w:keepNext w:val="0"/>
              <w:keepLines w:val="0"/>
              <w:rPr>
                <w:sz w:val="16"/>
                <w:szCs w:val="16"/>
                <w:lang w:eastAsia="en-US"/>
              </w:rPr>
            </w:pPr>
            <w:r>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82001C" w:rsidRPr="003F7263" w:rsidRDefault="0082001C" w:rsidP="0082001C">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82001C" w:rsidRPr="003F7263" w:rsidRDefault="0082001C" w:rsidP="0082001C">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82001C" w:rsidRPr="003F7263" w:rsidRDefault="0082001C" w:rsidP="0082001C">
            <w:pPr>
              <w:pStyle w:val="TAL"/>
              <w:keepNext w:val="0"/>
              <w:keepLines w:val="0"/>
              <w:rPr>
                <w:sz w:val="16"/>
                <w:szCs w:val="16"/>
                <w:lang w:eastAsia="en-US"/>
              </w:rPr>
            </w:pPr>
          </w:p>
        </w:tc>
      </w:tr>
      <w:tr w:rsidR="00BA4BED" w:rsidRPr="003F7263" w14:paraId="510F186D" w14:textId="77777777">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82001C" w:rsidRPr="003F7263" w:rsidRDefault="0082001C" w:rsidP="0082001C">
            <w:pPr>
              <w:pStyle w:val="TAL"/>
              <w:keepNext w:val="0"/>
              <w:keepLines w:val="0"/>
              <w:rPr>
                <w:bCs/>
                <w:sz w:val="16"/>
                <w:szCs w:val="16"/>
                <w:lang w:eastAsia="en-US"/>
              </w:rPr>
            </w:pPr>
            <w:r>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82001C" w:rsidRPr="003F7263" w:rsidRDefault="0082001C" w:rsidP="0082001C">
            <w:pPr>
              <w:pStyle w:val="TAL"/>
              <w:keepNext w:val="0"/>
              <w:keepLines w:val="0"/>
              <w:rPr>
                <w:sz w:val="16"/>
                <w:szCs w:val="16"/>
                <w:lang w:eastAsia="en-US"/>
              </w:rPr>
            </w:pPr>
            <w:r>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82001C" w:rsidRPr="003F7263" w:rsidRDefault="0082001C" w:rsidP="0082001C">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82001C" w:rsidRPr="003F7263" w:rsidRDefault="0082001C" w:rsidP="0082001C">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82001C" w:rsidRPr="003F7263" w:rsidRDefault="0082001C" w:rsidP="0082001C">
            <w:pPr>
              <w:pStyle w:val="TAL"/>
              <w:keepNext w:val="0"/>
              <w:keepLines w:val="0"/>
              <w:rPr>
                <w:sz w:val="16"/>
                <w:szCs w:val="16"/>
                <w:lang w:eastAsia="en-US"/>
              </w:rPr>
            </w:pPr>
          </w:p>
        </w:tc>
      </w:tr>
      <w:tr w:rsidR="0082001C" w:rsidRPr="003F7263" w14:paraId="79F8C0D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8A961AF" w14:textId="4E1D7E55" w:rsidR="0082001C" w:rsidRPr="003F7263" w:rsidRDefault="0082001C" w:rsidP="0082001C">
            <w:pPr>
              <w:pStyle w:val="TAL"/>
              <w:keepNext w:val="0"/>
              <w:keepLines w:val="0"/>
              <w:rPr>
                <w:bCs/>
                <w:sz w:val="16"/>
                <w:szCs w:val="16"/>
                <w:lang w:eastAsia="en-US"/>
              </w:rPr>
            </w:pPr>
            <w:r>
              <w:rPr>
                <w:rFonts w:hint="eastAsia"/>
                <w:bCs/>
                <w:sz w:val="16"/>
                <w:szCs w:val="16"/>
              </w:rPr>
              <w:t>1</w:t>
            </w:r>
            <w:r>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51564A4" w14:textId="5C846EC6" w:rsidR="0082001C" w:rsidRPr="003F7263" w:rsidRDefault="0082001C" w:rsidP="0082001C">
            <w:pPr>
              <w:pStyle w:val="TAL"/>
              <w:keepNext w:val="0"/>
              <w:keepLines w:val="0"/>
              <w:rPr>
                <w:sz w:val="16"/>
                <w:szCs w:val="16"/>
                <w:lang w:eastAsia="en-US"/>
              </w:rPr>
            </w:pPr>
            <w:r>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C2E143" w14:textId="5F9A9159" w:rsidR="0082001C" w:rsidRPr="003F7263" w:rsidRDefault="0082001C" w:rsidP="0082001C">
            <w:pPr>
              <w:pStyle w:val="TAL"/>
              <w:keepNext w:val="0"/>
              <w:keepLines w:val="0"/>
              <w:jc w:val="center"/>
              <w:rPr>
                <w:sz w:val="16"/>
                <w:szCs w:val="16"/>
                <w:lang w:eastAsia="en-US"/>
              </w:rPr>
            </w:pPr>
            <w:r>
              <w:rPr>
                <w:rFonts w:hint="eastAsia"/>
                <w:sz w:val="16"/>
                <w:szCs w:val="16"/>
                <w:lang w:eastAsia="zh-CN"/>
              </w:rPr>
              <w:t>Rel-</w:t>
            </w:r>
            <w:r>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8A094" w14:textId="146A4822" w:rsidR="0082001C" w:rsidRPr="003F7263" w:rsidRDefault="0082001C" w:rsidP="0082001C">
            <w:pPr>
              <w:pStyle w:val="TAL"/>
              <w:keepNext w:val="0"/>
              <w:keepLines w:val="0"/>
              <w:jc w:val="center"/>
              <w:rPr>
                <w:sz w:val="16"/>
                <w:szCs w:val="16"/>
                <w:lang w:eastAsia="en-US"/>
              </w:rPr>
            </w:pPr>
            <w:r>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045346C" w14:textId="33B24C10" w:rsidR="0082001C" w:rsidRPr="003F7263" w:rsidRDefault="0082001C" w:rsidP="0082001C">
            <w:pPr>
              <w:pStyle w:val="TAL"/>
              <w:keepNext w:val="0"/>
              <w:keepLines w:val="0"/>
              <w:rPr>
                <w:sz w:val="16"/>
                <w:szCs w:val="16"/>
                <w:lang w:eastAsia="en-US"/>
              </w:rPr>
            </w:pPr>
            <w:r>
              <w:rPr>
                <w:bCs/>
                <w:sz w:val="16"/>
                <w:szCs w:val="16"/>
              </w:rPr>
              <w:t>UEs supporting 5G Core and 5G core over non-3GPP Access Network and WLAN and additional UE-requested PDU establishment and ATSSS</w:t>
            </w:r>
          </w:p>
        </w:tc>
      </w:tr>
      <w:tr w:rsidR="0082001C" w:rsidRPr="003F7263" w14:paraId="535BE38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1699B8B" w14:textId="7FADDFB4" w:rsidR="0082001C" w:rsidRDefault="0082001C" w:rsidP="0082001C">
            <w:pPr>
              <w:pStyle w:val="TAL"/>
              <w:keepNext w:val="0"/>
              <w:keepLines w:val="0"/>
              <w:rPr>
                <w:bCs/>
                <w:sz w:val="16"/>
                <w:szCs w:val="16"/>
              </w:rPr>
            </w:pPr>
            <w:r>
              <w:rPr>
                <w:rFonts w:hint="eastAsia"/>
                <w:bCs/>
                <w:sz w:val="16"/>
                <w:szCs w:val="16"/>
              </w:rPr>
              <w:t>1</w:t>
            </w:r>
            <w:r>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B80EA61" w14:textId="4C6C08BB" w:rsidR="0082001C" w:rsidRDefault="0082001C" w:rsidP="0082001C">
            <w:pPr>
              <w:pStyle w:val="TAL"/>
              <w:keepNext w:val="0"/>
              <w:keepLines w:val="0"/>
              <w:rPr>
                <w:bCs/>
                <w:sz w:val="16"/>
                <w:szCs w:val="16"/>
              </w:rPr>
            </w:pPr>
            <w:r>
              <w:rPr>
                <w:rFonts w:hint="eastAsia"/>
                <w:bCs/>
                <w:sz w:val="16"/>
                <w:szCs w:val="16"/>
              </w:rPr>
              <w:t>UE-requested MA PDU session establishment / ATSSS / Registered to same PLMNs over 3GPP and non-3GPP accesses</w:t>
            </w:r>
            <w:r>
              <w:rPr>
                <w:bCs/>
                <w:sz w:val="16"/>
                <w:szCs w:val="16"/>
              </w:rPr>
              <w:t xml:space="preserve"> </w:t>
            </w:r>
            <w:r>
              <w:rPr>
                <w:rFonts w:hint="eastAsia"/>
                <w:bCs/>
                <w:sz w:val="16"/>
                <w:szCs w:val="16"/>
              </w:rPr>
              <w:t>a</w:t>
            </w:r>
            <w:r>
              <w:rPr>
                <w:bCs/>
                <w:sz w:val="16"/>
                <w:szCs w:val="16"/>
              </w:rPr>
              <w:t>simultaneously</w:t>
            </w:r>
            <w:r>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AC5EA2" w14:textId="6797D003"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B74D0F" w14:textId="221257AA"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9141AFB" w14:textId="07791550"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82001C" w:rsidRPr="003F7263" w14:paraId="171B7865"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EECB18C" w14:textId="4B3348C5" w:rsidR="0082001C" w:rsidRDefault="0082001C" w:rsidP="0082001C">
            <w:pPr>
              <w:pStyle w:val="TAL"/>
              <w:keepNext w:val="0"/>
              <w:keepLines w:val="0"/>
              <w:rPr>
                <w:bCs/>
                <w:sz w:val="16"/>
                <w:szCs w:val="16"/>
              </w:rPr>
            </w:pPr>
            <w:r>
              <w:rPr>
                <w:rFonts w:hint="eastAsia"/>
                <w:bCs/>
                <w:sz w:val="16"/>
                <w:szCs w:val="16"/>
              </w:rPr>
              <w:t>10.4.1.</w:t>
            </w:r>
            <w:r>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9644E21" w14:textId="097B9BF0" w:rsidR="0082001C" w:rsidRDefault="0082001C" w:rsidP="0082001C">
            <w:pPr>
              <w:pStyle w:val="TAL"/>
              <w:keepNext w:val="0"/>
              <w:keepLines w:val="0"/>
              <w:rPr>
                <w:bCs/>
                <w:sz w:val="16"/>
                <w:szCs w:val="16"/>
              </w:rPr>
            </w:pPr>
            <w:r>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163501" w14:textId="661A0F04"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FC7295" w14:textId="26C05EE0"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C4847D" w14:textId="09C5F831"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82001C" w:rsidRPr="003F7263" w14:paraId="50443996"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7AF1B0A" w14:textId="0ACF35B6" w:rsidR="0082001C" w:rsidRDefault="0082001C" w:rsidP="0082001C">
            <w:pPr>
              <w:pStyle w:val="TAL"/>
              <w:keepNext w:val="0"/>
              <w:keepLines w:val="0"/>
              <w:rPr>
                <w:bCs/>
                <w:sz w:val="16"/>
                <w:szCs w:val="16"/>
              </w:rPr>
            </w:pPr>
            <w:r>
              <w:rPr>
                <w:rFonts w:hint="eastAsia"/>
                <w:bCs/>
                <w:sz w:val="16"/>
                <w:szCs w:val="16"/>
              </w:rPr>
              <w:t>10.4.1.</w:t>
            </w:r>
            <w:r>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3AD2EFE" w14:textId="4A4C4CA6" w:rsidR="0082001C" w:rsidRDefault="0082001C" w:rsidP="0082001C">
            <w:pPr>
              <w:pStyle w:val="TAL"/>
              <w:keepNext w:val="0"/>
              <w:keepLines w:val="0"/>
              <w:rPr>
                <w:bCs/>
                <w:sz w:val="16"/>
                <w:szCs w:val="16"/>
              </w:rPr>
            </w:pPr>
            <w:r>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F09061" w14:textId="6C256BB8"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DFA55E" w14:textId="36B7C6B6"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6D7CF9A" w14:textId="5D90A195"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16" w:name="_Hlk511903061"/>
      <w:r w:rsidRPr="003F7263">
        <w:rPr>
          <w:rFonts w:eastAsia="SimSun"/>
        </w:rPr>
        <w:t>Table 4.1-4b</w:t>
      </w:r>
      <w:bookmarkEnd w:id="116"/>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F7263" w14:paraId="15B68693"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3F7263" w:rsidRDefault="00DF04F9" w:rsidP="00AA63FC">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DF04F9" w:rsidRPr="003F7263" w14:paraId="13ECE35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A43ED26" w14:textId="58273981" w:rsidR="00DF04F9" w:rsidRPr="003F7263" w:rsidRDefault="00DF04F9" w:rsidP="00DF04F9">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3F7263" w:rsidRDefault="00DF04F9" w:rsidP="00DF04F9">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3F7263" w:rsidRDefault="00DF04F9" w:rsidP="00DF04F9">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3F7263" w:rsidRDefault="00DF04F9" w:rsidP="00DF04F9">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3F7263" w:rsidRDefault="00DF04F9" w:rsidP="00DF04F9">
            <w:pPr>
              <w:pStyle w:val="TAL"/>
              <w:keepNext w:val="0"/>
              <w:keepLines w:val="0"/>
              <w:rPr>
                <w:sz w:val="16"/>
                <w:szCs w:val="16"/>
              </w:rPr>
            </w:pPr>
            <w:r>
              <w:rPr>
                <w:sz w:val="16"/>
                <w:szCs w:val="16"/>
                <w:lang w:val="fr-FR"/>
              </w:rPr>
              <w:t>UEs supporting 5G Core and E-UTRA and NG.114 v2.0</w:t>
            </w:r>
          </w:p>
        </w:tc>
      </w:tr>
      <w:tr w:rsidR="00AA63FC" w:rsidRPr="003F7263" w14:paraId="48984F5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24D8F54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A63FC" w:rsidRPr="003F7263" w14:paraId="044DA49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A63FC" w:rsidRPr="003F7263" w14:paraId="4538F69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Uplink </w:t>
            </w:r>
            <w:r w:rsidR="00F71BC5">
              <w:rPr>
                <w:rFonts w:cs="Arial"/>
                <w:bCs/>
                <w:sz w:val="16"/>
                <w:szCs w:val="16"/>
              </w:rPr>
              <w:t>u</w:t>
            </w:r>
            <w:r w:rsidR="00F71BC5" w:rsidRPr="003F7263">
              <w:rPr>
                <w:rFonts w:cs="Arial"/>
                <w:bCs/>
                <w:sz w:val="16"/>
                <w:szCs w:val="16"/>
              </w:rPr>
              <w:t xml:space="preserve">ser </w:t>
            </w:r>
            <w:r w:rsidRPr="003F7263">
              <w:rPr>
                <w:rFonts w:cs="Arial"/>
                <w:bCs/>
                <w:sz w:val="16"/>
                <w:szCs w:val="16"/>
              </w:rPr>
              <w:t>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r w:rsidR="00D574A2">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05A8A2D8" w14:textId="2955B507"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sidR="00D574A2">
              <w:rPr>
                <w:sz w:val="16"/>
                <w:szCs w:val="16"/>
              </w:rPr>
              <w:t xml:space="preserve"> and (</w:t>
            </w:r>
            <w:r w:rsidR="00D574A2" w:rsidRPr="00424421">
              <w:rPr>
                <w:sz w:val="16"/>
                <w:szCs w:val="16"/>
              </w:rPr>
              <w:t>Support of CS/PS mode 2</w:t>
            </w:r>
            <w:r w:rsidR="00D574A2">
              <w:rPr>
                <w:sz w:val="16"/>
                <w:szCs w:val="16"/>
              </w:rPr>
              <w:t xml:space="preserve"> or </w:t>
            </w:r>
            <w:r w:rsidR="00D574A2" w:rsidRPr="00424421">
              <w:rPr>
                <w:sz w:val="16"/>
                <w:szCs w:val="16"/>
              </w:rPr>
              <w:t>Support of PS mode 2</w:t>
            </w:r>
            <w:r w:rsidR="00D574A2">
              <w:rPr>
                <w:sz w:val="16"/>
                <w:szCs w:val="16"/>
              </w:rPr>
              <w:t>)</w:t>
            </w:r>
          </w:p>
        </w:tc>
      </w:tr>
      <w:tr w:rsidR="00AA63FC" w:rsidRPr="003F7263" w14:paraId="0651266E"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AA63FC" w:rsidRPr="003F7263" w:rsidRDefault="00AA63FC" w:rsidP="00AA63FC">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sidR="00F71BC5">
              <w:rPr>
                <w:sz w:val="16"/>
                <w:szCs w:val="16"/>
                <w:lang w:eastAsia="zh-CN"/>
              </w:rPr>
              <w:t>a</w:t>
            </w:r>
            <w:r w:rsidRPr="003F7263">
              <w:rPr>
                <w:sz w:val="16"/>
                <w:szCs w:val="16"/>
                <w:lang w:eastAsia="zh-CN"/>
              </w:rPr>
              <w:t xml:space="preserve">ccess/Emergency </w:t>
            </w:r>
            <w:r w:rsidR="00F71BC5">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sidR="00DA7FFD">
              <w:rPr>
                <w:sz w:val="16"/>
                <w:szCs w:val="16"/>
                <w:lang w:eastAsia="zh-CN"/>
              </w:rPr>
              <w:t>emergency services in NR connected to 5GCN</w:t>
            </w:r>
          </w:p>
        </w:tc>
      </w:tr>
      <w:tr w:rsidR="00AA63FC" w:rsidRPr="003F7263" w14:paraId="1B1C5597"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2D1FD7B"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sidR="00D574A2">
              <w:rPr>
                <w:rFonts w:cs="Arial"/>
                <w:sz w:val="16"/>
                <w:szCs w:val="16"/>
                <w:lang w:eastAsia="zh-CN"/>
              </w:rPr>
              <w:t xml:space="preserve"> </w:t>
            </w:r>
            <w:r w:rsidR="00F71BC5">
              <w:rPr>
                <w:rFonts w:cs="Arial"/>
                <w:sz w:val="16"/>
                <w:szCs w:val="16"/>
                <w:lang w:eastAsia="zh-CN"/>
              </w:rPr>
              <w:t>u</w:t>
            </w:r>
            <w:r w:rsidR="00F71BC5" w:rsidRPr="003F7263">
              <w:rPr>
                <w:rFonts w:cs="Arial"/>
                <w:sz w:val="16"/>
                <w:szCs w:val="16"/>
                <w:lang w:eastAsia="zh-CN"/>
              </w:rPr>
              <w:t>pdate</w:t>
            </w:r>
            <w:r w:rsidR="00F71BC5">
              <w:rPr>
                <w:rFonts w:cs="Arial"/>
                <w:sz w:val="16"/>
                <w:szCs w:val="16"/>
                <w:lang w:eastAsia="zh-CN"/>
              </w:rPr>
              <w:t xml:space="preserve"> </w:t>
            </w:r>
            <w:r w:rsidRPr="003F7263">
              <w:rPr>
                <w:rFonts w:cs="Arial"/>
                <w:sz w:val="16"/>
                <w:szCs w:val="16"/>
                <w:lang w:eastAsia="zh-CN"/>
              </w:rPr>
              <w:t>/</w:t>
            </w:r>
            <w:r w:rsidR="00F71BC5">
              <w:rPr>
                <w:rFonts w:cs="Arial"/>
                <w:sz w:val="16"/>
                <w:szCs w:val="16"/>
                <w:lang w:eastAsia="zh-CN"/>
              </w:rPr>
              <w:t xml:space="preserve"> </w:t>
            </w:r>
            <w:r w:rsidRPr="003F7263">
              <w:rPr>
                <w:rFonts w:cs="Arial"/>
                <w:sz w:val="16"/>
                <w:szCs w:val="16"/>
                <w:lang w:eastAsia="zh-CN"/>
              </w:rPr>
              <w:t xml:space="preserve">RRC </w:t>
            </w:r>
            <w:r w:rsidR="00F71BC5">
              <w:rPr>
                <w:rFonts w:cs="Arial"/>
                <w:sz w:val="16"/>
                <w:szCs w:val="16"/>
                <w:lang w:eastAsia="zh-CN"/>
              </w:rPr>
              <w:t>r</w:t>
            </w:r>
            <w:r w:rsidR="00F71BC5"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r w:rsidR="00F71BC5" w:rsidRPr="003F7263">
              <w:rPr>
                <w:rFonts w:cs="Arial"/>
                <w:sz w:val="16"/>
                <w:szCs w:val="16"/>
                <w:lang w:eastAsia="zh-CN"/>
              </w:rPr>
              <w:t>Barring</w:t>
            </w:r>
            <w:r w:rsidR="00F71BC5">
              <w:rPr>
                <w:rFonts w:cs="Arial"/>
                <w:sz w:val="16"/>
                <w:szCs w:val="16"/>
                <w:lang w:eastAsia="zh-CN"/>
              </w:rPr>
              <w:t xml:space="preserve"> p</w:t>
            </w:r>
            <w:r w:rsidR="00F71BC5" w:rsidRPr="003F7263">
              <w:rPr>
                <w:rFonts w:cs="Arial"/>
                <w:sz w:val="16"/>
                <w:szCs w:val="16"/>
                <w:lang w:eastAsia="zh-CN"/>
              </w:rPr>
              <w:t>er</w:t>
            </w:r>
            <w:r w:rsidR="00F71BC5">
              <w:rPr>
                <w:rFonts w:cs="Arial"/>
                <w:sz w:val="16"/>
                <w:szCs w:val="16"/>
                <w:lang w:eastAsia="zh-CN"/>
              </w:rPr>
              <w:t xml:space="preserve"> </w:t>
            </w:r>
            <w:r w:rsidR="00F71BC5" w:rsidRPr="003F7263">
              <w:rPr>
                <w:rFonts w:cs="Arial"/>
                <w:sz w:val="16"/>
                <w:szCs w:val="16"/>
                <w:lang w:eastAsia="zh-CN"/>
              </w:rPr>
              <w:t>PLMN</w:t>
            </w:r>
            <w:r w:rsidR="00F71BC5">
              <w:rPr>
                <w:rFonts w:cs="Arial"/>
                <w:sz w:val="16"/>
                <w:szCs w:val="16"/>
                <w:lang w:eastAsia="zh-CN"/>
              </w:rPr>
              <w:t xml:space="preserve"> </w:t>
            </w:r>
            <w:r w:rsidRPr="003F7263">
              <w:rPr>
                <w:rFonts w:cs="Arial"/>
                <w:sz w:val="16"/>
                <w:szCs w:val="16"/>
                <w:lang w:eastAsia="zh-CN"/>
              </w:rPr>
              <w:t>/</w:t>
            </w:r>
            <w:r w:rsidR="00D574A2">
              <w:rPr>
                <w:rFonts w:cs="Arial"/>
                <w:sz w:val="16"/>
                <w:szCs w:val="16"/>
                <w:lang w:eastAsia="zh-CN"/>
              </w:rPr>
              <w:t xml:space="preserve"> </w:t>
            </w:r>
            <w:r w:rsidRPr="003F7263">
              <w:rPr>
                <w:rFonts w:cs="Arial"/>
                <w:sz w:val="16"/>
                <w:szCs w:val="16"/>
                <w:lang w:eastAsia="zh-CN"/>
              </w:rPr>
              <w:t xml:space="preserve">Implicit AC </w:t>
            </w:r>
            <w:r w:rsidR="00F71BC5">
              <w:rPr>
                <w:rFonts w:cs="Arial"/>
                <w:sz w:val="16"/>
                <w:szCs w:val="16"/>
                <w:lang w:eastAsia="zh-CN"/>
              </w:rPr>
              <w:t>b</w:t>
            </w:r>
            <w:r w:rsidR="00F71BC5" w:rsidRPr="003F7263">
              <w:rPr>
                <w:rFonts w:cs="Arial"/>
                <w:sz w:val="16"/>
                <w:szCs w:val="16"/>
                <w:lang w:eastAsia="zh-CN"/>
              </w:rPr>
              <w:t xml:space="preserve">arring </w:t>
            </w:r>
            <w:r w:rsidR="00F71BC5">
              <w:rPr>
                <w:rFonts w:cs="Arial"/>
                <w:sz w:val="16"/>
                <w:szCs w:val="16"/>
                <w:lang w:eastAsia="zh-CN"/>
              </w:rPr>
              <w:lastRenderedPageBreak/>
              <w:t>l</w:t>
            </w:r>
            <w:r w:rsidR="00F71BC5"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MPS indicator / HPLMN/0%/100% accessibility AC5</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MCS indicator / HPLMN/0%/100% accessibility AC7</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6A45AE" w:rsidRPr="00092A71" w14:paraId="247F165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7B41B02" w14:textId="77777777" w:rsidR="006A45AE" w:rsidRPr="00092A71" w:rsidRDefault="006A45AE" w:rsidP="00A73C9A">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A45AE" w:rsidRPr="00092A71" w:rsidRDefault="006A45AE" w:rsidP="00A73C9A">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A45AE" w:rsidRPr="00092A71" w:rsidRDefault="006A45AE" w:rsidP="00A73C9A">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A45AE" w:rsidRPr="00092A71" w:rsidRDefault="006A45AE" w:rsidP="00A73C9A">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A45AE" w:rsidRPr="00092A71" w:rsidRDefault="006A45AE" w:rsidP="00A73C9A">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AA63FC" w:rsidRPr="003F7263" w14:paraId="563A9B9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sidR="00F71BC5">
              <w:rPr>
                <w:rFonts w:ascii="Arial" w:hAnsi="Arial"/>
                <w:sz w:val="16"/>
                <w:szCs w:val="16"/>
                <w:lang w:eastAsia="zh-CN"/>
              </w:rPr>
              <w:t>p</w:t>
            </w:r>
            <w:r w:rsidR="00F71BC5" w:rsidRPr="003F7263">
              <w:rPr>
                <w:rFonts w:ascii="Arial" w:hAnsi="Arial"/>
                <w:sz w:val="16"/>
                <w:szCs w:val="16"/>
                <w:lang w:eastAsia="zh-CN"/>
              </w:rPr>
              <w:t xml:space="preserve">riority </w:t>
            </w:r>
            <w:r w:rsidR="00F71BC5">
              <w:rPr>
                <w:rFonts w:ascii="Arial" w:hAnsi="Arial"/>
                <w:sz w:val="16"/>
                <w:szCs w:val="16"/>
                <w:lang w:eastAsia="zh-CN"/>
              </w:rPr>
              <w:t>a</w:t>
            </w:r>
            <w:r w:rsidR="00F71BC5" w:rsidRPr="003F7263">
              <w:rPr>
                <w:rFonts w:ascii="Arial" w:hAnsi="Arial"/>
                <w:sz w:val="16"/>
                <w:szCs w:val="16"/>
                <w:lang w:eastAsia="zh-CN"/>
              </w:rPr>
              <w:t xml:space="preserve">ccess </w:t>
            </w:r>
            <w:r w:rsidRPr="003F7263">
              <w:rPr>
                <w:rFonts w:ascii="Arial" w:hAnsi="Arial"/>
                <w:sz w:val="16"/>
                <w:szCs w:val="16"/>
                <w:lang w:eastAsia="zh-CN"/>
              </w:rPr>
              <w:t>/ HPLMN/0% accessibility AC2</w:t>
            </w:r>
            <w:r w:rsidR="00F71BC5">
              <w:rPr>
                <w:rFonts w:ascii="Arial" w:hAnsi="Arial"/>
                <w:sz w:val="16"/>
                <w:szCs w:val="16"/>
                <w:lang w:eastAsia="zh-CN"/>
              </w:rPr>
              <w:t xml:space="preserve"> </w:t>
            </w:r>
            <w:r w:rsidRPr="003F7263">
              <w:rPr>
                <w:rFonts w:ascii="Arial" w:hAnsi="Arial"/>
                <w:sz w:val="16"/>
                <w:szCs w:val="16"/>
                <w:lang w:eastAsia="zh-CN"/>
              </w:rPr>
              <w:t>/</w:t>
            </w:r>
            <w:r w:rsidR="00F71BC5">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C2</w:t>
            </w:r>
            <w:r w:rsidR="00DA7FFD">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p>
        </w:tc>
      </w:tr>
      <w:tr w:rsidR="00AA63FC" w:rsidRPr="003F7263" w14:paraId="131C8757"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2505EF" w:rsidRPr="00092A71" w14:paraId="76AD83D9"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256205B" w14:textId="77777777" w:rsidR="002505EF" w:rsidRPr="00092A71" w:rsidRDefault="002505EF" w:rsidP="00191790">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2505EF" w:rsidRPr="002505EF" w:rsidRDefault="002505EF" w:rsidP="00191790">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2505EF" w:rsidRPr="00092A71" w:rsidRDefault="002505EF" w:rsidP="00191790">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2505EF" w:rsidRPr="00092A71" w:rsidRDefault="002505EF" w:rsidP="00191790">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2505EF" w:rsidRPr="00092A71" w:rsidRDefault="002505EF" w:rsidP="00191790">
            <w:pPr>
              <w:pStyle w:val="TAL"/>
              <w:keepNext w:val="0"/>
              <w:keepLines w:val="0"/>
              <w:rPr>
                <w:sz w:val="16"/>
                <w:szCs w:val="16"/>
              </w:rPr>
            </w:pPr>
            <w:r w:rsidRPr="00092A71">
              <w:rPr>
                <w:rFonts w:cs="Arial"/>
                <w:sz w:val="16"/>
                <w:szCs w:val="16"/>
              </w:rPr>
              <w:t>UEs supporting 5G Core and SNPN</w:t>
            </w:r>
          </w:p>
        </w:tc>
      </w:tr>
      <w:tr w:rsidR="00BE608E" w:rsidRPr="003F7263" w14:paraId="201695A4"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AF654CF" w14:textId="7BE9E2DE" w:rsidR="00BE608E" w:rsidRPr="003F7263" w:rsidRDefault="00BE608E" w:rsidP="00BE608E">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BE608E" w:rsidRPr="003F7263" w:rsidRDefault="00BE608E" w:rsidP="00BE608E">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BE608E" w:rsidRPr="003F7263" w:rsidRDefault="00BE608E" w:rsidP="00BE608E">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BE608E" w:rsidRPr="003F7263" w:rsidRDefault="00BE608E" w:rsidP="00BE608E">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BE608E" w:rsidRPr="003F7263" w:rsidRDefault="00BE608E" w:rsidP="00BE608E">
            <w:pPr>
              <w:pStyle w:val="TAL"/>
              <w:keepNext w:val="0"/>
              <w:keepLines w:val="0"/>
              <w:rPr>
                <w:sz w:val="16"/>
                <w:szCs w:val="16"/>
              </w:rPr>
            </w:pPr>
            <w:r w:rsidRPr="00273A7B">
              <w:rPr>
                <w:rFonts w:cs="Arial"/>
                <w:sz w:val="16"/>
                <w:szCs w:val="16"/>
              </w:rPr>
              <w:t>UEs supporting 5G Core and IMS security</w:t>
            </w:r>
          </w:p>
        </w:tc>
      </w:tr>
      <w:tr w:rsidR="00BE608E" w:rsidRPr="003F7263" w14:paraId="5A06685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BE608E" w:rsidRPr="003F7263" w:rsidRDefault="00BE608E" w:rsidP="00BE608E">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BE608E" w:rsidRPr="003F7263" w:rsidRDefault="00BE608E" w:rsidP="00BE608E">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BE608E" w:rsidRPr="003F7263" w:rsidRDefault="00BE608E" w:rsidP="00BE608E">
            <w:pPr>
              <w:pStyle w:val="TAL"/>
              <w:keepNext w:val="0"/>
              <w:keepLines w:val="0"/>
              <w:rPr>
                <w:rFonts w:cs="Arial"/>
                <w:sz w:val="16"/>
                <w:szCs w:val="16"/>
              </w:rPr>
            </w:pPr>
          </w:p>
        </w:tc>
      </w:tr>
      <w:tr w:rsidR="00BE608E" w:rsidRPr="003F7263" w14:paraId="76758BD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BE608E" w:rsidRPr="003F7263" w:rsidRDefault="00BE608E" w:rsidP="00BE608E">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BE608E" w:rsidRPr="003F7263" w:rsidRDefault="00BE608E" w:rsidP="00BE608E">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8B098A" w:rsidRPr="003F7263" w14:paraId="27A292B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E9292EE" w14:textId="7F17F3C0" w:rsidR="008B098A" w:rsidRPr="008B098A" w:rsidRDefault="008B098A" w:rsidP="008B098A">
            <w:pPr>
              <w:pStyle w:val="TAL"/>
              <w:keepNext w:val="0"/>
              <w:keepLines w:val="0"/>
              <w:rPr>
                <w:sz w:val="16"/>
                <w:szCs w:val="16"/>
              </w:rPr>
            </w:pPr>
            <w:r w:rsidRPr="008B098A">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8B098A" w:rsidRPr="008B098A" w:rsidRDefault="008B098A" w:rsidP="008B098A">
            <w:pPr>
              <w:pStyle w:val="TAL"/>
              <w:keepNext w:val="0"/>
              <w:keepLines w:val="0"/>
              <w:rPr>
                <w:sz w:val="16"/>
                <w:szCs w:val="16"/>
              </w:rPr>
            </w:pPr>
            <w:r w:rsidRPr="008B098A">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8B098A" w:rsidRPr="008B098A" w:rsidRDefault="008B098A" w:rsidP="008B098A">
            <w:pPr>
              <w:pStyle w:val="TAC"/>
              <w:keepNext w:val="0"/>
              <w:keepLines w:val="0"/>
              <w:rPr>
                <w:rFonts w:cs="Arial"/>
                <w:sz w:val="16"/>
                <w:szCs w:val="16"/>
              </w:rPr>
            </w:pPr>
            <w:r w:rsidRPr="008B098A">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1B71B303" w:rsidR="008B098A" w:rsidRPr="008B098A" w:rsidRDefault="008B098A" w:rsidP="008B098A">
            <w:pPr>
              <w:pStyle w:val="TAC"/>
              <w:keepNext w:val="0"/>
              <w:keepLines w:val="0"/>
              <w:rPr>
                <w:rFonts w:cs="Arial"/>
                <w:sz w:val="16"/>
                <w:szCs w:val="16"/>
              </w:rPr>
            </w:pPr>
            <w:r w:rsidRPr="008B098A">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3BC3DFB" w14:textId="73ED48D6" w:rsidR="008B098A" w:rsidRPr="008B098A" w:rsidRDefault="008B098A" w:rsidP="008B098A">
            <w:pPr>
              <w:pStyle w:val="TAL"/>
              <w:keepNext w:val="0"/>
              <w:keepLines w:val="0"/>
              <w:rPr>
                <w:bCs/>
                <w:sz w:val="16"/>
                <w:szCs w:val="16"/>
              </w:rPr>
            </w:pPr>
            <w:r w:rsidRPr="008B098A">
              <w:rPr>
                <w:sz w:val="16"/>
                <w:szCs w:val="16"/>
              </w:rPr>
              <w:t>UEs supporting 5G Core and PEI</w:t>
            </w:r>
          </w:p>
        </w:tc>
      </w:tr>
      <w:tr w:rsidR="00BE608E" w:rsidRPr="003F7263" w14:paraId="4CE012C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BE608E" w:rsidRPr="003F7263" w:rsidRDefault="00BE608E" w:rsidP="00BE608E">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BE608E" w:rsidRPr="003F7263" w:rsidRDefault="00BE608E" w:rsidP="00BE608E">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3CC4978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BE608E" w:rsidRPr="003F7263" w:rsidRDefault="00BE608E" w:rsidP="00BE608E">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BE608E" w:rsidRPr="003F7263" w:rsidRDefault="00BE608E" w:rsidP="00BE608E">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BE608E" w:rsidRPr="003F7263" w:rsidRDefault="00F96FEC" w:rsidP="00BE608E">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F96FEC" w:rsidRPr="00F96FEC" w:rsidRDefault="00BE608E" w:rsidP="00F96FEC">
            <w:pPr>
              <w:pStyle w:val="TAL"/>
              <w:rPr>
                <w:bCs/>
                <w:sz w:val="16"/>
                <w:szCs w:val="16"/>
              </w:rPr>
            </w:pPr>
            <w:r w:rsidRPr="003F7263">
              <w:rPr>
                <w:bCs/>
                <w:sz w:val="16"/>
                <w:szCs w:val="16"/>
              </w:rPr>
              <w:t>UEs supporting 5G Core and emergency services in NR connected to 5GCN</w:t>
            </w:r>
            <w:r w:rsidR="00F96FEC" w:rsidRPr="00F96FEC">
              <w:rPr>
                <w:bCs/>
                <w:sz w:val="16"/>
                <w:szCs w:val="16"/>
              </w:rPr>
              <w:t xml:space="preserve"> and</w:t>
            </w:r>
          </w:p>
          <w:p w14:paraId="19B12AD3" w14:textId="7782513E" w:rsidR="00BE608E" w:rsidRPr="003F7263" w:rsidRDefault="00F96FEC" w:rsidP="00F96FEC">
            <w:pPr>
              <w:pStyle w:val="TAL"/>
              <w:keepNext w:val="0"/>
              <w:keepLines w:val="0"/>
              <w:rPr>
                <w:rFonts w:cs="Arial"/>
                <w:sz w:val="16"/>
                <w:szCs w:val="16"/>
              </w:rPr>
            </w:pPr>
            <w:r w:rsidRPr="00F96FEC">
              <w:rPr>
                <w:bCs/>
                <w:sz w:val="16"/>
                <w:szCs w:val="16"/>
              </w:rPr>
              <w:t>test execution with No USIM</w:t>
            </w:r>
          </w:p>
        </w:tc>
      </w:tr>
      <w:tr w:rsidR="00BE608E" w:rsidRPr="003F7263" w14:paraId="372B166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BE608E" w:rsidRPr="003F7263" w:rsidRDefault="00BE608E" w:rsidP="00BE608E">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BE608E" w:rsidRPr="003F7263" w:rsidRDefault="00BE608E" w:rsidP="00BE608E">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48B859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BE608E" w:rsidRPr="003F7263" w:rsidRDefault="00BE608E" w:rsidP="00BE608E">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BE608E" w:rsidRPr="003F7263" w:rsidRDefault="00BE608E" w:rsidP="00BE608E">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658A9B4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BE608E" w:rsidRPr="003F7263" w:rsidRDefault="00BE608E" w:rsidP="00BE608E">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BE608E" w:rsidRPr="003F7263" w:rsidRDefault="00BE608E" w:rsidP="00BE608E">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3359792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BE608E" w:rsidRPr="003F7263" w:rsidRDefault="00BE608E" w:rsidP="00BE608E">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DF56E6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BE608E" w:rsidRPr="003F7263" w:rsidRDefault="00BE608E" w:rsidP="00BE608E">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3F347C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BE608E" w:rsidRPr="003F7263" w:rsidRDefault="00BE608E" w:rsidP="00BE608E">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BE608E" w:rsidRPr="003F7263" w:rsidRDefault="00BE608E" w:rsidP="00BE608E">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7C03AC7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BE608E" w:rsidRPr="003F7263" w:rsidRDefault="00BE608E" w:rsidP="00BE608E">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BE608E" w:rsidRPr="003F7263" w:rsidRDefault="00BE608E" w:rsidP="00BE608E">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BE608E" w:rsidRPr="003F7263" w:rsidRDefault="00BE608E" w:rsidP="00BE608E">
            <w:pPr>
              <w:pStyle w:val="TAL"/>
              <w:keepNext w:val="0"/>
              <w:keepLines w:val="0"/>
              <w:rPr>
                <w:bCs/>
                <w:sz w:val="16"/>
                <w:szCs w:val="16"/>
              </w:rPr>
            </w:pPr>
          </w:p>
        </w:tc>
      </w:tr>
      <w:tr w:rsidR="000B18C3" w:rsidRPr="003F7263" w14:paraId="439A124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F29D2B2" w14:textId="0C57957A" w:rsidR="000B18C3" w:rsidRPr="003F7263" w:rsidRDefault="000B18C3" w:rsidP="000B18C3">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0B18C3" w:rsidRDefault="000B18C3" w:rsidP="000B18C3">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0B18C3" w:rsidRPr="003F7263" w:rsidRDefault="000B18C3" w:rsidP="000B18C3">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0B18C3" w:rsidRPr="003F7263" w:rsidRDefault="000B18C3" w:rsidP="000B18C3">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0B18C3" w:rsidRPr="003F7263" w:rsidRDefault="000B18C3" w:rsidP="000B18C3">
            <w:pPr>
              <w:pStyle w:val="TAL"/>
              <w:keepNext w:val="0"/>
              <w:keepLines w:val="0"/>
              <w:rPr>
                <w:bCs/>
                <w:sz w:val="16"/>
                <w:szCs w:val="16"/>
              </w:rPr>
            </w:pPr>
            <w:r w:rsidRPr="001D7D57">
              <w:rPr>
                <w:bCs/>
                <w:sz w:val="16"/>
                <w:szCs w:val="16"/>
              </w:rPr>
              <w:t xml:space="preserve">UEs supporting 5G core and Emergency PDU session transfer from N1 mode to S1 mode when network does not support N26 interface, and, E-UTRA and EPS IMS emergency call </w:t>
            </w:r>
            <w:r w:rsidRPr="001D7D57">
              <w:rPr>
                <w:bCs/>
                <w:sz w:val="16"/>
                <w:szCs w:val="16"/>
              </w:rPr>
              <w:lastRenderedPageBreak/>
              <w:t>(VoLTE in GSMA PRD IR.92: "IMS Profile for Voice and SMS") and IMS voice over NR</w:t>
            </w:r>
          </w:p>
        </w:tc>
      </w:tr>
      <w:tr w:rsidR="000B18C3" w:rsidRPr="003F7263" w14:paraId="5F4AD13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0B18C3" w:rsidRPr="003F7263" w:rsidRDefault="000B18C3" w:rsidP="000B18C3">
            <w:pPr>
              <w:pStyle w:val="TAL"/>
              <w:keepNext w:val="0"/>
              <w:keepLines w:val="0"/>
              <w:rPr>
                <w:sz w:val="16"/>
                <w:szCs w:val="16"/>
              </w:rPr>
            </w:pPr>
            <w:r w:rsidRPr="003F7263">
              <w:rPr>
                <w:sz w:val="16"/>
                <w:szCs w:val="16"/>
              </w:rPr>
              <w:lastRenderedPageBreak/>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0B18C3" w:rsidRPr="003F7263" w:rsidRDefault="000B18C3" w:rsidP="000B18C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0B18C3" w:rsidRPr="003F7263" w:rsidRDefault="000B18C3" w:rsidP="000B18C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0B18C3" w:rsidRPr="003F7263" w:rsidRDefault="000B18C3" w:rsidP="000B18C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0B18C3" w:rsidRPr="003F7263" w14:paraId="041876D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0B18C3" w:rsidRPr="003F7263" w:rsidRDefault="000B18C3" w:rsidP="000B18C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0B18C3" w:rsidRPr="003F7263" w:rsidRDefault="000B18C3" w:rsidP="000B18C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0B18C3" w:rsidRPr="003F7263" w:rsidRDefault="000B18C3" w:rsidP="000B18C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0B18C3" w:rsidRPr="003F7263" w:rsidRDefault="000B18C3" w:rsidP="000B18C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0B18C3" w:rsidRPr="003F7263" w14:paraId="524D789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21371F2" w14:textId="1E6963B9" w:rsidR="000B18C3" w:rsidRPr="003F7263" w:rsidRDefault="000B18C3" w:rsidP="000B18C3">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0B18C3" w:rsidRPr="003F7263" w:rsidRDefault="000B18C3" w:rsidP="000B18C3">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41A7996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581F21E" w14:textId="6BDD2AD5" w:rsidR="000B18C3" w:rsidRPr="003F7263" w:rsidRDefault="000B18C3" w:rsidP="000B18C3">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0B18C3" w:rsidRPr="003F7263" w:rsidRDefault="000B18C3" w:rsidP="000B18C3">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1C14F6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0B18C3" w:rsidRPr="003F7263" w:rsidRDefault="000B18C3" w:rsidP="000B18C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0B18C3" w:rsidRPr="003F7263" w:rsidRDefault="000B18C3" w:rsidP="000B18C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0B18C3" w:rsidRPr="003F7263" w:rsidRDefault="000B18C3" w:rsidP="000B18C3">
            <w:pPr>
              <w:pStyle w:val="TAL"/>
              <w:keepNext w:val="0"/>
              <w:keepLines w:val="0"/>
              <w:rPr>
                <w:bCs/>
                <w:sz w:val="16"/>
                <w:szCs w:val="16"/>
              </w:rPr>
            </w:pPr>
          </w:p>
        </w:tc>
      </w:tr>
      <w:tr w:rsidR="000B18C3" w:rsidRPr="003F7263" w14:paraId="1BF81EF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0B18C3" w:rsidRPr="003F7263" w:rsidRDefault="000B18C3" w:rsidP="000B18C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0B18C3" w:rsidRPr="003F7263" w:rsidRDefault="000B18C3" w:rsidP="000B18C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0B18C3" w:rsidRPr="003F7263" w:rsidRDefault="000B18C3" w:rsidP="000B18C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0B18C3" w:rsidRPr="003F7263" w:rsidRDefault="000B18C3" w:rsidP="000B18C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0B18C3" w:rsidRPr="003F7263" w14:paraId="29CB9A8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0B18C3" w:rsidRPr="003F7263" w:rsidRDefault="000B18C3" w:rsidP="000B18C3">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0B18C3" w:rsidRPr="003F7263" w:rsidRDefault="000B18C3" w:rsidP="000B18C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0B18C3" w:rsidRPr="003F7263" w:rsidRDefault="000B18C3" w:rsidP="000B18C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0B18C3" w:rsidRPr="003F7263" w:rsidRDefault="000B18C3" w:rsidP="000B18C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0B18C3" w:rsidRPr="003F7263" w14:paraId="4395772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6BACE9C" w14:textId="060A134E" w:rsidR="000B18C3" w:rsidRPr="003F7263" w:rsidRDefault="000B18C3" w:rsidP="000B18C3">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0B18C3" w:rsidRPr="003F7263" w:rsidRDefault="000B18C3" w:rsidP="000B18C3">
            <w:pPr>
              <w:pStyle w:val="TAL"/>
              <w:keepNext w:val="0"/>
              <w:keepLines w:val="0"/>
              <w:rPr>
                <w:sz w:val="16"/>
                <w:szCs w:val="16"/>
              </w:rPr>
            </w:pPr>
            <w:r w:rsidRPr="00C61757">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0B18C3" w:rsidRPr="003F7263" w:rsidRDefault="000B18C3" w:rsidP="000B18C3">
            <w:pPr>
              <w:pStyle w:val="TAL"/>
              <w:keepNext w:val="0"/>
              <w:keepLines w:val="0"/>
              <w:rPr>
                <w:rFonts w:cs="Arial"/>
                <w:sz w:val="16"/>
                <w:szCs w:val="16"/>
              </w:rPr>
            </w:pPr>
            <w:r w:rsidRPr="00E94341">
              <w:rPr>
                <w:rFonts w:cs="Arial"/>
                <w:sz w:val="16"/>
                <w:szCs w:val="16"/>
              </w:rPr>
              <w:t>UEs supporting 5G Core and E-UTRA and IMS eCall Only type of emergency services over 5GS and Automatic type of eCall initiation</w:t>
            </w:r>
          </w:p>
        </w:tc>
      </w:tr>
      <w:tr w:rsidR="000B18C3" w:rsidRPr="003F7263" w14:paraId="2D1DB33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F9594C3" w14:textId="77777777" w:rsidR="000B18C3" w:rsidRPr="003F7263" w:rsidRDefault="000B18C3" w:rsidP="000B18C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0B18C3" w:rsidRPr="003F7263" w:rsidRDefault="000B18C3" w:rsidP="000B18C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0B18C3" w:rsidRPr="003F7263" w:rsidRDefault="000B18C3" w:rsidP="000B18C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0B18C3" w:rsidRPr="003F7263" w14:paraId="5E3787CD"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0B18C3" w:rsidRPr="003F7263" w:rsidRDefault="000B18C3" w:rsidP="000B18C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0B18C3" w:rsidRPr="003F7263" w:rsidRDefault="000B18C3" w:rsidP="000B18C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0B18C3" w:rsidRPr="003F7263" w:rsidRDefault="000B18C3" w:rsidP="000B18C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0B18C3" w:rsidRPr="003F7263" w14:paraId="7ED41C0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2CA93D5" w14:textId="3CAF3BD4" w:rsidR="000B18C3" w:rsidRPr="003F7263" w:rsidRDefault="000B18C3" w:rsidP="000B18C3">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0B18C3" w:rsidRPr="003F7263" w:rsidRDefault="000B18C3" w:rsidP="000B18C3">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0B18C3" w:rsidRPr="0021076F" w:rsidRDefault="000B18C3" w:rsidP="000B18C3">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199F6C5D" w:rsidR="000B18C3" w:rsidRPr="003F7263" w:rsidRDefault="000B18C3" w:rsidP="000B18C3">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0B18C3" w:rsidRPr="003F7263" w14:paraId="73C3AF0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55C06D" w14:textId="140CF512" w:rsidR="000B18C3" w:rsidRPr="003F7263" w:rsidRDefault="000B18C3" w:rsidP="000B18C3">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0B18C3" w:rsidRPr="003F7263" w:rsidRDefault="000B18C3" w:rsidP="000B18C3">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0B18C3" w:rsidRPr="0021076F" w:rsidRDefault="000B18C3" w:rsidP="000B18C3">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0B18C3" w:rsidRPr="003F7263" w:rsidRDefault="000B18C3" w:rsidP="000B18C3">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0B18C3" w14:paraId="05AF191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E7A6418" w14:textId="77777777" w:rsidR="000B18C3" w:rsidRDefault="000B18C3" w:rsidP="000B18C3">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0B18C3" w:rsidRDefault="000B18C3" w:rsidP="000B18C3">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0B18C3" w:rsidRDefault="000B18C3" w:rsidP="000B18C3">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0B18C3" w:rsidRPr="003F7263" w14:paraId="162F6EB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37C4E89" w14:textId="62E62E29" w:rsidR="000B18C3" w:rsidRPr="003F7263" w:rsidRDefault="000B18C3" w:rsidP="000B18C3">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0B18C3" w:rsidRPr="003F7263" w:rsidRDefault="000B18C3" w:rsidP="000B18C3">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0B18C3" w:rsidRPr="0021076F" w:rsidRDefault="000B18C3" w:rsidP="000B18C3">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0B18C3" w:rsidRPr="003F7263" w:rsidRDefault="000B18C3" w:rsidP="000B18C3">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0B18C3" w:rsidRPr="003F7263" w14:paraId="65ED706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9038D21" w14:textId="219AF355" w:rsidR="000B18C3" w:rsidRPr="003F7263" w:rsidRDefault="000B18C3" w:rsidP="000B18C3">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0B18C3" w:rsidRPr="003F7263" w:rsidRDefault="000B18C3" w:rsidP="000B18C3">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0B18C3" w:rsidRPr="003F7263" w:rsidRDefault="000B18C3" w:rsidP="000B18C3">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0B18C3" w:rsidRPr="003F7263" w14:paraId="65EB53A7"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FD4F1B0" w14:textId="6D4CC2F0" w:rsidR="000B18C3" w:rsidRPr="003F7263" w:rsidRDefault="000B18C3" w:rsidP="000B18C3">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0B18C3" w:rsidRPr="003F7263" w:rsidRDefault="000B18C3" w:rsidP="000B18C3">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0B18C3" w:rsidRPr="003F7263" w:rsidRDefault="000B18C3" w:rsidP="000B18C3">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0B18C3" w14:paraId="49FB543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EB0B42D" w14:textId="77777777" w:rsidR="000B18C3" w:rsidRDefault="000B18C3" w:rsidP="000B18C3">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0B18C3" w:rsidRDefault="000B18C3" w:rsidP="000B18C3">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0B18C3" w:rsidRPr="00B46C9E" w:rsidRDefault="000B18C3" w:rsidP="000B18C3">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0B18C3" w:rsidRDefault="000B18C3" w:rsidP="000B18C3">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0B18C3" w:rsidRPr="003F7263" w14:paraId="2E893DE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FA76B51" w14:textId="71F4E111" w:rsidR="000B18C3" w:rsidRPr="003F7263" w:rsidRDefault="000B18C3" w:rsidP="000B18C3">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0B18C3" w:rsidRPr="003F7263" w:rsidRDefault="000B18C3" w:rsidP="000B18C3">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0B18C3" w:rsidRPr="0021076F" w:rsidRDefault="000B18C3" w:rsidP="000B18C3">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0B18C3" w:rsidRPr="003F7263" w:rsidRDefault="000B18C3" w:rsidP="000B18C3">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0B18C3" w:rsidRPr="003F7263" w14:paraId="7C68B95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25A8DA7" w14:textId="56475921" w:rsidR="000B18C3" w:rsidRDefault="000B18C3" w:rsidP="000B18C3">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0B18C3" w:rsidRDefault="000B18C3" w:rsidP="000B18C3">
            <w:pPr>
              <w:pStyle w:val="TAL"/>
              <w:keepNext w:val="0"/>
              <w:keepLines w:val="0"/>
              <w:rPr>
                <w:sz w:val="16"/>
                <w:szCs w:val="16"/>
                <w:lang w:val="en-US"/>
              </w:rPr>
            </w:pPr>
            <w:r w:rsidRPr="00AE3B93">
              <w:rPr>
                <w:sz w:val="16"/>
                <w:szCs w:val="16"/>
                <w:lang w:val="en-US"/>
              </w:rPr>
              <w:t xml:space="preserve">eCall Only mode / 5GS supports IMS voice over PS session / 5GS does not support </w:t>
            </w:r>
            <w:r w:rsidRPr="00AE3B93">
              <w:rPr>
                <w:sz w:val="16"/>
                <w:szCs w:val="16"/>
                <w:lang w:val="en-US"/>
              </w:rPr>
              <w:lastRenderedPageBreak/>
              <w:t>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0B18C3" w:rsidRDefault="000B18C3" w:rsidP="000B18C3">
            <w:pPr>
              <w:pStyle w:val="TAC"/>
              <w:keepNext w:val="0"/>
              <w:keepLines w:val="0"/>
              <w:rPr>
                <w:rFonts w:cs="Arial"/>
                <w:sz w:val="16"/>
                <w:szCs w:val="16"/>
                <w:lang w:val="en-US"/>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0B18C3" w:rsidRDefault="000B18C3" w:rsidP="000B18C3">
            <w:pPr>
              <w:pStyle w:val="TAL"/>
              <w:keepNext w:val="0"/>
              <w:keepLines w:val="0"/>
              <w:rPr>
                <w:sz w:val="16"/>
                <w:szCs w:val="16"/>
                <w:lang w:val="en-US"/>
              </w:rPr>
            </w:pPr>
            <w:r w:rsidRPr="00AE3B93">
              <w:rPr>
                <w:sz w:val="16"/>
                <w:szCs w:val="16"/>
                <w:lang w:val="en-US"/>
              </w:rPr>
              <w:t xml:space="preserve">UEs supporting 5G Core and (UTRA OR GERAN) and IMS eCall Only type of emergency </w:t>
            </w:r>
            <w:r w:rsidRPr="00AE3B93">
              <w:rPr>
                <w:sz w:val="16"/>
                <w:szCs w:val="16"/>
                <w:lang w:val="en-US"/>
              </w:rPr>
              <w:lastRenderedPageBreak/>
              <w:t>services over 5GS and Automatic type of eCall initiation</w:t>
            </w:r>
          </w:p>
        </w:tc>
      </w:tr>
      <w:tr w:rsidR="000B18C3" w:rsidRPr="003F7263" w14:paraId="337E8A4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0B18C3" w:rsidRPr="00BF6D9D" w:rsidRDefault="000B18C3" w:rsidP="000B18C3">
            <w:pPr>
              <w:pStyle w:val="TAL"/>
              <w:keepNext w:val="0"/>
              <w:keepLines w:val="0"/>
              <w:rPr>
                <w:b/>
                <w:bCs/>
                <w:sz w:val="16"/>
                <w:szCs w:val="16"/>
              </w:rPr>
            </w:pPr>
            <w:r w:rsidRPr="00BF6D9D">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0B18C3" w:rsidRPr="00BF6D9D" w:rsidRDefault="000B18C3" w:rsidP="000B18C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0B18C3" w:rsidRPr="003F7263" w:rsidRDefault="000B18C3" w:rsidP="000B18C3">
            <w:pPr>
              <w:pStyle w:val="TAL"/>
              <w:keepNext w:val="0"/>
              <w:keepLines w:val="0"/>
              <w:rPr>
                <w:bCs/>
                <w:sz w:val="16"/>
                <w:szCs w:val="16"/>
              </w:rPr>
            </w:pPr>
          </w:p>
        </w:tc>
      </w:tr>
      <w:tr w:rsidR="000B18C3" w:rsidRPr="003F7263" w14:paraId="70352B8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0B18C3" w:rsidRPr="003F7263" w:rsidRDefault="000B18C3" w:rsidP="000B18C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0B18C3" w:rsidRPr="003F7263" w:rsidRDefault="000B18C3" w:rsidP="000B18C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0B18C3" w:rsidRPr="003F7263" w:rsidRDefault="000B18C3" w:rsidP="000B18C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0B18C3" w:rsidRPr="003F7263" w:rsidRDefault="000B18C3" w:rsidP="000B18C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0B18C3" w:rsidRPr="003F7263" w14:paraId="79588EE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0B18C3" w:rsidRPr="003F7263" w:rsidRDefault="000B18C3" w:rsidP="000B18C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0B18C3" w:rsidRPr="003F7263" w:rsidRDefault="000B18C3" w:rsidP="000B18C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0B18C3" w:rsidRPr="003F7263" w:rsidRDefault="000B18C3" w:rsidP="000B18C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296773" w:rsidR="000B18C3" w:rsidRPr="003F7263" w:rsidRDefault="000B18C3" w:rsidP="000B18C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0B18C3" w:rsidRPr="003F7263" w14:paraId="06D9D51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96843CA" w14:textId="2F983252" w:rsidR="000B18C3" w:rsidRPr="003F7263" w:rsidRDefault="000B18C3" w:rsidP="000B18C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0B18C3" w:rsidRPr="003F7263" w:rsidRDefault="000B18C3" w:rsidP="000B18C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0B18C3" w:rsidRPr="003F7263" w:rsidRDefault="000B18C3" w:rsidP="000B18C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0B18C3" w:rsidRPr="003F7263" w:rsidRDefault="000B18C3" w:rsidP="000B18C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0B18C3" w:rsidRPr="003F7263" w14:paraId="057FA80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0B18C3" w:rsidRPr="003F7263" w:rsidRDefault="000B18C3" w:rsidP="000B18C3">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0B18C3" w:rsidRPr="003F7263" w:rsidRDefault="000B18C3" w:rsidP="000B18C3">
            <w:pPr>
              <w:pStyle w:val="TAL"/>
              <w:keepNext w:val="0"/>
              <w:keepLines w:val="0"/>
              <w:rPr>
                <w:sz w:val="16"/>
                <w:szCs w:val="16"/>
              </w:rPr>
            </w:pPr>
            <w:r w:rsidRPr="00B95EDC">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0B18C3" w:rsidRPr="003F7263" w:rsidRDefault="000B18C3" w:rsidP="000B18C3">
            <w:pPr>
              <w:pStyle w:val="TAL"/>
              <w:keepNext w:val="0"/>
              <w:keepLines w:val="0"/>
              <w:rPr>
                <w:bCs/>
                <w:sz w:val="16"/>
                <w:szCs w:val="16"/>
              </w:rPr>
            </w:pPr>
          </w:p>
        </w:tc>
      </w:tr>
      <w:tr w:rsidR="000B18C3" w:rsidRPr="003F7263" w14:paraId="58B131F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C436E24" w14:textId="02CDD83B" w:rsidR="000B18C3" w:rsidRPr="003F7263" w:rsidRDefault="000B18C3" w:rsidP="000B18C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0B18C3" w:rsidRPr="003F7263" w:rsidRDefault="000B18C3" w:rsidP="000B18C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0B18C3" w:rsidRPr="003F7263" w:rsidRDefault="000B18C3" w:rsidP="000B18C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0B18C3" w:rsidRPr="003F7263" w:rsidRDefault="000B18C3" w:rsidP="000B18C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0B18C3" w:rsidRPr="003F7263" w:rsidRDefault="000B18C3" w:rsidP="000B18C3">
            <w:pPr>
              <w:pStyle w:val="TAL"/>
              <w:keepNext w:val="0"/>
              <w:keepLines w:val="0"/>
              <w:rPr>
                <w:bCs/>
                <w:sz w:val="16"/>
                <w:szCs w:val="16"/>
              </w:rPr>
            </w:pPr>
            <w:r w:rsidRPr="003F7263">
              <w:rPr>
                <w:bCs/>
                <w:sz w:val="16"/>
                <w:szCs w:val="16"/>
              </w:rPr>
              <w:t>UEs supporting 5G Core</w:t>
            </w:r>
            <w:r>
              <w:rPr>
                <w:bCs/>
                <w:sz w:val="16"/>
                <w:szCs w:val="16"/>
              </w:rPr>
              <w:t xml:space="preserve"> and eDRX</w:t>
            </w:r>
          </w:p>
        </w:tc>
      </w:tr>
      <w:tr w:rsidR="005E1E80" w:rsidRPr="003F7263" w14:paraId="172F65D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D0D940" w14:textId="6ED371EF" w:rsidR="005E1E80" w:rsidRPr="00B95EDC" w:rsidRDefault="005E1E80" w:rsidP="005E1E80">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5E1E80" w:rsidRPr="00B95EDC" w:rsidRDefault="005E1E80" w:rsidP="005E1E80">
            <w:pPr>
              <w:pStyle w:val="TAL"/>
              <w:keepNext w:val="0"/>
              <w:keepLines w:val="0"/>
              <w:rPr>
                <w:sz w:val="16"/>
                <w:szCs w:val="16"/>
              </w:rPr>
            </w:pPr>
            <w:r w:rsidRPr="006E3D10">
              <w:rPr>
                <w:sz w:val="16"/>
                <w:szCs w:val="16"/>
              </w:rPr>
              <w:t>eDRX / I</w:t>
            </w:r>
            <w:r>
              <w:rPr>
                <w:sz w:val="16"/>
                <w:szCs w:val="16"/>
              </w:rPr>
              <w:t>nactive</w:t>
            </w:r>
            <w:r w:rsidR="006A1322" w:rsidRPr="006A1322">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5E1E80" w:rsidRPr="003F7263" w:rsidRDefault="005E1E80" w:rsidP="005E1E80">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22D2F48E" w:rsidR="005E1E80" w:rsidRDefault="005E1E80" w:rsidP="005E1E80">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72649184" w14:textId="11FCB133" w:rsidR="005E1E80" w:rsidRPr="003F7263" w:rsidRDefault="005E1E80" w:rsidP="005E1E80">
            <w:pPr>
              <w:pStyle w:val="TAL"/>
              <w:keepNext w:val="0"/>
              <w:keepLines w:val="0"/>
              <w:rPr>
                <w:bCs/>
                <w:sz w:val="16"/>
                <w:szCs w:val="16"/>
              </w:rPr>
            </w:pPr>
            <w:r w:rsidRPr="006E3D10">
              <w:rPr>
                <w:bCs/>
                <w:sz w:val="16"/>
                <w:szCs w:val="16"/>
              </w:rPr>
              <w:t xml:space="preserve">UEs supporting 5G Core </w:t>
            </w:r>
            <w:r>
              <w:rPr>
                <w:bCs/>
                <w:sz w:val="16"/>
                <w:szCs w:val="16"/>
              </w:rPr>
              <w:t>and eDRX</w:t>
            </w:r>
          </w:p>
        </w:tc>
      </w:tr>
      <w:tr w:rsidR="00093559" w:rsidRPr="003F7263" w14:paraId="2AE5964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5E1E80" w:rsidRPr="003F7263" w:rsidRDefault="005E1E80" w:rsidP="005E1E80">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5E1E80" w:rsidRPr="003F7263" w:rsidRDefault="005E1E80" w:rsidP="005E1E80">
            <w:pPr>
              <w:pStyle w:val="TAL"/>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5E1E80" w:rsidRPr="003F7263" w:rsidRDefault="005E1E80" w:rsidP="005E1E8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5E1E80" w:rsidRPr="003F7263" w:rsidRDefault="005E1E80" w:rsidP="005E1E8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5E1E80" w:rsidRPr="003F7263" w:rsidRDefault="005E1E80" w:rsidP="005E1E80">
            <w:pPr>
              <w:pStyle w:val="TAL"/>
              <w:keepNext w:val="0"/>
              <w:keepLines w:val="0"/>
              <w:rPr>
                <w:bCs/>
                <w:sz w:val="16"/>
                <w:szCs w:val="16"/>
              </w:rPr>
            </w:pPr>
          </w:p>
        </w:tc>
      </w:tr>
      <w:tr w:rsidR="001352ED" w:rsidRPr="003F7263" w14:paraId="278EF12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2A796C8" w14:textId="3FD7B460" w:rsidR="001352ED" w:rsidRDefault="001352ED" w:rsidP="001352ED">
            <w:pPr>
              <w:pStyle w:val="TAL"/>
              <w:keepNext w:val="0"/>
              <w:keepLines w:val="0"/>
              <w:rPr>
                <w:b/>
                <w:bCs/>
                <w:sz w:val="16"/>
                <w:szCs w:val="16"/>
                <w:lang w:val="en-US" w:eastAsia="zh-CN"/>
              </w:rPr>
            </w:pPr>
            <w:r w:rsidRPr="002F0F47">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2505239" w14:textId="512FAC7A" w:rsidR="001352ED" w:rsidRDefault="001352ED" w:rsidP="001352ED">
            <w:pPr>
              <w:pStyle w:val="TAL"/>
              <w:keepNext w:val="0"/>
              <w:keepLines w:val="0"/>
              <w:rPr>
                <w:b/>
                <w:bCs/>
                <w:sz w:val="16"/>
                <w:szCs w:val="16"/>
                <w:lang w:val="en-US" w:eastAsia="zh-CN"/>
              </w:rPr>
            </w:pPr>
            <w:r w:rsidRPr="002F0F47">
              <w:rPr>
                <w:rFonts w:eastAsia="SimSun"/>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E6F06D5" w14:textId="2CF8A9DA" w:rsidR="001352ED" w:rsidRPr="003F7263" w:rsidRDefault="001352ED" w:rsidP="001352E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4660713" w14:textId="1E59A545" w:rsidR="001352ED" w:rsidRPr="003F7263" w:rsidRDefault="001352ED" w:rsidP="001352ED">
            <w:pPr>
              <w:pStyle w:val="TAC"/>
              <w:keepNext w:val="0"/>
              <w:keepLines w:val="0"/>
              <w:rPr>
                <w:rFonts w:cs="Arial"/>
                <w:sz w:val="16"/>
                <w:szCs w:val="16"/>
              </w:rPr>
            </w:pPr>
            <w:r>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92A51BF" w14:textId="324C8703" w:rsidR="001352ED" w:rsidRPr="003F7263" w:rsidRDefault="001352ED" w:rsidP="001352ED">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r w:rsidRPr="002F0F47">
              <w:rPr>
                <w:sz w:val="16"/>
                <w:szCs w:val="16"/>
                <w:lang w:eastAsia="zh-CN"/>
              </w:rPr>
              <w:t xml:space="preserve">5G Core Network </w:t>
            </w:r>
          </w:p>
        </w:tc>
      </w:tr>
      <w:tr w:rsidR="001352ED" w:rsidRPr="003F7263" w14:paraId="5D32F51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1F4381A" w14:textId="3CE43A08" w:rsidR="001352ED" w:rsidRDefault="001352ED" w:rsidP="001352ED">
            <w:pPr>
              <w:pStyle w:val="TAL"/>
              <w:keepNext w:val="0"/>
              <w:keepLines w:val="0"/>
              <w:rPr>
                <w:b/>
                <w:bCs/>
                <w:sz w:val="16"/>
                <w:szCs w:val="16"/>
                <w:lang w:val="en-US" w:eastAsia="zh-CN"/>
              </w:rPr>
            </w:pPr>
            <w:r w:rsidRPr="002F0F47">
              <w:rPr>
                <w:rFonts w:eastAsia="SimSun" w:hint="eastAsia"/>
                <w:sz w:val="16"/>
                <w:szCs w:val="16"/>
                <w:lang w:val="en-US" w:eastAsia="zh-CN"/>
              </w:rPr>
              <w:t>1</w:t>
            </w:r>
            <w:r w:rsidRPr="002F0F47">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11911F7" w14:textId="1A932ABD" w:rsidR="001352ED" w:rsidRDefault="001352ED" w:rsidP="001352ED">
            <w:pPr>
              <w:pStyle w:val="TAL"/>
              <w:keepNext w:val="0"/>
              <w:keepLines w:val="0"/>
              <w:rPr>
                <w:b/>
                <w:bCs/>
                <w:sz w:val="16"/>
                <w:szCs w:val="16"/>
                <w:lang w:val="en-US" w:eastAsia="zh-CN"/>
              </w:rPr>
            </w:pPr>
            <w:r w:rsidRPr="002F0F47">
              <w:rPr>
                <w:rFonts w:eastAsia="SimSun"/>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9D30660" w14:textId="1ADB425E" w:rsidR="001352ED" w:rsidRPr="003F7263" w:rsidRDefault="001352ED" w:rsidP="001352E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A85BF5" w14:textId="70187769" w:rsidR="001352ED" w:rsidRPr="003F7263" w:rsidRDefault="001352ED" w:rsidP="001352ED">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8DC79A2" w14:textId="26312DC6" w:rsidR="001352ED" w:rsidRPr="003F7263" w:rsidRDefault="001352ED" w:rsidP="001352ED">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EPC </w:t>
            </w:r>
            <w:r w:rsidRPr="002F0F47">
              <w:rPr>
                <w:sz w:val="16"/>
                <w:szCs w:val="16"/>
                <w:lang w:eastAsia="zh-CN"/>
              </w:rPr>
              <w:t xml:space="preserve">Network </w:t>
            </w:r>
          </w:p>
        </w:tc>
      </w:tr>
      <w:tr w:rsidR="005E1E80" w:rsidRPr="003F7263" w14:paraId="7DBD539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CC05F12" w14:textId="0A5D0D91" w:rsidR="005E1E80" w:rsidRPr="003F7263" w:rsidRDefault="005E1E80" w:rsidP="005E1E80">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5E1E80" w:rsidRPr="003F7263" w:rsidRDefault="005E1E80" w:rsidP="005E1E80">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5E1E80" w:rsidRPr="003F7263" w:rsidRDefault="005E1E80" w:rsidP="005E1E80">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5E1E80" w:rsidRPr="003F7263" w:rsidRDefault="005E1E80" w:rsidP="005E1E80">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5E1E80" w:rsidRPr="003F7263" w:rsidRDefault="005E1E80" w:rsidP="005E1E80">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5E1E80" w:rsidRPr="003F7263" w14:paraId="7AF3514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E2C544B" w14:textId="231A8FEC" w:rsidR="005E1E80" w:rsidRDefault="005E1E80" w:rsidP="005E1E80">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5E1E80" w:rsidRDefault="005E1E80" w:rsidP="005E1E80">
            <w:pPr>
              <w:pStyle w:val="TAL"/>
              <w:keepNext w:val="0"/>
              <w:keepLines w:val="0"/>
              <w:rPr>
                <w:rFonts w:eastAsia="SimSun"/>
                <w:sz w:val="16"/>
                <w:szCs w:val="16"/>
                <w:lang w:val="en-US" w:eastAsia="zh-CN"/>
              </w:rPr>
            </w:pPr>
            <w:r>
              <w:rPr>
                <w:rFonts w:eastAsia="SimSun" w:hint="eastAsia"/>
                <w:sz w:val="16"/>
                <w:szCs w:val="16"/>
                <w:lang w:val="en-US"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5E1E80" w:rsidRDefault="005E1E80" w:rsidP="005E1E80">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5E1E80" w:rsidRDefault="005E1E80" w:rsidP="005E1E80">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5E1E80" w:rsidRDefault="005E1E80" w:rsidP="005E1E80">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lang w:eastAsia="en-US"/>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6A45AE" w:rsidRPr="00092A71"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92A71" w:rsidRDefault="006A45AE" w:rsidP="00A73C9A">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92A71" w:rsidRDefault="006A45AE" w:rsidP="00A73C9A">
            <w:pPr>
              <w:jc w:val="center"/>
              <w:rPr>
                <w:rFonts w:ascii="Arial" w:hAnsi="Arial"/>
                <w:sz w:val="16"/>
              </w:rPr>
            </w:pPr>
            <w:r w:rsidRPr="00092A71">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092A71"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92A71"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92A71" w:rsidRDefault="006A45AE" w:rsidP="00A73C9A">
            <w:pPr>
              <w:jc w:val="center"/>
              <w:rPr>
                <w:rFonts w:ascii="Arial" w:hAnsi="Arial"/>
                <w:sz w:val="16"/>
                <w:szCs w:val="16"/>
              </w:rPr>
            </w:pPr>
          </w:p>
        </w:tc>
      </w:tr>
      <w:tr w:rsidR="00022CB7" w:rsidRPr="003F7263"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3F7263" w:rsidRDefault="00022CB7" w:rsidP="00022CB7">
            <w:pPr>
              <w:spacing w:after="0"/>
              <w:rPr>
                <w:rFonts w:ascii="Arial" w:hAnsi="Arial"/>
                <w:bCs/>
                <w:sz w:val="16"/>
                <w:szCs w:val="16"/>
              </w:rPr>
            </w:pPr>
            <w:r w:rsidRPr="003F7263">
              <w:rPr>
                <w:rFonts w:ascii="Arial" w:hAnsi="Arial"/>
                <w:sz w:val="16"/>
              </w:rPr>
              <w:t>11.4.10</w:t>
            </w:r>
            <w:r w:rsidR="00605F7E" w:rsidRPr="001D7D57">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EF47D5" w:rsidRPr="003F7263"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3F7263" w:rsidRDefault="00EF47D5" w:rsidP="00EF47D5">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3F7263" w:rsidRDefault="00EF47D5" w:rsidP="00EF47D5">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3F7263" w:rsidRDefault="00EF47D5" w:rsidP="00EF47D5">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3F7263" w:rsidRDefault="00EF47D5" w:rsidP="00EF47D5">
            <w:pPr>
              <w:spacing w:after="0"/>
              <w:jc w:val="center"/>
              <w:rPr>
                <w:rFonts w:ascii="Arial" w:hAnsi="Arial"/>
                <w:sz w:val="16"/>
                <w:szCs w:val="16"/>
              </w:rPr>
            </w:pPr>
          </w:p>
        </w:tc>
      </w:tr>
      <w:tr w:rsidR="00EF47D5" w:rsidRPr="003F7263"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3F7263" w:rsidRDefault="00EF47D5" w:rsidP="00EF47D5">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589854A4"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0501307" w14:textId="77777777" w:rsidR="00EF47D5" w:rsidRPr="003F7263" w:rsidRDefault="00EF47D5" w:rsidP="00EF47D5">
            <w:pPr>
              <w:spacing w:after="0"/>
              <w:jc w:val="center"/>
              <w:rPr>
                <w:rFonts w:ascii="Arial" w:hAnsi="Arial"/>
                <w:sz w:val="16"/>
                <w:szCs w:val="16"/>
              </w:rPr>
            </w:pPr>
          </w:p>
        </w:tc>
      </w:tr>
      <w:tr w:rsidR="00EF47D5" w:rsidRPr="003F7263"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3F7263" w:rsidRDefault="00EF47D5" w:rsidP="00EF47D5">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71C43CA"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3F7263"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3F7263" w:rsidRDefault="00EF47D5" w:rsidP="00EF47D5">
            <w:pPr>
              <w:spacing w:after="0"/>
              <w:jc w:val="center"/>
              <w:rPr>
                <w:rFonts w:ascii="Arial" w:hAnsi="Arial"/>
                <w:sz w:val="16"/>
                <w:szCs w:val="16"/>
              </w:rPr>
            </w:pPr>
            <w:r>
              <w:rPr>
                <w:rFonts w:ascii="Arial" w:hAnsi="Arial"/>
                <w:sz w:val="16"/>
                <w:szCs w:val="16"/>
                <w:lang w:val="en-US"/>
              </w:rPr>
              <w:t>Rel-16 UTRA</w:t>
            </w:r>
          </w:p>
        </w:tc>
      </w:tr>
      <w:tr w:rsidR="004E4157" w:rsidRPr="003F7263"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Default="004E4157" w:rsidP="004E4157">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15CAF043"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3F7263" w:rsidRDefault="004E4157" w:rsidP="004E4157">
            <w:pPr>
              <w:spacing w:after="0"/>
              <w:jc w:val="center"/>
              <w:rPr>
                <w:rFonts w:ascii="Arial" w:hAnsi="Arial"/>
                <w:sz w:val="16"/>
                <w:szCs w:val="16"/>
                <w:lang w:eastAsia="zh-CN"/>
              </w:rPr>
            </w:pPr>
            <w:r w:rsidRPr="00BA5F6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3F7263" w:rsidRDefault="004E4157" w:rsidP="004E4157">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Default="004E4157" w:rsidP="004E4157">
            <w:pPr>
              <w:spacing w:after="0"/>
              <w:jc w:val="center"/>
              <w:rPr>
                <w:rFonts w:ascii="Arial" w:hAnsi="Arial"/>
                <w:sz w:val="16"/>
                <w:szCs w:val="16"/>
                <w:lang w:val="en-US"/>
              </w:rPr>
            </w:pPr>
            <w:r>
              <w:rPr>
                <w:rFonts w:ascii="Arial" w:hAnsi="Arial"/>
                <w:sz w:val="16"/>
                <w:szCs w:val="16"/>
                <w:lang w:val="en-US"/>
              </w:rPr>
              <w:t>Rel-9 UTRA</w:t>
            </w:r>
          </w:p>
        </w:tc>
      </w:tr>
      <w:tr w:rsidR="004E4157" w:rsidRPr="003F7263"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3F7263" w:rsidRDefault="004E4157" w:rsidP="004E4157">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1ABEC6C"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3F7263" w:rsidRDefault="004E4157" w:rsidP="004E4157">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556BE1" w14:textId="1DAE72FF"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3F7263" w:rsidRDefault="004E4157" w:rsidP="004E4157">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4F129E7"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3F7263" w:rsidRDefault="004E4157" w:rsidP="004E4157">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3B3BBE9" w14:textId="487E60ED"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3F7263" w:rsidRDefault="004E4157" w:rsidP="004E4157">
            <w:pPr>
              <w:spacing w:after="0"/>
              <w:rPr>
                <w:rFonts w:ascii="Arial" w:hAnsi="Arial"/>
                <w:sz w:val="16"/>
              </w:rPr>
            </w:pPr>
            <w:r>
              <w:rPr>
                <w:rFonts w:ascii="Arial" w:hAnsi="Arial"/>
                <w:sz w:val="16"/>
                <w:lang w:val="en-US"/>
              </w:rPr>
              <w:lastRenderedPageBreak/>
              <w:t>11.5.11</w:t>
            </w:r>
          </w:p>
        </w:tc>
        <w:tc>
          <w:tcPr>
            <w:tcW w:w="2340" w:type="dxa"/>
            <w:tcBorders>
              <w:top w:val="single" w:sz="4" w:space="0" w:color="auto"/>
              <w:bottom w:val="single" w:sz="4" w:space="0" w:color="auto"/>
            </w:tcBorders>
            <w:shd w:val="clear" w:color="auto" w:fill="auto"/>
          </w:tcPr>
          <w:p w14:paraId="1B8540D7"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3F7263" w:rsidRDefault="004E4157" w:rsidP="004E4157">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2434F17" w14:textId="33593818"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Default="004E4157" w:rsidP="004E4157">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6DD3F213"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3F7263"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Default="004E4157" w:rsidP="004E4157">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3F7263" w:rsidRDefault="004E4157" w:rsidP="004E4157">
            <w:pPr>
              <w:spacing w:after="0"/>
              <w:jc w:val="center"/>
              <w:rPr>
                <w:rFonts w:ascii="Arial" w:hAnsi="Arial"/>
                <w:sz w:val="16"/>
                <w:szCs w:val="16"/>
              </w:rPr>
            </w:pPr>
            <w:r w:rsidRPr="003F7263">
              <w:rPr>
                <w:rFonts w:ascii="Arial" w:hAnsi="Arial"/>
                <w:sz w:val="16"/>
                <w:szCs w:val="16"/>
              </w:rPr>
              <w:t>Rel-15 E-UTRA</w:t>
            </w:r>
          </w:p>
        </w:tc>
      </w:tr>
      <w:tr w:rsidR="004E4157" w:rsidRPr="003F7263"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3F7263" w:rsidRDefault="004E4157" w:rsidP="004E4157">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53EF6254"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3F7263" w:rsidRDefault="004E4157" w:rsidP="004E4157">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9E50BD4" w14:textId="5ADE8179" w:rsidR="004E4157" w:rsidRPr="003F7263" w:rsidRDefault="004E4157" w:rsidP="004E4157">
            <w:pPr>
              <w:spacing w:after="0"/>
              <w:jc w:val="center"/>
              <w:rPr>
                <w:rFonts w:ascii="Arial" w:hAnsi="Arial"/>
                <w:sz w:val="16"/>
                <w:szCs w:val="16"/>
              </w:rPr>
            </w:pPr>
            <w:r w:rsidRPr="00A5493F">
              <w:rPr>
                <w:rFonts w:ascii="Arial" w:hAnsi="Arial"/>
                <w:sz w:val="16"/>
                <w:szCs w:val="16"/>
                <w:lang w:val="en-US"/>
              </w:rPr>
              <w:t>Rel-9 UTRA</w:t>
            </w:r>
          </w:p>
        </w:tc>
      </w:tr>
      <w:tr w:rsidR="004E4157" w:rsidRPr="003F7263"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Default="004E4157" w:rsidP="004E4157">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3A8D3439"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3F7263" w:rsidRDefault="004E4157" w:rsidP="004E4157">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Default="004E4157" w:rsidP="004E4157">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3F7263" w:rsidRDefault="004E4157" w:rsidP="004E4157">
            <w:pPr>
              <w:spacing w:after="0"/>
              <w:jc w:val="center"/>
              <w:rPr>
                <w:rFonts w:ascii="Arial" w:hAnsi="Arial"/>
                <w:sz w:val="16"/>
                <w:szCs w:val="16"/>
              </w:rPr>
            </w:pPr>
            <w:r w:rsidRPr="00A5493F">
              <w:rPr>
                <w:rFonts w:ascii="Arial" w:hAnsi="Arial"/>
                <w:sz w:val="16"/>
                <w:szCs w:val="16"/>
                <w:lang w:val="en-US"/>
              </w:rPr>
              <w:t>Rel-9 UTRA</w:t>
            </w:r>
          </w:p>
        </w:tc>
      </w:tr>
      <w:tr w:rsidR="00EF47D5" w:rsidRPr="003F7263"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3F7263" w:rsidRDefault="00EF47D5" w:rsidP="00EF47D5">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t>Table 4.1-6a: Applicability of Protocol conformance NR sidelink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095F02" w:rsidRPr="003F7263" w14:paraId="4BE39A8A" w14:textId="77777777" w:rsidTr="005E1E8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0" w:type="dxa"/>
            <w:gridSpan w:val="2"/>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r w:rsidR="008F2345" w:rsidRPr="003F7263">
              <w:rPr>
                <w:rFonts w:cs="Arial"/>
                <w:b/>
                <w:bCs/>
                <w:sz w:val="16"/>
                <w:szCs w:val="16"/>
              </w:rPr>
              <w:t>s</w:t>
            </w:r>
            <w:r w:rsidRPr="003F7263">
              <w:rPr>
                <w:rFonts w:cs="Arial"/>
                <w:b/>
                <w:bCs/>
                <w:sz w:val="16"/>
                <w:szCs w:val="16"/>
              </w:rPr>
              <w:t>idelink</w:t>
            </w:r>
          </w:p>
        </w:tc>
        <w:tc>
          <w:tcPr>
            <w:tcW w:w="811" w:type="dxa"/>
            <w:gridSpan w:val="2"/>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w:t>
            </w:r>
          </w:p>
        </w:tc>
      </w:tr>
      <w:tr w:rsidR="0018556C" w:rsidRPr="00BD4356" w14:paraId="483FBD05"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409E79F" w14:textId="77777777" w:rsidR="0018556C" w:rsidRPr="00BD4356" w:rsidRDefault="0018556C" w:rsidP="00032DEE">
            <w:pPr>
              <w:pStyle w:val="TAL"/>
              <w:keepNext w:val="0"/>
              <w:keepLines w:val="0"/>
              <w:rPr>
                <w:rFonts w:cs="Arial"/>
                <w:b/>
                <w:bCs/>
                <w:sz w:val="16"/>
                <w:szCs w:val="16"/>
              </w:rPr>
            </w:pPr>
            <w:r w:rsidRPr="00BD435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B07863F" w14:textId="77777777" w:rsidR="0018556C" w:rsidRPr="00BD4356" w:rsidRDefault="0018556C" w:rsidP="00032DEE">
            <w:pPr>
              <w:pStyle w:val="TAL"/>
              <w:rPr>
                <w:rFonts w:cs="Arial"/>
                <w:b/>
                <w:bCs/>
                <w:sz w:val="16"/>
                <w:szCs w:val="16"/>
              </w:rPr>
            </w:pPr>
            <w:r w:rsidRPr="00BD4356">
              <w:rPr>
                <w:rFonts w:cs="Arial"/>
                <w:b/>
                <w:bCs/>
                <w:sz w:val="16"/>
                <w:szCs w:val="16"/>
              </w:rPr>
              <w:t>PC5-only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AB5DD4D" w14:textId="77777777" w:rsidR="0018556C" w:rsidRPr="00BD4356" w:rsidRDefault="0018556C" w:rsidP="00032DE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DF7B894" w14:textId="77777777" w:rsidR="0018556C" w:rsidRPr="00BD4356" w:rsidRDefault="0018556C" w:rsidP="00032DE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70C4ED" w14:textId="77777777" w:rsidR="0018556C" w:rsidRPr="00BD4356" w:rsidRDefault="0018556C" w:rsidP="00032DEE">
            <w:pPr>
              <w:pStyle w:val="TAL"/>
              <w:keepNext w:val="0"/>
              <w:keepLines w:val="0"/>
              <w:rPr>
                <w:rFonts w:cs="Arial"/>
                <w:sz w:val="16"/>
                <w:szCs w:val="16"/>
              </w:rPr>
            </w:pPr>
          </w:p>
        </w:tc>
      </w:tr>
      <w:tr w:rsidR="0018556C" w:rsidRPr="00BD4356" w14:paraId="76B3674E"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0434BA5" w14:textId="77777777" w:rsidR="0018556C" w:rsidRPr="00BD4356" w:rsidRDefault="0018556C" w:rsidP="00032DEE">
            <w:pPr>
              <w:pStyle w:val="TAL"/>
              <w:keepNext w:val="0"/>
              <w:keepLines w:val="0"/>
              <w:rPr>
                <w:rFonts w:cs="Arial"/>
                <w:b/>
                <w:bCs/>
                <w:sz w:val="16"/>
                <w:szCs w:val="16"/>
              </w:rPr>
            </w:pPr>
            <w:r w:rsidRPr="00BD435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B9E92F" w14:textId="77777777" w:rsidR="0018556C" w:rsidRPr="00BD4356" w:rsidRDefault="0018556C" w:rsidP="00032DEE">
            <w:pPr>
              <w:pStyle w:val="TAL"/>
              <w:rPr>
                <w:rFonts w:cs="Arial"/>
                <w:b/>
                <w:bCs/>
                <w:sz w:val="16"/>
                <w:szCs w:val="16"/>
              </w:rPr>
            </w:pPr>
            <w:r w:rsidRPr="00BD4356">
              <w:rPr>
                <w:rFonts w:cs="Arial"/>
                <w:bCs/>
                <w:sz w:val="16"/>
                <w:szCs w:val="16"/>
              </w:rPr>
              <w:t>PC5-only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7338DA9"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CE6136"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3B744622" w14:textId="77777777" w:rsidR="0018556C" w:rsidRPr="00BD4356" w:rsidRDefault="0018556C" w:rsidP="00032DEE">
            <w:pPr>
              <w:pStyle w:val="TAL"/>
              <w:keepNext w:val="0"/>
              <w:keepLines w:val="0"/>
              <w:rPr>
                <w:rFonts w:cs="Arial"/>
                <w:sz w:val="16"/>
                <w:szCs w:val="16"/>
              </w:rPr>
            </w:pPr>
            <w:r w:rsidRPr="00BD4356">
              <w:rPr>
                <w:rFonts w:cs="Arial"/>
                <w:bCs/>
                <w:sz w:val="16"/>
                <w:szCs w:val="16"/>
              </w:rPr>
              <w:t xml:space="preserve">UE supporting 5G core and NR sidelink </w:t>
            </w:r>
          </w:p>
        </w:tc>
      </w:tr>
      <w:tr w:rsidR="0018556C" w:rsidRPr="00BD4356" w14:paraId="3A486313"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8F1D2F" w14:textId="77777777" w:rsidR="0018556C" w:rsidRPr="00BD4356" w:rsidRDefault="0018556C" w:rsidP="00032DEE">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C5F8C09" w14:textId="77777777" w:rsidR="0018556C" w:rsidRPr="00BD4356" w:rsidRDefault="0018556C" w:rsidP="00032DEE">
            <w:pPr>
              <w:pStyle w:val="TAL"/>
              <w:rPr>
                <w:rFonts w:cs="Arial"/>
                <w:bCs/>
                <w:sz w:val="16"/>
                <w:szCs w:val="16"/>
              </w:rPr>
            </w:pPr>
            <w:r w:rsidRPr="00BD4356">
              <w:rPr>
                <w:rFonts w:cs="Arial"/>
                <w:bCs/>
                <w:sz w:val="16"/>
                <w:szCs w:val="16"/>
              </w:rPr>
              <w:t>PC5-only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88C07B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0FE3A5"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F9D22AF"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 xml:space="preserve">UE supporting 5G core and NR sidelink </w:t>
            </w:r>
          </w:p>
        </w:tc>
      </w:tr>
      <w:tr w:rsidR="002A0B29" w:rsidRPr="003F7263" w14:paraId="50D8372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51D2BE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33F115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95759B" w:rsidRPr="003F7263" w14:paraId="29FE3501"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95759B" w:rsidRPr="003F7263" w:rsidRDefault="0095759B" w:rsidP="0095759B">
            <w:pPr>
              <w:pStyle w:val="TAL"/>
              <w:keepNext w:val="0"/>
              <w:keepLines w:val="0"/>
              <w:rPr>
                <w:rFonts w:cs="Arial"/>
                <w:bCs/>
                <w:sz w:val="16"/>
                <w:szCs w:val="16"/>
              </w:rPr>
            </w:pPr>
            <w:r>
              <w:rPr>
                <w:rFonts w:cs="Arial"/>
                <w:b/>
                <w:bCs/>
                <w:sz w:val="16"/>
                <w:szCs w:val="16"/>
                <w:lang w:val="en-US" w:eastAsia="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95759B" w:rsidRPr="003F7263" w:rsidRDefault="0095759B" w:rsidP="0095759B">
            <w:pPr>
              <w:pStyle w:val="TAL"/>
              <w:rPr>
                <w:rFonts w:cs="Arial"/>
                <w:bCs/>
                <w:sz w:val="16"/>
                <w:szCs w:val="16"/>
              </w:rPr>
            </w:pPr>
            <w:r>
              <w:rPr>
                <w:rFonts w:cs="Arial"/>
                <w:b/>
                <w:bCs/>
                <w:sz w:val="16"/>
                <w:szCs w:val="16"/>
                <w:lang w:val="en-US" w:eastAsia="en-US"/>
              </w:rPr>
              <w:t>PC5-only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95759B" w:rsidRPr="003F7263" w:rsidRDefault="0095759B" w:rsidP="0095759B">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95759B" w:rsidRPr="003F7263" w:rsidRDefault="0095759B" w:rsidP="0095759B">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95759B" w:rsidRPr="003F7263" w:rsidRDefault="0095759B" w:rsidP="0095759B">
            <w:pPr>
              <w:pStyle w:val="TAL"/>
              <w:keepNext w:val="0"/>
              <w:keepLines w:val="0"/>
              <w:rPr>
                <w:rFonts w:cs="Arial"/>
                <w:bCs/>
                <w:sz w:val="16"/>
                <w:szCs w:val="16"/>
              </w:rPr>
            </w:pPr>
          </w:p>
        </w:tc>
      </w:tr>
      <w:tr w:rsidR="0095759B" w:rsidRPr="003F7263" w14:paraId="0665298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95759B" w:rsidRPr="003F7263" w:rsidRDefault="0095759B" w:rsidP="0095759B">
            <w:pPr>
              <w:pStyle w:val="TAL"/>
              <w:keepNext w:val="0"/>
              <w:keepLines w:val="0"/>
              <w:rPr>
                <w:rFonts w:cs="Arial"/>
                <w:bCs/>
                <w:sz w:val="16"/>
                <w:szCs w:val="16"/>
              </w:rPr>
            </w:pPr>
            <w:r>
              <w:rPr>
                <w:rFonts w:cs="Arial"/>
                <w:bCs/>
                <w:sz w:val="16"/>
                <w:szCs w:val="16"/>
                <w:lang w:val="en-US" w:eastAsia="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95759B" w:rsidRPr="003F7263" w14:paraId="14D5D54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95759B" w:rsidRPr="003F7263" w:rsidRDefault="0095759B" w:rsidP="0095759B">
            <w:pPr>
              <w:pStyle w:val="TAL"/>
              <w:keepNext w:val="0"/>
              <w:keepLines w:val="0"/>
              <w:rPr>
                <w:rFonts w:cs="Arial"/>
                <w:bCs/>
                <w:sz w:val="16"/>
                <w:szCs w:val="16"/>
              </w:rPr>
            </w:pPr>
            <w:r>
              <w:rPr>
                <w:rFonts w:cs="Arial"/>
                <w:bCs/>
                <w:sz w:val="16"/>
                <w:szCs w:val="16"/>
                <w:lang w:val="en-US" w:eastAsia="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2A0B29" w:rsidRPr="003F7263" w14:paraId="12150BF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4838FC" w:rsidRPr="003F7263" w14:paraId="1A44CF3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2A0B29" w:rsidRPr="003F7263" w14:paraId="5A55F27F"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6DEB0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70ADE3C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81B61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60490C6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3F7263" w:rsidRPr="003F7263" w14:paraId="1F0FAF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5E1E80" w:rsidRPr="003F7263" w14:paraId="151A2CD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38D6391" w14:textId="3902C411" w:rsidR="005E1E80" w:rsidRPr="003F7263" w:rsidRDefault="005E1E80" w:rsidP="005E1E80">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2318A2B" w14:textId="3A2889AE" w:rsidR="005E1E80" w:rsidRPr="003F7263" w:rsidRDefault="005E1E80" w:rsidP="005E1E80">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618E5AF3" w14:textId="4036B951"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D44197C" w14:textId="0E7041DA" w:rsidR="005E1E80" w:rsidRPr="003F7263" w:rsidRDefault="005E1E80" w:rsidP="005E1E80">
            <w:pPr>
              <w:pStyle w:val="TAC"/>
              <w:keepNext w:val="0"/>
              <w:keepLines w:val="0"/>
              <w:rPr>
                <w:rFonts w:cs="Arial"/>
                <w:sz w:val="16"/>
                <w:szCs w:val="16"/>
                <w:lang w:eastAsia="zh-CN"/>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28927188" w14:textId="039B117B" w:rsidR="005E1E80" w:rsidRPr="003F7263" w:rsidRDefault="005E1E80" w:rsidP="005E1E80">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5E1E80" w:rsidRPr="003F7263" w14:paraId="521198E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867A725" w14:textId="6EFA4185" w:rsidR="005E1E80" w:rsidRPr="003F7263" w:rsidRDefault="005E1E80" w:rsidP="005E1E80">
            <w:pPr>
              <w:pStyle w:val="TAL"/>
              <w:keepNext w:val="0"/>
              <w:keepLines w:val="0"/>
              <w:rPr>
                <w:rFonts w:cs="Arial"/>
                <w:bCs/>
                <w:sz w:val="16"/>
                <w:szCs w:val="16"/>
              </w:rPr>
            </w:pPr>
            <w:r w:rsidRPr="003F7263">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7B83FE85" w14:textId="11B0811B" w:rsidR="005E1E80" w:rsidRPr="003F7263" w:rsidRDefault="005E1E80" w:rsidP="005E1E80">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11C82A7B" w14:textId="3B55B0F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7127565" w14:textId="6172CA7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A2E6CD3" w14:textId="0BCF5104"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1D853AE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54BC0B3" w14:textId="1C56D412" w:rsidR="005E1E80" w:rsidRPr="003F7263" w:rsidRDefault="005E1E80" w:rsidP="005E1E80">
            <w:pPr>
              <w:pStyle w:val="TAL"/>
              <w:keepNext w:val="0"/>
              <w:keepLines w:val="0"/>
              <w:rPr>
                <w:rFonts w:cs="Arial"/>
                <w:bCs/>
                <w:sz w:val="16"/>
                <w:szCs w:val="16"/>
              </w:rPr>
            </w:pPr>
            <w:bookmarkStart w:id="117" w:name="OLE_LINK37"/>
            <w:r w:rsidRPr="003E236E">
              <w:rPr>
                <w:rFonts w:cs="Arial"/>
                <w:bCs/>
                <w:sz w:val="16"/>
                <w:szCs w:val="16"/>
              </w:rPr>
              <w:t>12.2.1.5</w:t>
            </w:r>
            <w:bookmarkEnd w:id="117"/>
          </w:p>
        </w:tc>
        <w:tc>
          <w:tcPr>
            <w:tcW w:w="3510" w:type="dxa"/>
            <w:gridSpan w:val="2"/>
            <w:tcBorders>
              <w:top w:val="single" w:sz="4" w:space="0" w:color="auto"/>
              <w:left w:val="single" w:sz="4" w:space="0" w:color="auto"/>
              <w:bottom w:val="single" w:sz="4" w:space="0" w:color="auto"/>
              <w:right w:val="single" w:sz="4" w:space="0" w:color="auto"/>
            </w:tcBorders>
          </w:tcPr>
          <w:p w14:paraId="162C47B4" w14:textId="4A126E23" w:rsidR="005E1E80" w:rsidRPr="003F7263" w:rsidRDefault="005E1E80" w:rsidP="005E1E80">
            <w:pPr>
              <w:pStyle w:val="TAL"/>
              <w:rPr>
                <w:rFonts w:cs="Arial"/>
                <w:bCs/>
                <w:sz w:val="16"/>
                <w:szCs w:val="16"/>
              </w:rPr>
            </w:pPr>
            <w:r w:rsidRPr="003E236E">
              <w:rPr>
                <w:rFonts w:cs="Arial"/>
                <w:bCs/>
                <w:sz w:val="16"/>
                <w:szCs w:val="16"/>
              </w:rPr>
              <w:t xml:space="preserve">Inter-carrier concurrent operation / Sidelink </w:t>
            </w:r>
            <w:r w:rsidRPr="003E236E">
              <w:rPr>
                <w:rFonts w:cs="Arial"/>
                <w:bCs/>
                <w:sz w:val="16"/>
                <w:szCs w:val="16"/>
              </w:rPr>
              <w:lastRenderedPageBreak/>
              <w:t>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BC79277" w14:textId="40180603" w:rsidR="005E1E80" w:rsidRPr="003F7263" w:rsidRDefault="005E1E80" w:rsidP="005E1E80">
            <w:pPr>
              <w:pStyle w:val="TAC"/>
              <w:keepNext w:val="0"/>
              <w:keepLines w:val="0"/>
              <w:rPr>
                <w:rFonts w:cs="Arial"/>
                <w:sz w:val="16"/>
                <w:szCs w:val="16"/>
              </w:rPr>
            </w:pPr>
            <w:r w:rsidRPr="003E236E">
              <w:rPr>
                <w:rFonts w:cs="Arial"/>
                <w:sz w:val="16"/>
                <w:szCs w:val="16"/>
                <w:lang w:eastAsia="zh-CN"/>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tcPr>
          <w:p w14:paraId="724AC368" w14:textId="74AB7DFF" w:rsidR="005E1E80" w:rsidRPr="003F7263" w:rsidRDefault="005E1E80" w:rsidP="005E1E80">
            <w:pPr>
              <w:pStyle w:val="TAC"/>
              <w:keepNext w:val="0"/>
              <w:keepLines w:val="0"/>
              <w:rPr>
                <w:rFonts w:cs="Arial"/>
                <w:sz w:val="16"/>
                <w:szCs w:val="16"/>
                <w:lang w:eastAsia="zh-CN"/>
              </w:rPr>
            </w:pPr>
            <w:bookmarkStart w:id="118" w:name="OLE_LINK200"/>
            <w:bookmarkStart w:id="119" w:name="OLE_LINK36"/>
            <w:r w:rsidRPr="003E236E">
              <w:rPr>
                <w:sz w:val="16"/>
                <w:szCs w:val="16"/>
              </w:rPr>
              <w:t>C</w:t>
            </w:r>
            <w:bookmarkEnd w:id="118"/>
            <w:r w:rsidRPr="003E236E">
              <w:rPr>
                <w:sz w:val="16"/>
                <w:szCs w:val="16"/>
              </w:rPr>
              <w:t>106</w:t>
            </w:r>
            <w:bookmarkEnd w:id="119"/>
          </w:p>
        </w:tc>
        <w:tc>
          <w:tcPr>
            <w:tcW w:w="3597" w:type="dxa"/>
            <w:gridSpan w:val="2"/>
            <w:tcBorders>
              <w:top w:val="single" w:sz="4" w:space="0" w:color="auto"/>
              <w:left w:val="single" w:sz="4" w:space="0" w:color="auto"/>
              <w:bottom w:val="single" w:sz="4" w:space="0" w:color="auto"/>
              <w:right w:val="single" w:sz="4" w:space="0" w:color="auto"/>
            </w:tcBorders>
          </w:tcPr>
          <w:p w14:paraId="3937675D" w14:textId="720DA8D4" w:rsidR="005E1E80" w:rsidRPr="003F7263" w:rsidRDefault="005E1E80" w:rsidP="005E1E80">
            <w:pPr>
              <w:pStyle w:val="TAL"/>
              <w:keepNext w:val="0"/>
              <w:keepLines w:val="0"/>
              <w:rPr>
                <w:rFonts w:cs="Arial"/>
                <w:sz w:val="16"/>
                <w:szCs w:val="16"/>
                <w:lang w:eastAsia="zh-CN"/>
              </w:rPr>
            </w:pPr>
            <w:bookmarkStart w:id="120" w:name="OLE_LINK183"/>
            <w:r w:rsidRPr="003E236E">
              <w:rPr>
                <w:sz w:val="16"/>
                <w:szCs w:val="16"/>
              </w:rPr>
              <w:t xml:space="preserve">UE supporting 5G core </w:t>
            </w:r>
            <w:r w:rsidRPr="003E236E">
              <w:rPr>
                <w:rFonts w:cs="Arial"/>
                <w:sz w:val="16"/>
                <w:szCs w:val="16"/>
                <w:lang w:eastAsia="zh-CN"/>
              </w:rPr>
              <w:t>and NR sidelink</w:t>
            </w:r>
            <w:r w:rsidRPr="003E236E">
              <w:rPr>
                <w:rFonts w:cs="Arial"/>
                <w:sz w:val="16"/>
                <w:szCs w:val="16"/>
              </w:rPr>
              <w:t xml:space="preserve"> mode 1 </w:t>
            </w:r>
            <w:r w:rsidRPr="003E236E">
              <w:rPr>
                <w:rFonts w:cs="Arial"/>
                <w:sz w:val="16"/>
                <w:szCs w:val="16"/>
              </w:rPr>
              <w:lastRenderedPageBreak/>
              <w:t>transmission</w:t>
            </w:r>
            <w:bookmarkEnd w:id="120"/>
          </w:p>
        </w:tc>
      </w:tr>
      <w:tr w:rsidR="005E1E80" w:rsidRPr="003F7263" w14:paraId="16C4B93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390ADA1" w14:textId="1292E7E1" w:rsidR="005E1E80" w:rsidRPr="003E236E" w:rsidRDefault="005E1E80" w:rsidP="005E1E80">
            <w:pPr>
              <w:pStyle w:val="TAL"/>
              <w:keepNext w:val="0"/>
              <w:keepLines w:val="0"/>
              <w:rPr>
                <w:rFonts w:cs="Arial"/>
                <w:bCs/>
                <w:sz w:val="16"/>
                <w:szCs w:val="16"/>
              </w:rPr>
            </w:pPr>
            <w:r w:rsidRPr="003F7263">
              <w:rPr>
                <w:rFonts w:cs="Arial"/>
                <w:bCs/>
                <w:sz w:val="16"/>
                <w:szCs w:val="16"/>
                <w:lang w:eastAsia="zh-CN"/>
              </w:rPr>
              <w:lastRenderedPageBreak/>
              <w:t>12.2.1.6</w:t>
            </w:r>
          </w:p>
        </w:tc>
        <w:tc>
          <w:tcPr>
            <w:tcW w:w="3510" w:type="dxa"/>
            <w:gridSpan w:val="2"/>
            <w:tcBorders>
              <w:top w:val="single" w:sz="4" w:space="0" w:color="auto"/>
              <w:left w:val="single" w:sz="4" w:space="0" w:color="auto"/>
              <w:bottom w:val="single" w:sz="4" w:space="0" w:color="auto"/>
              <w:right w:val="single" w:sz="4" w:space="0" w:color="auto"/>
            </w:tcBorders>
          </w:tcPr>
          <w:p w14:paraId="5061B7E7" w14:textId="28D65E62" w:rsidR="005E1E80" w:rsidRPr="003E236E" w:rsidRDefault="005E1E80" w:rsidP="005E1E80">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FD8FE85" w14:textId="42EF9F8E" w:rsidR="005E1E80" w:rsidRPr="003E236E" w:rsidRDefault="005E1E80" w:rsidP="005E1E80">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2A919D8" w14:textId="7DC8EF23" w:rsidR="005E1E80" w:rsidRPr="003E236E" w:rsidRDefault="005E1E80" w:rsidP="005E1E80">
            <w:pPr>
              <w:pStyle w:val="TAC"/>
              <w:keepNext w:val="0"/>
              <w:keepLines w:val="0"/>
              <w:rPr>
                <w:sz w:val="16"/>
                <w:szCs w:val="16"/>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3C515207" w14:textId="208B08C7" w:rsidR="005E1E80" w:rsidRPr="003E236E" w:rsidRDefault="005E1E80" w:rsidP="005E1E80">
            <w:pPr>
              <w:pStyle w:val="TAL"/>
              <w:keepNext w:val="0"/>
              <w:keepLines w:val="0"/>
              <w:rPr>
                <w:sz w:val="16"/>
                <w:szCs w:val="16"/>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5E1E80" w:rsidRPr="003F7263" w14:paraId="5EE33EE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5E1E80" w:rsidRPr="003F7263" w:rsidRDefault="005E1E80" w:rsidP="005E1E80">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5E1E80" w:rsidRPr="003F7263" w:rsidRDefault="005E1E80" w:rsidP="005E1E80">
            <w:pPr>
              <w:pStyle w:val="TAL"/>
              <w:keepNext w:val="0"/>
              <w:keepLines w:val="0"/>
              <w:rPr>
                <w:rFonts w:cs="Arial"/>
                <w:sz w:val="16"/>
                <w:szCs w:val="16"/>
              </w:rPr>
            </w:pPr>
          </w:p>
        </w:tc>
      </w:tr>
      <w:tr w:rsidR="005E1E80" w:rsidRPr="00BD4356" w14:paraId="770291E0"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765855" w14:textId="77777777" w:rsidR="005E1E80" w:rsidRPr="00BD4356" w:rsidRDefault="005E1E80" w:rsidP="005E1E80">
            <w:pPr>
              <w:pStyle w:val="TAL"/>
              <w:keepNext w:val="0"/>
              <w:keepLines w:val="0"/>
              <w:rPr>
                <w:rFonts w:cs="Arial"/>
                <w:bCs/>
                <w:sz w:val="16"/>
                <w:szCs w:val="16"/>
              </w:rPr>
            </w:pPr>
            <w:r w:rsidRPr="00BD435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462790BE" w14:textId="77777777" w:rsidR="005E1E80" w:rsidRPr="00BD4356" w:rsidRDefault="005E1E80" w:rsidP="005E1E80">
            <w:pPr>
              <w:pStyle w:val="TAL"/>
              <w:rPr>
                <w:rFonts w:cs="Arial"/>
                <w:bCs/>
                <w:sz w:val="16"/>
                <w:szCs w:val="16"/>
              </w:rPr>
            </w:pPr>
            <w:r w:rsidRPr="00BD4356">
              <w:rPr>
                <w:rFonts w:cs="Arial"/>
                <w:bCs/>
                <w:sz w:val="16"/>
                <w:szCs w:val="16"/>
              </w:rPr>
              <w:t>Inter-carrier concurrent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76E89705"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3F69E64" w14:textId="77777777" w:rsidR="005E1E80" w:rsidRPr="00BD4356" w:rsidRDefault="005E1E80" w:rsidP="005E1E80">
            <w:pPr>
              <w:pStyle w:val="TAC"/>
              <w:keepNext w:val="0"/>
              <w:keepLines w:val="0"/>
              <w:rPr>
                <w:rFonts w:cs="Arial"/>
                <w:sz w:val="16"/>
                <w:szCs w:val="16"/>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273AAB"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5E1E80" w:rsidRPr="00BD4356" w14:paraId="34C10D19"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807CBA3" w14:textId="4D11B2D5" w:rsidR="005E1E80" w:rsidRPr="00BD4356" w:rsidRDefault="005E1E80" w:rsidP="005E1E80">
            <w:pPr>
              <w:pStyle w:val="TAL"/>
              <w:keepNext w:val="0"/>
              <w:keepLines w:val="0"/>
              <w:rPr>
                <w:rFonts w:cs="Arial"/>
                <w:bCs/>
                <w:sz w:val="16"/>
                <w:szCs w:val="16"/>
              </w:rPr>
            </w:pPr>
            <w:r w:rsidRPr="00BD435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2E1BE383" w14:textId="3B067849" w:rsidR="005E1E80" w:rsidRPr="00BD4356" w:rsidRDefault="005E1E80" w:rsidP="005E1E80">
            <w:pPr>
              <w:pStyle w:val="TAL"/>
              <w:rPr>
                <w:rFonts w:cs="Arial"/>
                <w:bCs/>
                <w:sz w:val="16"/>
                <w:szCs w:val="16"/>
              </w:rPr>
            </w:pPr>
            <w:r w:rsidRPr="00BD4356">
              <w:rPr>
                <w:rFonts w:cs="Arial"/>
                <w:bCs/>
                <w:sz w:val="16"/>
                <w:szCs w:val="16"/>
              </w:rPr>
              <w:t>Inter-carrier concurrent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7EF3F460" w14:textId="0241595F" w:rsidR="005E1E80" w:rsidRPr="00BD4356" w:rsidRDefault="005E1E80" w:rsidP="005E1E80">
            <w:pPr>
              <w:pStyle w:val="TAC"/>
              <w:keepNext w:val="0"/>
              <w:keepLines w:val="0"/>
              <w:rPr>
                <w:rFonts w:cs="Arial"/>
                <w:sz w:val="16"/>
                <w:szCs w:val="16"/>
              </w:rPr>
            </w:pPr>
            <w:r w:rsidRPr="00BD435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FF2F445" w14:textId="200E449D" w:rsidR="005E1E80" w:rsidRPr="00BD4356" w:rsidRDefault="005E1E80" w:rsidP="005E1E80">
            <w:pPr>
              <w:pStyle w:val="TAC"/>
              <w:keepNext w:val="0"/>
              <w:keepLines w:val="0"/>
              <w:rPr>
                <w:rFonts w:cs="Arial"/>
                <w:sz w:val="16"/>
                <w:szCs w:val="16"/>
                <w:lang w:eastAsia="zh-CN"/>
              </w:rPr>
            </w:pPr>
            <w:r w:rsidRPr="00BD435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5691DC66" w14:textId="5E6B103B"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w:t>
            </w:r>
            <w:r w:rsidRPr="00BD4356">
              <w:rPr>
                <w:rFonts w:cs="Arial"/>
                <w:sz w:val="16"/>
                <w:szCs w:val="16"/>
              </w:rPr>
              <w:t xml:space="preserve"> mode 1 transmission</w:t>
            </w:r>
          </w:p>
        </w:tc>
      </w:tr>
      <w:tr w:rsidR="005E1E80" w:rsidRPr="003F7263" w14:paraId="4BCF23F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5E1E80" w:rsidRPr="003F7263" w:rsidRDefault="005E1E80" w:rsidP="005E1E80">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5E1E80" w:rsidRPr="003F7263" w:rsidRDefault="005E1E80" w:rsidP="005E1E80">
            <w:pPr>
              <w:pStyle w:val="TAL"/>
              <w:keepNext w:val="0"/>
              <w:keepLines w:val="0"/>
              <w:rPr>
                <w:rFonts w:cs="Arial"/>
                <w:sz w:val="16"/>
                <w:szCs w:val="16"/>
              </w:rPr>
            </w:pPr>
          </w:p>
        </w:tc>
      </w:tr>
      <w:tr w:rsidR="005E1E80" w:rsidRPr="003F7263" w14:paraId="2EBDFF9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4A35FF8" w14:textId="77777777" w:rsidR="005E1E80" w:rsidRPr="003F7263" w:rsidRDefault="005E1E80" w:rsidP="005E1E80">
            <w:pPr>
              <w:pStyle w:val="TAL"/>
              <w:keepNext w:val="0"/>
              <w:keepLines w:val="0"/>
              <w:rPr>
                <w:rFonts w:cs="Arial"/>
                <w:b/>
                <w:bCs/>
                <w:sz w:val="16"/>
                <w:szCs w:val="16"/>
              </w:rPr>
            </w:pPr>
            <w:r w:rsidRPr="003F7263">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6AA5917F" w14:textId="77777777" w:rsidR="005E1E80" w:rsidRPr="003F7263" w:rsidRDefault="005E1E80" w:rsidP="005E1E80">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CCB9E4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A83441C" w14:textId="77777777" w:rsidR="005E1E80" w:rsidRPr="003F7263" w:rsidRDefault="005E1E80" w:rsidP="005E1E80">
            <w:pPr>
              <w:pStyle w:val="TAC"/>
              <w:keepNext w:val="0"/>
              <w:keepLines w:val="0"/>
              <w:rPr>
                <w:rFonts w:cs="Arial"/>
                <w:sz w:val="16"/>
                <w:szCs w:val="16"/>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8D8C301" w14:textId="77777777" w:rsidR="005E1E80" w:rsidRPr="003F7263" w:rsidRDefault="005E1E80" w:rsidP="005E1E80">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5E1E80" w:rsidRPr="003F7263" w14:paraId="1BB50E8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E78932" w14:textId="77777777" w:rsidR="005E1E80" w:rsidRPr="003F7263" w:rsidRDefault="005E1E80" w:rsidP="005E1E80">
            <w:pPr>
              <w:pStyle w:val="TAL"/>
              <w:keepNext w:val="0"/>
              <w:keepLines w:val="0"/>
              <w:rPr>
                <w:bCs/>
                <w:sz w:val="16"/>
                <w:szCs w:val="16"/>
              </w:rPr>
            </w:pPr>
            <w:r w:rsidRPr="003F7263">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5B87234C" w14:textId="77777777" w:rsidR="005E1E80" w:rsidRPr="003F7263" w:rsidRDefault="005E1E80" w:rsidP="005E1E80">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A61F62B"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B2DCE7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56E5A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740757C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5E1E80" w:rsidRPr="003F7263" w:rsidRDefault="005E1E80" w:rsidP="005E1E80">
            <w:pPr>
              <w:pStyle w:val="TAL"/>
              <w:keepNext w:val="0"/>
              <w:keepLines w:val="0"/>
              <w:rPr>
                <w:b/>
                <w:sz w:val="16"/>
                <w:szCs w:val="16"/>
              </w:rPr>
            </w:pPr>
            <w:r w:rsidRPr="003F7263">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5E1E80" w:rsidRPr="003F7263" w:rsidRDefault="005E1E80" w:rsidP="005E1E80">
            <w:pPr>
              <w:pStyle w:val="TAL"/>
              <w:rPr>
                <w:b/>
                <w:sz w:val="16"/>
                <w:szCs w:val="16"/>
              </w:rPr>
            </w:pPr>
            <w:r w:rsidRPr="003F7263">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5E1E80" w:rsidRPr="003F7263" w:rsidRDefault="005E1E80" w:rsidP="005E1E80">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5E1E80" w:rsidRPr="003F7263" w:rsidRDefault="005E1E80" w:rsidP="005E1E80">
            <w:pPr>
              <w:pStyle w:val="TAL"/>
              <w:rPr>
                <w:rFonts w:cs="Arial"/>
                <w:sz w:val="16"/>
                <w:szCs w:val="16"/>
                <w:lang w:eastAsia="zh-CN"/>
              </w:rPr>
            </w:pPr>
          </w:p>
        </w:tc>
      </w:tr>
      <w:tr w:rsidR="005E1E80" w:rsidRPr="003F7263" w14:paraId="3CD8EF6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BEB625" w14:textId="77777777" w:rsidR="005E1E80" w:rsidRPr="003F7263" w:rsidRDefault="005E1E80" w:rsidP="005E1E80">
            <w:pPr>
              <w:pStyle w:val="TAL"/>
              <w:keepNext w:val="0"/>
              <w:keepLines w:val="0"/>
              <w:rPr>
                <w:bCs/>
                <w:sz w:val="16"/>
                <w:szCs w:val="16"/>
              </w:rPr>
            </w:pPr>
            <w:r w:rsidRPr="003F7263">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275E8F45" w14:textId="77777777" w:rsidR="005E1E80" w:rsidRPr="003F7263" w:rsidRDefault="005E1E80" w:rsidP="005E1E80">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1AB1E2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CAFF6E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15A02C8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6EEBC94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5E1E80" w:rsidRPr="003F7263" w:rsidRDefault="005E1E80" w:rsidP="005E1E80">
            <w:pPr>
              <w:pStyle w:val="TAL"/>
              <w:keepNext w:val="0"/>
              <w:keepLines w:val="0"/>
              <w:rPr>
                <w:b/>
                <w:sz w:val="16"/>
                <w:szCs w:val="16"/>
              </w:rPr>
            </w:pPr>
            <w:r w:rsidRPr="003F7263">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5E1E80" w:rsidRPr="003F7263" w:rsidRDefault="005E1E80" w:rsidP="005E1E80">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5E1E80" w:rsidRPr="003F7263" w:rsidRDefault="005E1E80" w:rsidP="005E1E80">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5E1E80" w:rsidRPr="003F7263" w:rsidRDefault="005E1E80" w:rsidP="005E1E80">
            <w:pPr>
              <w:pStyle w:val="TAL"/>
              <w:rPr>
                <w:rFonts w:cs="Arial"/>
                <w:sz w:val="16"/>
                <w:szCs w:val="16"/>
                <w:lang w:eastAsia="zh-CN"/>
              </w:rPr>
            </w:pPr>
          </w:p>
        </w:tc>
      </w:tr>
      <w:tr w:rsidR="0067755D" w:rsidRPr="003F7263" w14:paraId="2855311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43EE93E" w14:textId="6D39887D"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4C86A5EC" w14:textId="5336087D"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649823A0" w14:textId="5AF07E99"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B9BA99C" w14:textId="57358F98"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DC6A282" w14:textId="3CD29628"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67755D" w:rsidRPr="003F7263" w14:paraId="55DBDA5E"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494059A" w14:textId="75D7517F"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5DA7A994" w14:textId="605E7497"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04217B4B" w14:textId="22AB9DA6"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383AEA3" w14:textId="2CCBA626"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DCF5425" w14:textId="1BB1C62A"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67755D" w:rsidRPr="003F7263" w14:paraId="2227911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A7795ED" w14:textId="0E0C023E" w:rsidR="0067755D" w:rsidRPr="003F7263" w:rsidRDefault="0067755D" w:rsidP="0067755D">
            <w:pPr>
              <w:pStyle w:val="TAL"/>
              <w:keepNext w:val="0"/>
              <w:keepLines w:val="0"/>
              <w:rPr>
                <w:bCs/>
                <w:sz w:val="16"/>
                <w:szCs w:val="16"/>
              </w:rPr>
            </w:pPr>
            <w:r w:rsidRPr="003F7263">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38BF82AF" w14:textId="7DBEB4D9" w:rsidR="0067755D" w:rsidRPr="003F7263" w:rsidRDefault="0067755D" w:rsidP="0067755D">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26054865" w14:textId="182CEF1B"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3B715D8" w14:textId="0EDDA578"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1CDE06E" w14:textId="6821AB15"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67755D" w:rsidRPr="003F7263" w14:paraId="27E2F128"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67755D" w:rsidRPr="003F7263" w:rsidRDefault="0067755D" w:rsidP="0067755D">
            <w:pPr>
              <w:pStyle w:val="TAL"/>
              <w:keepNext w:val="0"/>
              <w:keepLines w:val="0"/>
              <w:rPr>
                <w:b/>
                <w:sz w:val="16"/>
                <w:szCs w:val="16"/>
              </w:rPr>
            </w:pPr>
            <w:r w:rsidRPr="003F7263">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67755D" w:rsidRPr="003F7263" w:rsidRDefault="0067755D" w:rsidP="0067755D">
            <w:pPr>
              <w:pStyle w:val="TAL"/>
              <w:rPr>
                <w:b/>
                <w:sz w:val="16"/>
                <w:szCs w:val="16"/>
              </w:rPr>
            </w:pPr>
            <w:r w:rsidRPr="003F7263">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67755D" w:rsidRPr="003F7263" w:rsidRDefault="0067755D" w:rsidP="0067755D">
            <w:pPr>
              <w:pStyle w:val="TAL"/>
              <w:rPr>
                <w:rFonts w:cs="Arial"/>
                <w:sz w:val="16"/>
                <w:szCs w:val="16"/>
                <w:lang w:eastAsia="zh-CN"/>
              </w:rPr>
            </w:pPr>
          </w:p>
        </w:tc>
      </w:tr>
      <w:tr w:rsidR="0067755D" w:rsidRPr="003F7263" w14:paraId="700BEA3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84A49F2" w14:textId="77777777" w:rsidR="0067755D" w:rsidRPr="003F7263" w:rsidRDefault="0067755D" w:rsidP="0067755D">
            <w:pPr>
              <w:pStyle w:val="TAL"/>
              <w:keepNext w:val="0"/>
              <w:keepLines w:val="0"/>
              <w:rPr>
                <w:bCs/>
                <w:sz w:val="16"/>
                <w:szCs w:val="16"/>
              </w:rPr>
            </w:pPr>
            <w:r w:rsidRPr="003F7263">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6503AE84" w14:textId="77777777" w:rsidR="0067755D" w:rsidRPr="003F7263" w:rsidRDefault="0067755D" w:rsidP="0067755D">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94AE37B" w14:textId="77777777"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905C43F" w14:textId="77777777"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D466134"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67755D" w:rsidRPr="003F7263" w14:paraId="6954AC5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67755D" w:rsidRPr="003F7263" w:rsidRDefault="0067755D" w:rsidP="0067755D">
            <w:pPr>
              <w:pStyle w:val="TAL"/>
              <w:keepNext w:val="0"/>
              <w:keepLines w:val="0"/>
              <w:rPr>
                <w:b/>
                <w:sz w:val="16"/>
                <w:szCs w:val="16"/>
              </w:rPr>
            </w:pPr>
            <w:r w:rsidRPr="003F7263">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67755D" w:rsidRPr="003F7263" w:rsidRDefault="0067755D" w:rsidP="0067755D">
            <w:pPr>
              <w:pStyle w:val="TAL"/>
              <w:rPr>
                <w:b/>
                <w:sz w:val="16"/>
                <w:szCs w:val="16"/>
              </w:rPr>
            </w:pPr>
            <w:r w:rsidRPr="003F7263">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67755D" w:rsidRPr="003F7263" w:rsidRDefault="0067755D" w:rsidP="0067755D">
            <w:pPr>
              <w:pStyle w:val="TAL"/>
              <w:rPr>
                <w:rFonts w:cs="Arial"/>
                <w:sz w:val="16"/>
                <w:szCs w:val="16"/>
                <w:lang w:eastAsia="zh-CN"/>
              </w:rPr>
            </w:pPr>
          </w:p>
        </w:tc>
      </w:tr>
      <w:tr w:rsidR="0067755D" w:rsidRPr="003F7263" w14:paraId="0576547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063FDF6" w14:textId="77777777" w:rsidR="0067755D" w:rsidRPr="003F7263" w:rsidRDefault="0067755D" w:rsidP="0067755D">
            <w:pPr>
              <w:pStyle w:val="TAL"/>
              <w:keepNext w:val="0"/>
              <w:keepLines w:val="0"/>
              <w:rPr>
                <w:bCs/>
                <w:sz w:val="16"/>
                <w:szCs w:val="16"/>
              </w:rPr>
            </w:pPr>
            <w:r w:rsidRPr="003F7263">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4712B257" w14:textId="77777777" w:rsidR="0067755D" w:rsidRPr="003F7263" w:rsidRDefault="0067755D" w:rsidP="0067755D">
            <w:pPr>
              <w:pStyle w:val="TAL"/>
              <w:rPr>
                <w:bCs/>
                <w:sz w:val="16"/>
                <w:szCs w:val="16"/>
              </w:rPr>
            </w:pPr>
            <w:r w:rsidRPr="003F7263">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335083B4" w14:textId="77777777"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2D970E6" w14:textId="362C408C"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5ACCFF98"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67755D" w:rsidRPr="003F7263" w14:paraId="0D03521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3E1A170" w14:textId="01D69AA0"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31FB4E6F" w14:textId="20F6AA3E"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10FCBED6" w14:textId="31EDD642"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B31C84C" w14:textId="0C416245"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4FDDDA0F" w14:textId="43639EB3"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 and Sidelink CSI report</w:t>
            </w:r>
          </w:p>
        </w:tc>
      </w:tr>
      <w:tr w:rsidR="0067755D" w:rsidRPr="003F7263" w14:paraId="663CFF4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67755D" w:rsidRPr="003F7263" w:rsidRDefault="0067755D" w:rsidP="0067755D">
            <w:pPr>
              <w:pStyle w:val="TAL"/>
              <w:keepNext w:val="0"/>
              <w:keepLines w:val="0"/>
              <w:rPr>
                <w:b/>
                <w:sz w:val="16"/>
                <w:szCs w:val="16"/>
              </w:rPr>
            </w:pPr>
            <w:r w:rsidRPr="003F7263">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67755D" w:rsidRPr="003F7263" w:rsidRDefault="0067755D" w:rsidP="0067755D">
            <w:pPr>
              <w:pStyle w:val="TAL"/>
              <w:rPr>
                <w:b/>
                <w:sz w:val="16"/>
                <w:szCs w:val="16"/>
              </w:rPr>
            </w:pPr>
            <w:r w:rsidRPr="003F7263">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67755D" w:rsidRPr="003F7263" w:rsidRDefault="0067755D" w:rsidP="0067755D">
            <w:pPr>
              <w:pStyle w:val="TAL"/>
              <w:rPr>
                <w:rFonts w:cs="Arial"/>
                <w:sz w:val="16"/>
                <w:szCs w:val="16"/>
                <w:lang w:eastAsia="zh-CN"/>
              </w:rPr>
            </w:pPr>
          </w:p>
        </w:tc>
      </w:tr>
      <w:tr w:rsidR="0067755D" w:rsidRPr="003F7263" w14:paraId="3827CC6E"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6E52142" w14:textId="745A7D63" w:rsidR="0067755D" w:rsidRPr="003F7263" w:rsidRDefault="0067755D" w:rsidP="0067755D">
            <w:pPr>
              <w:pStyle w:val="TAL"/>
              <w:keepNext w:val="0"/>
              <w:keepLines w:val="0"/>
              <w:rPr>
                <w:bCs/>
                <w:sz w:val="16"/>
                <w:szCs w:val="16"/>
              </w:rPr>
            </w:pPr>
            <w:r w:rsidRPr="0018556C">
              <w:rPr>
                <w:rFonts w:eastAsia="SimSun" w:hint="eastAsia"/>
                <w:bCs/>
                <w:sz w:val="16"/>
                <w:szCs w:val="16"/>
                <w:lang w:eastAsia="zh-CN"/>
              </w:rPr>
              <w:t>1</w:t>
            </w:r>
            <w:r w:rsidRPr="0018556C">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3F399F04" w14:textId="4E892637" w:rsidR="0067755D" w:rsidRPr="003F7263" w:rsidRDefault="0067755D" w:rsidP="0067755D">
            <w:pPr>
              <w:pStyle w:val="TAL"/>
              <w:rPr>
                <w:bCs/>
                <w:sz w:val="16"/>
                <w:szCs w:val="16"/>
              </w:rPr>
            </w:pPr>
            <w:r w:rsidRPr="0018556C">
              <w:rPr>
                <w:rFonts w:eastAsia="SimSun"/>
                <w:bCs/>
                <w:sz w:val="16"/>
                <w:szCs w:val="16"/>
                <w:lang w:eastAsia="en-US"/>
              </w:rPr>
              <w:t>Inter-carrier concurrent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20964594" w14:textId="7E8BF181" w:rsidR="0067755D" w:rsidRPr="003F7263" w:rsidRDefault="0067755D" w:rsidP="0067755D">
            <w:pPr>
              <w:pStyle w:val="TAC"/>
              <w:keepNext w:val="0"/>
              <w:keepLines w:val="0"/>
              <w:rPr>
                <w:rFonts w:cs="Arial"/>
                <w:sz w:val="16"/>
                <w:szCs w:val="16"/>
              </w:rPr>
            </w:pPr>
            <w:r w:rsidRPr="0018556C">
              <w:rPr>
                <w:rFonts w:eastAsia="SimSun" w:cs="Arial"/>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FF81289" w14:textId="59BCE6C9" w:rsidR="0067755D" w:rsidRPr="003F7263" w:rsidRDefault="0067755D" w:rsidP="0067755D">
            <w:pPr>
              <w:pStyle w:val="TAC"/>
              <w:keepNext w:val="0"/>
              <w:keepLines w:val="0"/>
              <w:rPr>
                <w:rFonts w:cs="Arial"/>
                <w:sz w:val="16"/>
                <w:szCs w:val="16"/>
                <w:lang w:eastAsia="zh-CN"/>
              </w:rPr>
            </w:pPr>
            <w:r w:rsidRPr="0018556C">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AEBEE75" w14:textId="3EEE8FDA" w:rsidR="0067755D" w:rsidRPr="003F7263" w:rsidRDefault="0067755D" w:rsidP="0067755D">
            <w:pPr>
              <w:pStyle w:val="TAL"/>
              <w:keepNext w:val="0"/>
              <w:keepLines w:val="0"/>
              <w:rPr>
                <w:rFonts w:cs="Arial"/>
                <w:sz w:val="16"/>
                <w:szCs w:val="16"/>
                <w:lang w:eastAsia="zh-CN"/>
              </w:rPr>
            </w:pPr>
            <w:r w:rsidRPr="0018556C">
              <w:rPr>
                <w:rFonts w:eastAsia="SimSun" w:cs="Arial"/>
                <w:sz w:val="16"/>
                <w:szCs w:val="16"/>
                <w:lang w:eastAsia="zh-CN"/>
              </w:rPr>
              <w:t>UE supporting 5G core and NR sidelink mode 1 transmission</w:t>
            </w:r>
          </w:p>
        </w:tc>
      </w:tr>
      <w:tr w:rsidR="0067755D" w:rsidRPr="003F7263" w14:paraId="1236D9B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E053946" w14:textId="61116813" w:rsidR="0067755D" w:rsidRPr="003F7263" w:rsidRDefault="0067755D" w:rsidP="0067755D">
            <w:pPr>
              <w:pStyle w:val="TAL"/>
              <w:keepNext w:val="0"/>
              <w:keepLines w:val="0"/>
              <w:rPr>
                <w:bCs/>
                <w:sz w:val="16"/>
                <w:szCs w:val="16"/>
              </w:rPr>
            </w:pPr>
            <w:r w:rsidRPr="003F7263">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3973182F" w14:textId="73D27E7C" w:rsidR="0067755D" w:rsidRPr="003F7263" w:rsidRDefault="0067755D" w:rsidP="0067755D">
            <w:pPr>
              <w:pStyle w:val="TAL"/>
              <w:rPr>
                <w:bCs/>
                <w:sz w:val="16"/>
                <w:szCs w:val="16"/>
              </w:rPr>
            </w:pPr>
            <w:r w:rsidRPr="003F7263">
              <w:rPr>
                <w:bCs/>
                <w:sz w:val="16"/>
                <w:szCs w:val="16"/>
              </w:rPr>
              <w:t>Inter-carrier concurrent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0F73902E" w14:textId="6D4B563A"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F6EE4AA" w14:textId="7E37E095"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C473130" w14:textId="40AFBB86"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67755D" w:rsidRPr="003F7263" w14:paraId="6CA4A8D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7D4A200" w14:textId="75715E77"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3357BF74" w14:textId="1941F418" w:rsidR="0067755D" w:rsidRPr="003F7263" w:rsidRDefault="0067755D" w:rsidP="0067755D">
            <w:pPr>
              <w:pStyle w:val="TAL"/>
              <w:rPr>
                <w:bCs/>
                <w:sz w:val="16"/>
                <w:szCs w:val="16"/>
              </w:rPr>
            </w:pPr>
            <w:r w:rsidRPr="00BD4356">
              <w:rPr>
                <w:bCs/>
                <w:sz w:val="16"/>
                <w:szCs w:val="16"/>
              </w:rPr>
              <w:t>Inter-carrier concurrent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48589CE2" w14:textId="123DEFBF"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A87587B" w14:textId="6D23409C"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055A1A03" w14:textId="7C7292C9"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lastRenderedPageBreak/>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3F7263"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3F7263" w:rsidRDefault="002A0B29">
            <w:pPr>
              <w:pStyle w:val="TAL"/>
              <w:rPr>
                <w:bCs/>
                <w:sz w:val="16"/>
                <w:szCs w:val="16"/>
              </w:rPr>
            </w:pPr>
            <w:r w:rsidRPr="003F7263">
              <w:rPr>
                <w:rFonts w:cs="Arial"/>
                <w:bCs/>
                <w:sz w:val="16"/>
                <w:szCs w:val="16"/>
              </w:rPr>
              <w:t>V2X policy provisioning / Precedence / Validity timer expires</w:t>
            </w:r>
            <w:r w:rsidR="0067755D">
              <w:rPr>
                <w:rFonts w:cs="Arial"/>
                <w:bCs/>
                <w:sz w:val="16"/>
                <w:szCs w:val="16"/>
              </w:rPr>
              <w:t xml:space="preserve"> </w:t>
            </w:r>
            <w:r w:rsidRPr="003F7263">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5E1E80" w:rsidRPr="003F7263"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3F7263" w:rsidRDefault="005E1E80" w:rsidP="005E1E80">
            <w:pPr>
              <w:pStyle w:val="TAL"/>
              <w:keepNext w:val="0"/>
              <w:keepLines w:val="0"/>
              <w:rPr>
                <w:rFonts w:cs="Arial"/>
                <w:bCs/>
                <w:sz w:val="16"/>
                <w:szCs w:val="16"/>
              </w:rPr>
            </w:pPr>
            <w:r w:rsidRPr="003F7263">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3F7263" w:rsidRDefault="005E1E80" w:rsidP="005E1E80">
            <w:pPr>
              <w:pStyle w:val="TAL"/>
              <w:rPr>
                <w:rFonts w:cs="Arial"/>
                <w:bCs/>
                <w:sz w:val="16"/>
                <w:szCs w:val="16"/>
              </w:rPr>
            </w:pPr>
            <w:r w:rsidRPr="003F7263">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5E1E80" w:rsidRPr="003F7263"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3F7263" w:rsidRDefault="005E1E80" w:rsidP="005E1E80">
            <w:pPr>
              <w:pStyle w:val="TAL"/>
              <w:keepNext w:val="0"/>
              <w:keepLines w:val="0"/>
              <w:rPr>
                <w:rFonts w:cs="Arial"/>
                <w:bCs/>
                <w:sz w:val="16"/>
                <w:szCs w:val="16"/>
              </w:rPr>
            </w:pPr>
            <w:r w:rsidRPr="003F7263">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3F7263" w:rsidRDefault="005E1E80" w:rsidP="005E1E80">
            <w:pPr>
              <w:pStyle w:val="TAL"/>
              <w:rPr>
                <w:rFonts w:cs="Arial"/>
                <w:bCs/>
                <w:sz w:val="16"/>
                <w:szCs w:val="16"/>
              </w:rPr>
            </w:pPr>
            <w:r w:rsidRPr="003F7263">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5E1E80" w:rsidRPr="003F7263"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3F7263" w:rsidRDefault="005E1E80" w:rsidP="005E1E80">
            <w:pPr>
              <w:pStyle w:val="TAL"/>
              <w:keepNext w:val="0"/>
              <w:keepLines w:val="0"/>
              <w:rPr>
                <w:rFonts w:cs="Arial"/>
                <w:bCs/>
                <w:sz w:val="16"/>
                <w:szCs w:val="16"/>
              </w:rPr>
            </w:pPr>
            <w:r>
              <w:rPr>
                <w:rFonts w:cs="Arial"/>
                <w:bCs/>
                <w:sz w:val="16"/>
                <w:szCs w:val="16"/>
                <w:lang w:val="en-US"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3F7263" w:rsidRDefault="005E1E80" w:rsidP="005E1E80">
            <w:pPr>
              <w:pStyle w:val="TAL"/>
              <w:rPr>
                <w:rFonts w:cs="Arial"/>
                <w:bCs/>
                <w:sz w:val="16"/>
                <w:szCs w:val="16"/>
              </w:rPr>
            </w:pPr>
            <w:r>
              <w:rPr>
                <w:rFonts w:cs="Arial"/>
                <w:bCs/>
                <w:sz w:val="16"/>
                <w:szCs w:val="16"/>
                <w:lang w:val="en-US"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5E1E80" w:rsidRPr="003F7263"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3F7263" w:rsidRDefault="005E1E80" w:rsidP="005E1E80">
            <w:pPr>
              <w:pStyle w:val="TAL"/>
              <w:keepNext w:val="0"/>
              <w:keepLines w:val="0"/>
              <w:rPr>
                <w:rFonts w:cs="Arial"/>
                <w:bCs/>
                <w:sz w:val="16"/>
                <w:szCs w:val="16"/>
              </w:rPr>
            </w:pPr>
            <w:r>
              <w:rPr>
                <w:rFonts w:cs="Arial"/>
                <w:bCs/>
                <w:sz w:val="16"/>
                <w:szCs w:val="16"/>
                <w:lang w:val="en-US"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3F7263" w:rsidRDefault="005E1E80" w:rsidP="005E1E80">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5E1E80" w:rsidRPr="003F7263"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3F7263" w:rsidRDefault="005E1E80" w:rsidP="005E1E80">
            <w:pPr>
              <w:pStyle w:val="TAL"/>
              <w:keepNext w:val="0"/>
              <w:keepLines w:val="0"/>
              <w:rPr>
                <w:rFonts w:cs="Arial"/>
                <w:bCs/>
                <w:sz w:val="16"/>
                <w:szCs w:val="16"/>
              </w:rPr>
            </w:pPr>
            <w:r w:rsidRPr="003F7263">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3F7263" w:rsidRDefault="005E1E80" w:rsidP="005E1E80">
            <w:pPr>
              <w:pStyle w:val="TAL"/>
              <w:rPr>
                <w:rFonts w:cs="Arial"/>
                <w:bCs/>
                <w:sz w:val="16"/>
                <w:szCs w:val="16"/>
              </w:rPr>
            </w:pPr>
            <w:r w:rsidRPr="003F7263">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5E1E80" w:rsidRPr="003F7263"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3F7263" w:rsidRDefault="005E1E80" w:rsidP="005E1E80">
            <w:pPr>
              <w:pStyle w:val="TAL"/>
              <w:keepNext w:val="0"/>
              <w:keepLines w:val="0"/>
              <w:rPr>
                <w:rFonts w:cs="Arial"/>
                <w:bCs/>
                <w:sz w:val="16"/>
                <w:szCs w:val="16"/>
              </w:rPr>
            </w:pPr>
            <w:r w:rsidRPr="003F7263">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3F7263" w:rsidRDefault="005E1E80" w:rsidP="005E1E80">
            <w:pPr>
              <w:pStyle w:val="TAL"/>
              <w:rPr>
                <w:rFonts w:cs="Arial"/>
                <w:bCs/>
                <w:sz w:val="16"/>
                <w:szCs w:val="16"/>
              </w:rPr>
            </w:pPr>
            <w:r w:rsidRPr="003F7263">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5C03A01E" w14:textId="66437B8D" w:rsidR="005808F1" w:rsidRPr="003F7263"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bookmarkStart w:id="130" w:name="_Toc114918859"/>
      <w:r w:rsidRPr="003F7263">
        <w:t>Table 4.1</w:t>
      </w:r>
      <w:r w:rsidRPr="005270CE">
        <w:t>-8a:</w:t>
      </w:r>
      <w:r w:rsidRPr="003F7263">
        <w:t xml:space="preserve"> Applicability of Protocol conformance NR </w:t>
      </w:r>
      <w:r>
        <w:t>MBS</w:t>
      </w:r>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5808F1" w:rsidRPr="003F7263" w14:paraId="002E8AC9" w14:textId="77777777" w:rsidTr="00A73C9A">
        <w:trPr>
          <w:jc w:val="center"/>
        </w:trPr>
        <w:tc>
          <w:tcPr>
            <w:tcW w:w="1092" w:type="dxa"/>
            <w:tcBorders>
              <w:top w:val="single" w:sz="4" w:space="0" w:color="auto"/>
              <w:left w:val="single" w:sz="4" w:space="0" w:color="auto"/>
              <w:bottom w:val="nil"/>
              <w:right w:val="single" w:sz="4" w:space="0" w:color="auto"/>
            </w:tcBorders>
            <w:hideMark/>
          </w:tcPr>
          <w:p w14:paraId="12227E96" w14:textId="77777777" w:rsidR="005808F1" w:rsidRPr="003F7263" w:rsidRDefault="005808F1" w:rsidP="00A73C9A">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505EF23E" w14:textId="77777777" w:rsidR="005808F1" w:rsidRPr="003F7263" w:rsidRDefault="005808F1" w:rsidP="00A73C9A">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658025BD" w14:textId="77777777" w:rsidR="005808F1" w:rsidRPr="003F7263" w:rsidRDefault="005808F1" w:rsidP="00A73C9A">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034AF1D" w14:textId="77777777" w:rsidR="005808F1" w:rsidRPr="003F7263" w:rsidRDefault="005808F1" w:rsidP="00A73C9A">
            <w:pPr>
              <w:pStyle w:val="TAH"/>
              <w:keepNext w:val="0"/>
              <w:keepLines w:val="0"/>
              <w:rPr>
                <w:sz w:val="16"/>
                <w:szCs w:val="16"/>
              </w:rPr>
            </w:pPr>
            <w:r w:rsidRPr="003F7263">
              <w:rPr>
                <w:sz w:val="16"/>
                <w:szCs w:val="16"/>
              </w:rPr>
              <w:t>Applicability</w:t>
            </w:r>
          </w:p>
        </w:tc>
      </w:tr>
      <w:tr w:rsidR="005808F1" w:rsidRPr="003F7263" w14:paraId="74658C51" w14:textId="77777777" w:rsidTr="00A73C9A">
        <w:trPr>
          <w:tblHeader/>
          <w:jc w:val="center"/>
        </w:trPr>
        <w:tc>
          <w:tcPr>
            <w:tcW w:w="1092" w:type="dxa"/>
            <w:tcBorders>
              <w:top w:val="nil"/>
              <w:left w:val="single" w:sz="4" w:space="0" w:color="auto"/>
              <w:bottom w:val="single" w:sz="4" w:space="0" w:color="auto"/>
              <w:right w:val="single" w:sz="4" w:space="0" w:color="auto"/>
            </w:tcBorders>
          </w:tcPr>
          <w:p w14:paraId="148EEAAF" w14:textId="77777777" w:rsidR="005808F1" w:rsidRPr="003F7263" w:rsidRDefault="005808F1" w:rsidP="00A73C9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CDFD20" w14:textId="77777777" w:rsidR="005808F1" w:rsidRPr="003F7263" w:rsidRDefault="005808F1" w:rsidP="00A73C9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E748659" w14:textId="77777777" w:rsidR="005808F1" w:rsidRPr="003F7263" w:rsidRDefault="005808F1" w:rsidP="00A73C9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75312EB" w14:textId="77777777" w:rsidR="005808F1" w:rsidRPr="003F7263" w:rsidRDefault="005808F1" w:rsidP="00A73C9A">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909B4B0" w14:textId="77777777" w:rsidR="005808F1" w:rsidRPr="003F7263" w:rsidRDefault="005808F1" w:rsidP="00A73C9A">
            <w:pPr>
              <w:pStyle w:val="TAH"/>
              <w:keepNext w:val="0"/>
              <w:keepLines w:val="0"/>
              <w:rPr>
                <w:sz w:val="16"/>
                <w:szCs w:val="16"/>
              </w:rPr>
            </w:pPr>
            <w:r w:rsidRPr="003F7263">
              <w:rPr>
                <w:sz w:val="16"/>
                <w:szCs w:val="16"/>
              </w:rPr>
              <w:t>Comment</w:t>
            </w:r>
          </w:p>
        </w:tc>
      </w:tr>
      <w:tr w:rsidR="005808F1" w:rsidRPr="003F7263" w14:paraId="18A4CE28" w14:textId="77777777" w:rsidTr="00A73C9A">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3F7263" w:rsidRDefault="005808F1" w:rsidP="00A73C9A">
            <w:pPr>
              <w:pStyle w:val="TAL"/>
              <w:keepNext w:val="0"/>
              <w:keepLines w:val="0"/>
              <w:rPr>
                <w:rFonts w:cs="Arial"/>
                <w:b/>
                <w:bCs/>
                <w:sz w:val="16"/>
                <w:szCs w:val="16"/>
              </w:rPr>
            </w:pPr>
            <w:r>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3F7263" w:rsidRDefault="005808F1" w:rsidP="00A73C9A">
            <w:pPr>
              <w:pStyle w:val="TAL"/>
              <w:keepNext w:val="0"/>
              <w:keepLines w:val="0"/>
              <w:rPr>
                <w:rFonts w:cs="Arial"/>
                <w:b/>
                <w:bCs/>
                <w:sz w:val="16"/>
                <w:szCs w:val="16"/>
              </w:rPr>
            </w:pPr>
            <w:r>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5DFFA930" w14:textId="16C3FC72" w:rsidR="005808F1" w:rsidRPr="003F7263" w:rsidRDefault="005808F1" w:rsidP="00A73C9A">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3F7263" w:rsidRDefault="005808F1" w:rsidP="00A73C9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3F7263" w:rsidRDefault="005808F1" w:rsidP="00A73C9A">
            <w:pPr>
              <w:pStyle w:val="TAH"/>
              <w:keepNext w:val="0"/>
              <w:keepLines w:val="0"/>
              <w:rPr>
                <w:sz w:val="16"/>
                <w:szCs w:val="16"/>
              </w:rPr>
            </w:pPr>
          </w:p>
        </w:tc>
      </w:tr>
      <w:tr w:rsidR="005808F1" w:rsidRPr="003F7263" w14:paraId="5B2B2AF7"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3F7263" w:rsidRDefault="005808F1" w:rsidP="00A73C9A">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3F7263" w:rsidRDefault="005808F1" w:rsidP="00A73C9A">
            <w:pPr>
              <w:pStyle w:val="TAL"/>
              <w:rPr>
                <w:rFonts w:cs="Arial"/>
                <w:b/>
                <w:bCs/>
                <w:sz w:val="16"/>
                <w:szCs w:val="16"/>
              </w:rPr>
            </w:pPr>
            <w:r w:rsidRPr="00A879A9">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3F7263"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3F7263"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3F7263" w:rsidRDefault="005808F1" w:rsidP="00A73C9A">
            <w:pPr>
              <w:pStyle w:val="TAL"/>
              <w:keepNext w:val="0"/>
              <w:keepLines w:val="0"/>
              <w:rPr>
                <w:rFonts w:cs="Arial"/>
                <w:sz w:val="16"/>
                <w:szCs w:val="16"/>
              </w:rPr>
            </w:pPr>
          </w:p>
        </w:tc>
      </w:tr>
      <w:tr w:rsidR="005808F1" w:rsidRPr="003F7263" w14:paraId="22DEB51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Default="005808F1" w:rsidP="00A73C9A">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3F7263" w:rsidRDefault="005808F1" w:rsidP="00A73C9A">
            <w:pPr>
              <w:pStyle w:val="TAL"/>
              <w:rPr>
                <w:rFonts w:cs="Arial"/>
                <w:b/>
                <w:bCs/>
                <w:sz w:val="16"/>
                <w:szCs w:val="16"/>
              </w:rPr>
            </w:pPr>
            <w:r w:rsidRPr="00A879A9">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3F7263"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3F7263"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3F7263" w:rsidRDefault="005808F1" w:rsidP="00A73C9A">
            <w:pPr>
              <w:pStyle w:val="TAL"/>
              <w:keepNext w:val="0"/>
              <w:keepLines w:val="0"/>
              <w:rPr>
                <w:rFonts w:cs="Arial"/>
                <w:sz w:val="16"/>
                <w:szCs w:val="16"/>
              </w:rPr>
            </w:pPr>
          </w:p>
        </w:tc>
      </w:tr>
      <w:tr w:rsidR="005808F1" w:rsidRPr="003F7263" w14:paraId="6F040D2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hideMark/>
          </w:tcPr>
          <w:p w14:paraId="54D511CF" w14:textId="77777777" w:rsidR="005808F1" w:rsidRPr="003F7263" w:rsidRDefault="005808F1" w:rsidP="00A73C9A">
            <w:pPr>
              <w:pStyle w:val="TAL"/>
              <w:keepNext w:val="0"/>
              <w:keepLines w:val="0"/>
              <w:rPr>
                <w:bCs/>
                <w:sz w:val="16"/>
                <w:szCs w:val="16"/>
              </w:rPr>
            </w:pPr>
            <w:r w:rsidRPr="00A879A9">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0D191ABA" w14:textId="77777777" w:rsidR="005808F1" w:rsidRPr="003F7263" w:rsidRDefault="005808F1" w:rsidP="00A73C9A">
            <w:pPr>
              <w:pStyle w:val="TAL"/>
              <w:rPr>
                <w:bCs/>
                <w:sz w:val="16"/>
                <w:szCs w:val="16"/>
              </w:rPr>
            </w:pPr>
            <w:r w:rsidRPr="00DD0E7B">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72313F6" w14:textId="77777777" w:rsidR="005808F1" w:rsidRPr="003F7263" w:rsidRDefault="005808F1" w:rsidP="00A73C9A">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7C1754C" w14:textId="553A2932" w:rsidR="005808F1" w:rsidRPr="003F7263" w:rsidRDefault="005808F1" w:rsidP="00A73C9A">
            <w:pPr>
              <w:pStyle w:val="TAC"/>
              <w:keepNext w:val="0"/>
              <w:keepLines w:val="0"/>
              <w:rPr>
                <w:rFonts w:cs="Arial"/>
                <w:sz w:val="16"/>
                <w:szCs w:val="16"/>
                <w:lang w:eastAsia="zh-CN"/>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3BDAF8A" w14:textId="77777777" w:rsidR="005808F1" w:rsidRPr="003F7263" w:rsidRDefault="005808F1" w:rsidP="00A73C9A">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C569B4" w14:paraId="5ED88CE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5808F1" w:rsidRPr="00C569B4" w:rsidRDefault="005808F1" w:rsidP="00A73C9A">
            <w:pPr>
              <w:pStyle w:val="TAL"/>
              <w:keepNext w:val="0"/>
              <w:keepLines w:val="0"/>
              <w:jc w:val="center"/>
              <w:rPr>
                <w:rFonts w:cs="Arial"/>
                <w:b/>
                <w:bCs/>
                <w:sz w:val="16"/>
                <w:szCs w:val="16"/>
              </w:rPr>
            </w:pPr>
          </w:p>
        </w:tc>
      </w:tr>
      <w:tr w:rsidR="005808F1" w:rsidRPr="003F7263" w14:paraId="7B041C6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18289BEE"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0C93CF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F15F2E" w14:paraId="6ED60FDA"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5808F1" w:rsidRPr="003F7263" w:rsidRDefault="005808F1" w:rsidP="00A73C9A">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5808F1" w:rsidRPr="003F7263" w:rsidRDefault="005808F1" w:rsidP="00A73C9A">
            <w:pPr>
              <w:pStyle w:val="TAL"/>
              <w:keepNext w:val="0"/>
              <w:keepLines w:val="0"/>
              <w:rPr>
                <w:rFonts w:cs="Arial"/>
                <w:b/>
                <w:bCs/>
                <w:sz w:val="16"/>
                <w:szCs w:val="16"/>
              </w:rPr>
            </w:pPr>
            <w:r w:rsidRPr="00F70847">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5808F1" w:rsidRPr="00F15F2E"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5808F1" w:rsidRPr="00F15F2E"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5808F1" w:rsidRPr="00F15F2E" w:rsidRDefault="005808F1" w:rsidP="00A73C9A">
            <w:pPr>
              <w:pStyle w:val="TAL"/>
              <w:keepNext w:val="0"/>
              <w:keepLines w:val="0"/>
              <w:jc w:val="center"/>
              <w:rPr>
                <w:rFonts w:cs="Arial"/>
                <w:b/>
                <w:bCs/>
                <w:sz w:val="16"/>
                <w:szCs w:val="16"/>
              </w:rPr>
            </w:pPr>
          </w:p>
        </w:tc>
      </w:tr>
      <w:tr w:rsidR="005808F1" w:rsidRPr="003F7263" w14:paraId="611E024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5808F1" w:rsidRPr="00F70847" w:rsidRDefault="005808F1" w:rsidP="00A73C9A">
            <w:pPr>
              <w:pStyle w:val="TAL"/>
              <w:rPr>
                <w:rFonts w:cs="Arial"/>
                <w:bCs/>
                <w:sz w:val="16"/>
                <w:szCs w:val="16"/>
              </w:rPr>
            </w:pPr>
            <w:r w:rsidRPr="00F70847">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7BEBFB2"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5808F1" w:rsidRPr="00F70847" w:rsidRDefault="005808F1" w:rsidP="00A73C9A">
            <w:pPr>
              <w:pStyle w:val="TAL"/>
              <w:rPr>
                <w:rFonts w:cs="Arial"/>
                <w:bCs/>
                <w:sz w:val="16"/>
                <w:szCs w:val="16"/>
              </w:rPr>
            </w:pPr>
            <w:r w:rsidRPr="00F70847">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C569B4" w14:paraId="679A189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5808F1" w:rsidRPr="00C569B4" w:rsidRDefault="005808F1" w:rsidP="00A73C9A">
            <w:pPr>
              <w:pStyle w:val="TAL"/>
              <w:keepNext w:val="0"/>
              <w:keepLines w:val="0"/>
              <w:jc w:val="center"/>
              <w:rPr>
                <w:rFonts w:cs="Arial"/>
                <w:b/>
                <w:bCs/>
                <w:sz w:val="16"/>
                <w:szCs w:val="16"/>
              </w:rPr>
            </w:pPr>
          </w:p>
        </w:tc>
      </w:tr>
      <w:tr w:rsidR="005808F1" w:rsidRPr="00C569B4" w14:paraId="40A9A3B9"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5808F1" w:rsidRPr="00C569B4" w:rsidRDefault="005808F1" w:rsidP="00A73C9A">
            <w:pPr>
              <w:pStyle w:val="TAL"/>
              <w:keepNext w:val="0"/>
              <w:keepLines w:val="0"/>
              <w:jc w:val="center"/>
              <w:rPr>
                <w:rFonts w:cs="Arial"/>
                <w:b/>
                <w:bCs/>
                <w:sz w:val="16"/>
                <w:szCs w:val="16"/>
              </w:rPr>
            </w:pPr>
          </w:p>
        </w:tc>
      </w:tr>
      <w:tr w:rsidR="005808F1" w:rsidRPr="00C569B4" w14:paraId="2271D7D0"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5808F1" w:rsidRPr="00C569B4" w:rsidRDefault="005808F1" w:rsidP="00A73C9A">
            <w:pPr>
              <w:pStyle w:val="TAL"/>
              <w:keepNext w:val="0"/>
              <w:keepLines w:val="0"/>
              <w:jc w:val="center"/>
              <w:rPr>
                <w:rFonts w:cs="Arial"/>
                <w:b/>
                <w:bCs/>
                <w:sz w:val="16"/>
                <w:szCs w:val="16"/>
              </w:rPr>
            </w:pPr>
          </w:p>
        </w:tc>
      </w:tr>
      <w:tr w:rsidR="005808F1" w:rsidRPr="003F7263" w14:paraId="1486B193"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5808F1" w:rsidRPr="00F70847" w:rsidRDefault="005808F1" w:rsidP="00A73C9A">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5808F1" w:rsidRPr="002D3FCC" w:rsidRDefault="005808F1" w:rsidP="00A73C9A">
            <w:pPr>
              <w:pStyle w:val="TAC"/>
              <w:keepNext w:val="0"/>
              <w:keepLines w:val="0"/>
              <w:rPr>
                <w:rFonts w:cs="Arial"/>
                <w:sz w:val="16"/>
                <w:szCs w:val="16"/>
              </w:rPr>
            </w:pPr>
            <w:r>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UE supporting 5G Core and dynamic scheduling for multicast for PCell</w:t>
            </w:r>
          </w:p>
        </w:tc>
      </w:tr>
      <w:tr w:rsidR="005808F1" w:rsidRPr="003F7263" w14:paraId="3476DC65"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5808F1" w:rsidRPr="00F70847" w:rsidRDefault="005808F1" w:rsidP="00A73C9A">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5808F1" w:rsidRPr="002D3FCC" w:rsidRDefault="005808F1" w:rsidP="00A73C9A">
            <w:pPr>
              <w:pStyle w:val="TAC"/>
              <w:keepNext w:val="0"/>
              <w:keepLines w:val="0"/>
              <w:rPr>
                <w:rFonts w:cs="Arial"/>
                <w:sz w:val="16"/>
                <w:szCs w:val="16"/>
              </w:rPr>
            </w:pPr>
            <w:r>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5808F1" w:rsidRPr="003F7263" w14:paraId="3F08DE67"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5808F1" w:rsidRPr="00F70847" w:rsidRDefault="005808F1" w:rsidP="00A73C9A">
            <w:pPr>
              <w:pStyle w:val="TAL"/>
              <w:rPr>
                <w:rFonts w:cs="Arial"/>
                <w:bCs/>
                <w:sz w:val="16"/>
                <w:szCs w:val="16"/>
              </w:rPr>
            </w:pPr>
            <w:r w:rsidRPr="00DD0E7B">
              <w:rPr>
                <w:rFonts w:cs="Arial"/>
                <w:bCs/>
                <w:sz w:val="16"/>
                <w:szCs w:val="16"/>
              </w:rPr>
              <w:t xml:space="preserve">MBS Multicast/ MAC / DL Data Transfer/ PTP retransmission for multicast/ RRC-based </w:t>
            </w:r>
            <w:r w:rsidRPr="00DD0E7B">
              <w:rPr>
                <w:rFonts w:cs="Arial"/>
                <w:bCs/>
                <w:sz w:val="16"/>
                <w:szCs w:val="16"/>
              </w:rPr>
              <w:lastRenderedPageBreak/>
              <w:t>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5808F1" w:rsidRPr="002D3FCC" w:rsidRDefault="005808F1" w:rsidP="00A73C9A">
            <w:pPr>
              <w:pStyle w:val="TAC"/>
              <w:keepNext w:val="0"/>
              <w:keepLines w:val="0"/>
              <w:rPr>
                <w:rFonts w:cs="Arial"/>
                <w:sz w:val="16"/>
                <w:szCs w:val="16"/>
              </w:rPr>
            </w:pPr>
            <w:r w:rsidRPr="003F7263">
              <w:rPr>
                <w:rFonts w:cs="Arial"/>
                <w:sz w:val="16"/>
                <w:szCs w:val="16"/>
              </w:rPr>
              <w:lastRenderedPageBreak/>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5808F1" w:rsidRPr="002D3FCC" w:rsidRDefault="005808F1" w:rsidP="00A73C9A">
            <w:pPr>
              <w:pStyle w:val="TAC"/>
              <w:keepNext w:val="0"/>
              <w:keepLines w:val="0"/>
              <w:rPr>
                <w:rFonts w:cs="Arial"/>
                <w:sz w:val="16"/>
                <w:szCs w:val="16"/>
              </w:rPr>
            </w:pPr>
            <w:r>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PCell and ACK/NACK based </w:t>
            </w:r>
            <w:r w:rsidRPr="002D3FCC">
              <w:rPr>
                <w:rFonts w:ascii="Arial" w:hAnsi="Arial" w:cs="Arial"/>
                <w:sz w:val="16"/>
                <w:szCs w:val="16"/>
              </w:rPr>
              <w:lastRenderedPageBreak/>
              <w:t>HARQ-ACK feedback and RRC-based enabling/disabling ACK/NACK-based feedback for dynamic scheduling for multicast and PTP retransmission for multicast on the same cell as multicast initial transmission</w:t>
            </w:r>
          </w:p>
        </w:tc>
      </w:tr>
      <w:tr w:rsidR="007815C0" w:rsidRPr="003F7263" w14:paraId="07A3EDA9"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7815C0" w:rsidRPr="00F70847" w:rsidRDefault="007815C0" w:rsidP="007815C0">
            <w:pPr>
              <w:pStyle w:val="TAL"/>
              <w:keepNext w:val="0"/>
              <w:keepLines w:val="0"/>
              <w:rPr>
                <w:rFonts w:cs="Arial"/>
                <w:bCs/>
                <w:sz w:val="16"/>
                <w:szCs w:val="16"/>
              </w:rPr>
            </w:pPr>
            <w:r w:rsidRPr="004B145A">
              <w:lastRenderedPageBreak/>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7815C0" w:rsidRPr="00DD0E7B" w:rsidRDefault="007815C0" w:rsidP="007815C0">
            <w:pPr>
              <w:pStyle w:val="TAL"/>
              <w:rPr>
                <w:rFonts w:cs="Arial"/>
                <w:bCs/>
                <w:sz w:val="16"/>
                <w:szCs w:val="16"/>
              </w:rPr>
            </w:pPr>
            <w:r w:rsidRPr="004B145A">
              <w:t>MBS Multicast/ MAC / DL Data Transfer/</w:t>
            </w:r>
            <w:r w:rsidR="006C377F">
              <w:t xml:space="preserve"> </w:t>
            </w:r>
            <w:r w:rsidRPr="004B145A">
              <w:t>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7815C0" w:rsidRDefault="007815C0" w:rsidP="007815C0">
            <w:pPr>
              <w:pStyle w:val="TAC"/>
              <w:keepNext w:val="0"/>
              <w:keepLines w:val="0"/>
              <w:rPr>
                <w:rFonts w:cs="Arial"/>
                <w:sz w:val="16"/>
                <w:szCs w:val="16"/>
                <w:lang w:eastAsia="zh-CN"/>
              </w:rPr>
            </w:pPr>
            <w:r>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7815C0" w:rsidRPr="007815C0" w:rsidRDefault="007815C0" w:rsidP="007815C0">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7815C0" w:rsidRPr="003F7263" w14:paraId="244F7EA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7815C0" w:rsidRPr="00F70847" w:rsidRDefault="007815C0" w:rsidP="007815C0">
            <w:pPr>
              <w:pStyle w:val="TAL"/>
              <w:keepNext w:val="0"/>
              <w:keepLines w:val="0"/>
              <w:rPr>
                <w:rFonts w:cs="Arial"/>
                <w:bCs/>
                <w:sz w:val="16"/>
                <w:szCs w:val="16"/>
              </w:rPr>
            </w:pPr>
            <w:r w:rsidRPr="004B145A">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7815C0" w:rsidRPr="00DD0E7B" w:rsidRDefault="007815C0" w:rsidP="007815C0">
            <w:pPr>
              <w:pStyle w:val="TAL"/>
              <w:rPr>
                <w:rFonts w:cs="Arial"/>
                <w:bCs/>
                <w:sz w:val="16"/>
                <w:szCs w:val="16"/>
              </w:rPr>
            </w:pPr>
            <w:r w:rsidRPr="004B145A">
              <w:t>MBS Multicast/ MAC / DL Data Transfer/</w:t>
            </w:r>
            <w:r w:rsidR="006C377F">
              <w:t xml:space="preserve"> </w:t>
            </w:r>
            <w:r w:rsidRPr="004B145A">
              <w:t>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7815C0" w:rsidRDefault="007815C0" w:rsidP="007815C0">
            <w:pPr>
              <w:pStyle w:val="TAC"/>
              <w:keepNext w:val="0"/>
              <w:keepLines w:val="0"/>
              <w:rPr>
                <w:rFonts w:cs="Arial"/>
                <w:sz w:val="16"/>
                <w:szCs w:val="16"/>
                <w:lang w:eastAsia="zh-CN"/>
              </w:rPr>
            </w:pPr>
            <w:r>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7815C0" w:rsidRPr="007815C0" w:rsidRDefault="007815C0" w:rsidP="007815C0">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A4BED" w:rsidRPr="003F7263" w14:paraId="7B9E42F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7815C0" w:rsidRPr="007815C0" w:rsidRDefault="007815C0" w:rsidP="007815C0">
            <w:pPr>
              <w:pStyle w:val="TAL"/>
              <w:keepNext w:val="0"/>
              <w:keepLines w:val="0"/>
              <w:rPr>
                <w:rFonts w:cs="Arial"/>
                <w:b/>
                <w:bCs/>
                <w:sz w:val="16"/>
                <w:szCs w:val="16"/>
              </w:rPr>
            </w:pPr>
            <w:r w:rsidRPr="007815C0">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7815C0" w:rsidRPr="007815C0" w:rsidRDefault="007815C0" w:rsidP="007815C0">
            <w:pPr>
              <w:pStyle w:val="TAL"/>
              <w:rPr>
                <w:rFonts w:cs="Arial"/>
                <w:b/>
                <w:bCs/>
                <w:sz w:val="16"/>
                <w:szCs w:val="16"/>
              </w:rPr>
            </w:pPr>
            <w:r w:rsidRPr="007815C0">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7815C0" w:rsidRPr="007815C0" w:rsidRDefault="007815C0" w:rsidP="007815C0">
            <w:pPr>
              <w:pStyle w:val="TAL"/>
              <w:rPr>
                <w:rFonts w:cs="Arial"/>
                <w:sz w:val="16"/>
                <w:szCs w:val="16"/>
              </w:rPr>
            </w:pPr>
          </w:p>
        </w:tc>
      </w:tr>
      <w:tr w:rsidR="007815C0" w:rsidRPr="003F7263" w14:paraId="77371628"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7815C0" w:rsidRPr="00F70847" w:rsidRDefault="007815C0" w:rsidP="007815C0">
            <w:pPr>
              <w:pStyle w:val="TAL"/>
              <w:keepNext w:val="0"/>
              <w:keepLines w:val="0"/>
              <w:rPr>
                <w:rFonts w:cs="Arial"/>
                <w:bCs/>
                <w:sz w:val="16"/>
                <w:szCs w:val="16"/>
              </w:rPr>
            </w:pPr>
            <w:r w:rsidRPr="004B145A">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7815C0" w:rsidRPr="00DD0E7B" w:rsidRDefault="007815C0" w:rsidP="007815C0">
            <w:pPr>
              <w:pStyle w:val="TAL"/>
              <w:rPr>
                <w:rFonts w:cs="Arial"/>
                <w:bCs/>
                <w:sz w:val="16"/>
                <w:szCs w:val="16"/>
              </w:rPr>
            </w:pPr>
            <w:r w:rsidRPr="004B145A">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BA4BED" w:rsidRPr="003F7263" w14:paraId="3E61C375"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7815C0" w:rsidRPr="007815C0" w:rsidRDefault="007815C0" w:rsidP="007815C0">
            <w:pPr>
              <w:pStyle w:val="TAL"/>
              <w:keepNext w:val="0"/>
              <w:keepLines w:val="0"/>
              <w:rPr>
                <w:rFonts w:cs="Arial"/>
                <w:b/>
                <w:bCs/>
                <w:sz w:val="16"/>
                <w:szCs w:val="16"/>
              </w:rPr>
            </w:pPr>
            <w:r w:rsidRPr="007815C0">
              <w:rPr>
                <w:b/>
                <w:bCs/>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7815C0" w:rsidRPr="007815C0" w:rsidRDefault="007815C0" w:rsidP="007815C0">
            <w:pPr>
              <w:pStyle w:val="TAL"/>
              <w:rPr>
                <w:rFonts w:cs="Arial"/>
                <w:b/>
                <w:bCs/>
                <w:sz w:val="16"/>
                <w:szCs w:val="16"/>
              </w:rPr>
            </w:pPr>
            <w:r w:rsidRPr="007815C0">
              <w:rPr>
                <w:b/>
                <w:bCs/>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7815C0" w:rsidRPr="007815C0" w:rsidRDefault="007815C0" w:rsidP="007815C0">
            <w:pPr>
              <w:pStyle w:val="TAL"/>
              <w:rPr>
                <w:rFonts w:cs="Arial"/>
                <w:sz w:val="16"/>
                <w:szCs w:val="16"/>
              </w:rPr>
            </w:pPr>
          </w:p>
        </w:tc>
      </w:tr>
      <w:tr w:rsidR="007815C0" w:rsidRPr="003F7263" w14:paraId="67F1AD0B"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7815C0" w:rsidRPr="00F70847" w:rsidRDefault="007815C0" w:rsidP="007815C0">
            <w:pPr>
              <w:pStyle w:val="TAL"/>
              <w:keepNext w:val="0"/>
              <w:keepLines w:val="0"/>
              <w:rPr>
                <w:rFonts w:cs="Arial"/>
                <w:bCs/>
                <w:sz w:val="16"/>
                <w:szCs w:val="16"/>
              </w:rPr>
            </w:pPr>
            <w:r w:rsidRPr="004B145A">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7815C0" w:rsidRPr="00DD0E7B" w:rsidRDefault="007815C0" w:rsidP="007815C0">
            <w:pPr>
              <w:pStyle w:val="TAL"/>
              <w:rPr>
                <w:rFonts w:cs="Arial"/>
                <w:bCs/>
                <w:sz w:val="16"/>
                <w:szCs w:val="16"/>
              </w:rPr>
            </w:pPr>
            <w:r w:rsidRPr="004B145A">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7815C0" w:rsidRPr="003F7263" w14:paraId="35B4FDE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7815C0" w:rsidRPr="00F70847" w:rsidRDefault="007815C0" w:rsidP="007815C0">
            <w:pPr>
              <w:pStyle w:val="TAL"/>
              <w:keepNext w:val="0"/>
              <w:keepLines w:val="0"/>
              <w:rPr>
                <w:rFonts w:cs="Arial"/>
                <w:bCs/>
                <w:sz w:val="16"/>
                <w:szCs w:val="16"/>
              </w:rPr>
            </w:pPr>
            <w:r w:rsidRPr="004B145A">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7815C0" w:rsidRPr="00DD0E7B" w:rsidRDefault="007815C0" w:rsidP="007815C0">
            <w:pPr>
              <w:pStyle w:val="TAL"/>
              <w:rPr>
                <w:rFonts w:cs="Arial"/>
                <w:bCs/>
                <w:sz w:val="16"/>
                <w:szCs w:val="16"/>
              </w:rPr>
            </w:pPr>
            <w:r w:rsidRPr="004B145A">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BA4BED" w:rsidRPr="003F7263" w14:paraId="71E0A21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895144" w14:textId="013E4E97" w:rsidR="007815C0" w:rsidRPr="007815C0" w:rsidRDefault="007815C0" w:rsidP="007815C0">
            <w:pPr>
              <w:pStyle w:val="TAL"/>
              <w:keepNext w:val="0"/>
              <w:keepLines w:val="0"/>
              <w:rPr>
                <w:rFonts w:cs="Arial"/>
                <w:b/>
                <w:bCs/>
                <w:sz w:val="16"/>
                <w:szCs w:val="16"/>
              </w:rPr>
            </w:pPr>
            <w:r w:rsidRPr="007815C0">
              <w:rPr>
                <w:b/>
                <w:bCs/>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7815C0" w:rsidRPr="007815C0" w:rsidRDefault="007815C0" w:rsidP="007815C0">
            <w:pPr>
              <w:pStyle w:val="TAL"/>
              <w:rPr>
                <w:rFonts w:cs="Arial"/>
                <w:b/>
                <w:bCs/>
                <w:sz w:val="16"/>
                <w:szCs w:val="16"/>
              </w:rPr>
            </w:pPr>
            <w:r w:rsidRPr="007815C0">
              <w:rPr>
                <w:b/>
                <w:bCs/>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7815C0" w:rsidRPr="007815C0" w:rsidRDefault="007815C0" w:rsidP="007815C0">
            <w:pPr>
              <w:pStyle w:val="TAL"/>
              <w:rPr>
                <w:rFonts w:cs="Arial"/>
                <w:sz w:val="16"/>
                <w:szCs w:val="16"/>
              </w:rPr>
            </w:pPr>
          </w:p>
        </w:tc>
      </w:tr>
      <w:tr w:rsidR="007815C0" w:rsidRPr="003F7263" w14:paraId="3A487D9E"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7815C0" w:rsidRPr="00F70847" w:rsidRDefault="007815C0" w:rsidP="007815C0">
            <w:pPr>
              <w:pStyle w:val="TAL"/>
              <w:keepNext w:val="0"/>
              <w:keepLines w:val="0"/>
              <w:rPr>
                <w:rFonts w:cs="Arial"/>
                <w:bCs/>
                <w:sz w:val="16"/>
                <w:szCs w:val="16"/>
              </w:rPr>
            </w:pPr>
            <w:r w:rsidRPr="004B145A">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7815C0" w:rsidRPr="00DD0E7B" w:rsidRDefault="007815C0" w:rsidP="007815C0">
            <w:pPr>
              <w:pStyle w:val="TAL"/>
              <w:rPr>
                <w:rFonts w:cs="Arial"/>
                <w:bCs/>
                <w:sz w:val="16"/>
                <w:szCs w:val="16"/>
              </w:rPr>
            </w:pPr>
            <w:r w:rsidRPr="004B145A">
              <w:t>MBS Multicast / PDCP/ PDCP HFN and SN maintenance / Non-Lossless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7815C0" w:rsidRPr="003F7263" w14:paraId="431846E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7815C0" w:rsidRPr="00F70847" w:rsidRDefault="007815C0" w:rsidP="007815C0">
            <w:pPr>
              <w:pStyle w:val="TAL"/>
              <w:keepNext w:val="0"/>
              <w:keepLines w:val="0"/>
              <w:rPr>
                <w:rFonts w:cs="Arial"/>
                <w:bCs/>
                <w:sz w:val="16"/>
                <w:szCs w:val="16"/>
              </w:rPr>
            </w:pPr>
            <w:r w:rsidRPr="004B145A">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7815C0" w:rsidRPr="00DD0E7B" w:rsidRDefault="007815C0" w:rsidP="007815C0">
            <w:pPr>
              <w:pStyle w:val="TAL"/>
              <w:rPr>
                <w:rFonts w:cs="Arial"/>
                <w:bCs/>
                <w:sz w:val="16"/>
                <w:szCs w:val="16"/>
              </w:rPr>
            </w:pPr>
            <w:r w:rsidRPr="004B145A">
              <w:t>MBS Multicast / PDCP/ PDCP HFN and SN maintenance / Non-Lossless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7815C0" w:rsidRPr="003F7263" w14:paraId="4B2E4098"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7815C0" w:rsidRPr="00F70847" w:rsidRDefault="007815C0" w:rsidP="007815C0">
            <w:pPr>
              <w:pStyle w:val="TAL"/>
              <w:keepNext w:val="0"/>
              <w:keepLines w:val="0"/>
              <w:rPr>
                <w:rFonts w:cs="Arial"/>
                <w:bCs/>
                <w:sz w:val="16"/>
                <w:szCs w:val="16"/>
              </w:rPr>
            </w:pPr>
            <w:r w:rsidRPr="004B145A">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7815C0" w:rsidRPr="00DD0E7B" w:rsidRDefault="007815C0" w:rsidP="007815C0">
            <w:pPr>
              <w:pStyle w:val="TAL"/>
              <w:rPr>
                <w:rFonts w:cs="Arial"/>
                <w:bCs/>
                <w:sz w:val="16"/>
                <w:szCs w:val="16"/>
              </w:rPr>
            </w:pPr>
            <w:r w:rsidRPr="004B145A">
              <w:t>MBS Multicast / PDCP/ PDCP HFN and SN maintenance /Lossless handover/ PDCP status report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7815C0" w:rsidRPr="003F7263" w14:paraId="2C4BC763"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7815C0" w:rsidRPr="00F70847" w:rsidRDefault="007815C0" w:rsidP="007815C0">
            <w:pPr>
              <w:pStyle w:val="TAL"/>
              <w:keepNext w:val="0"/>
              <w:keepLines w:val="0"/>
              <w:rPr>
                <w:rFonts w:cs="Arial"/>
                <w:bCs/>
                <w:sz w:val="16"/>
                <w:szCs w:val="16"/>
              </w:rPr>
            </w:pPr>
            <w:r w:rsidRPr="004B145A">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7815C0" w:rsidRPr="00DD0E7B" w:rsidRDefault="007815C0" w:rsidP="007815C0">
            <w:pPr>
              <w:pStyle w:val="TAL"/>
              <w:rPr>
                <w:rFonts w:cs="Arial"/>
                <w:bCs/>
                <w:sz w:val="16"/>
                <w:szCs w:val="16"/>
              </w:rPr>
            </w:pPr>
            <w:r w:rsidRPr="004B145A">
              <w:t>MBS Multicast / PDCP/ PDCP HFN and SN maintenance /Lossless handover/ PDCP status report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BA4BED" w:rsidRPr="003F7263" w14:paraId="568D10E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7815C0" w:rsidRPr="007815C0" w:rsidRDefault="007815C0" w:rsidP="007815C0">
            <w:pPr>
              <w:pStyle w:val="TAL"/>
              <w:keepNext w:val="0"/>
              <w:keepLines w:val="0"/>
              <w:rPr>
                <w:rFonts w:cs="Arial"/>
                <w:b/>
                <w:bCs/>
                <w:sz w:val="16"/>
                <w:szCs w:val="16"/>
              </w:rPr>
            </w:pPr>
            <w:r w:rsidRPr="007815C0">
              <w:rPr>
                <w:b/>
                <w:bCs/>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7815C0" w:rsidRPr="007815C0" w:rsidRDefault="007815C0" w:rsidP="007815C0">
            <w:pPr>
              <w:pStyle w:val="TAL"/>
              <w:rPr>
                <w:rFonts w:cs="Arial"/>
                <w:b/>
                <w:bCs/>
                <w:sz w:val="16"/>
                <w:szCs w:val="16"/>
              </w:rPr>
            </w:pPr>
            <w:r w:rsidRPr="007815C0">
              <w:rPr>
                <w:b/>
                <w:bCs/>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7815C0" w:rsidRPr="007815C0" w:rsidRDefault="007815C0" w:rsidP="007815C0">
            <w:pPr>
              <w:pStyle w:val="TAL"/>
              <w:rPr>
                <w:rFonts w:cs="Arial"/>
                <w:sz w:val="16"/>
                <w:szCs w:val="16"/>
              </w:rPr>
            </w:pPr>
          </w:p>
        </w:tc>
      </w:tr>
      <w:tr w:rsidR="00BA4BED" w:rsidRPr="003F7263" w14:paraId="4254676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7815C0" w:rsidRPr="007815C0" w:rsidRDefault="007815C0" w:rsidP="007815C0">
            <w:pPr>
              <w:pStyle w:val="TAL"/>
              <w:keepNext w:val="0"/>
              <w:keepLines w:val="0"/>
              <w:rPr>
                <w:rFonts w:cs="Arial"/>
                <w:b/>
                <w:bCs/>
                <w:sz w:val="16"/>
                <w:szCs w:val="16"/>
              </w:rPr>
            </w:pPr>
            <w:r w:rsidRPr="007815C0">
              <w:rPr>
                <w:b/>
                <w:bCs/>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7815C0" w:rsidRPr="007815C0" w:rsidRDefault="007815C0" w:rsidP="007815C0">
            <w:pPr>
              <w:pStyle w:val="TAL"/>
              <w:rPr>
                <w:rFonts w:cs="Arial"/>
                <w:b/>
                <w:bCs/>
                <w:sz w:val="16"/>
                <w:szCs w:val="16"/>
              </w:rPr>
            </w:pPr>
            <w:r w:rsidRPr="007815C0">
              <w:rPr>
                <w:b/>
                <w:bCs/>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7815C0" w:rsidRPr="007815C0" w:rsidRDefault="007815C0" w:rsidP="007815C0">
            <w:pPr>
              <w:pStyle w:val="TAL"/>
              <w:rPr>
                <w:rFonts w:cs="Arial"/>
                <w:sz w:val="16"/>
                <w:szCs w:val="16"/>
              </w:rPr>
            </w:pPr>
          </w:p>
        </w:tc>
      </w:tr>
      <w:tr w:rsidR="007815C0" w:rsidRPr="003F7263" w14:paraId="31402CB8"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7815C0" w:rsidRPr="00F70847" w:rsidRDefault="007815C0" w:rsidP="007815C0">
            <w:pPr>
              <w:pStyle w:val="TAL"/>
              <w:keepNext w:val="0"/>
              <w:keepLines w:val="0"/>
              <w:rPr>
                <w:rFonts w:cs="Arial"/>
                <w:bCs/>
                <w:sz w:val="16"/>
                <w:szCs w:val="16"/>
              </w:rPr>
            </w:pPr>
            <w:r w:rsidRPr="004B145A">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7815C0" w:rsidRPr="00DD0E7B" w:rsidRDefault="007815C0" w:rsidP="007815C0">
            <w:pPr>
              <w:pStyle w:val="TAL"/>
              <w:rPr>
                <w:rFonts w:cs="Arial"/>
                <w:bCs/>
                <w:sz w:val="16"/>
                <w:szCs w:val="16"/>
              </w:rPr>
            </w:pPr>
            <w:r w:rsidRPr="004B145A">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r w:rsidR="007815C0" w:rsidRPr="003F7263" w14:paraId="78F4F030"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7815C0" w:rsidRPr="00F70847" w:rsidRDefault="007815C0" w:rsidP="007815C0">
            <w:pPr>
              <w:pStyle w:val="TAL"/>
              <w:keepNext w:val="0"/>
              <w:keepLines w:val="0"/>
              <w:rPr>
                <w:rFonts w:cs="Arial"/>
                <w:bCs/>
                <w:sz w:val="16"/>
                <w:szCs w:val="16"/>
              </w:rPr>
            </w:pPr>
            <w:r w:rsidRPr="004B145A">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7815C0" w:rsidRPr="00DD0E7B" w:rsidRDefault="007815C0" w:rsidP="007815C0">
            <w:pPr>
              <w:pStyle w:val="TAL"/>
              <w:rPr>
                <w:rFonts w:cs="Arial"/>
                <w:bCs/>
                <w:sz w:val="16"/>
                <w:szCs w:val="16"/>
              </w:rPr>
            </w:pPr>
            <w:r w:rsidRPr="004B145A">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7815C0" w:rsidRDefault="007815C0" w:rsidP="007815C0">
            <w:pPr>
              <w:pStyle w:val="TAC"/>
              <w:keepNext w:val="0"/>
              <w:keepLines w:val="0"/>
              <w:rPr>
                <w:rFonts w:cs="Arial"/>
                <w:sz w:val="16"/>
                <w:szCs w:val="16"/>
                <w:lang w:eastAsia="zh-CN"/>
              </w:rPr>
            </w:pPr>
            <w: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7815C0" w:rsidRPr="007815C0" w:rsidRDefault="007815C0" w:rsidP="007815C0">
            <w:pPr>
              <w:pStyle w:val="TAL"/>
              <w:rPr>
                <w:rFonts w:cs="Arial"/>
                <w:sz w:val="16"/>
                <w:szCs w:val="16"/>
              </w:rPr>
            </w:pPr>
            <w:r w:rsidRPr="007815C0">
              <w:rPr>
                <w:sz w:val="16"/>
                <w:szCs w:val="16"/>
              </w:rPr>
              <w:t>UE supporting 5G Core and dynamic scheduling for multicast for PCell and RRC_INACTIVE</w:t>
            </w:r>
          </w:p>
        </w:tc>
      </w:tr>
      <w:tr w:rsidR="00BA4BED" w:rsidRPr="003F7263" w14:paraId="1BA1B58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7815C0" w:rsidRPr="007815C0" w:rsidRDefault="007815C0" w:rsidP="007815C0">
            <w:pPr>
              <w:pStyle w:val="TAL"/>
              <w:keepNext w:val="0"/>
              <w:keepLines w:val="0"/>
              <w:rPr>
                <w:rFonts w:cs="Arial"/>
                <w:b/>
                <w:bCs/>
                <w:sz w:val="16"/>
                <w:szCs w:val="16"/>
              </w:rPr>
            </w:pPr>
            <w:r w:rsidRPr="007815C0">
              <w:rPr>
                <w:b/>
                <w:bCs/>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7815C0" w:rsidRPr="007815C0" w:rsidRDefault="007815C0" w:rsidP="007815C0">
            <w:pPr>
              <w:pStyle w:val="TAL"/>
              <w:rPr>
                <w:rFonts w:cs="Arial"/>
                <w:b/>
                <w:bCs/>
                <w:sz w:val="16"/>
                <w:szCs w:val="16"/>
              </w:rPr>
            </w:pPr>
            <w:r w:rsidRPr="007815C0">
              <w:rPr>
                <w:b/>
                <w:bCs/>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7815C0" w:rsidRPr="007815C0" w:rsidRDefault="007815C0" w:rsidP="007815C0">
            <w:pPr>
              <w:pStyle w:val="TAL"/>
              <w:rPr>
                <w:rFonts w:cs="Arial"/>
                <w:sz w:val="16"/>
                <w:szCs w:val="16"/>
              </w:rPr>
            </w:pPr>
          </w:p>
        </w:tc>
      </w:tr>
      <w:tr w:rsidR="007815C0" w:rsidRPr="003F7263" w14:paraId="3D5E8C1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7815C0" w:rsidRPr="00F70847" w:rsidRDefault="007815C0" w:rsidP="007815C0">
            <w:pPr>
              <w:pStyle w:val="TAL"/>
              <w:keepNext w:val="0"/>
              <w:keepLines w:val="0"/>
              <w:rPr>
                <w:rFonts w:cs="Arial"/>
                <w:bCs/>
                <w:sz w:val="16"/>
                <w:szCs w:val="16"/>
              </w:rPr>
            </w:pPr>
            <w:r w:rsidRPr="004B145A">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7815C0" w:rsidRPr="00DD0E7B" w:rsidRDefault="007815C0" w:rsidP="007815C0">
            <w:pPr>
              <w:pStyle w:val="TAL"/>
              <w:rPr>
                <w:rFonts w:cs="Arial"/>
                <w:bCs/>
                <w:sz w:val="16"/>
                <w:szCs w:val="16"/>
              </w:rPr>
            </w:pPr>
            <w:r w:rsidRPr="004B145A">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7815C0" w:rsidRPr="007815C0" w:rsidRDefault="007815C0" w:rsidP="007815C0">
            <w:pPr>
              <w:pStyle w:val="TAL"/>
              <w:rPr>
                <w:rFonts w:cs="Arial"/>
                <w:sz w:val="16"/>
                <w:szCs w:val="16"/>
              </w:rPr>
            </w:pPr>
            <w:r w:rsidRPr="007815C0">
              <w:rPr>
                <w:sz w:val="16"/>
                <w:szCs w:val="16"/>
              </w:rPr>
              <w:t>UE supporting 5G Core and dynamic scheduling for multicast for PCell</w:t>
            </w:r>
          </w:p>
        </w:tc>
      </w:tr>
    </w:tbl>
    <w:p w14:paraId="5248DBB3" w14:textId="77777777" w:rsidR="005808F1" w:rsidRPr="003F7263" w:rsidRDefault="005808F1" w:rsidP="005808F1"/>
    <w:p w14:paraId="50214A67" w14:textId="390B56ED" w:rsidR="005808F1" w:rsidRPr="003F7263" w:rsidRDefault="005808F1" w:rsidP="005808F1">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5808F1" w14:paraId="47C5DEE4" w14:textId="77777777" w:rsidTr="007815C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5270CE" w:rsidRDefault="005808F1" w:rsidP="005270CE">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5270CE" w:rsidRDefault="005808F1" w:rsidP="005270CE">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5270CE" w:rsidRDefault="005808F1" w:rsidP="005808F1">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5270CE" w:rsidRDefault="005808F1" w:rsidP="005270CE">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5270CE" w:rsidRDefault="005808F1" w:rsidP="005270CE">
            <w:pPr>
              <w:pStyle w:val="TAH"/>
              <w:rPr>
                <w:b w:val="0"/>
                <w:sz w:val="16"/>
                <w:szCs w:val="16"/>
              </w:rPr>
            </w:pPr>
            <w:r w:rsidRPr="005270CE">
              <w:rPr>
                <w:sz w:val="16"/>
                <w:szCs w:val="16"/>
              </w:rPr>
              <w:t>Release other RAT</w:t>
            </w:r>
          </w:p>
        </w:tc>
      </w:tr>
      <w:tr w:rsidR="007815C0" w:rsidRPr="005808F1" w14:paraId="7B1DAD61" w14:textId="77777777" w:rsidTr="007815C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7815C0" w:rsidRPr="007815C0" w:rsidRDefault="007815C0" w:rsidP="007815C0">
            <w:pPr>
              <w:pStyle w:val="TAL"/>
              <w:rPr>
                <w:b/>
                <w:bCs/>
                <w:sz w:val="16"/>
                <w:szCs w:val="16"/>
                <w:lang w:eastAsia="zh-CN"/>
              </w:rPr>
            </w:pPr>
            <w:r w:rsidRPr="007815C0">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7815C0" w:rsidRPr="007815C0" w:rsidRDefault="007815C0" w:rsidP="007815C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7815C0" w:rsidRPr="005270CE" w:rsidRDefault="007815C0" w:rsidP="007815C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7815C0" w:rsidRPr="005270CE" w:rsidRDefault="007815C0" w:rsidP="007815C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7815C0" w:rsidRPr="005270CE" w:rsidRDefault="007815C0" w:rsidP="007815C0">
            <w:pPr>
              <w:pStyle w:val="TAL"/>
              <w:rPr>
                <w:sz w:val="16"/>
                <w:szCs w:val="16"/>
              </w:rPr>
            </w:pPr>
          </w:p>
        </w:tc>
      </w:tr>
      <w:tr w:rsidR="007815C0" w:rsidRPr="005808F1" w14:paraId="620B7A7F" w14:textId="77777777" w:rsidTr="007815C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7815C0" w:rsidRPr="007815C0" w:rsidRDefault="007815C0" w:rsidP="007815C0">
            <w:pPr>
              <w:pStyle w:val="TAL"/>
              <w:rPr>
                <w:b/>
                <w:bCs/>
                <w:sz w:val="16"/>
                <w:szCs w:val="16"/>
                <w:lang w:eastAsia="zh-CN"/>
              </w:rPr>
            </w:pPr>
            <w:r w:rsidRPr="007815C0">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7815C0" w:rsidRPr="007815C0" w:rsidRDefault="007815C0" w:rsidP="007815C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7815C0" w:rsidRPr="005270CE" w:rsidRDefault="007815C0" w:rsidP="007815C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7815C0" w:rsidRPr="005270CE" w:rsidRDefault="007815C0" w:rsidP="007815C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7815C0" w:rsidRPr="005270CE" w:rsidRDefault="007815C0" w:rsidP="007815C0">
            <w:pPr>
              <w:pStyle w:val="TAL"/>
              <w:rPr>
                <w:sz w:val="16"/>
                <w:szCs w:val="16"/>
              </w:rPr>
            </w:pPr>
          </w:p>
        </w:tc>
      </w:tr>
      <w:tr w:rsidR="007815C0" w:rsidRPr="005808F1" w14:paraId="02CACC1B" w14:textId="77777777" w:rsidTr="0067755D">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7815C0" w:rsidRPr="005270CE" w:rsidRDefault="007815C0" w:rsidP="007815C0">
            <w:pPr>
              <w:pStyle w:val="TAL"/>
              <w:rPr>
                <w:sz w:val="16"/>
                <w:szCs w:val="16"/>
                <w:lang w:eastAsia="zh-CN"/>
              </w:rPr>
            </w:pPr>
            <w:r w:rsidRPr="00D90EB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7815C0" w:rsidRPr="005270CE" w:rsidRDefault="007815C0" w:rsidP="007815C0">
            <w:pPr>
              <w:pStyle w:val="TAL"/>
              <w:rPr>
                <w:sz w:val="16"/>
                <w:szCs w:val="16"/>
              </w:rPr>
            </w:pPr>
            <w:r w:rsidRPr="00D90EB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7815C0" w:rsidRPr="005270CE" w:rsidRDefault="007815C0" w:rsidP="007815C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7815C0" w:rsidRPr="005270CE" w:rsidRDefault="007815C0" w:rsidP="007815C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7815C0" w:rsidRPr="005270CE" w:rsidRDefault="007815C0" w:rsidP="007815C0">
            <w:pPr>
              <w:pStyle w:val="TAL"/>
              <w:rPr>
                <w:sz w:val="16"/>
                <w:szCs w:val="16"/>
              </w:rPr>
            </w:pPr>
          </w:p>
        </w:tc>
      </w:tr>
    </w:tbl>
    <w:p w14:paraId="743FD4A7" w14:textId="77777777" w:rsidR="005808F1" w:rsidRDefault="005808F1" w:rsidP="005808F1"/>
    <w:p w14:paraId="12217DC6" w14:textId="77777777" w:rsidR="00167DB7" w:rsidRPr="003F7263" w:rsidRDefault="00167DB7" w:rsidP="00167DB7">
      <w:pPr>
        <w:pStyle w:val="Heading2"/>
      </w:pPr>
      <w:r w:rsidRPr="003F7263">
        <w:lastRenderedPageBreak/>
        <w:t>4.2</w:t>
      </w:r>
      <w:r w:rsidRPr="003F7263">
        <w:tab/>
        <w:t>Protocol conformance test cases</w:t>
      </w:r>
      <w:r w:rsidRPr="003F7263" w:rsidDel="00062F2A">
        <w:t xml:space="preserve"> </w:t>
      </w:r>
      <w:r w:rsidRPr="003F7263">
        <w:t>Applicability Condition</w:t>
      </w:r>
      <w:bookmarkEnd w:id="121"/>
      <w:bookmarkEnd w:id="122"/>
      <w:bookmarkEnd w:id="123"/>
      <w:bookmarkEnd w:id="124"/>
      <w:bookmarkEnd w:id="125"/>
      <w:bookmarkEnd w:id="126"/>
      <w:bookmarkEnd w:id="127"/>
      <w:bookmarkEnd w:id="128"/>
      <w:bookmarkEnd w:id="129"/>
      <w:bookmarkEnd w:id="130"/>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D425F5" w:rsidRPr="003F7263" w14:paraId="3E748312" w14:textId="77777777" w:rsidTr="004E4157">
        <w:trPr>
          <w:gridAfter w:val="1"/>
          <w:wAfter w:w="67" w:type="dxa"/>
          <w:tblHeader/>
          <w:jc w:val="center"/>
        </w:trPr>
        <w:tc>
          <w:tcPr>
            <w:tcW w:w="982" w:type="dxa"/>
            <w:gridSpan w:val="2"/>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397" w:type="dxa"/>
            <w:gridSpan w:val="4"/>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22" w:type="dxa"/>
            <w:gridSpan w:val="3"/>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4E4157">
        <w:trPr>
          <w:gridAfter w:val="1"/>
          <w:wAfter w:w="67" w:type="dxa"/>
          <w:jc w:val="center"/>
        </w:trPr>
        <w:tc>
          <w:tcPr>
            <w:tcW w:w="982" w:type="dxa"/>
            <w:gridSpan w:val="2"/>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397" w:type="dxa"/>
            <w:gridSpan w:val="4"/>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22" w:type="dxa"/>
            <w:gridSpan w:val="3"/>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4E4157">
        <w:trPr>
          <w:gridAfter w:val="1"/>
          <w:wAfter w:w="67" w:type="dxa"/>
          <w:jc w:val="center"/>
        </w:trPr>
        <w:tc>
          <w:tcPr>
            <w:tcW w:w="982" w:type="dxa"/>
            <w:gridSpan w:val="2"/>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397" w:type="dxa"/>
            <w:gridSpan w:val="4"/>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22" w:type="dxa"/>
            <w:gridSpan w:val="3"/>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4E4157">
        <w:trPr>
          <w:gridAfter w:val="1"/>
          <w:wAfter w:w="67" w:type="dxa"/>
          <w:jc w:val="center"/>
        </w:trPr>
        <w:tc>
          <w:tcPr>
            <w:tcW w:w="982" w:type="dxa"/>
            <w:gridSpan w:val="2"/>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397" w:type="dxa"/>
            <w:gridSpan w:val="4"/>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22" w:type="dxa"/>
            <w:gridSpan w:val="3"/>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4E4157">
        <w:trPr>
          <w:gridAfter w:val="1"/>
          <w:wAfter w:w="67" w:type="dxa"/>
          <w:jc w:val="center"/>
        </w:trPr>
        <w:tc>
          <w:tcPr>
            <w:tcW w:w="982" w:type="dxa"/>
            <w:gridSpan w:val="2"/>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397" w:type="dxa"/>
            <w:gridSpan w:val="4"/>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22" w:type="dxa"/>
            <w:gridSpan w:val="3"/>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4E4157">
        <w:trPr>
          <w:gridAfter w:val="1"/>
          <w:wAfter w:w="67" w:type="dxa"/>
          <w:jc w:val="center"/>
        </w:trPr>
        <w:tc>
          <w:tcPr>
            <w:tcW w:w="982" w:type="dxa"/>
            <w:gridSpan w:val="2"/>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397" w:type="dxa"/>
            <w:gridSpan w:val="4"/>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22" w:type="dxa"/>
            <w:gridSpan w:val="3"/>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4E4157">
        <w:trPr>
          <w:gridAfter w:val="1"/>
          <w:wAfter w:w="67" w:type="dxa"/>
          <w:jc w:val="center"/>
        </w:trPr>
        <w:tc>
          <w:tcPr>
            <w:tcW w:w="982" w:type="dxa"/>
            <w:gridSpan w:val="2"/>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397" w:type="dxa"/>
            <w:gridSpan w:val="4"/>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22" w:type="dxa"/>
            <w:gridSpan w:val="3"/>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4E4157">
        <w:trPr>
          <w:gridAfter w:val="1"/>
          <w:wAfter w:w="67" w:type="dxa"/>
          <w:jc w:val="center"/>
        </w:trPr>
        <w:tc>
          <w:tcPr>
            <w:tcW w:w="982" w:type="dxa"/>
            <w:gridSpan w:val="2"/>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397" w:type="dxa"/>
            <w:gridSpan w:val="4"/>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22" w:type="dxa"/>
            <w:gridSpan w:val="3"/>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035FE" w:rsidRPr="009509AE" w14:paraId="3C4775D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9509AE" w:rsidRDefault="003B0895" w:rsidP="00A73C9A">
            <w:pPr>
              <w:pStyle w:val="TAL"/>
              <w:rPr>
                <w:sz w:val="16"/>
                <w:szCs w:val="16"/>
                <w:lang w:eastAsia="en-US"/>
              </w:rPr>
            </w:pPr>
            <w:r w:rsidRPr="009509AE">
              <w:rPr>
                <w:sz w:val="16"/>
                <w:szCs w:val="16"/>
                <w:lang w:eastAsia="en-US"/>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9509AE" w:rsidRDefault="003B0895" w:rsidP="00A73C9A">
            <w:pPr>
              <w:pStyle w:val="TAL"/>
              <w:rPr>
                <w:sz w:val="16"/>
                <w:szCs w:val="16"/>
                <w:lang w:eastAsia="en-US"/>
              </w:rPr>
            </w:pPr>
            <w:r w:rsidRPr="009509AE">
              <w:rPr>
                <w:sz w:val="16"/>
                <w:szCs w:val="16"/>
                <w:lang w:eastAsia="en-US"/>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9509AE" w:rsidRDefault="003B0895" w:rsidP="00A73C9A">
            <w:pPr>
              <w:pStyle w:val="TAL"/>
              <w:rPr>
                <w:sz w:val="16"/>
                <w:szCs w:val="16"/>
                <w:lang w:eastAsia="en-US"/>
              </w:rPr>
            </w:pPr>
            <w:r w:rsidRPr="009509AE">
              <w:rPr>
                <w:sz w:val="16"/>
                <w:szCs w:val="16"/>
                <w:lang w:eastAsia="en-US"/>
              </w:rPr>
              <w:t>UEs supporting 5GS and RLC AM with 18-bit length of RLC sequence number</w:t>
            </w:r>
          </w:p>
        </w:tc>
      </w:tr>
      <w:tr w:rsidR="00735483" w:rsidRPr="003F7263" w14:paraId="06A4BE48" w14:textId="77777777" w:rsidTr="004E4157">
        <w:trPr>
          <w:gridAfter w:val="1"/>
          <w:wAfter w:w="67" w:type="dxa"/>
          <w:jc w:val="center"/>
        </w:trPr>
        <w:tc>
          <w:tcPr>
            <w:tcW w:w="982" w:type="dxa"/>
            <w:gridSpan w:val="2"/>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397" w:type="dxa"/>
            <w:gridSpan w:val="4"/>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22" w:type="dxa"/>
            <w:gridSpan w:val="3"/>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035FE" w:rsidRPr="009509AE" w14:paraId="7E5E43A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9509AE" w:rsidRDefault="003B0895" w:rsidP="00A73C9A">
            <w:pPr>
              <w:pStyle w:val="TAL"/>
              <w:rPr>
                <w:sz w:val="16"/>
                <w:szCs w:val="16"/>
                <w:lang w:eastAsia="en-US"/>
              </w:rPr>
            </w:pPr>
            <w:r w:rsidRPr="009509AE">
              <w:rPr>
                <w:sz w:val="16"/>
                <w:szCs w:val="16"/>
                <w:lang w:eastAsia="en-US"/>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9509AE" w:rsidRDefault="003B0895" w:rsidP="00A73C9A">
            <w:pPr>
              <w:pStyle w:val="TAL"/>
              <w:rPr>
                <w:sz w:val="16"/>
                <w:szCs w:val="16"/>
                <w:lang w:eastAsia="en-US"/>
              </w:rPr>
            </w:pPr>
            <w:r w:rsidRPr="009509AE">
              <w:rPr>
                <w:sz w:val="16"/>
                <w:szCs w:val="16"/>
                <w:lang w:eastAsia="en-US"/>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9509AE" w:rsidRDefault="003B0895" w:rsidP="00A73C9A">
            <w:pPr>
              <w:pStyle w:val="TAL"/>
              <w:rPr>
                <w:sz w:val="16"/>
                <w:szCs w:val="16"/>
                <w:lang w:eastAsia="en-US"/>
              </w:rPr>
            </w:pPr>
            <w:r w:rsidRPr="009509AE">
              <w:rPr>
                <w:sz w:val="16"/>
                <w:szCs w:val="16"/>
                <w:lang w:eastAsia="en-US"/>
              </w:rPr>
              <w:t>UEs supporting 5GS and 18-bit length of PDCP sequence number</w:t>
            </w:r>
          </w:p>
        </w:tc>
      </w:tr>
      <w:tr w:rsidR="00735483" w:rsidRPr="003F7263" w14:paraId="47D06C66" w14:textId="77777777" w:rsidTr="004E4157">
        <w:trPr>
          <w:gridAfter w:val="1"/>
          <w:wAfter w:w="67" w:type="dxa"/>
          <w:jc w:val="center"/>
        </w:trPr>
        <w:tc>
          <w:tcPr>
            <w:tcW w:w="982" w:type="dxa"/>
            <w:gridSpan w:val="2"/>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397" w:type="dxa"/>
            <w:gridSpan w:val="4"/>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22" w:type="dxa"/>
            <w:gridSpan w:val="3"/>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4E4157">
        <w:trPr>
          <w:gridAfter w:val="1"/>
          <w:wAfter w:w="67" w:type="dxa"/>
          <w:jc w:val="center"/>
        </w:trPr>
        <w:tc>
          <w:tcPr>
            <w:tcW w:w="982" w:type="dxa"/>
            <w:gridSpan w:val="2"/>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397" w:type="dxa"/>
            <w:gridSpan w:val="4"/>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22" w:type="dxa"/>
            <w:gridSpan w:val="3"/>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4E4157">
        <w:trPr>
          <w:gridAfter w:val="1"/>
          <w:wAfter w:w="67" w:type="dxa"/>
          <w:jc w:val="center"/>
        </w:trPr>
        <w:tc>
          <w:tcPr>
            <w:tcW w:w="982" w:type="dxa"/>
            <w:gridSpan w:val="2"/>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397" w:type="dxa"/>
            <w:gridSpan w:val="4"/>
            <w:shd w:val="clear" w:color="auto" w:fill="auto"/>
          </w:tcPr>
          <w:p w14:paraId="1C50EA04" w14:textId="0225C496"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r w:rsidR="00103904"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672E55E5" w14:textId="7DF359A6"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p>
        </w:tc>
      </w:tr>
      <w:tr w:rsidR="00735483" w:rsidRPr="003F7263" w14:paraId="22A8F193" w14:textId="77777777" w:rsidTr="004E4157">
        <w:trPr>
          <w:gridAfter w:val="1"/>
          <w:wAfter w:w="67" w:type="dxa"/>
          <w:jc w:val="center"/>
        </w:trPr>
        <w:tc>
          <w:tcPr>
            <w:tcW w:w="982" w:type="dxa"/>
            <w:gridSpan w:val="2"/>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397" w:type="dxa"/>
            <w:gridSpan w:val="4"/>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4E4157">
        <w:trPr>
          <w:gridAfter w:val="1"/>
          <w:wAfter w:w="67" w:type="dxa"/>
          <w:jc w:val="center"/>
        </w:trPr>
        <w:tc>
          <w:tcPr>
            <w:tcW w:w="982" w:type="dxa"/>
            <w:gridSpan w:val="2"/>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397" w:type="dxa"/>
            <w:gridSpan w:val="4"/>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22" w:type="dxa"/>
            <w:gridSpan w:val="3"/>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4E4157">
        <w:trPr>
          <w:gridAfter w:val="1"/>
          <w:wAfter w:w="67" w:type="dxa"/>
          <w:jc w:val="center"/>
        </w:trPr>
        <w:tc>
          <w:tcPr>
            <w:tcW w:w="982" w:type="dxa"/>
            <w:gridSpan w:val="2"/>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397" w:type="dxa"/>
            <w:gridSpan w:val="4"/>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22" w:type="dxa"/>
            <w:gridSpan w:val="3"/>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4E4157">
        <w:trPr>
          <w:gridAfter w:val="1"/>
          <w:wAfter w:w="67" w:type="dxa"/>
          <w:trHeight w:val="128"/>
          <w:jc w:val="center"/>
        </w:trPr>
        <w:tc>
          <w:tcPr>
            <w:tcW w:w="982" w:type="dxa"/>
            <w:gridSpan w:val="2"/>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397" w:type="dxa"/>
            <w:gridSpan w:val="4"/>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22" w:type="dxa"/>
            <w:gridSpan w:val="3"/>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4E4157">
        <w:trPr>
          <w:gridAfter w:val="1"/>
          <w:wAfter w:w="67" w:type="dxa"/>
          <w:jc w:val="center"/>
        </w:trPr>
        <w:tc>
          <w:tcPr>
            <w:tcW w:w="982" w:type="dxa"/>
            <w:gridSpan w:val="2"/>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397" w:type="dxa"/>
            <w:gridSpan w:val="4"/>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22" w:type="dxa"/>
            <w:gridSpan w:val="3"/>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4E4157">
        <w:trPr>
          <w:gridAfter w:val="1"/>
          <w:wAfter w:w="67" w:type="dxa"/>
          <w:jc w:val="center"/>
        </w:trPr>
        <w:tc>
          <w:tcPr>
            <w:tcW w:w="982" w:type="dxa"/>
            <w:gridSpan w:val="2"/>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397" w:type="dxa"/>
            <w:gridSpan w:val="4"/>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22" w:type="dxa"/>
            <w:gridSpan w:val="3"/>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4E4157">
        <w:trPr>
          <w:gridAfter w:val="1"/>
          <w:wAfter w:w="67" w:type="dxa"/>
          <w:jc w:val="center"/>
        </w:trPr>
        <w:tc>
          <w:tcPr>
            <w:tcW w:w="982" w:type="dxa"/>
            <w:gridSpan w:val="2"/>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397" w:type="dxa"/>
            <w:gridSpan w:val="4"/>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22" w:type="dxa"/>
            <w:gridSpan w:val="3"/>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4E4157">
        <w:trPr>
          <w:gridAfter w:val="1"/>
          <w:wAfter w:w="67" w:type="dxa"/>
          <w:jc w:val="center"/>
        </w:trPr>
        <w:tc>
          <w:tcPr>
            <w:tcW w:w="982" w:type="dxa"/>
            <w:gridSpan w:val="2"/>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397" w:type="dxa"/>
            <w:gridSpan w:val="4"/>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22" w:type="dxa"/>
            <w:gridSpan w:val="3"/>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4E4157">
        <w:trPr>
          <w:gridAfter w:val="1"/>
          <w:wAfter w:w="67" w:type="dxa"/>
          <w:jc w:val="center"/>
        </w:trPr>
        <w:tc>
          <w:tcPr>
            <w:tcW w:w="982" w:type="dxa"/>
            <w:gridSpan w:val="2"/>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397" w:type="dxa"/>
            <w:gridSpan w:val="4"/>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22" w:type="dxa"/>
            <w:gridSpan w:val="3"/>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4E4157">
        <w:trPr>
          <w:gridAfter w:val="1"/>
          <w:wAfter w:w="67" w:type="dxa"/>
          <w:jc w:val="center"/>
        </w:trPr>
        <w:tc>
          <w:tcPr>
            <w:tcW w:w="982" w:type="dxa"/>
            <w:gridSpan w:val="2"/>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397" w:type="dxa"/>
            <w:gridSpan w:val="4"/>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22" w:type="dxa"/>
            <w:gridSpan w:val="3"/>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4E4157">
        <w:trPr>
          <w:gridAfter w:val="1"/>
          <w:wAfter w:w="67" w:type="dxa"/>
          <w:jc w:val="center"/>
        </w:trPr>
        <w:tc>
          <w:tcPr>
            <w:tcW w:w="982" w:type="dxa"/>
            <w:gridSpan w:val="2"/>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397" w:type="dxa"/>
            <w:gridSpan w:val="4"/>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4E4157">
        <w:trPr>
          <w:gridAfter w:val="1"/>
          <w:wAfter w:w="67" w:type="dxa"/>
          <w:jc w:val="center"/>
        </w:trPr>
        <w:tc>
          <w:tcPr>
            <w:tcW w:w="982" w:type="dxa"/>
            <w:gridSpan w:val="2"/>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397" w:type="dxa"/>
            <w:gridSpan w:val="4"/>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22" w:type="dxa"/>
            <w:gridSpan w:val="3"/>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4E4157">
        <w:trPr>
          <w:gridAfter w:val="1"/>
          <w:wAfter w:w="67" w:type="dxa"/>
          <w:jc w:val="center"/>
        </w:trPr>
        <w:tc>
          <w:tcPr>
            <w:tcW w:w="982" w:type="dxa"/>
            <w:gridSpan w:val="2"/>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397" w:type="dxa"/>
            <w:gridSpan w:val="4"/>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22" w:type="dxa"/>
            <w:gridSpan w:val="3"/>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4E4157">
        <w:trPr>
          <w:gridAfter w:val="1"/>
          <w:wAfter w:w="67" w:type="dxa"/>
          <w:jc w:val="center"/>
        </w:trPr>
        <w:tc>
          <w:tcPr>
            <w:tcW w:w="982" w:type="dxa"/>
            <w:gridSpan w:val="2"/>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397" w:type="dxa"/>
            <w:gridSpan w:val="4"/>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22" w:type="dxa"/>
            <w:gridSpan w:val="3"/>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4E4157">
        <w:trPr>
          <w:gridAfter w:val="1"/>
          <w:wAfter w:w="67" w:type="dxa"/>
          <w:jc w:val="center"/>
        </w:trPr>
        <w:tc>
          <w:tcPr>
            <w:tcW w:w="982" w:type="dxa"/>
            <w:gridSpan w:val="2"/>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397" w:type="dxa"/>
            <w:gridSpan w:val="4"/>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22" w:type="dxa"/>
            <w:gridSpan w:val="3"/>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4E4157">
        <w:trPr>
          <w:gridAfter w:val="1"/>
          <w:wAfter w:w="67" w:type="dxa"/>
          <w:jc w:val="center"/>
        </w:trPr>
        <w:tc>
          <w:tcPr>
            <w:tcW w:w="982" w:type="dxa"/>
            <w:gridSpan w:val="2"/>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397" w:type="dxa"/>
            <w:gridSpan w:val="4"/>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22" w:type="dxa"/>
            <w:gridSpan w:val="3"/>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4E4157">
        <w:trPr>
          <w:gridAfter w:val="1"/>
          <w:wAfter w:w="67" w:type="dxa"/>
          <w:jc w:val="center"/>
        </w:trPr>
        <w:tc>
          <w:tcPr>
            <w:tcW w:w="982" w:type="dxa"/>
            <w:gridSpan w:val="2"/>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22" w:type="dxa"/>
            <w:gridSpan w:val="3"/>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4E4157">
        <w:trPr>
          <w:gridAfter w:val="1"/>
          <w:wAfter w:w="67" w:type="dxa"/>
          <w:jc w:val="center"/>
        </w:trPr>
        <w:tc>
          <w:tcPr>
            <w:tcW w:w="982" w:type="dxa"/>
            <w:gridSpan w:val="2"/>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22" w:type="dxa"/>
            <w:gridSpan w:val="3"/>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4E4157">
        <w:trPr>
          <w:gridAfter w:val="1"/>
          <w:wAfter w:w="67" w:type="dxa"/>
          <w:jc w:val="center"/>
        </w:trPr>
        <w:tc>
          <w:tcPr>
            <w:tcW w:w="982" w:type="dxa"/>
            <w:gridSpan w:val="2"/>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4E4157">
        <w:trPr>
          <w:gridAfter w:val="1"/>
          <w:wAfter w:w="67" w:type="dxa"/>
          <w:jc w:val="center"/>
        </w:trPr>
        <w:tc>
          <w:tcPr>
            <w:tcW w:w="982" w:type="dxa"/>
            <w:gridSpan w:val="2"/>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4E4157">
        <w:trPr>
          <w:gridAfter w:val="1"/>
          <w:wAfter w:w="67" w:type="dxa"/>
          <w:jc w:val="center"/>
        </w:trPr>
        <w:tc>
          <w:tcPr>
            <w:tcW w:w="982" w:type="dxa"/>
            <w:gridSpan w:val="2"/>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UEs supporting 5G Core and SMS over NAS and UE configured to not use SMSoIP</w:t>
            </w:r>
          </w:p>
        </w:tc>
      </w:tr>
      <w:tr w:rsidR="00765784" w:rsidRPr="003F7263" w14:paraId="30C16011" w14:textId="77777777" w:rsidTr="004E4157">
        <w:trPr>
          <w:gridAfter w:val="1"/>
          <w:wAfter w:w="67" w:type="dxa"/>
          <w:jc w:val="center"/>
        </w:trPr>
        <w:tc>
          <w:tcPr>
            <w:tcW w:w="982" w:type="dxa"/>
            <w:gridSpan w:val="2"/>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UEs supporting 5G Core and MinimumPeriodicSearchTimer</w:t>
            </w:r>
          </w:p>
        </w:tc>
      </w:tr>
      <w:tr w:rsidR="00765784" w:rsidRPr="003F7263" w14:paraId="15EBAF1E" w14:textId="77777777" w:rsidTr="004E4157">
        <w:trPr>
          <w:gridAfter w:val="1"/>
          <w:wAfter w:w="67" w:type="dxa"/>
          <w:jc w:val="center"/>
        </w:trPr>
        <w:tc>
          <w:tcPr>
            <w:tcW w:w="982" w:type="dxa"/>
            <w:gridSpan w:val="2"/>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4E4157">
        <w:trPr>
          <w:gridAfter w:val="1"/>
          <w:wAfter w:w="67" w:type="dxa"/>
          <w:jc w:val="center"/>
        </w:trPr>
        <w:tc>
          <w:tcPr>
            <w:tcW w:w="982" w:type="dxa"/>
            <w:gridSpan w:val="2"/>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4E4157">
        <w:trPr>
          <w:gridAfter w:val="1"/>
          <w:wAfter w:w="67" w:type="dxa"/>
          <w:jc w:val="center"/>
        </w:trPr>
        <w:tc>
          <w:tcPr>
            <w:tcW w:w="982" w:type="dxa"/>
            <w:gridSpan w:val="2"/>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4E4157">
        <w:trPr>
          <w:gridAfter w:val="1"/>
          <w:wAfter w:w="67" w:type="dxa"/>
          <w:jc w:val="center"/>
        </w:trPr>
        <w:tc>
          <w:tcPr>
            <w:tcW w:w="982" w:type="dxa"/>
            <w:gridSpan w:val="2"/>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4E4157">
        <w:trPr>
          <w:gridAfter w:val="1"/>
          <w:wAfter w:w="67" w:type="dxa"/>
          <w:jc w:val="center"/>
        </w:trPr>
        <w:tc>
          <w:tcPr>
            <w:tcW w:w="982" w:type="dxa"/>
            <w:gridSpan w:val="2"/>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22" w:type="dxa"/>
            <w:gridSpan w:val="3"/>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4E4157">
        <w:trPr>
          <w:gridAfter w:val="1"/>
          <w:wAfter w:w="67" w:type="dxa"/>
          <w:jc w:val="center"/>
        </w:trPr>
        <w:tc>
          <w:tcPr>
            <w:tcW w:w="982" w:type="dxa"/>
            <w:gridSpan w:val="2"/>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4E4157">
        <w:trPr>
          <w:gridAfter w:val="1"/>
          <w:wAfter w:w="67" w:type="dxa"/>
          <w:jc w:val="center"/>
        </w:trPr>
        <w:tc>
          <w:tcPr>
            <w:tcW w:w="982" w:type="dxa"/>
            <w:gridSpan w:val="2"/>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4E4157">
        <w:trPr>
          <w:gridAfter w:val="1"/>
          <w:wAfter w:w="67" w:type="dxa"/>
          <w:jc w:val="center"/>
        </w:trPr>
        <w:tc>
          <w:tcPr>
            <w:tcW w:w="982" w:type="dxa"/>
            <w:gridSpan w:val="2"/>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4E4157">
        <w:trPr>
          <w:gridAfter w:val="1"/>
          <w:wAfter w:w="67" w:type="dxa"/>
          <w:jc w:val="center"/>
        </w:trPr>
        <w:tc>
          <w:tcPr>
            <w:tcW w:w="982" w:type="dxa"/>
            <w:gridSpan w:val="2"/>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4E4157">
        <w:trPr>
          <w:gridAfter w:val="1"/>
          <w:wAfter w:w="67" w:type="dxa"/>
          <w:jc w:val="center"/>
        </w:trPr>
        <w:tc>
          <w:tcPr>
            <w:tcW w:w="982" w:type="dxa"/>
            <w:gridSpan w:val="2"/>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4E4157">
        <w:trPr>
          <w:gridAfter w:val="1"/>
          <w:wAfter w:w="67" w:type="dxa"/>
          <w:jc w:val="center"/>
        </w:trPr>
        <w:tc>
          <w:tcPr>
            <w:tcW w:w="982" w:type="dxa"/>
            <w:gridSpan w:val="2"/>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4E4157">
        <w:trPr>
          <w:gridAfter w:val="1"/>
          <w:wAfter w:w="67" w:type="dxa"/>
          <w:jc w:val="center"/>
        </w:trPr>
        <w:tc>
          <w:tcPr>
            <w:tcW w:w="982" w:type="dxa"/>
            <w:gridSpan w:val="2"/>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4E4157">
        <w:trPr>
          <w:gridAfter w:val="1"/>
          <w:wAfter w:w="67" w:type="dxa"/>
          <w:jc w:val="center"/>
        </w:trPr>
        <w:tc>
          <w:tcPr>
            <w:tcW w:w="982" w:type="dxa"/>
            <w:gridSpan w:val="2"/>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22" w:type="dxa"/>
            <w:gridSpan w:val="3"/>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4E4157">
        <w:trPr>
          <w:gridAfter w:val="1"/>
          <w:wAfter w:w="67" w:type="dxa"/>
          <w:jc w:val="center"/>
        </w:trPr>
        <w:tc>
          <w:tcPr>
            <w:tcW w:w="982" w:type="dxa"/>
            <w:gridSpan w:val="2"/>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4E4157">
        <w:trPr>
          <w:gridAfter w:val="1"/>
          <w:wAfter w:w="67" w:type="dxa"/>
          <w:jc w:val="center"/>
        </w:trPr>
        <w:tc>
          <w:tcPr>
            <w:tcW w:w="982" w:type="dxa"/>
            <w:gridSpan w:val="2"/>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4E4157">
        <w:trPr>
          <w:gridAfter w:val="1"/>
          <w:wAfter w:w="67" w:type="dxa"/>
          <w:jc w:val="center"/>
        </w:trPr>
        <w:tc>
          <w:tcPr>
            <w:tcW w:w="982" w:type="dxa"/>
            <w:gridSpan w:val="2"/>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4E4157">
        <w:trPr>
          <w:gridAfter w:val="1"/>
          <w:wAfter w:w="67" w:type="dxa"/>
          <w:jc w:val="center"/>
        </w:trPr>
        <w:tc>
          <w:tcPr>
            <w:tcW w:w="982" w:type="dxa"/>
            <w:gridSpan w:val="2"/>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4E4157">
        <w:trPr>
          <w:gridAfter w:val="1"/>
          <w:wAfter w:w="67" w:type="dxa"/>
          <w:jc w:val="center"/>
        </w:trPr>
        <w:tc>
          <w:tcPr>
            <w:tcW w:w="982" w:type="dxa"/>
            <w:gridSpan w:val="2"/>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4E4157">
        <w:trPr>
          <w:gridAfter w:val="1"/>
          <w:wAfter w:w="67" w:type="dxa"/>
          <w:jc w:val="center"/>
        </w:trPr>
        <w:tc>
          <w:tcPr>
            <w:tcW w:w="982" w:type="dxa"/>
            <w:gridSpan w:val="2"/>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4E4157">
        <w:trPr>
          <w:gridAfter w:val="1"/>
          <w:wAfter w:w="67" w:type="dxa"/>
          <w:jc w:val="center"/>
        </w:trPr>
        <w:tc>
          <w:tcPr>
            <w:tcW w:w="982" w:type="dxa"/>
            <w:gridSpan w:val="2"/>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4E4157">
        <w:trPr>
          <w:gridAfter w:val="1"/>
          <w:wAfter w:w="67" w:type="dxa"/>
          <w:jc w:val="center"/>
        </w:trPr>
        <w:tc>
          <w:tcPr>
            <w:tcW w:w="982" w:type="dxa"/>
            <w:gridSpan w:val="2"/>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4E4157">
        <w:trPr>
          <w:gridAfter w:val="1"/>
          <w:wAfter w:w="67" w:type="dxa"/>
          <w:jc w:val="center"/>
        </w:trPr>
        <w:tc>
          <w:tcPr>
            <w:tcW w:w="982" w:type="dxa"/>
            <w:gridSpan w:val="2"/>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4E4157">
        <w:trPr>
          <w:gridAfter w:val="1"/>
          <w:wAfter w:w="67" w:type="dxa"/>
          <w:jc w:val="center"/>
        </w:trPr>
        <w:tc>
          <w:tcPr>
            <w:tcW w:w="982" w:type="dxa"/>
            <w:gridSpan w:val="2"/>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4E4157">
        <w:trPr>
          <w:gridAfter w:val="1"/>
          <w:wAfter w:w="67" w:type="dxa"/>
          <w:jc w:val="center"/>
        </w:trPr>
        <w:tc>
          <w:tcPr>
            <w:tcW w:w="982" w:type="dxa"/>
            <w:gridSpan w:val="2"/>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4E4157">
        <w:trPr>
          <w:gridAfter w:val="1"/>
          <w:wAfter w:w="67" w:type="dxa"/>
          <w:jc w:val="center"/>
        </w:trPr>
        <w:tc>
          <w:tcPr>
            <w:tcW w:w="982" w:type="dxa"/>
            <w:gridSpan w:val="2"/>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2388CB6B" w14:textId="5A4DDB4A"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4E4157">
        <w:trPr>
          <w:gridAfter w:val="1"/>
          <w:wAfter w:w="67" w:type="dxa"/>
          <w:jc w:val="center"/>
        </w:trPr>
        <w:tc>
          <w:tcPr>
            <w:tcW w:w="982" w:type="dxa"/>
            <w:gridSpan w:val="2"/>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3DF82457" w14:textId="75731086"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4E4157">
        <w:trPr>
          <w:gridAfter w:val="1"/>
          <w:wAfter w:w="67" w:type="dxa"/>
          <w:jc w:val="center"/>
        </w:trPr>
        <w:tc>
          <w:tcPr>
            <w:tcW w:w="982" w:type="dxa"/>
            <w:gridSpan w:val="2"/>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4E4157">
        <w:trPr>
          <w:gridAfter w:val="1"/>
          <w:wAfter w:w="67" w:type="dxa"/>
          <w:jc w:val="center"/>
        </w:trPr>
        <w:tc>
          <w:tcPr>
            <w:tcW w:w="982" w:type="dxa"/>
            <w:gridSpan w:val="2"/>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22" w:type="dxa"/>
            <w:gridSpan w:val="3"/>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4E4157">
        <w:trPr>
          <w:gridAfter w:val="1"/>
          <w:wAfter w:w="67" w:type="dxa"/>
          <w:jc w:val="center"/>
        </w:trPr>
        <w:tc>
          <w:tcPr>
            <w:tcW w:w="982" w:type="dxa"/>
            <w:gridSpan w:val="2"/>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4E4157">
        <w:trPr>
          <w:gridAfter w:val="1"/>
          <w:wAfter w:w="67" w:type="dxa"/>
          <w:jc w:val="center"/>
        </w:trPr>
        <w:tc>
          <w:tcPr>
            <w:tcW w:w="982" w:type="dxa"/>
            <w:gridSpan w:val="2"/>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07F205C2" w14:textId="28EB64F0"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w:t>
            </w:r>
            <w:r w:rsidR="00DC21FC">
              <w:rPr>
                <w:rFonts w:cs="Arial"/>
                <w:sz w:val="16"/>
                <w:szCs w:val="16"/>
              </w:rPr>
              <w:t xml:space="preserve"> </w:t>
            </w:r>
            <w:r w:rsidR="00DC21FC"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4E4157">
        <w:trPr>
          <w:gridAfter w:val="1"/>
          <w:wAfter w:w="67" w:type="dxa"/>
          <w:jc w:val="center"/>
        </w:trPr>
        <w:tc>
          <w:tcPr>
            <w:tcW w:w="982" w:type="dxa"/>
            <w:gridSpan w:val="2"/>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13259530" w14:textId="57DA49D8"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w:t>
            </w:r>
            <w:r w:rsidR="00DC21FC">
              <w:rPr>
                <w:rFonts w:cs="Arial"/>
                <w:sz w:val="16"/>
                <w:szCs w:val="16"/>
              </w:rPr>
              <w:t xml:space="preserve"> </w:t>
            </w:r>
            <w:r w:rsidR="00DC21FC"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4E4157">
        <w:trPr>
          <w:gridAfter w:val="1"/>
          <w:wAfter w:w="67" w:type="dxa"/>
          <w:jc w:val="center"/>
        </w:trPr>
        <w:tc>
          <w:tcPr>
            <w:tcW w:w="982" w:type="dxa"/>
            <w:gridSpan w:val="2"/>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337F474D" w14:textId="3C5E0545"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w:t>
            </w:r>
            <w:r w:rsidR="007D1A3D" w:rsidRPr="007D1A3D">
              <w:rPr>
                <w:rFonts w:cs="Arial"/>
                <w:sz w:val="16"/>
                <w:szCs w:val="16"/>
              </w:rPr>
              <w:t xml:space="preserve"> (</w:t>
            </w:r>
            <w:r w:rsidR="00C75E39" w:rsidRPr="003F7263">
              <w:rPr>
                <w:rFonts w:cs="Arial"/>
                <w:sz w:val="16"/>
                <w:szCs w:val="16"/>
              </w:rPr>
              <w:t>(A.4.3.2-1/</w:t>
            </w:r>
            <w:r w:rsidR="00103904" w:rsidRPr="00A71616">
              <w:rPr>
                <w:rFonts w:cs="Arial"/>
                <w:sz w:val="16"/>
                <w:szCs w:val="16"/>
              </w:rPr>
              <w:t>42</w:t>
            </w:r>
            <w:r w:rsidR="00C75E39" w:rsidRPr="003F7263">
              <w:rPr>
                <w:rFonts w:cs="Arial"/>
                <w:sz w:val="16"/>
                <w:szCs w:val="16"/>
              </w:rPr>
              <w:t xml:space="preserve"> OR </w:t>
            </w:r>
            <w:r w:rsidR="007D1A3D" w:rsidRPr="007D1A3D">
              <w:rPr>
                <w:rFonts w:cs="Arial"/>
                <w:sz w:val="16"/>
                <w:szCs w:val="16"/>
              </w:rPr>
              <w:t>A.4.3.2-1/42a OR A.4.3.2-1/42b) OR (</w:t>
            </w:r>
            <w:r w:rsidR="00C75E39" w:rsidRPr="003F7263">
              <w:rPr>
                <w:rFonts w:cs="Arial"/>
                <w:sz w:val="16"/>
                <w:szCs w:val="16"/>
              </w:rPr>
              <w:t>A.4.3.2-1/</w:t>
            </w:r>
            <w:r w:rsidR="00103904" w:rsidRPr="00A71616">
              <w:rPr>
                <w:rFonts w:cs="Arial"/>
                <w:sz w:val="16"/>
                <w:szCs w:val="16"/>
              </w:rPr>
              <w:t>43</w:t>
            </w:r>
            <w:r w:rsidR="007D1A3D" w:rsidRPr="007D1A3D">
              <w:rPr>
                <w:rFonts w:cs="Arial"/>
                <w:sz w:val="16"/>
                <w:szCs w:val="16"/>
              </w:rPr>
              <w:t xml:space="preserve"> OR A.4.3.2-1/43a OR A.4.3.2-1/43b</w:t>
            </w:r>
            <w:r w:rsidR="007D1A3D">
              <w:rPr>
                <w:rFonts w:cs="Arial"/>
                <w:sz w:val="16"/>
                <w:szCs w:val="16"/>
              </w:rPr>
              <w:t>)</w:t>
            </w:r>
            <w:r w:rsidR="00C75E39" w:rsidRPr="003F7263">
              <w:rPr>
                <w:rFonts w:cs="Arial"/>
                <w:sz w:val="16"/>
                <w:szCs w:val="16"/>
              </w:rPr>
              <w:t>)</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34DF2C7D" w14:textId="6D3C3E97"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 xml:space="preserve">and </w:t>
            </w:r>
            <w:r w:rsidR="007D1A3D" w:rsidRPr="007D1A3D">
              <w:rPr>
                <w:rFonts w:cs="Arial"/>
                <w:sz w:val="16"/>
                <w:szCs w:val="16"/>
              </w:rPr>
              <w:t>(</w:t>
            </w:r>
            <w:r w:rsidR="00C75E39" w:rsidRPr="003F7263">
              <w:rPr>
                <w:rFonts w:cs="Arial"/>
                <w:sz w:val="16"/>
                <w:szCs w:val="16"/>
              </w:rPr>
              <w:t>(BWP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w:t>
            </w:r>
            <w:r w:rsidR="007D1A3D" w:rsidRPr="007D1A3D">
              <w:rPr>
                <w:rFonts w:cs="Arial"/>
                <w:sz w:val="16"/>
                <w:szCs w:val="16"/>
              </w:rPr>
              <w:t xml:space="preserve"> NR FR1 FDD or NR FR1 TDD or NR FR2)</w:t>
            </w:r>
            <w:r w:rsidR="00C75E39" w:rsidRPr="003F7263">
              <w:rPr>
                <w:rFonts w:cs="Arial"/>
                <w:sz w:val="16"/>
                <w:szCs w:val="16"/>
              </w:rPr>
              <w:t xml:space="preserve"> </w:t>
            </w:r>
            <w:r w:rsidR="007D1A3D" w:rsidRPr="007D1A3D">
              <w:rPr>
                <w:rFonts w:cs="Arial"/>
                <w:sz w:val="16"/>
                <w:szCs w:val="16"/>
              </w:rPr>
              <w:t>or (BWP adaptation up to 4 NR FR1 FDD or NR FR1 TDD or NR FR2))</w:t>
            </w:r>
          </w:p>
        </w:tc>
      </w:tr>
      <w:tr w:rsidR="00765784" w:rsidRPr="003F7263" w14:paraId="6FE5C53F" w14:textId="77777777" w:rsidTr="004E4157">
        <w:trPr>
          <w:gridAfter w:val="1"/>
          <w:wAfter w:w="67" w:type="dxa"/>
          <w:jc w:val="center"/>
        </w:trPr>
        <w:tc>
          <w:tcPr>
            <w:tcW w:w="982" w:type="dxa"/>
            <w:gridSpan w:val="2"/>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4E4157">
        <w:trPr>
          <w:gridAfter w:val="1"/>
          <w:wAfter w:w="67" w:type="dxa"/>
          <w:jc w:val="center"/>
        </w:trPr>
        <w:tc>
          <w:tcPr>
            <w:tcW w:w="982" w:type="dxa"/>
            <w:gridSpan w:val="2"/>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4E4157">
        <w:trPr>
          <w:gridAfter w:val="1"/>
          <w:wAfter w:w="67" w:type="dxa"/>
          <w:jc w:val="center"/>
        </w:trPr>
        <w:tc>
          <w:tcPr>
            <w:tcW w:w="982" w:type="dxa"/>
            <w:gridSpan w:val="2"/>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t>UEs supporting EN-DC and Inter-Band CA</w:t>
            </w:r>
          </w:p>
        </w:tc>
      </w:tr>
      <w:tr w:rsidR="00765784" w:rsidRPr="003F7263" w14:paraId="4083243B" w14:textId="77777777" w:rsidTr="004E4157">
        <w:trPr>
          <w:gridAfter w:val="1"/>
          <w:wAfter w:w="67" w:type="dxa"/>
          <w:jc w:val="center"/>
        </w:trPr>
        <w:tc>
          <w:tcPr>
            <w:tcW w:w="982" w:type="dxa"/>
            <w:gridSpan w:val="2"/>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4E4157">
        <w:trPr>
          <w:gridAfter w:val="1"/>
          <w:wAfter w:w="67" w:type="dxa"/>
          <w:jc w:val="center"/>
        </w:trPr>
        <w:tc>
          <w:tcPr>
            <w:tcW w:w="982" w:type="dxa"/>
            <w:gridSpan w:val="2"/>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4E4157">
        <w:trPr>
          <w:gridAfter w:val="1"/>
          <w:wAfter w:w="67" w:type="dxa"/>
          <w:jc w:val="center"/>
        </w:trPr>
        <w:tc>
          <w:tcPr>
            <w:tcW w:w="982" w:type="dxa"/>
            <w:gridSpan w:val="2"/>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1D16BB40" w14:textId="2F2F9149"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09C8C869" w14:textId="77777777" w:rsidTr="004E4157">
        <w:trPr>
          <w:gridAfter w:val="1"/>
          <w:wAfter w:w="67" w:type="dxa"/>
          <w:jc w:val="center"/>
        </w:trPr>
        <w:tc>
          <w:tcPr>
            <w:tcW w:w="982" w:type="dxa"/>
            <w:gridSpan w:val="2"/>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13FDC705" w14:textId="5174B4DF" w:rsidR="00765784" w:rsidRPr="003F7263" w:rsidRDefault="00765784" w:rsidP="00765784">
            <w:pPr>
              <w:pStyle w:val="TAL"/>
              <w:rPr>
                <w:rFonts w:cs="Arial"/>
                <w:sz w:val="16"/>
                <w:szCs w:val="16"/>
              </w:rPr>
            </w:pPr>
            <w:r w:rsidRPr="003F7263">
              <w:rPr>
                <w:rFonts w:cs="Arial"/>
                <w:sz w:val="16"/>
                <w:szCs w:val="16"/>
              </w:rPr>
              <w:t>UEs supporting 5G Core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577969BE" w14:textId="77777777" w:rsidTr="004E4157">
        <w:trPr>
          <w:gridAfter w:val="1"/>
          <w:wAfter w:w="67" w:type="dxa"/>
          <w:jc w:val="center"/>
        </w:trPr>
        <w:tc>
          <w:tcPr>
            <w:tcW w:w="982" w:type="dxa"/>
            <w:gridSpan w:val="2"/>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74D2D670" w14:textId="054BBE22"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128288B5" w14:textId="77777777" w:rsidTr="004E4157">
        <w:trPr>
          <w:gridAfter w:val="1"/>
          <w:wAfter w:w="67" w:type="dxa"/>
          <w:jc w:val="center"/>
        </w:trPr>
        <w:tc>
          <w:tcPr>
            <w:tcW w:w="982" w:type="dxa"/>
            <w:gridSpan w:val="2"/>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43F8A22A" w14:textId="45C9E023"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3471F2F6" w14:textId="36B7CB78"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0D83244F" w14:textId="77777777" w:rsidTr="004E4157">
        <w:trPr>
          <w:gridAfter w:val="1"/>
          <w:wAfter w:w="67" w:type="dxa"/>
          <w:jc w:val="center"/>
        </w:trPr>
        <w:tc>
          <w:tcPr>
            <w:tcW w:w="982" w:type="dxa"/>
            <w:gridSpan w:val="2"/>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4302FE3E" w14:textId="6C2B111B"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AND</w:t>
            </w:r>
            <w:r w:rsidR="006C377F">
              <w:rPr>
                <w:rFonts w:cs="Arial"/>
                <w:sz w:val="16"/>
                <w:szCs w:val="16"/>
                <w:lang w:eastAsia="ja-JP"/>
              </w:rPr>
              <w:t xml:space="preserve">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64E05754" w14:textId="3EA42373"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2200169C" w14:textId="77777777" w:rsidTr="004E4157">
        <w:trPr>
          <w:gridAfter w:val="1"/>
          <w:wAfter w:w="67" w:type="dxa"/>
          <w:jc w:val="center"/>
        </w:trPr>
        <w:tc>
          <w:tcPr>
            <w:tcW w:w="982" w:type="dxa"/>
            <w:gridSpan w:val="2"/>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629763E9" w14:textId="39F0D41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64E0E00C" w14:textId="6E5937FE"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38502126" w14:textId="77777777" w:rsidTr="004E4157">
        <w:trPr>
          <w:gridAfter w:val="1"/>
          <w:wAfter w:w="67" w:type="dxa"/>
          <w:jc w:val="center"/>
        </w:trPr>
        <w:tc>
          <w:tcPr>
            <w:tcW w:w="982" w:type="dxa"/>
            <w:gridSpan w:val="2"/>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4E4157">
        <w:trPr>
          <w:gridAfter w:val="1"/>
          <w:wAfter w:w="67" w:type="dxa"/>
          <w:jc w:val="center"/>
        </w:trPr>
        <w:tc>
          <w:tcPr>
            <w:tcW w:w="982" w:type="dxa"/>
            <w:gridSpan w:val="2"/>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4E4157">
        <w:trPr>
          <w:gridAfter w:val="1"/>
          <w:wAfter w:w="67" w:type="dxa"/>
          <w:jc w:val="center"/>
        </w:trPr>
        <w:tc>
          <w:tcPr>
            <w:tcW w:w="982" w:type="dxa"/>
            <w:gridSpan w:val="2"/>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4E4157">
        <w:trPr>
          <w:gridAfter w:val="1"/>
          <w:wAfter w:w="67" w:type="dxa"/>
          <w:jc w:val="center"/>
        </w:trPr>
        <w:tc>
          <w:tcPr>
            <w:tcW w:w="982" w:type="dxa"/>
            <w:gridSpan w:val="2"/>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13F296EE" w14:textId="04A8B115"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C94EE11" w14:textId="6FC5FEF6"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contiguous CA and UL NR CA with 2 carriers</w:t>
            </w:r>
          </w:p>
        </w:tc>
      </w:tr>
      <w:tr w:rsidR="00DB54A0" w:rsidRPr="00B01433" w14:paraId="3417EC32" w14:textId="77777777" w:rsidTr="004E4157">
        <w:trPr>
          <w:gridBefore w:val="1"/>
          <w:wBefore w:w="32" w:type="dxa"/>
          <w:jc w:val="center"/>
        </w:trPr>
        <w:tc>
          <w:tcPr>
            <w:tcW w:w="991" w:type="dxa"/>
            <w:gridSpan w:val="3"/>
            <w:tcBorders>
              <w:bottom w:val="single" w:sz="4" w:space="0" w:color="auto"/>
            </w:tcBorders>
            <w:shd w:val="clear" w:color="auto" w:fill="auto"/>
          </w:tcPr>
          <w:p w14:paraId="52204416" w14:textId="77777777" w:rsidR="00DB54A0" w:rsidRPr="00B01433" w:rsidRDefault="00DB54A0" w:rsidP="00032DEE">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3AE0E200" w14:textId="77777777" w:rsidR="00DB54A0" w:rsidRPr="00B01433" w:rsidRDefault="00DB54A0" w:rsidP="00032DEE">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604AE3F4" w14:textId="77777777" w:rsidR="00DB54A0" w:rsidRPr="00B01433" w:rsidRDefault="00DB54A0" w:rsidP="00032DEE">
            <w:pPr>
              <w:pStyle w:val="TAL"/>
              <w:rPr>
                <w:rFonts w:cs="Arial"/>
                <w:sz w:val="16"/>
                <w:szCs w:val="16"/>
              </w:rPr>
            </w:pPr>
            <w:r w:rsidRPr="00B01433">
              <w:rPr>
                <w:rFonts w:cs="Arial"/>
                <w:sz w:val="16"/>
                <w:szCs w:val="16"/>
              </w:rPr>
              <w:t>UEs supporting EN-DC and intra-band contiguous CA and EN-DC with 2 NR UL carriers</w:t>
            </w:r>
          </w:p>
        </w:tc>
      </w:tr>
      <w:tr w:rsidR="00765784" w:rsidRPr="003F7263" w14:paraId="4280D14B" w14:textId="77777777" w:rsidTr="004E4157">
        <w:trPr>
          <w:gridAfter w:val="1"/>
          <w:wAfter w:w="67" w:type="dxa"/>
          <w:jc w:val="center"/>
        </w:trPr>
        <w:tc>
          <w:tcPr>
            <w:tcW w:w="982" w:type="dxa"/>
            <w:gridSpan w:val="2"/>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15DCD85C" w14:textId="667BAC20"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4650515" w14:textId="19D30E98"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inter-band CA and UL NR CA with 2 carriers</w:t>
            </w:r>
          </w:p>
        </w:tc>
      </w:tr>
      <w:tr w:rsidR="00DB54A0" w:rsidRPr="00B01433" w14:paraId="21E77A06" w14:textId="77777777" w:rsidTr="004E4157">
        <w:trPr>
          <w:gridBefore w:val="1"/>
          <w:wBefore w:w="32" w:type="dxa"/>
          <w:jc w:val="center"/>
        </w:trPr>
        <w:tc>
          <w:tcPr>
            <w:tcW w:w="991" w:type="dxa"/>
            <w:gridSpan w:val="3"/>
            <w:tcBorders>
              <w:bottom w:val="single" w:sz="4" w:space="0" w:color="auto"/>
            </w:tcBorders>
            <w:shd w:val="clear" w:color="auto" w:fill="auto"/>
          </w:tcPr>
          <w:p w14:paraId="0DC935F2" w14:textId="77777777" w:rsidR="00DB54A0" w:rsidRPr="00B01433" w:rsidRDefault="00DB54A0" w:rsidP="00032DEE">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7B274B32" w14:textId="77777777" w:rsidR="00DB54A0" w:rsidRPr="00B01433" w:rsidRDefault="00DB54A0" w:rsidP="00032DEE">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2D7CA58A" w14:textId="77777777" w:rsidR="00DB54A0" w:rsidRPr="00B01433" w:rsidRDefault="00DB54A0" w:rsidP="00032DEE">
            <w:pPr>
              <w:pStyle w:val="TAL"/>
              <w:rPr>
                <w:rFonts w:cs="Arial"/>
                <w:sz w:val="16"/>
                <w:szCs w:val="16"/>
              </w:rPr>
            </w:pPr>
            <w:r w:rsidRPr="00B01433">
              <w:rPr>
                <w:rFonts w:cs="Arial"/>
                <w:sz w:val="16"/>
                <w:szCs w:val="16"/>
              </w:rPr>
              <w:t>UEs supporting EN-DC and inter-band CA and EN-DC with 2 NR UL carriers</w:t>
            </w:r>
          </w:p>
        </w:tc>
      </w:tr>
      <w:tr w:rsidR="00765784" w:rsidRPr="003F7263" w14:paraId="134809BB" w14:textId="77777777" w:rsidTr="004E4157">
        <w:trPr>
          <w:gridAfter w:val="1"/>
          <w:wAfter w:w="67" w:type="dxa"/>
          <w:jc w:val="center"/>
        </w:trPr>
        <w:tc>
          <w:tcPr>
            <w:tcW w:w="982" w:type="dxa"/>
            <w:gridSpan w:val="2"/>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456F5FE4" w14:textId="6F6A1903"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CBE802C" w14:textId="50E38DFF"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non-contiguous CA and UL NR CA with 2 carriers</w:t>
            </w:r>
          </w:p>
        </w:tc>
      </w:tr>
      <w:tr w:rsidR="00DB54A0" w:rsidRPr="00B01433" w14:paraId="2F822938" w14:textId="77777777" w:rsidTr="004E4157">
        <w:trPr>
          <w:gridBefore w:val="1"/>
          <w:wBefore w:w="32" w:type="dxa"/>
          <w:jc w:val="center"/>
        </w:trPr>
        <w:tc>
          <w:tcPr>
            <w:tcW w:w="991" w:type="dxa"/>
            <w:gridSpan w:val="3"/>
            <w:tcBorders>
              <w:bottom w:val="single" w:sz="4" w:space="0" w:color="auto"/>
            </w:tcBorders>
            <w:shd w:val="clear" w:color="auto" w:fill="auto"/>
          </w:tcPr>
          <w:p w14:paraId="27957820" w14:textId="77777777" w:rsidR="00DB54A0" w:rsidRPr="00B01433" w:rsidRDefault="00DB54A0" w:rsidP="00032DEE">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2C2E26EA" w14:textId="77777777" w:rsidR="00DB54A0" w:rsidRPr="00B01433" w:rsidRDefault="00DB54A0" w:rsidP="00032DEE">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019796D5" w14:textId="77777777" w:rsidR="00DB54A0" w:rsidRPr="00B01433" w:rsidRDefault="00DB54A0" w:rsidP="00032DEE">
            <w:pPr>
              <w:pStyle w:val="TAL"/>
              <w:rPr>
                <w:rFonts w:cs="Arial"/>
                <w:sz w:val="16"/>
                <w:szCs w:val="16"/>
              </w:rPr>
            </w:pPr>
            <w:r w:rsidRPr="00B01433">
              <w:rPr>
                <w:rFonts w:cs="Arial"/>
                <w:sz w:val="16"/>
                <w:szCs w:val="16"/>
              </w:rPr>
              <w:t>UEs supporting EN-DC and intra-band non-contiguous CA and EN-DC with 2 NR UL carriers</w:t>
            </w:r>
          </w:p>
        </w:tc>
      </w:tr>
      <w:tr w:rsidR="00765784" w:rsidRPr="003F7263" w14:paraId="7EA8FFAA" w14:textId="77777777" w:rsidTr="004E4157">
        <w:trPr>
          <w:gridAfter w:val="1"/>
          <w:wAfter w:w="67" w:type="dxa"/>
          <w:jc w:val="center"/>
        </w:trPr>
        <w:tc>
          <w:tcPr>
            <w:tcW w:w="982" w:type="dxa"/>
            <w:gridSpan w:val="2"/>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4E4157">
        <w:trPr>
          <w:gridAfter w:val="1"/>
          <w:wAfter w:w="67" w:type="dxa"/>
          <w:jc w:val="center"/>
        </w:trPr>
        <w:tc>
          <w:tcPr>
            <w:tcW w:w="982" w:type="dxa"/>
            <w:gridSpan w:val="2"/>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4E4157">
        <w:trPr>
          <w:gridAfter w:val="1"/>
          <w:wAfter w:w="67" w:type="dxa"/>
          <w:jc w:val="center"/>
        </w:trPr>
        <w:tc>
          <w:tcPr>
            <w:tcW w:w="982" w:type="dxa"/>
            <w:gridSpan w:val="2"/>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22" w:type="dxa"/>
            <w:gridSpan w:val="3"/>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605F7E" w:rsidRPr="003F7263" w14:paraId="2C74BC90" w14:textId="77777777" w:rsidTr="004E4157">
        <w:trPr>
          <w:gridAfter w:val="1"/>
          <w:wAfter w:w="67" w:type="dxa"/>
          <w:jc w:val="center"/>
        </w:trPr>
        <w:tc>
          <w:tcPr>
            <w:tcW w:w="982" w:type="dxa"/>
            <w:gridSpan w:val="2"/>
            <w:tcBorders>
              <w:bottom w:val="single" w:sz="4" w:space="0" w:color="auto"/>
            </w:tcBorders>
            <w:shd w:val="clear" w:color="auto" w:fill="auto"/>
          </w:tcPr>
          <w:p w14:paraId="540B4A2F" w14:textId="3AB6422C"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5029D347" w14:textId="7D156AC5"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6F9B1B57" w14:textId="39AE1123"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05F7E" w:rsidRPr="003F7263" w14:paraId="5DAE3DE5" w14:textId="77777777" w:rsidTr="004E4157">
        <w:trPr>
          <w:gridAfter w:val="1"/>
          <w:wAfter w:w="67" w:type="dxa"/>
          <w:jc w:val="center"/>
        </w:trPr>
        <w:tc>
          <w:tcPr>
            <w:tcW w:w="982" w:type="dxa"/>
            <w:gridSpan w:val="2"/>
            <w:tcBorders>
              <w:bottom w:val="single" w:sz="4" w:space="0" w:color="auto"/>
            </w:tcBorders>
            <w:shd w:val="clear" w:color="auto" w:fill="auto"/>
          </w:tcPr>
          <w:p w14:paraId="3F55CC9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599583B5"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57EA96F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w:t>
            </w:r>
          </w:p>
        </w:tc>
      </w:tr>
      <w:tr w:rsidR="00605F7E" w:rsidRPr="003F7263" w14:paraId="6CF7B445" w14:textId="77777777" w:rsidTr="004E4157">
        <w:trPr>
          <w:gridAfter w:val="1"/>
          <w:wAfter w:w="67" w:type="dxa"/>
          <w:jc w:val="center"/>
        </w:trPr>
        <w:tc>
          <w:tcPr>
            <w:tcW w:w="982" w:type="dxa"/>
            <w:gridSpan w:val="2"/>
            <w:tcBorders>
              <w:bottom w:val="single" w:sz="4" w:space="0" w:color="auto"/>
            </w:tcBorders>
            <w:shd w:val="clear" w:color="auto" w:fill="auto"/>
          </w:tcPr>
          <w:p w14:paraId="008974E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34576FC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1969052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05F7E" w:rsidRPr="003F7263" w14:paraId="7A9B4B42" w14:textId="77777777" w:rsidTr="004E4157">
        <w:trPr>
          <w:gridAfter w:val="1"/>
          <w:wAfter w:w="67" w:type="dxa"/>
          <w:jc w:val="center"/>
        </w:trPr>
        <w:tc>
          <w:tcPr>
            <w:tcW w:w="982" w:type="dxa"/>
            <w:gridSpan w:val="2"/>
            <w:tcBorders>
              <w:bottom w:val="single" w:sz="4" w:space="0" w:color="auto"/>
            </w:tcBorders>
            <w:shd w:val="clear" w:color="auto" w:fill="auto"/>
          </w:tcPr>
          <w:p w14:paraId="75CBB05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2239DA98" w14:textId="136CF74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2083C7F8" w14:textId="61F0B3E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1CBF19A2" w14:textId="77777777" w:rsidTr="004E4157">
        <w:trPr>
          <w:gridAfter w:val="1"/>
          <w:wAfter w:w="67" w:type="dxa"/>
          <w:jc w:val="center"/>
        </w:trPr>
        <w:tc>
          <w:tcPr>
            <w:tcW w:w="982" w:type="dxa"/>
            <w:gridSpan w:val="2"/>
            <w:tcBorders>
              <w:bottom w:val="single" w:sz="4" w:space="0" w:color="auto"/>
            </w:tcBorders>
            <w:shd w:val="clear" w:color="auto" w:fill="auto"/>
          </w:tcPr>
          <w:p w14:paraId="32A31ED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6E2B4F6" w14:textId="5BE9473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32450434" w14:textId="57293E8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47B4D4CB" w14:textId="77777777" w:rsidTr="004E4157">
        <w:trPr>
          <w:gridAfter w:val="1"/>
          <w:wAfter w:w="67" w:type="dxa"/>
          <w:jc w:val="center"/>
        </w:trPr>
        <w:tc>
          <w:tcPr>
            <w:tcW w:w="982" w:type="dxa"/>
            <w:gridSpan w:val="2"/>
            <w:tcBorders>
              <w:bottom w:val="single" w:sz="4" w:space="0" w:color="auto"/>
            </w:tcBorders>
            <w:shd w:val="clear" w:color="auto" w:fill="auto"/>
          </w:tcPr>
          <w:p w14:paraId="6A470E0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42F2FD63" w14:textId="4802113B"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7EEF91AF" w14:textId="5D8C036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24C6EF8D" w14:textId="77777777" w:rsidTr="004E4157">
        <w:trPr>
          <w:gridAfter w:val="1"/>
          <w:wAfter w:w="67" w:type="dxa"/>
          <w:jc w:val="center"/>
        </w:trPr>
        <w:tc>
          <w:tcPr>
            <w:tcW w:w="982" w:type="dxa"/>
            <w:gridSpan w:val="2"/>
            <w:tcBorders>
              <w:bottom w:val="single" w:sz="4" w:space="0" w:color="auto"/>
            </w:tcBorders>
            <w:shd w:val="clear" w:color="auto" w:fill="auto"/>
          </w:tcPr>
          <w:p w14:paraId="7F545113"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14:paraId="60B7443B"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71C16ED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605F7E" w:rsidRPr="003F7263" w14:paraId="0919F2FC" w14:textId="77777777" w:rsidTr="004E4157">
        <w:trPr>
          <w:gridAfter w:val="1"/>
          <w:wAfter w:w="67" w:type="dxa"/>
          <w:jc w:val="center"/>
        </w:trPr>
        <w:tc>
          <w:tcPr>
            <w:tcW w:w="982" w:type="dxa"/>
            <w:gridSpan w:val="2"/>
            <w:tcBorders>
              <w:bottom w:val="single" w:sz="4" w:space="0" w:color="auto"/>
            </w:tcBorders>
            <w:shd w:val="clear" w:color="auto" w:fill="auto"/>
          </w:tcPr>
          <w:p w14:paraId="7EE0B0FC"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0CF2BFAB" w14:textId="35BF373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57AFAA02" w14:textId="03B64194"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05F7E" w:rsidRPr="003F7263" w14:paraId="0702745F" w14:textId="77777777" w:rsidTr="004E4157">
        <w:trPr>
          <w:gridAfter w:val="1"/>
          <w:wAfter w:w="67" w:type="dxa"/>
          <w:jc w:val="center"/>
        </w:trPr>
        <w:tc>
          <w:tcPr>
            <w:tcW w:w="982" w:type="dxa"/>
            <w:gridSpan w:val="2"/>
            <w:tcBorders>
              <w:bottom w:val="single" w:sz="4" w:space="0" w:color="auto"/>
            </w:tcBorders>
            <w:shd w:val="clear" w:color="auto" w:fill="auto"/>
          </w:tcPr>
          <w:p w14:paraId="438B625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4"/>
            <w:tcBorders>
              <w:bottom w:val="single" w:sz="4" w:space="0" w:color="auto"/>
            </w:tcBorders>
            <w:shd w:val="clear" w:color="auto" w:fill="auto"/>
          </w:tcPr>
          <w:p w14:paraId="5549B28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A.4.1-3/2 AND A.4.3.6-1/1 AND A.4.3.6-1/3 AND (A.4.1-2/1 OR A.4.1-2/2 OR (A.4.1-1/1 AND A.4.1-1/2)) THEN R </w:t>
            </w:r>
            <w:r w:rsidRPr="003F7263">
              <w:rPr>
                <w:rFonts w:ascii="Arial" w:hAnsi="Arial" w:cs="Arial"/>
                <w:sz w:val="16"/>
                <w:szCs w:val="16"/>
              </w:rPr>
              <w:lastRenderedPageBreak/>
              <w:t>ELSE N/A</w:t>
            </w:r>
          </w:p>
        </w:tc>
        <w:tc>
          <w:tcPr>
            <w:tcW w:w="4822" w:type="dxa"/>
            <w:gridSpan w:val="3"/>
            <w:tcBorders>
              <w:bottom w:val="single" w:sz="4" w:space="0" w:color="auto"/>
            </w:tcBorders>
            <w:shd w:val="clear" w:color="auto" w:fill="auto"/>
          </w:tcPr>
          <w:p w14:paraId="07529A9F" w14:textId="77E29466"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 xml:space="preserve">UEs supporting EN-DC and NR measurements and Event A triggered reporting and (NR Intra-frequency and NR-Inter </w:t>
            </w:r>
            <w:r w:rsidRPr="003F7263">
              <w:rPr>
                <w:rFonts w:ascii="Arial" w:hAnsi="Arial" w:cs="Arial"/>
                <w:sz w:val="16"/>
                <w:szCs w:val="16"/>
              </w:rPr>
              <w:lastRenderedPageBreak/>
              <w:t>frequency measurements and at least periodical reporting) and multiple NR bands</w:t>
            </w:r>
          </w:p>
        </w:tc>
      </w:tr>
      <w:tr w:rsidR="00605F7E" w:rsidRPr="003F7263" w14:paraId="276A2584" w14:textId="77777777" w:rsidTr="004E4157">
        <w:trPr>
          <w:gridAfter w:val="1"/>
          <w:wAfter w:w="67" w:type="dxa"/>
          <w:jc w:val="center"/>
        </w:trPr>
        <w:tc>
          <w:tcPr>
            <w:tcW w:w="982" w:type="dxa"/>
            <w:gridSpan w:val="2"/>
            <w:tcBorders>
              <w:bottom w:val="single" w:sz="4" w:space="0" w:color="auto"/>
            </w:tcBorders>
            <w:shd w:val="clear" w:color="auto" w:fill="auto"/>
          </w:tcPr>
          <w:p w14:paraId="0437133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C94</w:t>
            </w:r>
          </w:p>
        </w:tc>
        <w:tc>
          <w:tcPr>
            <w:tcW w:w="4397" w:type="dxa"/>
            <w:gridSpan w:val="4"/>
            <w:tcBorders>
              <w:bottom w:val="single" w:sz="4" w:space="0" w:color="auto"/>
            </w:tcBorders>
            <w:shd w:val="clear" w:color="auto" w:fill="auto"/>
          </w:tcPr>
          <w:p w14:paraId="4FE9E3E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5AD7E49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05F7E" w:rsidRPr="003F7263" w14:paraId="468322EE" w14:textId="77777777" w:rsidTr="004E4157">
        <w:trPr>
          <w:gridAfter w:val="1"/>
          <w:wAfter w:w="67" w:type="dxa"/>
          <w:jc w:val="center"/>
        </w:trPr>
        <w:tc>
          <w:tcPr>
            <w:tcW w:w="982" w:type="dxa"/>
            <w:gridSpan w:val="2"/>
            <w:tcBorders>
              <w:bottom w:val="single" w:sz="4" w:space="0" w:color="auto"/>
            </w:tcBorders>
            <w:shd w:val="clear" w:color="auto" w:fill="auto"/>
          </w:tcPr>
          <w:p w14:paraId="2E2E018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35FEA52A" w14:textId="43BCB00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05130A6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605F7E" w:rsidRPr="003F7263" w14:paraId="53EF00B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605F7E" w:rsidRPr="003F7263" w:rsidRDefault="00605F7E" w:rsidP="00605F7E">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EA5275" w14:textId="217ACD6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6A2A8C" w14:textId="7F27B99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05F7E" w:rsidRPr="003F7263" w14:paraId="3A715CC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605F7E" w:rsidRPr="003F7263" w:rsidRDefault="00605F7E" w:rsidP="00605F7E">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5547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C5B9B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05F7E" w:rsidRPr="003F7263" w14:paraId="2817E79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605F7E" w:rsidRPr="003F7263" w:rsidRDefault="00605F7E" w:rsidP="00605F7E">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232C5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69ACD3"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PDCP duplication over split DRB</w:t>
            </w:r>
          </w:p>
        </w:tc>
      </w:tr>
      <w:tr w:rsidR="00605F7E" w:rsidRPr="003F7263" w14:paraId="29F0E81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605F7E" w:rsidRPr="003F7263" w:rsidRDefault="00605F7E" w:rsidP="00605F7E">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D7649C"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3B8F3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05F7E" w:rsidRPr="003F7263" w14:paraId="3EC9727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605F7E" w:rsidRPr="003F7263" w:rsidRDefault="00605F7E" w:rsidP="00605F7E">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552DFC" w14:textId="01FE834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D1EEF9" w14:textId="22C5642A" w:rsidR="00605F7E" w:rsidRPr="003F7263" w:rsidRDefault="00605F7E" w:rsidP="00605F7E">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05F7E" w:rsidRPr="003F7263" w14:paraId="796BE2E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605F7E" w:rsidRPr="003F7263" w:rsidRDefault="00605F7E" w:rsidP="00605F7E">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DA5F75" w14:textId="4CE0A44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8D00F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intra-frequency DAPS handover</w:t>
            </w:r>
          </w:p>
        </w:tc>
      </w:tr>
      <w:tr w:rsidR="00605F7E" w:rsidRPr="003F7263" w14:paraId="16FC2BB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605F7E" w:rsidRPr="003F7263" w:rsidRDefault="00605F7E" w:rsidP="00605F7E">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A2114A" w14:textId="3207E4B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97E2272"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cross slot scheduling </w:t>
            </w:r>
          </w:p>
        </w:tc>
      </w:tr>
      <w:tr w:rsidR="00605F7E" w:rsidRPr="003F7263" w14:paraId="12D9CC6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605F7E" w:rsidRPr="003F7263" w:rsidRDefault="00605F7E" w:rsidP="00605F7E">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1F14FD" w14:textId="73DF35D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7501FB"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05F7E" w:rsidRPr="003F7263" w14:paraId="182301F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605F7E" w:rsidRPr="003F7263" w:rsidRDefault="00605F7E" w:rsidP="00605F7E">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D042BC" w14:textId="75D26D0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9D1B0A" w14:textId="718026CC" w:rsidR="00605F7E" w:rsidRPr="003F7263" w:rsidRDefault="00605F7E" w:rsidP="00605F7E">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05F7E" w:rsidRPr="003F7263" w14:paraId="4F009CD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605F7E" w:rsidRPr="003F7263" w:rsidRDefault="00605F7E" w:rsidP="00605F7E">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370D1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FD85BE"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05F7E" w:rsidRPr="003F7263" w14:paraId="14D8EC97"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605F7E" w:rsidRPr="003F7263" w:rsidRDefault="00605F7E" w:rsidP="00605F7E">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577CA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56A3DC" w14:textId="77777777"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 mode 1 transmission</w:t>
            </w:r>
          </w:p>
        </w:tc>
      </w:tr>
      <w:tr w:rsidR="00605F7E" w:rsidRPr="003F7263" w14:paraId="7DAE9827"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605F7E" w:rsidRPr="003F7263" w:rsidRDefault="00605F7E" w:rsidP="00605F7E">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C5DE17" w14:textId="5521A4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E5F32B"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multi-DCI based multi-TRP</w:t>
            </w:r>
          </w:p>
        </w:tc>
      </w:tr>
      <w:tr w:rsidR="00605F7E" w:rsidRPr="003F7263" w14:paraId="4316C85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605F7E" w:rsidRPr="003F7263" w:rsidRDefault="00605F7E" w:rsidP="00605F7E">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2B02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0E77C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RACS</w:t>
            </w:r>
          </w:p>
        </w:tc>
      </w:tr>
      <w:tr w:rsidR="00605F7E" w:rsidRPr="003F7263" w14:paraId="396E50C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605F7E" w:rsidRPr="003F7263" w:rsidRDefault="00605F7E" w:rsidP="00605F7E">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321B66" w14:textId="49C827F2"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520A9E" w14:textId="1EB15D83" w:rsidR="00605F7E" w:rsidRPr="003F7263" w:rsidRDefault="00605F7E" w:rsidP="00605F7E">
            <w:pPr>
              <w:rPr>
                <w:rFonts w:ascii="Arial" w:hAnsi="Arial" w:cs="Arial"/>
                <w:sz w:val="16"/>
                <w:szCs w:val="16"/>
              </w:rPr>
            </w:pPr>
            <w:r w:rsidRPr="003F7263">
              <w:rPr>
                <w:rFonts w:ascii="Arial" w:hAnsi="Arial"/>
                <w:sz w:val="16"/>
                <w:szCs w:val="16"/>
              </w:rPr>
              <w:t>UEs supporting 5G Core and RRC_INACTIVE</w:t>
            </w:r>
          </w:p>
        </w:tc>
      </w:tr>
      <w:tr w:rsidR="00605F7E" w:rsidRPr="003F7263" w14:paraId="15BBE0F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A19390" w14:textId="379E729F" w:rsidR="00605F7E" w:rsidRPr="003F7263" w:rsidRDefault="00605F7E" w:rsidP="00605F7E">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A6B1DC" w14:textId="54A0076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0227C1" w14:textId="1A495C8E" w:rsidR="00605F7E" w:rsidRPr="003F7263" w:rsidRDefault="00605F7E" w:rsidP="00605F7E">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05F7E" w:rsidRPr="003F7263" w14:paraId="0E7886C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605F7E" w:rsidRPr="003F7263" w:rsidRDefault="00605F7E" w:rsidP="00605F7E">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F25CE3B" w14:textId="30ECBD20"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65A506" w14:textId="0520378A" w:rsidR="00605F7E" w:rsidRPr="003F7263" w:rsidRDefault="00605F7E" w:rsidP="00605F7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05F7E" w:rsidRPr="003F7263" w14:paraId="04F6117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605F7E" w:rsidRPr="003F7263" w:rsidRDefault="00605F7E" w:rsidP="00605F7E">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A74628" w14:textId="43BE70C4"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3B4C97" w14:textId="040FC011" w:rsidR="00605F7E" w:rsidRPr="003F7263" w:rsidRDefault="00605F7E" w:rsidP="00605F7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05F7E" w:rsidRPr="003F7263" w14:paraId="34E242B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605F7E" w:rsidRPr="003F7263" w:rsidRDefault="00605F7E" w:rsidP="00605F7E">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E7D286" w14:textId="6B47FBAE" w:rsidR="00605F7E" w:rsidRPr="003F7263" w:rsidRDefault="00605F7E" w:rsidP="00605F7E">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A8469F9" w14:textId="651FA5DD" w:rsidR="00605F7E" w:rsidRPr="003F7263" w:rsidRDefault="00605F7E" w:rsidP="00605F7E">
            <w:pPr>
              <w:rPr>
                <w:rFonts w:ascii="Arial" w:hAnsi="Arial" w:cs="Arial"/>
                <w:sz w:val="16"/>
                <w:szCs w:val="16"/>
              </w:rPr>
            </w:pPr>
          </w:p>
        </w:tc>
      </w:tr>
      <w:tr w:rsidR="00605F7E" w:rsidRPr="003F7263" w14:paraId="1ACBFF4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605F7E" w:rsidRPr="003F7263" w:rsidRDefault="00605F7E" w:rsidP="00605F7E">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9531FC" w14:textId="11905A3F" w:rsidR="00605F7E" w:rsidRPr="003F7263" w:rsidRDefault="00605F7E" w:rsidP="00605F7E">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AB82F7" w14:textId="0A2AF6FD" w:rsidR="00605F7E" w:rsidRPr="003F7263" w:rsidRDefault="00605F7E" w:rsidP="00605F7E">
            <w:pPr>
              <w:pStyle w:val="TAL"/>
              <w:rPr>
                <w:color w:val="000000"/>
                <w:sz w:val="16"/>
                <w:szCs w:val="16"/>
              </w:rPr>
            </w:pPr>
            <w:r w:rsidRPr="003F7263">
              <w:rPr>
                <w:sz w:val="16"/>
                <w:szCs w:val="16"/>
              </w:rPr>
              <w:t>UEs 5GS and PDSCH reception based on multiple semi-persistent scheduling</w:t>
            </w:r>
          </w:p>
        </w:tc>
      </w:tr>
      <w:tr w:rsidR="00605F7E" w:rsidRPr="003F7263" w14:paraId="73973F3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605F7E" w:rsidRPr="003F7263" w:rsidRDefault="00605F7E" w:rsidP="00605F7E">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0EEEB0" w14:textId="335C4BDA" w:rsidR="00605F7E" w:rsidRPr="003F7263" w:rsidRDefault="00605F7E" w:rsidP="00605F7E">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E7AAFC" w14:textId="76D6B7E5" w:rsidR="00605F7E" w:rsidRPr="003F7263" w:rsidRDefault="00605F7E" w:rsidP="00605F7E">
            <w:pPr>
              <w:pStyle w:val="TAL"/>
              <w:rPr>
                <w:color w:val="000000"/>
                <w:sz w:val="16"/>
                <w:szCs w:val="16"/>
              </w:rPr>
            </w:pPr>
            <w:r w:rsidRPr="003F7263">
              <w:rPr>
                <w:sz w:val="16"/>
                <w:szCs w:val="16"/>
              </w:rPr>
              <w:t>UEs supporting 5GS and LCH-based UL grant prioritization</w:t>
            </w:r>
          </w:p>
        </w:tc>
      </w:tr>
      <w:tr w:rsidR="00605F7E" w:rsidRPr="003F7263" w14:paraId="407BE56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605F7E" w:rsidRPr="003F7263" w:rsidRDefault="00605F7E" w:rsidP="00605F7E">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E0BCB9" w14:textId="5D3F8E81" w:rsidR="00605F7E" w:rsidRPr="003F7263" w:rsidRDefault="00605F7E" w:rsidP="00605F7E">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B4DC81" w14:textId="2A777FB4"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05F7E" w:rsidRPr="003F7263" w14:paraId="53FFC04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605F7E" w:rsidRPr="003F7263" w:rsidRDefault="00605F7E" w:rsidP="00605F7E">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9B541C" w14:textId="4BC930D7" w:rsidR="00605F7E" w:rsidRPr="003F7263" w:rsidRDefault="00605F7E" w:rsidP="00605F7E">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F68957" w14:textId="21DDC1AB"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05F7E" w:rsidRPr="003F7263" w14:paraId="5044E4B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605F7E" w:rsidRPr="003F7263" w:rsidRDefault="00605F7E" w:rsidP="00605F7E">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542FBA" w14:textId="1BB7E321" w:rsidR="00605F7E" w:rsidRPr="003F7263" w:rsidRDefault="00605F7E" w:rsidP="00605F7E">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B797BC" w14:textId="61562C4D"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05F7E" w:rsidRPr="003F7263" w14:paraId="156ABA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605F7E" w:rsidRPr="003F7263" w:rsidRDefault="00605F7E" w:rsidP="00605F7E">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E3E5BE" w14:textId="7F3DF63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8F18AE7" w14:textId="5E64F6AA"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31" w:name="OLE_LINK19"/>
            <w:bookmarkStart w:id="13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31"/>
            <w:bookmarkEnd w:id="132"/>
          </w:p>
        </w:tc>
      </w:tr>
      <w:tr w:rsidR="00605F7E" w:rsidRPr="003F7263" w14:paraId="348BE5C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605F7E" w:rsidRPr="003F7263" w:rsidRDefault="00605F7E" w:rsidP="00605F7E">
            <w:pPr>
              <w:rPr>
                <w:rFonts w:ascii="Arial" w:hAnsi="Arial" w:cs="Arial"/>
                <w:sz w:val="16"/>
                <w:szCs w:val="16"/>
              </w:rPr>
            </w:pPr>
            <w:r w:rsidRPr="003F7263">
              <w:rPr>
                <w:rFonts w:ascii="Arial" w:hAnsi="Arial" w:cs="Arial"/>
                <w:sz w:val="16"/>
                <w:szCs w:val="16"/>
                <w:lang w:eastAsia="zh-CN"/>
              </w:rPr>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15E9FA" w14:textId="7C52D5A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BDF5D0" w14:textId="203B07A1"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w:t>
            </w:r>
            <w:r w:rsidRPr="00CB7735">
              <w:rPr>
                <w:rFonts w:ascii="Arial" w:hAnsi="Arial" w:cs="Arial"/>
                <w:sz w:val="16"/>
                <w:szCs w:val="16"/>
                <w:lang w:eastAsia="zh-CN"/>
              </w:rPr>
              <w:lastRenderedPageBreak/>
              <w:t>PUCCH group in CA with a same numerology</w:t>
            </w:r>
          </w:p>
        </w:tc>
      </w:tr>
      <w:tr w:rsidR="00605F7E" w:rsidRPr="003F7263" w14:paraId="4250C40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605F7E" w:rsidRPr="003F7263" w:rsidRDefault="00605F7E" w:rsidP="00605F7E">
            <w:pPr>
              <w:rPr>
                <w:rFonts w:ascii="Arial" w:hAnsi="Arial" w:cs="Arial"/>
                <w:sz w:val="16"/>
                <w:szCs w:val="16"/>
              </w:rPr>
            </w:pPr>
            <w:r w:rsidRPr="003F7263">
              <w:rPr>
                <w:rFonts w:ascii="Arial" w:hAnsi="Arial" w:cs="Arial"/>
                <w:sz w:val="16"/>
                <w:szCs w:val="16"/>
                <w:lang w:eastAsia="zh-CN"/>
              </w:rPr>
              <w:lastRenderedPageBreak/>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B2B04E" w14:textId="5FFCB33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2228B8F" w14:textId="6248C35F"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05F7E" w:rsidRPr="003F7263" w14:paraId="0E135C3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1E4ACC" w14:textId="610B7FC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2824AA" w14:textId="3DBC0A58" w:rsidR="00605F7E" w:rsidRPr="003F7263" w:rsidRDefault="00605F7E" w:rsidP="00605F7E">
            <w:pPr>
              <w:rPr>
                <w:rFonts w:ascii="Arial" w:hAnsi="Arial" w:cs="Arial"/>
                <w:sz w:val="16"/>
                <w:szCs w:val="16"/>
              </w:rPr>
            </w:pPr>
          </w:p>
        </w:tc>
      </w:tr>
      <w:tr w:rsidR="00605F7E" w:rsidRPr="003F7263" w14:paraId="4C7DB8B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9D6547" w14:textId="3125169F" w:rsidR="00605F7E" w:rsidRPr="003F7263" w:rsidRDefault="00605F7E" w:rsidP="00605F7E">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4328B7" w14:textId="227B4A86"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UL PDCP Packet Delay per DRB</w:t>
            </w:r>
          </w:p>
        </w:tc>
      </w:tr>
      <w:tr w:rsidR="00605F7E" w:rsidRPr="003F7263" w14:paraId="30D4EE7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605F7E" w:rsidRPr="003F7263" w:rsidRDefault="00605F7E" w:rsidP="00605F7E">
            <w:pPr>
              <w:rPr>
                <w:rFonts w:ascii="Arial" w:hAnsi="Arial" w:cs="Arial"/>
                <w:sz w:val="16"/>
                <w:szCs w:val="16"/>
                <w:lang w:eastAsia="en-US"/>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F9EA9B4" w14:textId="018A69A8" w:rsidR="00605F7E" w:rsidRPr="003F7263" w:rsidRDefault="00605F7E" w:rsidP="00605F7E">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E14304" w14:textId="7F4782D5" w:rsidR="00605F7E" w:rsidRPr="003F7263" w:rsidRDefault="00605F7E" w:rsidP="00605F7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05F7E" w:rsidRPr="003F7263" w14:paraId="470C450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605F7E" w:rsidRPr="003F7263" w:rsidRDefault="00605F7E" w:rsidP="00605F7E">
            <w:pPr>
              <w:rPr>
                <w:rFonts w:ascii="Arial" w:hAnsi="Arial" w:cs="Arial"/>
                <w:sz w:val="16"/>
                <w:szCs w:val="16"/>
                <w:lang w:eastAsia="en-US"/>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40A7C9" w14:textId="7BAF8CF4" w:rsidR="00605F7E" w:rsidRPr="003F7263" w:rsidRDefault="00605F7E" w:rsidP="00605F7E">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71B3D2" w14:textId="62A19B19"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05F7E" w:rsidRPr="003F7263" w14:paraId="3CC5743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605F7E" w:rsidRPr="003F7263" w:rsidRDefault="00605F7E" w:rsidP="00605F7E">
            <w:pPr>
              <w:rPr>
                <w:rFonts w:ascii="Arial" w:hAnsi="Arial" w:cs="Arial"/>
                <w:sz w:val="16"/>
                <w:szCs w:val="16"/>
                <w:lang w:eastAsia="en-US"/>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440A9E" w14:textId="641B8EF3" w:rsidR="00605F7E" w:rsidRPr="003F7263" w:rsidRDefault="00605F7E" w:rsidP="00605F7E">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582D0F" w14:textId="33A10410"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05F7E" w:rsidRPr="003F7263" w14:paraId="0B7E04A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605F7E" w:rsidRPr="003F7263" w:rsidRDefault="00605F7E" w:rsidP="00605F7E">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844F72" w14:textId="71E5ADD4" w:rsidR="00605F7E" w:rsidRPr="003F7263" w:rsidRDefault="00605F7E" w:rsidP="00605F7E">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E87FDC" w14:textId="15CB32E4" w:rsidR="00605F7E" w:rsidRPr="003F7263" w:rsidRDefault="00605F7E" w:rsidP="00605F7E">
            <w:pPr>
              <w:pStyle w:val="TAL"/>
            </w:pPr>
            <w:r w:rsidRPr="003F7263">
              <w:t xml:space="preserve">UEs supporting 5G Core and equipped with a GNSS or A-GNSS receiver to provide detailed location information. </w:t>
            </w:r>
          </w:p>
        </w:tc>
      </w:tr>
      <w:tr w:rsidR="00605F7E" w:rsidRPr="003F7263" w14:paraId="6E8B457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605F7E" w:rsidRPr="003F7263" w:rsidRDefault="00605F7E" w:rsidP="00605F7E">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BC7433" w14:textId="03CC437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C2A045" w14:textId="2F6C0A0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05F7E" w:rsidRPr="003F7263" w14:paraId="41FF968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605F7E" w:rsidRPr="003F7263" w:rsidRDefault="00605F7E" w:rsidP="00605F7E">
            <w:pPr>
              <w:rPr>
                <w:rFonts w:ascii="Arial" w:hAnsi="Arial" w:cs="Arial"/>
                <w:sz w:val="16"/>
                <w:szCs w:val="16"/>
              </w:rPr>
            </w:pPr>
            <w:bookmarkStart w:id="133"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098D7A" w14:textId="04D9376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852C41" w14:textId="1C2F2756"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w:t>
            </w:r>
          </w:p>
        </w:tc>
      </w:tr>
      <w:tr w:rsidR="00605F7E" w:rsidRPr="003F7263" w14:paraId="2253FF4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605F7E" w:rsidRPr="003F7263" w:rsidRDefault="00605F7E" w:rsidP="00605F7E">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B53A02" w14:textId="7BC3271F"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7F28FB" w14:textId="08C0BDBC"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message Segmentation in the UL</w:t>
            </w:r>
          </w:p>
        </w:tc>
      </w:tr>
      <w:tr w:rsidR="00605F7E" w:rsidRPr="003F7263" w14:paraId="6EF3506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605F7E" w:rsidRPr="003F7263" w:rsidRDefault="00605F7E" w:rsidP="00605F7E">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0B58A5" w14:textId="1499E4CD"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545950" w14:textId="6EEB42F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inter-frequency DAPS handover</w:t>
            </w:r>
          </w:p>
        </w:tc>
      </w:tr>
      <w:tr w:rsidR="00605F7E" w:rsidRPr="003F7263" w14:paraId="7CE1AC2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605F7E" w:rsidRPr="003F7263" w:rsidRDefault="00605F7E" w:rsidP="00605F7E">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2A83B9" w14:textId="4B0DB57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0C107F" w14:textId="67F69B32" w:rsidR="00605F7E" w:rsidRPr="003F7263" w:rsidRDefault="00605F7E" w:rsidP="00605F7E">
            <w:pPr>
              <w:rPr>
                <w:rFonts w:ascii="Arial" w:hAnsi="Arial" w:cs="Arial"/>
                <w:sz w:val="16"/>
                <w:szCs w:val="16"/>
              </w:rPr>
            </w:pPr>
            <w:r w:rsidRPr="003F7263">
              <w:rPr>
                <w:rFonts w:ascii="Arial" w:hAnsi="Arial"/>
                <w:sz w:val="16"/>
                <w:szCs w:val="16"/>
              </w:rPr>
              <w:t>UEs supporting 5G Core and SNPN</w:t>
            </w:r>
          </w:p>
        </w:tc>
      </w:tr>
      <w:tr w:rsidR="00605F7E" w:rsidRPr="003F7263" w14:paraId="785EFFA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605F7E" w:rsidRPr="003F7263" w:rsidRDefault="00605F7E" w:rsidP="00605F7E">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B2EE87D" w14:textId="50D9B1A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199E7D1" w14:textId="4A806BE4" w:rsidR="00605F7E" w:rsidRPr="003F7263" w:rsidRDefault="00605F7E" w:rsidP="00605F7E">
            <w:pPr>
              <w:rPr>
                <w:rFonts w:ascii="Arial" w:hAnsi="Arial" w:cs="Arial"/>
                <w:sz w:val="16"/>
                <w:szCs w:val="16"/>
              </w:rPr>
            </w:pPr>
            <w:r w:rsidRPr="003F7263">
              <w:rPr>
                <w:rFonts w:ascii="Arial" w:hAnsi="Arial"/>
                <w:sz w:val="16"/>
                <w:szCs w:val="16"/>
              </w:rPr>
              <w:t>UEs supporting 5G Core and CAG</w:t>
            </w:r>
          </w:p>
        </w:tc>
      </w:tr>
      <w:tr w:rsidR="00605F7E" w:rsidRPr="003F7263" w14:paraId="173D9B8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605F7E" w:rsidRPr="003F7263" w:rsidRDefault="00605F7E" w:rsidP="00605F7E">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A8D56C" w14:textId="1B1B6C7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1073F7" w14:textId="061D2332"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605F7E" w:rsidRPr="003F7263" w14:paraId="7DA41DD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605F7E" w:rsidRPr="003F7263" w:rsidRDefault="00605F7E" w:rsidP="00605F7E">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E0F7B2" w14:textId="5C87381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8B5761" w14:textId="4A808AD3" w:rsidR="00605F7E" w:rsidRPr="003F7263" w:rsidRDefault="00605F7E" w:rsidP="00605F7E">
            <w:pPr>
              <w:rPr>
                <w:rFonts w:ascii="Arial" w:hAnsi="Arial" w:cs="Arial"/>
                <w:sz w:val="16"/>
                <w:szCs w:val="16"/>
              </w:rPr>
            </w:pPr>
            <w:r w:rsidRPr="003F7263">
              <w:rPr>
                <w:rFonts w:ascii="Arial" w:hAnsi="Arial" w:cs="Arial"/>
                <w:sz w:val="16"/>
                <w:szCs w:val="16"/>
              </w:rPr>
              <w:t>UEs supporting PUSCH repetition type B</w:t>
            </w:r>
          </w:p>
        </w:tc>
      </w:tr>
      <w:tr w:rsidR="00605F7E" w:rsidRPr="003F7263" w14:paraId="774965C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605F7E" w:rsidRPr="003F7263" w:rsidRDefault="00605F7E" w:rsidP="00605F7E">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267A77" w14:textId="4C3EAD9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34EBDD" w14:textId="57B4D0B1" w:rsidR="00605F7E" w:rsidRPr="003F7263" w:rsidRDefault="00605F7E" w:rsidP="00605F7E">
            <w:pPr>
              <w:rPr>
                <w:rFonts w:ascii="Arial" w:hAnsi="Arial" w:cs="Arial"/>
                <w:sz w:val="16"/>
                <w:szCs w:val="16"/>
              </w:rPr>
            </w:pPr>
            <w:r w:rsidRPr="003F7263">
              <w:rPr>
                <w:rFonts w:ascii="Arial" w:hAnsi="Arial" w:cs="Arial"/>
                <w:sz w:val="16"/>
                <w:szCs w:val="16"/>
              </w:rPr>
              <w:t>UEs supporting 2-Step RACH</w:t>
            </w:r>
          </w:p>
        </w:tc>
      </w:tr>
      <w:bookmarkEnd w:id="133"/>
      <w:tr w:rsidR="00605F7E" w:rsidRPr="003F7263" w14:paraId="5217B07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605F7E" w:rsidRPr="003F7263" w:rsidRDefault="00605F7E" w:rsidP="00605F7E">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133C631" w14:textId="40AC9A63" w:rsidR="00605F7E" w:rsidRPr="003F7263" w:rsidRDefault="00605F7E" w:rsidP="00605F7E">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470856" w14:textId="38AB8F5F" w:rsidR="00605F7E" w:rsidRPr="003F7263" w:rsidRDefault="00605F7E" w:rsidP="00605F7E">
            <w:pPr>
              <w:pStyle w:val="TAL"/>
              <w:rPr>
                <w:rFonts w:cs="Arial"/>
                <w:sz w:val="16"/>
                <w:szCs w:val="16"/>
              </w:rPr>
            </w:pPr>
            <w:r w:rsidRPr="003F7263">
              <w:rPr>
                <w:sz w:val="16"/>
                <w:szCs w:val="16"/>
              </w:rPr>
              <w:t>UEs supporting 5G Core and delivery of rachReport upon request from the network.</w:t>
            </w:r>
          </w:p>
        </w:tc>
      </w:tr>
      <w:tr w:rsidR="00605F7E" w:rsidRPr="003F7263" w14:paraId="042C78E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605F7E" w:rsidRPr="003F7263" w:rsidRDefault="00605F7E" w:rsidP="00605F7E">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EEFC5C1" w14:textId="5213EC83" w:rsidR="00605F7E" w:rsidRPr="003F7263" w:rsidRDefault="00605F7E" w:rsidP="00605F7E">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F8248B7" w14:textId="09DE7F5D" w:rsidR="00605F7E" w:rsidRPr="003F7263" w:rsidRDefault="00605F7E" w:rsidP="00605F7E">
            <w:pPr>
              <w:pStyle w:val="TAL"/>
              <w:rPr>
                <w:rFonts w:cs="Arial"/>
                <w:sz w:val="16"/>
                <w:szCs w:val="16"/>
              </w:rPr>
            </w:pPr>
            <w:r w:rsidRPr="003F7263">
              <w:rPr>
                <w:sz w:val="16"/>
                <w:szCs w:val="16"/>
              </w:rPr>
              <w:t>UEs supporting 5G core and Bluetooth measurements in RRC_IDLE and RRC_INACTIVE state</w:t>
            </w:r>
          </w:p>
        </w:tc>
      </w:tr>
      <w:tr w:rsidR="00605F7E" w:rsidRPr="003F7263" w14:paraId="0FB2954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605F7E" w:rsidRPr="003F7263" w:rsidRDefault="00605F7E" w:rsidP="00605F7E">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BE2B8E" w14:textId="14D3BDBC" w:rsidR="00605F7E" w:rsidRPr="003F7263" w:rsidRDefault="00605F7E" w:rsidP="00605F7E">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99933F" w14:textId="2F562863" w:rsidR="00605F7E" w:rsidRPr="003F7263" w:rsidRDefault="00605F7E" w:rsidP="00605F7E">
            <w:pPr>
              <w:pStyle w:val="TAL"/>
              <w:rPr>
                <w:rFonts w:cs="Arial"/>
                <w:sz w:val="16"/>
                <w:szCs w:val="16"/>
              </w:rPr>
            </w:pPr>
            <w:r w:rsidRPr="003F7263">
              <w:rPr>
                <w:sz w:val="16"/>
                <w:szCs w:val="16"/>
              </w:rPr>
              <w:t>UEs supporting 5G core and WLAN measurements in RRC_IDLE and RRC_INACTIVE state</w:t>
            </w:r>
          </w:p>
        </w:tc>
      </w:tr>
      <w:tr w:rsidR="00605F7E" w:rsidRPr="003F7263" w14:paraId="221A86F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605F7E" w:rsidRPr="003F7263" w:rsidRDefault="00605F7E" w:rsidP="00605F7E">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51A8D9" w14:textId="2BDA84B7" w:rsidR="00605F7E" w:rsidRPr="003F7263" w:rsidRDefault="00605F7E" w:rsidP="00605F7E">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C74122" w14:textId="4A640A2F" w:rsidR="00605F7E" w:rsidRPr="003F7263" w:rsidRDefault="00605F7E" w:rsidP="00605F7E">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05F7E" w:rsidRPr="003F7263" w14:paraId="6DFAC43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605F7E" w:rsidRPr="003F7263" w:rsidRDefault="00605F7E" w:rsidP="00605F7E">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7C3091" w14:textId="0B80FC2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602F12" w14:textId="6E56310B" w:rsidR="00605F7E" w:rsidRPr="003F7263" w:rsidRDefault="00605F7E" w:rsidP="00605F7E">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05F7E" w:rsidRPr="003F7263" w14:paraId="41A1C7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605F7E" w:rsidRPr="003F7263" w:rsidRDefault="00605F7E" w:rsidP="00605F7E">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FF89B9" w14:textId="6B3B276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53604A" w14:textId="5764AE8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05F7E" w:rsidRPr="003F7263" w14:paraId="7267923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605F7E" w:rsidRPr="003F7263" w:rsidRDefault="00605F7E" w:rsidP="00605F7E">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FC42B7" w14:textId="27E9BC3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9828F2"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05F7E" w:rsidRPr="003F7263" w14:paraId="3202847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605F7E" w:rsidRPr="003F7263" w:rsidRDefault="00605F7E" w:rsidP="00605F7E">
            <w:pPr>
              <w:pStyle w:val="TAL"/>
              <w:rPr>
                <w:sz w:val="16"/>
                <w:szCs w:val="18"/>
              </w:rPr>
            </w:pPr>
            <w:r w:rsidRPr="003F7263">
              <w:rPr>
                <w:sz w:val="16"/>
                <w:szCs w:val="18"/>
                <w:lang w:eastAsia="zh-CN"/>
              </w:rPr>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77E85B" w14:textId="51D1DFE4" w:rsidR="00605F7E" w:rsidRPr="003F7263" w:rsidRDefault="00605F7E" w:rsidP="00605F7E">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19C0B3" w14:textId="7B8718AC" w:rsidR="00605F7E" w:rsidRPr="003F7263" w:rsidRDefault="00605F7E" w:rsidP="00605F7E">
            <w:pPr>
              <w:pStyle w:val="TAL"/>
              <w:rPr>
                <w:sz w:val="16"/>
                <w:szCs w:val="18"/>
              </w:rPr>
            </w:pPr>
            <w:r w:rsidRPr="003F7263">
              <w:rPr>
                <w:sz w:val="16"/>
                <w:szCs w:val="18"/>
              </w:rPr>
              <w:t>UEs supporting 5G Core and E-UTRA and standalone GNSS receiver to provide detailed location information</w:t>
            </w:r>
          </w:p>
        </w:tc>
      </w:tr>
      <w:tr w:rsidR="00605F7E" w:rsidRPr="003F7263" w14:paraId="571E26A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605F7E" w:rsidRPr="003F7263" w:rsidRDefault="00605F7E" w:rsidP="00605F7E">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EFD504" w14:textId="5B87B664" w:rsidR="00605F7E" w:rsidRPr="003F7263" w:rsidRDefault="00605F7E" w:rsidP="00605F7E">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CBBCFE" w14:textId="006CF7D8" w:rsidR="00605F7E" w:rsidRPr="003F7263" w:rsidRDefault="00605F7E" w:rsidP="00605F7E">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05F7E" w:rsidRPr="003F7263" w14:paraId="62F8762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605F7E" w:rsidRPr="003F7263" w:rsidRDefault="00605F7E" w:rsidP="00605F7E">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06D402" w14:textId="60118F47" w:rsidR="00605F7E" w:rsidRPr="003F7263" w:rsidRDefault="00605F7E" w:rsidP="00605F7E">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900137E" w14:textId="6DF850AD" w:rsidR="00605F7E" w:rsidRPr="003F7263" w:rsidRDefault="00605F7E" w:rsidP="00605F7E">
            <w:pPr>
              <w:pStyle w:val="TAL"/>
              <w:rPr>
                <w:sz w:val="16"/>
                <w:szCs w:val="18"/>
              </w:rPr>
            </w:pPr>
            <w:r w:rsidRPr="003F7263">
              <w:rPr>
                <w:rFonts w:cs="Arial"/>
                <w:sz w:val="16"/>
                <w:szCs w:val="16"/>
              </w:rPr>
              <w:t>UEs supporting 5G Core and release preference assistance information</w:t>
            </w:r>
          </w:p>
        </w:tc>
      </w:tr>
      <w:tr w:rsidR="00605F7E" w:rsidRPr="003F7263" w14:paraId="48AD6CE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605F7E" w:rsidRPr="003F7263" w:rsidRDefault="00605F7E" w:rsidP="00605F7E">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5F04924" w14:textId="30A6D54D" w:rsidR="00605F7E" w:rsidRPr="003F7263" w:rsidRDefault="00605F7E" w:rsidP="00605F7E">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E32A9EC" w14:textId="4B55EDE3" w:rsidR="00605F7E" w:rsidRPr="003F7263" w:rsidRDefault="00605F7E" w:rsidP="00605F7E">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05F7E" w:rsidRPr="003F7263" w14:paraId="194A3C5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5A28C5" w14:textId="6483FA7C" w:rsidR="00605F7E" w:rsidRPr="003F7263" w:rsidRDefault="00605F7E" w:rsidP="00605F7E">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DAC338" w14:textId="67FDB028" w:rsidR="00605F7E" w:rsidRPr="003F7263" w:rsidRDefault="00605F7E" w:rsidP="00605F7E">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A7FF0EA" w14:textId="01E88ABC" w:rsidR="00605F7E" w:rsidRPr="003F7263" w:rsidRDefault="00605F7E" w:rsidP="00605F7E">
            <w:pPr>
              <w:pStyle w:val="TAL"/>
              <w:rPr>
                <w:rFonts w:cs="Arial"/>
                <w:sz w:val="16"/>
                <w:szCs w:val="16"/>
              </w:rPr>
            </w:pPr>
            <w:r w:rsidRPr="001D7D57">
              <w:rPr>
                <w:rFonts w:cs="Arial"/>
                <w:sz w:val="16"/>
                <w:szCs w:val="16"/>
              </w:rPr>
              <w:t>C</w:t>
            </w:r>
          </w:p>
        </w:tc>
      </w:tr>
      <w:tr w:rsidR="00605F7E" w:rsidRPr="003F7263" w14:paraId="14CA6D3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605F7E" w:rsidRPr="003F7263" w:rsidRDefault="00605F7E" w:rsidP="00605F7E">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06E716A"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01B6B1" w14:textId="77777777" w:rsidR="00605F7E" w:rsidRPr="003F7263" w:rsidRDefault="00605F7E" w:rsidP="00605F7E">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05F7E" w:rsidRPr="003F7263" w14:paraId="3F9B8AA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605F7E" w:rsidRPr="003F7263" w:rsidRDefault="00605F7E" w:rsidP="00605F7E">
            <w:pPr>
              <w:rPr>
                <w:rFonts w:ascii="Arial" w:hAnsi="Arial" w:cs="Arial"/>
                <w:sz w:val="16"/>
                <w:szCs w:val="16"/>
              </w:rPr>
            </w:pPr>
            <w:r w:rsidRPr="003F7263">
              <w:rPr>
                <w:rFonts w:ascii="Arial" w:hAnsi="Arial" w:cs="Arial"/>
                <w:sz w:val="16"/>
                <w:szCs w:val="16"/>
              </w:rPr>
              <w:lastRenderedPageBreak/>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F43A18"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657739"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605F7E" w:rsidRPr="003F7263" w14:paraId="49C82C0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605F7E" w:rsidRPr="003F7263" w:rsidRDefault="00605F7E" w:rsidP="00605F7E">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285C64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1550C4"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05F7E" w:rsidRPr="003F7263" w14:paraId="56D3AE6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605F7E" w:rsidRPr="003F7263" w:rsidRDefault="00605F7E" w:rsidP="00605F7E">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B1B7F1" w14:textId="2248F51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EEA8A98" w14:textId="7F24356A" w:rsidR="00605F7E" w:rsidRPr="003F7263" w:rsidRDefault="00605F7E" w:rsidP="00605F7E">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605F7E" w:rsidRPr="003F7263" w14:paraId="3F23C29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605F7E" w:rsidRPr="003F7263" w:rsidRDefault="00605F7E" w:rsidP="00605F7E">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1E1D22" w14:textId="5CA7B7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05041" w14:textId="4432E744" w:rsidR="00605F7E" w:rsidRPr="003F7263" w:rsidRDefault="00605F7E" w:rsidP="00605F7E">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605F7E" w:rsidRPr="003F7263" w14:paraId="78C0C67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605F7E" w:rsidRPr="003F7263" w:rsidRDefault="00605F7E" w:rsidP="00605F7E">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30A566" w14:textId="13034D8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4615D9" w14:textId="16EF3E1D" w:rsidR="00605F7E" w:rsidRPr="003F7263" w:rsidRDefault="00605F7E" w:rsidP="00605F7E">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605F7E" w:rsidRPr="003F7263" w14:paraId="2F7C050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605F7E" w:rsidRPr="003F7263" w:rsidRDefault="00605F7E" w:rsidP="00605F7E">
            <w:pPr>
              <w:pStyle w:val="TAL"/>
              <w:rPr>
                <w:rFonts w:cs="Arial"/>
              </w:rPr>
            </w:pPr>
            <w:bookmarkStart w:id="134"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660F2A" w14:textId="4CE69713" w:rsidR="00605F7E" w:rsidRPr="003F7263" w:rsidRDefault="00605F7E" w:rsidP="00605F7E">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6608285" w14:textId="052399BC" w:rsidR="00605F7E" w:rsidRPr="00B46C9E" w:rsidRDefault="00605F7E" w:rsidP="00605F7E">
            <w:pPr>
              <w:pStyle w:val="TAL"/>
              <w:rPr>
                <w:sz w:val="16"/>
                <w:szCs w:val="16"/>
              </w:rPr>
            </w:pPr>
            <w:r w:rsidRPr="003F7263">
              <w:rPr>
                <w:sz w:val="16"/>
                <w:szCs w:val="16"/>
              </w:rPr>
              <w:t>UEs supporting EN-DC and conditional PSCell change</w:t>
            </w:r>
          </w:p>
        </w:tc>
      </w:tr>
      <w:bookmarkEnd w:id="134"/>
      <w:tr w:rsidR="00605F7E" w:rsidRPr="003F7263" w14:paraId="3923FBBA"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605F7E" w:rsidRPr="003F7263" w:rsidRDefault="00605F7E" w:rsidP="00605F7E">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ADFEF8C" w14:textId="34B681D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w:t>
            </w:r>
            <w:r w:rsidR="005270CE" w:rsidRPr="005270CE">
              <w:rPr>
                <w:rFonts w:ascii="Arial" w:hAnsi="Arial" w:cs="Arial"/>
                <w:sz w:val="16"/>
                <w:szCs w:val="16"/>
                <w:lang w:eastAsia="zh-CN"/>
              </w:rPr>
              <w:t>14</w:t>
            </w:r>
            <w:r w:rsidRPr="005270CE">
              <w:rPr>
                <w:rFonts w:ascii="Arial" w:hAnsi="Arial" w:cs="Arial"/>
                <w:sz w:val="16"/>
                <w:szCs w:val="16"/>
                <w:lang w:eastAsia="zh-CN"/>
              </w:rPr>
              <w:t xml:space="preserve">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F5A0BC" w14:textId="2F13624C"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48735B6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605F7E" w:rsidRPr="003F7263" w:rsidRDefault="00605F7E" w:rsidP="00605F7E">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CD373D" w14:textId="589EF9D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CCFF84" w14:textId="037ECA82"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307871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605F7E" w:rsidRPr="003F7263" w:rsidRDefault="00605F7E" w:rsidP="00605F7E">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A83A1D" w14:textId="65E4129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CA32B1" w14:textId="10F275A1" w:rsidR="00605F7E" w:rsidRPr="003F7263" w:rsidRDefault="00605F7E" w:rsidP="00605F7E">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100F9A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605F7E" w:rsidRPr="003F7263" w:rsidRDefault="00605F7E" w:rsidP="00605F7E">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70FB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C700873" w14:textId="77777777" w:rsidR="00605F7E" w:rsidRPr="003F7263" w:rsidRDefault="00605F7E" w:rsidP="00605F7E">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05F7E" w:rsidRPr="003F7263" w14:paraId="2CA0A27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605F7E" w:rsidRPr="003F7263" w:rsidRDefault="00605F7E" w:rsidP="00605F7E">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EFE272"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CEEE81" w14:textId="77777777" w:rsidR="00605F7E" w:rsidRPr="003F7263" w:rsidRDefault="00605F7E" w:rsidP="00605F7E">
            <w:pPr>
              <w:rPr>
                <w:rFonts w:ascii="Arial" w:hAnsi="Arial"/>
                <w:sz w:val="16"/>
                <w:szCs w:val="16"/>
              </w:rPr>
            </w:pPr>
            <w:r w:rsidRPr="003F7263">
              <w:rPr>
                <w:rFonts w:ascii="Arial" w:hAnsi="Arial"/>
                <w:sz w:val="16"/>
                <w:szCs w:val="16"/>
              </w:rPr>
              <w:t>UEs supporting 5G Core and NR-DC and RRC_INACTIVE</w:t>
            </w:r>
          </w:p>
        </w:tc>
      </w:tr>
      <w:tr w:rsidR="00605F7E" w:rsidRPr="003F7263" w14:paraId="3B65F4B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605F7E" w:rsidRPr="003F7263" w:rsidRDefault="00605F7E" w:rsidP="00605F7E">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9A597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67AD09" w14:textId="77777777" w:rsidR="00605F7E" w:rsidRPr="003F7263" w:rsidRDefault="00605F7E" w:rsidP="00605F7E">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05F7E" w:rsidRPr="003F7263" w14:paraId="6FD4516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605F7E" w:rsidRPr="003F7263" w:rsidRDefault="00605F7E" w:rsidP="00605F7E">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632A26"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4EB50" w14:textId="77777777" w:rsidR="00605F7E" w:rsidRPr="003F7263" w:rsidRDefault="00605F7E" w:rsidP="00605F7E">
            <w:pPr>
              <w:rPr>
                <w:rFonts w:ascii="Arial" w:hAnsi="Arial"/>
                <w:sz w:val="16"/>
                <w:szCs w:val="16"/>
              </w:rPr>
            </w:pPr>
            <w:r w:rsidRPr="003F7263">
              <w:rPr>
                <w:rFonts w:ascii="Arial" w:hAnsi="Arial"/>
                <w:sz w:val="16"/>
                <w:szCs w:val="16"/>
              </w:rPr>
              <w:t>UEs supporting NE-DC</w:t>
            </w:r>
          </w:p>
        </w:tc>
      </w:tr>
      <w:tr w:rsidR="00605F7E" w:rsidRPr="003F7263" w14:paraId="1711DE2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605F7E" w:rsidRPr="003F7263" w:rsidRDefault="00605F7E" w:rsidP="00605F7E">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B8BC10"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139A42" w14:textId="77777777" w:rsidR="00605F7E" w:rsidRPr="003F7263" w:rsidRDefault="00605F7E" w:rsidP="00605F7E">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605F7E" w:rsidRPr="003F7263" w14:paraId="4B5F39C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605F7E" w:rsidRPr="003F7263" w:rsidRDefault="00605F7E" w:rsidP="00605F7E">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46564B" w14:textId="412BE95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6957EF" w14:textId="37538B0E" w:rsidR="00605F7E" w:rsidRPr="003F7263" w:rsidRDefault="00605F7E" w:rsidP="00605F7E">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05F7E" w:rsidRPr="003F7263" w14:paraId="7F6C2F1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605F7E" w:rsidRPr="003F7263" w:rsidRDefault="00605F7E" w:rsidP="00605F7E">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9B7235" w14:textId="7145A3EE" w:rsidR="00605F7E" w:rsidRPr="003F7263" w:rsidRDefault="00605F7E" w:rsidP="00605F7E">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794581" w14:textId="403D0159" w:rsidR="00605F7E" w:rsidRPr="003F7263" w:rsidRDefault="00605F7E" w:rsidP="00605F7E">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05F7E" w:rsidRPr="003F7263" w14:paraId="5B25D0D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605F7E" w:rsidRPr="003F7263" w:rsidRDefault="00605F7E" w:rsidP="00605F7E">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EF0066" w14:textId="6EB19A6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EF29DC" w14:textId="2E7E2F73" w:rsidR="00605F7E" w:rsidRPr="003F7263" w:rsidRDefault="00605F7E" w:rsidP="00605F7E">
            <w:pPr>
              <w:rPr>
                <w:rFonts w:ascii="Arial" w:hAnsi="Arial"/>
                <w:sz w:val="16"/>
                <w:szCs w:val="16"/>
              </w:rPr>
            </w:pPr>
            <w:r w:rsidRPr="003F7263">
              <w:rPr>
                <w:rFonts w:ascii="Arial" w:hAnsi="Arial"/>
                <w:sz w:val="16"/>
                <w:szCs w:val="16"/>
              </w:rPr>
              <w:t>UE supporting 5G core and NR sidelink and Sidelink CSI report</w:t>
            </w:r>
          </w:p>
        </w:tc>
      </w:tr>
      <w:tr w:rsidR="00605F7E" w:rsidRPr="003F7263" w14:paraId="3E780D8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605F7E" w:rsidRPr="003F7263" w:rsidRDefault="00605F7E" w:rsidP="00605F7E">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96D4C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6E95DD" w14:textId="77777777" w:rsidR="00605F7E" w:rsidRPr="003F7263" w:rsidRDefault="00605F7E" w:rsidP="00605F7E">
            <w:pPr>
              <w:rPr>
                <w:rFonts w:ascii="Arial" w:hAnsi="Arial"/>
                <w:sz w:val="16"/>
                <w:szCs w:val="16"/>
              </w:rPr>
            </w:pPr>
            <w:r w:rsidRPr="003F7263">
              <w:rPr>
                <w:rFonts w:ascii="Arial" w:hAnsi="Arial"/>
                <w:sz w:val="16"/>
                <w:szCs w:val="16"/>
              </w:rPr>
              <w:t>UE supporting 5G core and NR sidelink mode 1 transmission and Sidelink CSI report</w:t>
            </w:r>
          </w:p>
        </w:tc>
      </w:tr>
      <w:tr w:rsidR="00605F7E" w:rsidRPr="003F7263" w14:paraId="231A4BA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605F7E" w:rsidRPr="003F7263" w:rsidRDefault="00605F7E" w:rsidP="00605F7E">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EAC9F3" w14:textId="59C538C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5229CD"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w:t>
            </w:r>
          </w:p>
        </w:tc>
      </w:tr>
      <w:tr w:rsidR="00605F7E" w:rsidRPr="003F7263" w14:paraId="68A66EE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605F7E" w:rsidRPr="003F7263" w:rsidRDefault="00605F7E" w:rsidP="00605F7E">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07246E" w14:textId="738BADC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0D69F3"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 over NR-PC5</w:t>
            </w:r>
          </w:p>
        </w:tc>
      </w:tr>
      <w:tr w:rsidR="00605F7E" w:rsidRPr="003F7263" w14:paraId="534F32A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605F7E" w:rsidRPr="003F7263" w:rsidRDefault="00605F7E" w:rsidP="00605F7E">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B857CAA" w14:textId="1C53FE0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B0C5614" w14:textId="77777777" w:rsidR="00605F7E" w:rsidRPr="003F7263" w:rsidRDefault="00605F7E" w:rsidP="00605F7E">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05F7E" w:rsidRPr="003F7263" w14:paraId="7993F0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605F7E" w:rsidRPr="003F7263" w:rsidRDefault="00605F7E" w:rsidP="00605F7E">
            <w:pPr>
              <w:rPr>
                <w:rFonts w:ascii="Arial" w:hAnsi="Arial" w:cs="Arial"/>
                <w:sz w:val="16"/>
                <w:szCs w:val="16"/>
              </w:rPr>
            </w:pPr>
            <w:r w:rsidRPr="003F7263">
              <w:rPr>
                <w:rFonts w:ascii="Arial" w:hAnsi="Arial" w:cs="Arial"/>
                <w:sz w:val="16"/>
                <w:szCs w:val="16"/>
              </w:rPr>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5CB7B5" w14:textId="10F3C1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007BA3" w14:textId="77777777" w:rsidR="00605F7E" w:rsidRPr="003F7263" w:rsidRDefault="00605F7E" w:rsidP="00605F7E">
            <w:pPr>
              <w:rPr>
                <w:rFonts w:ascii="Arial" w:hAnsi="Arial"/>
                <w:sz w:val="16"/>
                <w:szCs w:val="16"/>
              </w:rPr>
            </w:pPr>
            <w:r w:rsidRPr="003F7263">
              <w:rPr>
                <w:rFonts w:ascii="Arial" w:hAnsi="Arial"/>
                <w:sz w:val="16"/>
                <w:szCs w:val="16"/>
              </w:rPr>
              <w:t>UEs supporting 5G Core and CAG and Autonomous search function on NR</w:t>
            </w:r>
          </w:p>
        </w:tc>
      </w:tr>
      <w:tr w:rsidR="00605F7E" w:rsidRPr="003F7263" w14:paraId="32E4EE4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605F7E" w:rsidRPr="003F7263" w:rsidRDefault="00605F7E" w:rsidP="00605F7E">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DA1F85" w14:textId="0796702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F80BAE" w14:textId="2A87789C" w:rsidR="00605F7E" w:rsidRPr="003F7263" w:rsidRDefault="00605F7E" w:rsidP="00605F7E">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05F7E" w:rsidRPr="003F7263" w14:paraId="0F6408B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605F7E" w:rsidRPr="003F7263" w:rsidRDefault="00605F7E" w:rsidP="00605F7E">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67F0A7E" w14:textId="63BC09B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2C2347B"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605F7E" w:rsidRPr="003F7263" w14:paraId="02746FB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605F7E" w:rsidRPr="003F7263" w:rsidRDefault="00605F7E" w:rsidP="00605F7E">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DAB859" w14:textId="24D38773"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DF094C"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605F7E" w:rsidRPr="003F7263" w14:paraId="22C0928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605F7E" w:rsidRPr="003F7263" w:rsidRDefault="00605F7E" w:rsidP="00605F7E">
            <w:pPr>
              <w:rPr>
                <w:rFonts w:ascii="Arial" w:hAnsi="Arial" w:cs="Arial"/>
                <w:sz w:val="16"/>
                <w:szCs w:val="16"/>
              </w:rPr>
            </w:pPr>
            <w:r w:rsidRPr="003F7263">
              <w:rPr>
                <w:rFonts w:ascii="Arial" w:hAnsi="Arial" w:cs="Arial"/>
                <w:sz w:val="16"/>
                <w:szCs w:val="16"/>
              </w:rPr>
              <w:lastRenderedPageBreak/>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DEB8008" w14:textId="71087B7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9B9C1B" w14:textId="041AAE12" w:rsidR="00605F7E" w:rsidRPr="003F7263" w:rsidRDefault="00605F7E" w:rsidP="00605F7E">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05F7E" w:rsidRPr="003F7263" w14:paraId="3C72D7DA"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605F7E" w:rsidRPr="003F7263" w:rsidRDefault="00605F7E" w:rsidP="00605F7E">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708A9B" w14:textId="1B7D4BF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822930" w14:textId="30D78909" w:rsidR="00605F7E" w:rsidRPr="003F7263" w:rsidRDefault="00605F7E" w:rsidP="00605F7E">
            <w:pPr>
              <w:rPr>
                <w:rFonts w:ascii="Arial" w:hAnsi="Arial"/>
                <w:sz w:val="16"/>
                <w:szCs w:val="16"/>
              </w:rPr>
            </w:pPr>
            <w:r w:rsidRPr="003F7263">
              <w:rPr>
                <w:rFonts w:ascii="Arial" w:hAnsi="Arial"/>
                <w:sz w:val="16"/>
                <w:szCs w:val="16"/>
              </w:rPr>
              <w:t>UEs supporting 5G Core and E-UTRA and NG.114 v2.0</w:t>
            </w:r>
          </w:p>
        </w:tc>
      </w:tr>
      <w:tr w:rsidR="00605F7E" w:rsidRPr="003F7263" w14:paraId="5A0FA6E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605F7E" w:rsidRPr="003F7263" w:rsidRDefault="00605F7E" w:rsidP="00605F7E">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1188F9" w14:textId="244E6DE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C08DE0" w14:textId="6FDC0A44" w:rsidR="00605F7E" w:rsidRPr="003F7263" w:rsidRDefault="00605F7E" w:rsidP="00605F7E">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605F7E" w:rsidRPr="003F7263" w14:paraId="06257C9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605F7E" w:rsidRPr="003F7263" w:rsidRDefault="00605F7E" w:rsidP="00605F7E">
            <w:pPr>
              <w:rPr>
                <w:rFonts w:ascii="Arial" w:hAnsi="Arial" w:cs="Arial"/>
                <w:sz w:val="16"/>
                <w:szCs w:val="16"/>
              </w:rPr>
            </w:pPr>
            <w:bookmarkStart w:id="135"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BA6F45" w14:textId="3AE639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4B55C1" w14:textId="5FCD36EA" w:rsidR="00605F7E" w:rsidRPr="003F7263" w:rsidRDefault="00605F7E" w:rsidP="00605F7E">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35"/>
      <w:tr w:rsidR="00605F7E" w:rsidRPr="003F7263" w14:paraId="0982665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605F7E" w:rsidRPr="003F7263" w:rsidRDefault="00605F7E" w:rsidP="00605F7E">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172AB6" w14:textId="54DD5368"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CE6194" w14:textId="5715B646" w:rsidR="00605F7E" w:rsidRPr="003F7263" w:rsidRDefault="00605F7E" w:rsidP="00605F7E">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05F7E" w:rsidRPr="003F7263" w14:paraId="575814E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605F7E" w:rsidRPr="003F7263" w:rsidRDefault="00605F7E" w:rsidP="00605F7E">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FE9AFA" w14:textId="77C6ED75"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8C6DAB" w14:textId="227F2294" w:rsidR="00605F7E" w:rsidRPr="003F7263" w:rsidRDefault="00605F7E" w:rsidP="00605F7E">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05F7E" w:rsidRPr="003F7263" w14:paraId="022C383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605F7E" w:rsidRPr="003F7263" w:rsidRDefault="00605F7E" w:rsidP="00605F7E">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EB651B" w14:textId="0B6B074C"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927F59" w14:textId="2403B412" w:rsidR="00605F7E" w:rsidRPr="003F7263" w:rsidRDefault="00605F7E" w:rsidP="00605F7E">
            <w:pPr>
              <w:rPr>
                <w:rFonts w:ascii="Arial" w:hAnsi="Arial" w:cs="Arial"/>
                <w:sz w:val="16"/>
                <w:szCs w:val="16"/>
              </w:rPr>
            </w:pPr>
            <w:r w:rsidRPr="003F7263">
              <w:rPr>
                <w:rFonts w:ascii="Arial" w:hAnsi="Arial"/>
                <w:sz w:val="16"/>
                <w:szCs w:val="16"/>
              </w:rPr>
              <w:t>UEs supporting 5G Core and E-UTRA and RACS</w:t>
            </w:r>
          </w:p>
        </w:tc>
      </w:tr>
      <w:tr w:rsidR="00605F7E" w:rsidRPr="003F7263" w14:paraId="01D480B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605F7E" w:rsidRPr="003F7263" w:rsidRDefault="00605F7E" w:rsidP="00605F7E">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BE4EBE" w14:textId="35D2638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EDF9143" w14:textId="1B898198" w:rsidR="00605F7E" w:rsidRPr="003F7263" w:rsidRDefault="00605F7E" w:rsidP="00605F7E">
            <w:pPr>
              <w:rPr>
                <w:rFonts w:ascii="Arial" w:hAnsi="Arial"/>
                <w:sz w:val="16"/>
                <w:szCs w:val="16"/>
              </w:rPr>
            </w:pPr>
            <w:r w:rsidRPr="003F7263">
              <w:rPr>
                <w:rFonts w:ascii="Arial" w:hAnsi="Arial" w:cs="Arial"/>
                <w:sz w:val="16"/>
                <w:szCs w:val="16"/>
                <w:lang w:eastAsia="en-US"/>
              </w:rPr>
              <w:t>UEs supporting DCI DL Priority Indicator</w:t>
            </w:r>
          </w:p>
        </w:tc>
      </w:tr>
      <w:tr w:rsidR="00605F7E" w:rsidRPr="003F7263" w14:paraId="7BAC3A9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605F7E" w:rsidRPr="003F7263" w:rsidRDefault="00605F7E" w:rsidP="00605F7E">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BC382B3" w14:textId="0C949B8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679D9FB" w14:textId="0EA61C14" w:rsidR="00605F7E" w:rsidRPr="003F7263" w:rsidRDefault="00605F7E" w:rsidP="00605F7E">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605F7E" w:rsidRPr="003F7263" w14:paraId="09BE1D7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605F7E" w:rsidRPr="003F7263" w:rsidRDefault="00605F7E" w:rsidP="00605F7E">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978CFF" w14:textId="017849F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08E821" w14:textId="7EB9FADE" w:rsidR="00605F7E" w:rsidRPr="003F7263" w:rsidRDefault="00605F7E" w:rsidP="00605F7E">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05F7E" w:rsidRPr="003F7263" w14:paraId="3A1A4C7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84610C" w14:textId="647D380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8BBE90" w14:textId="040336C9"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05F7E" w:rsidRPr="003F7263" w14:paraId="783BE47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C6E87F5" w14:textId="423774C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627C00" w14:textId="44549355"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05F7E" w14:paraId="08FAE26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605F7E" w:rsidRPr="00DF04F9" w:rsidRDefault="00605F7E" w:rsidP="00605F7E">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24B99E"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F1A95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605F7E" w14:paraId="5430290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605F7E" w:rsidRPr="00DF04F9" w:rsidRDefault="00605F7E" w:rsidP="00605F7E">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1D9DB2" w14:textId="43F40F94"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378684"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605F7E" w14:paraId="4FED2EA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605F7E" w:rsidRPr="00DF04F9" w:rsidRDefault="00605F7E" w:rsidP="00605F7E">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ED38C9"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8A869B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605F7E" w14:paraId="42B7259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605F7E" w:rsidRPr="00DF04F9" w:rsidRDefault="00605F7E" w:rsidP="00605F7E">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EEB337"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5E24CF"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605F7E" w14:paraId="0A6A3E5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605F7E" w:rsidRPr="00DF04F9" w:rsidRDefault="00605F7E" w:rsidP="00605F7E">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0CB5AB"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A2177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605F7E" w14:paraId="47B5511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605F7E" w:rsidRPr="00DF04F9" w:rsidRDefault="00605F7E" w:rsidP="00605F7E">
            <w:pPr>
              <w:rPr>
                <w:rFonts w:ascii="Arial" w:hAnsi="Arial" w:cs="Arial"/>
                <w:sz w:val="16"/>
                <w:szCs w:val="16"/>
                <w:lang w:eastAsia="zh-CN"/>
              </w:rPr>
            </w:pPr>
            <w:r>
              <w:rPr>
                <w:rFonts w:ascii="Arial" w:hAnsi="Arial" w:cs="Arial"/>
                <w:sz w:val="16"/>
                <w:szCs w:val="16"/>
                <w:lang w:eastAsia="zh-CN"/>
              </w:rPr>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DE124C"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70A6A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605F7E" w14:paraId="1B83A6B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605F7E" w:rsidRPr="008D30E6" w:rsidRDefault="00605F7E" w:rsidP="00605F7E">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E70B17" w14:textId="3E10A3A6"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A14FEA" w14:textId="77777777" w:rsidR="00605F7E" w:rsidRPr="008D30E6" w:rsidRDefault="00605F7E" w:rsidP="00605F7E">
            <w:pPr>
              <w:rPr>
                <w:rFonts w:ascii="Arial" w:hAnsi="Arial"/>
                <w:sz w:val="16"/>
                <w:szCs w:val="16"/>
              </w:rPr>
            </w:pPr>
            <w:r w:rsidRPr="008D30E6">
              <w:rPr>
                <w:rFonts w:ascii="Arial" w:hAnsi="Arial"/>
                <w:sz w:val="16"/>
                <w:szCs w:val="16"/>
              </w:rPr>
              <w:t>UEs supporting 5G Core and Idle/Inactive Measurements</w:t>
            </w:r>
          </w:p>
        </w:tc>
      </w:tr>
      <w:tr w:rsidR="00605F7E" w14:paraId="190DC18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605F7E" w:rsidRPr="008D30E6" w:rsidRDefault="00605F7E" w:rsidP="00605F7E">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108059" w14:textId="1F62EA7B"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18D0C3" w14:textId="77777777" w:rsidR="00605F7E" w:rsidRPr="008D30E6" w:rsidRDefault="00605F7E" w:rsidP="00605F7E">
            <w:pPr>
              <w:rPr>
                <w:rFonts w:ascii="Arial" w:hAnsi="Arial"/>
                <w:sz w:val="16"/>
                <w:szCs w:val="16"/>
              </w:rPr>
            </w:pPr>
            <w:r w:rsidRPr="008D30E6">
              <w:rPr>
                <w:rFonts w:ascii="Arial" w:hAnsi="Arial"/>
                <w:sz w:val="16"/>
                <w:szCs w:val="16"/>
              </w:rPr>
              <w:t>UEs supporting 5G Core and E-UTRA and Idle/Inactive Measurements</w:t>
            </w:r>
          </w:p>
        </w:tc>
      </w:tr>
      <w:tr w:rsidR="00605F7E" w14:paraId="3BD10CF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605F7E" w:rsidRPr="008D30E6" w:rsidRDefault="00605F7E" w:rsidP="00605F7E">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CB0850" w14:textId="30CA2CA1"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0AD66D" w14:textId="77777777" w:rsidR="00605F7E" w:rsidRPr="008D30E6" w:rsidRDefault="00605F7E" w:rsidP="00605F7E">
            <w:pPr>
              <w:rPr>
                <w:rFonts w:ascii="Arial" w:hAnsi="Arial"/>
                <w:sz w:val="16"/>
                <w:szCs w:val="16"/>
              </w:rPr>
            </w:pPr>
            <w:r w:rsidRPr="008D30E6">
              <w:rPr>
                <w:rFonts w:ascii="Arial" w:hAnsi="Arial"/>
                <w:sz w:val="16"/>
                <w:szCs w:val="16"/>
              </w:rPr>
              <w:t>UEs supporting 5G Core and RRC_INACTIVE and Idle/Inactive Measurements</w:t>
            </w:r>
          </w:p>
        </w:tc>
      </w:tr>
      <w:tr w:rsidR="00605F7E" w14:paraId="51F0657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605F7E" w:rsidRPr="008D30E6" w:rsidRDefault="00605F7E" w:rsidP="00605F7E">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86CDC8" w14:textId="571EDBF4"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 xml:space="preserve">IF A.4.1-5/1 AND A.4.3.7-1/19 AND ([10] A.4.1-1/1 OR [10] </w:t>
            </w:r>
            <w:r w:rsidRPr="008D30E6">
              <w:rPr>
                <w:rFonts w:ascii="Arial" w:hAnsi="Arial" w:cs="Arial"/>
                <w:sz w:val="16"/>
                <w:szCs w:val="16"/>
                <w:lang w:eastAsia="zh-CN"/>
              </w:rPr>
              <w:lastRenderedPageBreak/>
              <w:t>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914428" w14:textId="77777777" w:rsidR="00605F7E" w:rsidRPr="008D30E6" w:rsidRDefault="00605F7E" w:rsidP="00605F7E">
            <w:pPr>
              <w:rPr>
                <w:rFonts w:ascii="Arial" w:hAnsi="Arial"/>
                <w:sz w:val="16"/>
                <w:szCs w:val="16"/>
              </w:rPr>
            </w:pPr>
            <w:r w:rsidRPr="008D30E6">
              <w:rPr>
                <w:rFonts w:ascii="Arial" w:hAnsi="Arial"/>
                <w:sz w:val="16"/>
                <w:szCs w:val="16"/>
              </w:rPr>
              <w:lastRenderedPageBreak/>
              <w:t xml:space="preserve">UEs supporting 5G Core and RRC_INACTIVE and E-UTRA and </w:t>
            </w:r>
            <w:r w:rsidRPr="008D30E6">
              <w:rPr>
                <w:rFonts w:ascii="Arial" w:hAnsi="Arial"/>
                <w:sz w:val="16"/>
                <w:szCs w:val="16"/>
              </w:rPr>
              <w:lastRenderedPageBreak/>
              <w:t>Idle/Inactive Measurements</w:t>
            </w:r>
          </w:p>
        </w:tc>
      </w:tr>
      <w:tr w:rsidR="00605F7E" w14:paraId="74C03FF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605F7E" w:rsidRPr="00DA7FFD" w:rsidRDefault="00605F7E" w:rsidP="00605F7E">
            <w:pPr>
              <w:rPr>
                <w:rFonts w:ascii="Arial" w:hAnsi="Arial" w:cs="Arial"/>
                <w:sz w:val="16"/>
                <w:szCs w:val="16"/>
                <w:lang w:eastAsia="zh-CN"/>
              </w:rPr>
            </w:pPr>
            <w:r>
              <w:rPr>
                <w:rFonts w:ascii="Arial" w:hAnsi="Arial" w:cs="Arial"/>
                <w:sz w:val="16"/>
                <w:szCs w:val="16"/>
                <w:lang w:eastAsia="zh-CN"/>
              </w:rPr>
              <w:lastRenderedPageBreak/>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31DAD99"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99A0F2" w14:textId="77777777" w:rsidR="00605F7E" w:rsidRPr="00DA7FFD" w:rsidRDefault="00605F7E" w:rsidP="00605F7E">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05F7E" w:rsidRPr="00DA7FFD" w14:paraId="690D46A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AE55EE" w14:textId="15697FCB" w:rsidR="00605F7E" w:rsidRDefault="00605F7E" w:rsidP="00605F7E">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237826" w14:textId="77777777" w:rsidR="00605F7E" w:rsidRPr="00DA7FFD" w:rsidRDefault="00605F7E" w:rsidP="00605F7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DC4FC3B"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05F7E" w:rsidRPr="00DA7FFD" w14:paraId="5013A7F8"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5BC7F0" w14:textId="01EF87E6" w:rsidR="00605F7E" w:rsidRDefault="00605F7E" w:rsidP="00605F7E">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5120B2C"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0434751"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05F7E" w:rsidRPr="00DA7FFD" w14:paraId="2ADD31A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63EF3B0C" w:rsidR="00605F7E" w:rsidRDefault="00605F7E" w:rsidP="00605F7E">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9CC50A" w14:textId="77777777" w:rsidR="00605F7E" w:rsidRPr="00DA7FFD" w:rsidRDefault="00605F7E" w:rsidP="00605F7E">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3FC7B4" w14:textId="77777777" w:rsidR="00605F7E" w:rsidRPr="00DA7FFD" w:rsidRDefault="00605F7E" w:rsidP="00605F7E">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605F7E" w:rsidRPr="00273A7B" w14:paraId="52FE218C"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14C85A" w14:textId="6A954BB6" w:rsidR="00605F7E" w:rsidRPr="00273A7B" w:rsidRDefault="00605F7E" w:rsidP="00605F7E">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56FE76" w14:textId="77777777" w:rsidR="00605F7E" w:rsidRPr="00273A7B" w:rsidRDefault="00605F7E" w:rsidP="00605F7E">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C6CBF92" w14:textId="77777777" w:rsidR="00605F7E" w:rsidRPr="00273A7B" w:rsidRDefault="00605F7E" w:rsidP="00605F7E">
            <w:pPr>
              <w:rPr>
                <w:rFonts w:ascii="Arial" w:hAnsi="Arial" w:cs="Arial"/>
                <w:sz w:val="16"/>
                <w:szCs w:val="16"/>
              </w:rPr>
            </w:pPr>
            <w:r w:rsidRPr="00273A7B">
              <w:rPr>
                <w:rFonts w:ascii="Arial" w:hAnsi="Arial" w:cs="Arial"/>
                <w:sz w:val="16"/>
                <w:szCs w:val="16"/>
              </w:rPr>
              <w:t>UEs supporting 5G Core and IMS security</w:t>
            </w:r>
          </w:p>
        </w:tc>
      </w:tr>
      <w:tr w:rsidR="00605F7E" w:rsidRPr="003F7263" w14:paraId="4DC46BEE" w14:textId="77777777" w:rsidTr="004E4157">
        <w:trPr>
          <w:gridBefore w:val="1"/>
          <w:wBefore w:w="32" w:type="dxa"/>
          <w:jc w:val="center"/>
        </w:trPr>
        <w:tc>
          <w:tcPr>
            <w:tcW w:w="991" w:type="dxa"/>
            <w:gridSpan w:val="3"/>
            <w:tcBorders>
              <w:bottom w:val="single" w:sz="4" w:space="0" w:color="auto"/>
            </w:tcBorders>
            <w:shd w:val="clear" w:color="auto" w:fill="auto"/>
          </w:tcPr>
          <w:p w14:paraId="0224BADA" w14:textId="76B733AE" w:rsidR="00605F7E" w:rsidRPr="003F7263" w:rsidRDefault="00605F7E" w:rsidP="00605F7E">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5620DE2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45F7C81A"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605F7E" w:rsidRPr="003F7263" w14:paraId="23CF292D" w14:textId="77777777" w:rsidTr="004E4157">
        <w:trPr>
          <w:gridBefore w:val="1"/>
          <w:wBefore w:w="32" w:type="dxa"/>
          <w:jc w:val="center"/>
        </w:trPr>
        <w:tc>
          <w:tcPr>
            <w:tcW w:w="991" w:type="dxa"/>
            <w:gridSpan w:val="3"/>
            <w:tcBorders>
              <w:bottom w:val="single" w:sz="4" w:space="0" w:color="auto"/>
            </w:tcBorders>
            <w:shd w:val="clear" w:color="auto" w:fill="auto"/>
          </w:tcPr>
          <w:p w14:paraId="036D652D" w14:textId="2DBD85BB" w:rsidR="00605F7E" w:rsidRPr="003F7263" w:rsidRDefault="00605F7E" w:rsidP="00605F7E">
            <w:pPr>
              <w:pStyle w:val="TAL"/>
              <w:rPr>
                <w:rFonts w:cs="Arial"/>
                <w:sz w:val="16"/>
                <w:szCs w:val="16"/>
              </w:rPr>
            </w:pPr>
            <w:r>
              <w:rPr>
                <w:rFonts w:cs="Arial"/>
                <w:sz w:val="16"/>
                <w:szCs w:val="16"/>
                <w:lang w:eastAsia="en-US"/>
              </w:rPr>
              <w:t>C200</w:t>
            </w:r>
          </w:p>
        </w:tc>
        <w:tc>
          <w:tcPr>
            <w:tcW w:w="4412" w:type="dxa"/>
            <w:gridSpan w:val="3"/>
            <w:tcBorders>
              <w:bottom w:val="single" w:sz="4" w:space="0" w:color="auto"/>
            </w:tcBorders>
            <w:shd w:val="clear" w:color="auto" w:fill="auto"/>
          </w:tcPr>
          <w:p w14:paraId="16CF2F6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255AB499"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605F7E" w:rsidRPr="003F7263" w14:paraId="3395F8F3" w14:textId="77777777" w:rsidTr="004E4157">
        <w:trPr>
          <w:gridBefore w:val="1"/>
          <w:wBefore w:w="32" w:type="dxa"/>
          <w:jc w:val="center"/>
        </w:trPr>
        <w:tc>
          <w:tcPr>
            <w:tcW w:w="991" w:type="dxa"/>
            <w:gridSpan w:val="3"/>
            <w:tcBorders>
              <w:bottom w:val="single" w:sz="4" w:space="0" w:color="auto"/>
            </w:tcBorders>
            <w:shd w:val="clear" w:color="auto" w:fill="auto"/>
          </w:tcPr>
          <w:p w14:paraId="5D6B63C9" w14:textId="50B5236E" w:rsidR="00605F7E" w:rsidRPr="003F7263" w:rsidRDefault="00605F7E" w:rsidP="00605F7E">
            <w:pPr>
              <w:pStyle w:val="TAL"/>
              <w:rPr>
                <w:rFonts w:cs="Arial"/>
                <w:sz w:val="16"/>
                <w:szCs w:val="16"/>
              </w:rPr>
            </w:pPr>
            <w:r>
              <w:rPr>
                <w:rFonts w:cs="Arial"/>
                <w:sz w:val="16"/>
                <w:szCs w:val="16"/>
                <w:lang w:eastAsia="en-US"/>
              </w:rPr>
              <w:t>C201</w:t>
            </w:r>
          </w:p>
        </w:tc>
        <w:tc>
          <w:tcPr>
            <w:tcW w:w="4412" w:type="dxa"/>
            <w:gridSpan w:val="3"/>
            <w:tcBorders>
              <w:bottom w:val="single" w:sz="4" w:space="0" w:color="auto"/>
            </w:tcBorders>
            <w:shd w:val="clear" w:color="auto" w:fill="auto"/>
          </w:tcPr>
          <w:p w14:paraId="7BDFF7F3"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5A380EA0"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605F7E" w:rsidRPr="00DA7FFD" w14:paraId="287A288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3BD380A" w14:textId="3BBEE049" w:rsidR="00605F7E" w:rsidRDefault="00605F7E" w:rsidP="00605F7E">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D1B9022"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5751A2D"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605F7E" w:rsidRPr="00DA7FFD" w14:paraId="208A68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171D0BB" w14:textId="11740A1F"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618248"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5CFD0CF"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605F7E" w:rsidRPr="00DA7FFD" w14:paraId="51D7BE8B"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C75054" w14:textId="0A3BE46C"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161A5E6"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A2613F0" w14:textId="77777777" w:rsidR="00605F7E" w:rsidRPr="00DA7FFD" w:rsidRDefault="00605F7E" w:rsidP="00605F7E">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605F7E" w:rsidRPr="00A71616" w14:paraId="6702DA2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381C71B" w14:textId="48001B27" w:rsidR="00605F7E" w:rsidRPr="00A71616" w:rsidRDefault="00605F7E" w:rsidP="00605F7E">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C020FC" w14:textId="22CD45FE" w:rsidR="00605F7E" w:rsidRPr="00A71616" w:rsidRDefault="00605F7E" w:rsidP="00605F7E">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9BE5D02" w14:textId="3802DD4B" w:rsidR="00605F7E" w:rsidRPr="00A71616" w:rsidRDefault="00605F7E" w:rsidP="00605F7E">
            <w:pPr>
              <w:rPr>
                <w:rFonts w:ascii="Arial" w:hAnsi="Arial"/>
                <w:sz w:val="16"/>
                <w:szCs w:val="16"/>
              </w:rPr>
            </w:pPr>
          </w:p>
        </w:tc>
      </w:tr>
      <w:tr w:rsidR="00605F7E" w14:paraId="1ABA47F8" w14:textId="77777777" w:rsidTr="004E4157">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3E3A74" w14:textId="2B5DCE75" w:rsidR="00605F7E" w:rsidRDefault="00605F7E" w:rsidP="00605F7E">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0555374" w14:textId="77777777" w:rsidR="00605F7E" w:rsidRDefault="00605F7E" w:rsidP="00605F7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46F3E6A" w14:textId="77777777" w:rsidR="00605F7E" w:rsidRDefault="00605F7E" w:rsidP="00605F7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05F7E" w:rsidRPr="00DA7FFD" w14:paraId="577BD0D1"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9E44EF" w14:textId="6F2341B5" w:rsidR="00605F7E" w:rsidRPr="003511EA" w:rsidRDefault="00605F7E" w:rsidP="00605F7E">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2C77704" w14:textId="4EC817C3" w:rsidR="00605F7E" w:rsidRPr="008A3177" w:rsidRDefault="00605F7E" w:rsidP="00605F7E">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92DA767" w14:textId="77777777" w:rsidR="00605F7E" w:rsidRPr="008A3177" w:rsidRDefault="00605F7E" w:rsidP="00605F7E">
            <w:pPr>
              <w:rPr>
                <w:rFonts w:ascii="Arial" w:hAnsi="Arial"/>
                <w:sz w:val="16"/>
                <w:szCs w:val="16"/>
              </w:rPr>
            </w:pPr>
            <w:r w:rsidRPr="008A3177">
              <w:rPr>
                <w:rFonts w:ascii="Arial" w:hAnsi="Arial"/>
                <w:sz w:val="16"/>
                <w:szCs w:val="16"/>
              </w:rPr>
              <w:t>UEs supporting 5G core and reception of segmented DL RRC messages.</w:t>
            </w:r>
          </w:p>
        </w:tc>
      </w:tr>
      <w:tr w:rsidR="00605F7E" w:rsidRPr="0044140C" w14:paraId="6337F8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4320B73" w14:textId="1A8FB8BA" w:rsidR="00605F7E" w:rsidRPr="00AF38F3" w:rsidRDefault="00605F7E" w:rsidP="00605F7E">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EEDF42D" w14:textId="76AD1A76" w:rsidR="00605F7E" w:rsidRDefault="00605F7E" w:rsidP="00605F7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BD1B11" w14:textId="77777777" w:rsidR="00605F7E" w:rsidRPr="00AF38F3" w:rsidRDefault="00605F7E" w:rsidP="00605F7E">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05F7E" w:rsidRPr="00DA7FFD" w14:paraId="1365B76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AB50227" w14:textId="1204F011" w:rsidR="00605F7E" w:rsidRDefault="00605F7E" w:rsidP="00605F7E">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2070E0" w14:textId="302A9E77" w:rsidR="00605F7E" w:rsidRPr="00DA7FFD" w:rsidRDefault="00605F7E" w:rsidP="00605F7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sidR="000B18C3">
              <w:rPr>
                <w:rFonts w:ascii="Arial" w:hAnsi="Arial" w:cs="Arial"/>
                <w:sz w:val="16"/>
                <w:szCs w:val="16"/>
                <w:lang w:eastAsia="zh-CN"/>
              </w:rPr>
              <w:t>6</w:t>
            </w:r>
            <w:r w:rsidRPr="00191261">
              <w:rPr>
                <w:rFonts w:ascii="Arial" w:hAnsi="Arial" w:cs="Arial"/>
                <w:sz w:val="16"/>
                <w:szCs w:val="16"/>
                <w:lang w:eastAsia="zh-CN"/>
              </w:rPr>
              <w:t xml:space="preserve"> </w:t>
            </w:r>
            <w:r w:rsidR="00A8463E"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09731FF" w14:textId="650D4099" w:rsidR="00605F7E" w:rsidRPr="00DA7FFD" w:rsidRDefault="00605F7E" w:rsidP="00605F7E">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00A8463E"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605F7E" w:rsidRPr="00DA7FFD" w14:paraId="27AED5D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3A24B1" w14:textId="328D171D" w:rsidR="00605F7E" w:rsidRDefault="00605F7E" w:rsidP="00605F7E">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19E6336" w14:textId="2CC98B0E" w:rsidR="00605F7E" w:rsidRPr="005270CE" w:rsidRDefault="00605F7E" w:rsidP="000B18C3">
            <w:pPr>
              <w:rPr>
                <w:rFonts w:ascii="Arial" w:hAnsi="Arial" w:cs="Arial"/>
                <w:sz w:val="16"/>
                <w:szCs w:val="16"/>
                <w:lang w:eastAsia="zh-CN"/>
              </w:rPr>
            </w:pPr>
            <w:r w:rsidRPr="005270CE">
              <w:rPr>
                <w:rFonts w:ascii="Arial" w:hAnsi="Arial" w:cs="Arial"/>
                <w:sz w:val="16"/>
                <w:szCs w:val="16"/>
                <w:lang w:eastAsia="zh-CN"/>
              </w:rPr>
              <w:t>IF A.4.1-5/1 AND A.4.3.7-1/</w:t>
            </w:r>
            <w:r w:rsidR="000B18C3" w:rsidRPr="005270CE">
              <w:rPr>
                <w:rFonts w:ascii="Arial" w:hAnsi="Arial" w:cs="Arial"/>
                <w:sz w:val="16"/>
                <w:szCs w:val="16"/>
                <w:lang w:eastAsia="zh-CN"/>
              </w:rPr>
              <w:t>43</w:t>
            </w:r>
            <w:r w:rsidRPr="005270CE">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450B7FB" w14:textId="4AE8699C" w:rsidR="00605F7E" w:rsidRPr="00DA7FFD" w:rsidRDefault="00605F7E" w:rsidP="00605F7E">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605F7E" w:rsidRPr="00DA7FFD" w14:paraId="7EBA6DE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4C2C97D" w14:textId="4FAD916E" w:rsidR="00605F7E" w:rsidRDefault="00605F7E" w:rsidP="00605F7E">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FB878D4" w14:textId="16B000AC"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300549A" w14:textId="77777777" w:rsidR="00605F7E" w:rsidRPr="00DA7FFD" w:rsidRDefault="00605F7E" w:rsidP="00605F7E">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05F7E" w:rsidRPr="00864F79" w14:paraId="680AE5B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79AAF3" w14:textId="60D742DF" w:rsidR="00605F7E" w:rsidRPr="00864F79" w:rsidRDefault="00605F7E" w:rsidP="00605F7E">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89FFE66" w14:textId="77777777"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CEF6BE4" w14:textId="77777777" w:rsidR="00605F7E" w:rsidRPr="00864F79" w:rsidRDefault="00605F7E" w:rsidP="00605F7E">
            <w:pPr>
              <w:rPr>
                <w:rFonts w:ascii="Arial" w:hAnsi="Arial"/>
                <w:sz w:val="16"/>
                <w:szCs w:val="16"/>
              </w:rPr>
            </w:pPr>
            <w:r w:rsidRPr="00864F79">
              <w:rPr>
                <w:rFonts w:ascii="Arial" w:hAnsi="Arial"/>
                <w:sz w:val="16"/>
                <w:szCs w:val="16"/>
              </w:rPr>
              <w:t>UEs supporting 5G Core and RedCap</w:t>
            </w:r>
          </w:p>
        </w:tc>
      </w:tr>
      <w:tr w:rsidR="00605F7E" w:rsidRPr="00864F79" w14:paraId="79DE66C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EC3B8C7" w14:textId="3B3A19DF" w:rsidR="00605F7E" w:rsidRDefault="00605F7E" w:rsidP="00605F7E">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006A1322"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594717A" w14:textId="7A735C4F"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AD21E3A" w14:textId="36A946F3" w:rsidR="00605F7E" w:rsidRPr="00864F79" w:rsidRDefault="00605F7E" w:rsidP="00605F7E">
            <w:pPr>
              <w:rPr>
                <w:rFonts w:ascii="Arial" w:hAnsi="Arial"/>
                <w:sz w:val="16"/>
                <w:szCs w:val="16"/>
              </w:rPr>
            </w:pPr>
            <w:r w:rsidRPr="003516AF">
              <w:rPr>
                <w:rFonts w:ascii="Arial" w:hAnsi="Arial"/>
                <w:sz w:val="16"/>
                <w:szCs w:val="16"/>
              </w:rPr>
              <w:t>UEs supporting 5G Core and RedCap and RRC_INACTIVE</w:t>
            </w:r>
          </w:p>
        </w:tc>
      </w:tr>
      <w:tr w:rsidR="00605F7E" w:rsidRPr="00864F79" w14:paraId="77433818"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B25ADEE" w14:textId="12BD0F18" w:rsidR="00605F7E" w:rsidRDefault="00605F7E" w:rsidP="00605F7E">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8E6D2F" w14:textId="3EFF52F5"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5FF894D" w14:textId="3911A499" w:rsidR="00605F7E" w:rsidRPr="00864F79" w:rsidRDefault="00605F7E" w:rsidP="00605F7E">
            <w:pPr>
              <w:rPr>
                <w:rFonts w:ascii="Arial" w:hAnsi="Arial"/>
                <w:sz w:val="16"/>
                <w:szCs w:val="16"/>
              </w:rPr>
            </w:pPr>
            <w:r w:rsidRPr="0013466A">
              <w:rPr>
                <w:rFonts w:ascii="Arial" w:hAnsi="Arial"/>
                <w:sz w:val="16"/>
                <w:szCs w:val="16"/>
              </w:rPr>
              <w:t>UE supporting 5G Core and broadcast reception</w:t>
            </w:r>
          </w:p>
        </w:tc>
      </w:tr>
      <w:tr w:rsidR="00605F7E" w:rsidRPr="00864F79" w14:paraId="642E507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FDF2D" w14:textId="21F676CD" w:rsidR="00605F7E" w:rsidRDefault="00605F7E" w:rsidP="00605F7E">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DA1C8F8" w14:textId="641E5DC3"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2A7A33E" w14:textId="04A98402"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w:t>
            </w:r>
          </w:p>
        </w:tc>
      </w:tr>
      <w:tr w:rsidR="00605F7E" w:rsidRPr="00864F79" w14:paraId="0118574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0840EA1" w14:textId="6877BEEA" w:rsidR="00605F7E" w:rsidRDefault="00605F7E" w:rsidP="00605F7E">
            <w:pPr>
              <w:rPr>
                <w:rFonts w:ascii="Arial" w:hAnsi="Arial" w:cs="Arial"/>
                <w:sz w:val="16"/>
                <w:szCs w:val="16"/>
                <w:lang w:eastAsia="zh-CN"/>
              </w:rPr>
            </w:pPr>
            <w:r>
              <w:rPr>
                <w:rFonts w:ascii="Arial" w:hAnsi="Arial" w:cs="Arial"/>
                <w:sz w:val="16"/>
                <w:szCs w:val="16"/>
                <w:lang w:eastAsia="zh-CN"/>
              </w:rPr>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531F49B" w14:textId="269D7A35"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AND A.4.3.</w:t>
            </w:r>
            <w:r w:rsidR="007815C0"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881A809" w14:textId="749C42D7"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605F7E" w:rsidRPr="00864F79" w14:paraId="6B796DCE"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793B57" w14:textId="28582D5F" w:rsidR="00605F7E" w:rsidRDefault="00605F7E" w:rsidP="00605F7E">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AE63A2B" w14:textId="7690E053"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AND A.4.3.</w:t>
            </w:r>
            <w:r w:rsidR="007815C0" w:rsidRPr="007815C0">
              <w:rPr>
                <w:rFonts w:ascii="Arial" w:hAnsi="Arial" w:cs="Arial"/>
                <w:sz w:val="16"/>
                <w:szCs w:val="16"/>
                <w:lang w:eastAsia="zh-CN"/>
              </w:rPr>
              <w:t>14</w:t>
            </w:r>
            <w:r w:rsidRPr="005270CE">
              <w:rPr>
                <w:rFonts w:ascii="Arial" w:hAnsi="Arial" w:cs="Arial"/>
                <w:sz w:val="16"/>
                <w:szCs w:val="16"/>
                <w:lang w:eastAsia="zh-CN"/>
              </w:rPr>
              <w:t>-1/3 AND A.4.3.</w:t>
            </w:r>
            <w:r w:rsidR="007815C0"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D525AFD" w14:textId="499D6B41"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05F7E" w:rsidRPr="00864F79" w14:paraId="6D523CD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BD1C28F" w14:textId="4029A424" w:rsidR="00605F7E" w:rsidRPr="0013466A" w:rsidRDefault="00605F7E" w:rsidP="00605F7E">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921C862" w14:textId="51F8CE68"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01128AD" w14:textId="51134E63" w:rsidR="00605F7E" w:rsidRPr="0013466A" w:rsidRDefault="00605F7E" w:rsidP="00605F7E">
            <w:pPr>
              <w:rPr>
                <w:rFonts w:ascii="Arial" w:hAnsi="Arial"/>
                <w:sz w:val="16"/>
                <w:szCs w:val="16"/>
              </w:rPr>
            </w:pPr>
            <w:r w:rsidRPr="00C64574">
              <w:rPr>
                <w:rFonts w:ascii="Arial" w:hAnsi="Arial"/>
                <w:sz w:val="16"/>
                <w:szCs w:val="16"/>
              </w:rPr>
              <w:t xml:space="preserve">UEs supporting 5G Core and NR standalone shared spectrum </w:t>
            </w:r>
            <w:r w:rsidRPr="00C64574">
              <w:rPr>
                <w:rFonts w:ascii="Arial" w:hAnsi="Arial"/>
                <w:sz w:val="16"/>
                <w:szCs w:val="16"/>
              </w:rPr>
              <w:lastRenderedPageBreak/>
              <w:t>channel access</w:t>
            </w:r>
          </w:p>
        </w:tc>
      </w:tr>
      <w:tr w:rsidR="00605F7E" w:rsidRPr="00864F79" w14:paraId="2E0D89B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950E56F" w14:textId="188AD877" w:rsidR="00605F7E" w:rsidRPr="0013466A" w:rsidRDefault="00605F7E" w:rsidP="00605F7E">
            <w:pPr>
              <w:rPr>
                <w:rFonts w:ascii="Arial" w:hAnsi="Arial" w:cs="Arial"/>
                <w:sz w:val="16"/>
                <w:szCs w:val="16"/>
                <w:lang w:eastAsia="zh-CN"/>
              </w:rPr>
            </w:pPr>
            <w:r>
              <w:rPr>
                <w:rFonts w:ascii="Arial" w:hAnsi="Arial" w:cs="Arial"/>
                <w:sz w:val="16"/>
                <w:szCs w:val="16"/>
                <w:lang w:eastAsia="zh-CN"/>
              </w:rPr>
              <w:lastRenderedPageBreak/>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7E93FC" w14:textId="49E54F02"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w:t>
            </w:r>
            <w:r w:rsidR="000B18C3" w:rsidRPr="005270CE">
              <w:rPr>
                <w:rFonts w:ascii="Arial" w:hAnsi="Arial" w:cs="Arial"/>
                <w:sz w:val="16"/>
                <w:szCs w:val="16"/>
                <w:lang w:eastAsia="zh-CN"/>
              </w:rPr>
              <w:t>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002162" w14:textId="51DF7794" w:rsidR="00605F7E" w:rsidRPr="0013466A" w:rsidRDefault="00605F7E" w:rsidP="00605F7E">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05F7E" w:rsidRPr="00DA7FFD" w14:paraId="72403164"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98DBB7" w14:textId="7D14E361" w:rsidR="00605F7E" w:rsidRDefault="00605F7E" w:rsidP="00605F7E">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31ABE3" w14:textId="77777777" w:rsidR="00605F7E" w:rsidRPr="00DA7FF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49BE3FA" w14:textId="77777777" w:rsidR="00605F7E" w:rsidRPr="00DA7FFD" w:rsidRDefault="00605F7E" w:rsidP="00605F7E">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05F7E" w:rsidRPr="00C91177" w14:paraId="0B280F7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88B3612" w14:textId="2563F068" w:rsidR="00605F7E" w:rsidRDefault="00605F7E" w:rsidP="00605F7E">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FA63997" w14:textId="77777777" w:rsidR="00605F7E" w:rsidRPr="0030645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6FC22A8" w14:textId="77777777" w:rsidR="00605F7E" w:rsidRPr="00C91177" w:rsidRDefault="00605F7E" w:rsidP="00605F7E">
            <w:pPr>
              <w:rPr>
                <w:rFonts w:ascii="Arial" w:hAnsi="Arial"/>
                <w:sz w:val="16"/>
                <w:szCs w:val="16"/>
              </w:rPr>
            </w:pPr>
            <w:r w:rsidRPr="00D43570">
              <w:rPr>
                <w:rFonts w:ascii="Arial" w:hAnsi="Arial"/>
                <w:sz w:val="16"/>
                <w:szCs w:val="16"/>
              </w:rPr>
              <w:t>UEs supporting 5G Core and Multi-SIM Reject paging request</w:t>
            </w:r>
          </w:p>
        </w:tc>
      </w:tr>
      <w:tr w:rsidR="00605F7E" w:rsidRPr="00C91177" w14:paraId="4611345B"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B431B9" w14:textId="060A9C7A" w:rsidR="00605F7E" w:rsidRDefault="00605F7E" w:rsidP="00605F7E">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7E42D64" w14:textId="6021ADDD"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AE5576" w14:textId="37705D53" w:rsidR="00605F7E" w:rsidRPr="00D43570" w:rsidRDefault="00605F7E" w:rsidP="00605F7E">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605F7E" w:rsidRPr="00C91177" w14:paraId="23267627"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8EAC75" w14:textId="0717E44F" w:rsidR="00605F7E" w:rsidRDefault="00605F7E" w:rsidP="00605F7E">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97AF426" w14:textId="3A9E6931"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CF52202" w14:textId="09467576" w:rsidR="00605F7E" w:rsidRPr="00D43570" w:rsidRDefault="00605F7E" w:rsidP="00605F7E">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605F7E" w:rsidRPr="00C91177" w14:paraId="49AFDA9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8BD8CBA" w14:textId="6A364302" w:rsidR="00605F7E" w:rsidRDefault="00605F7E" w:rsidP="00605F7E">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ACC793C" w14:textId="7CEC3BD1" w:rsidR="00605F7E" w:rsidRPr="0030645D" w:rsidRDefault="00605F7E" w:rsidP="0056646D">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53DF71" w14:textId="75726CA5" w:rsidR="00605F7E" w:rsidRPr="00D43570" w:rsidRDefault="00605F7E" w:rsidP="00605F7E">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605F7E" w:rsidRPr="00C91177" w14:paraId="546CD9C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24716FF" w14:textId="0DBFBCA3" w:rsidR="00605F7E" w:rsidRDefault="00605F7E" w:rsidP="00605F7E">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C49FD3F" w14:textId="3B06C47B" w:rsidR="00605F7E" w:rsidRPr="003F7263" w:rsidRDefault="00605F7E" w:rsidP="00605F7E">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w:t>
            </w:r>
            <w:r w:rsidR="0056646D" w:rsidRPr="005270CE">
              <w:rPr>
                <w:rFonts w:ascii="Arial" w:hAnsi="Arial" w:cs="Arial"/>
                <w:sz w:val="16"/>
                <w:szCs w:val="16"/>
                <w:lang w:eastAsia="zh-CN"/>
              </w:rPr>
              <w:t>42</w:t>
            </w:r>
            <w:r w:rsidRPr="005270CE">
              <w:rPr>
                <w:rFonts w:ascii="Arial" w:hAnsi="Arial" w:cs="Arial"/>
                <w:sz w:val="16"/>
                <w:szCs w:val="16"/>
                <w:lang w:eastAsia="zh-CN"/>
              </w:rPr>
              <w:t xml:space="preserve">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D850DBC" w14:textId="7B4FD59D" w:rsidR="00605F7E" w:rsidRPr="002D66BA" w:rsidRDefault="00605F7E" w:rsidP="00605F7E">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5270CE" w:rsidRPr="00C91177" w14:paraId="50C8445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DA7605" w14:textId="7EB115B0" w:rsidR="005270CE" w:rsidRDefault="005270CE" w:rsidP="005270CE">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9EE6153" w14:textId="6A99FC58" w:rsidR="005270CE" w:rsidRPr="00864F79" w:rsidRDefault="005270CE" w:rsidP="005270CE">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918A03E" w14:textId="30729C1A" w:rsidR="005270CE" w:rsidRPr="00864F79" w:rsidRDefault="005270CE" w:rsidP="005270CE">
            <w:pPr>
              <w:rPr>
                <w:rFonts w:ascii="Arial" w:hAnsi="Arial"/>
                <w:sz w:val="16"/>
                <w:szCs w:val="16"/>
              </w:rPr>
            </w:pPr>
            <w:r w:rsidRPr="005270CE">
              <w:rPr>
                <w:rFonts w:ascii="Arial" w:hAnsi="Arial"/>
                <w:sz w:val="16"/>
                <w:szCs w:val="16"/>
              </w:rPr>
              <w:t>UEs supporting EN-DC and Idle/Inactive Measurements</w:t>
            </w:r>
          </w:p>
        </w:tc>
      </w:tr>
      <w:tr w:rsidR="005270CE" w:rsidRPr="00D76235" w14:paraId="30C5DB5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D61F24" w14:textId="5CA11E07" w:rsidR="005270CE" w:rsidRPr="00D76235" w:rsidRDefault="005270CE" w:rsidP="005270CE">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758CEF" w14:textId="2C09CE1B"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6AC7308"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contiguous CA</w:t>
            </w:r>
          </w:p>
        </w:tc>
      </w:tr>
      <w:tr w:rsidR="005270CE" w:rsidRPr="00D76235" w14:paraId="66DCFEE6"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17B6AFF" w14:textId="74DBE34D" w:rsidR="005270CE" w:rsidRPr="00D76235" w:rsidRDefault="005270CE" w:rsidP="005270CE">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6C497CB" w14:textId="32ABFE2E"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F003AD0"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5270CE" w:rsidRPr="00864F79" w14:paraId="602BC13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72BA661" w14:textId="22550674" w:rsidR="005270CE" w:rsidRPr="00D76235" w:rsidRDefault="005270CE" w:rsidP="005270CE">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09AB57F" w14:textId="6EAD4B0C"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A31B64E"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inter-band CA</w:t>
            </w:r>
          </w:p>
        </w:tc>
      </w:tr>
      <w:tr w:rsidR="005270CE" w:rsidRPr="002A3E4B" w14:paraId="3752F36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275D3D0" w14:textId="6A95E360" w:rsidR="005270CE" w:rsidRPr="002A3E4B" w:rsidRDefault="005270CE" w:rsidP="005270CE">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D4B879C" w14:textId="7927D370" w:rsidR="005270CE" w:rsidRPr="002A3E4B" w:rsidRDefault="005270CE" w:rsidP="005270CE">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59E5C97" w14:textId="77777777" w:rsidR="005270CE" w:rsidRPr="002A3E4B" w:rsidRDefault="005270CE" w:rsidP="005270CE">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5270CE" w:rsidRPr="002A3E4B" w14:paraId="20E35AAE"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16F71" w14:textId="510D79FE" w:rsidR="005270CE" w:rsidRPr="00B861AA" w:rsidRDefault="005270CE" w:rsidP="005270CE">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EED30A4" w14:textId="613611E1" w:rsidR="005270CE" w:rsidRPr="00B861AA" w:rsidRDefault="005270CE" w:rsidP="005270CE">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C7007AD" w14:textId="7258DD12" w:rsidR="005270CE" w:rsidRPr="00B861AA" w:rsidRDefault="005270CE" w:rsidP="005270CE">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5270CE" w:rsidRPr="00092A71" w14:paraId="0E31DFF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779656" w14:textId="6A88326F" w:rsidR="005270CE" w:rsidRPr="00092A71" w:rsidRDefault="005270CE" w:rsidP="005270CE">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BCF3278" w14:textId="191A40D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CFD52D" w14:textId="77777777" w:rsidR="005270CE" w:rsidRPr="00092A71" w:rsidRDefault="005270CE" w:rsidP="005270CE">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5270CE" w:rsidRPr="00092A71" w14:paraId="65B92151"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BFAE15" w14:textId="2A16D43F" w:rsidR="005270CE" w:rsidRPr="00092A71" w:rsidRDefault="005270CE" w:rsidP="005270CE">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F8622CF" w14:textId="52F181C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7F24E78" w14:textId="160DCC86" w:rsidR="005270CE" w:rsidRPr="00092A71" w:rsidRDefault="005270CE" w:rsidP="005270CE">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5270CE" w:rsidRPr="00092A71" w14:paraId="24C0D99C"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8A4FCDE" w14:textId="536BEA37" w:rsidR="005270CE" w:rsidRPr="00092A71" w:rsidRDefault="005270CE" w:rsidP="005270CE">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85A28B" w14:textId="0C6992AD" w:rsidR="005270CE" w:rsidRPr="00092A71" w:rsidRDefault="005270CE" w:rsidP="005270CE">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B99CCB" w14:textId="492CA467" w:rsidR="005270CE" w:rsidRPr="00092A71" w:rsidRDefault="005270CE" w:rsidP="005270CE">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5270CE" w:rsidRPr="00CF7717" w14:paraId="2664864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B9C58E" w14:textId="575FE091" w:rsidR="005270CE" w:rsidRDefault="005270CE" w:rsidP="005270CE">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0DC93B5" w14:textId="77777777" w:rsidR="005270CE" w:rsidRPr="00991302" w:rsidRDefault="005270CE" w:rsidP="005270CE">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1B464A" w14:textId="77777777" w:rsidR="005270CE" w:rsidRPr="00CF7717" w:rsidRDefault="005270CE" w:rsidP="005270CE">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5270CE" w:rsidRPr="00CF7717" w14:paraId="57F6786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9E0BFA" w14:textId="1F994C3A" w:rsidR="005270CE" w:rsidRPr="00273A7B" w:rsidRDefault="005270CE" w:rsidP="005270CE">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73E3669" w14:textId="570DFEBF" w:rsidR="005270CE" w:rsidRPr="00A73C9A" w:rsidRDefault="005270CE" w:rsidP="005270CE">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8BA23A6" w14:textId="67FE17C2" w:rsidR="005270CE" w:rsidRPr="00A73C9A" w:rsidRDefault="005270CE" w:rsidP="005270CE">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5270CE" w:rsidRPr="00CF7717" w14:paraId="2688B57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3D9505" w14:textId="5414696B" w:rsidR="005270CE" w:rsidRPr="00273A7B" w:rsidRDefault="005270CE" w:rsidP="005270CE">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8AA022" w14:textId="4E6D2FC7" w:rsidR="005270CE" w:rsidRPr="00A73C9A" w:rsidRDefault="005270CE" w:rsidP="005270CE">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32DFE7C" w14:textId="125505BB" w:rsidR="005270CE" w:rsidRPr="00A73C9A" w:rsidRDefault="005270CE" w:rsidP="005270CE">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5270CE" w14:paraId="57F0A365"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226267" w14:textId="0EF1DF37" w:rsidR="005270CE" w:rsidRPr="00605F7E" w:rsidRDefault="005270CE" w:rsidP="005270CE">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1260B1F" w14:textId="60C28391" w:rsidR="005270CE" w:rsidRDefault="005270CE" w:rsidP="005270CE">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B8567EC" w14:textId="4AAF7AA7" w:rsidR="005270CE" w:rsidRDefault="005270CE" w:rsidP="005270CE">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p>
        </w:tc>
      </w:tr>
      <w:tr w:rsidR="00B861AA" w14:paraId="498C4C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5179E6" w14:textId="3386203A" w:rsidR="00B861AA" w:rsidRDefault="00B861AA" w:rsidP="00B861AA">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BE4065" w14:textId="3B8F1076" w:rsidR="00B861AA" w:rsidRDefault="00B861AA" w:rsidP="00B861AA">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9B96CB6" w14:textId="7A774BF7" w:rsidR="00B861AA" w:rsidRPr="00605F7E" w:rsidRDefault="00B861AA" w:rsidP="00B861AA">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B861AA" w14:paraId="0B6E95E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43D1AB3" w14:textId="4DAA3F69" w:rsidR="00B861AA" w:rsidRDefault="00B861AA" w:rsidP="00B861AA">
            <w:pPr>
              <w:rPr>
                <w:rFonts w:ascii="Arial" w:hAnsi="Arial" w:cs="Arial"/>
                <w:sz w:val="16"/>
                <w:szCs w:val="16"/>
                <w:lang w:eastAsia="zh-CN"/>
              </w:rPr>
            </w:pPr>
            <w:r>
              <w:rPr>
                <w:rFonts w:ascii="Arial" w:hAnsi="Arial" w:cs="Arial"/>
                <w:sz w:val="16"/>
                <w:szCs w:val="16"/>
                <w:lang w:eastAsia="zh-CN"/>
              </w:rPr>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7364348" w14:textId="174F8294" w:rsidR="00B861AA" w:rsidRDefault="00B861AA" w:rsidP="00B861AA">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7BFFD8B" w14:textId="60511CAA" w:rsidR="00B861AA" w:rsidRPr="00605F7E" w:rsidRDefault="00B861AA" w:rsidP="00B861AA">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B861AA" w14:paraId="38831A28"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484955" w14:textId="5852C4D1" w:rsidR="00B861AA" w:rsidRDefault="00B861AA" w:rsidP="00B861AA">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831F176" w14:textId="77777777" w:rsidR="00B861AA" w:rsidRDefault="00B861AA" w:rsidP="00B861AA">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F0907F6" w14:textId="77777777" w:rsidR="00B861AA" w:rsidRDefault="00B861AA" w:rsidP="00B861AA">
            <w:pPr>
              <w:pStyle w:val="TAL"/>
              <w:rPr>
                <w:sz w:val="16"/>
                <w:szCs w:val="16"/>
              </w:rPr>
            </w:pPr>
            <w:r w:rsidRPr="00B861AA">
              <w:rPr>
                <w:sz w:val="16"/>
                <w:szCs w:val="16"/>
              </w:rPr>
              <w:t>UEs supporting 5G Core</w:t>
            </w:r>
            <w:r>
              <w:rPr>
                <w:sz w:val="16"/>
                <w:szCs w:val="16"/>
              </w:rPr>
              <w:t xml:space="preserve"> and slice based cell reselection</w:t>
            </w:r>
          </w:p>
        </w:tc>
      </w:tr>
      <w:tr w:rsidR="00B861AA" w14:paraId="5E4BCF4B"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8F520E" w14:textId="33C770F8" w:rsidR="00B861AA" w:rsidRDefault="00B861AA" w:rsidP="00B861AA">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D4B92E4" w14:textId="77777777" w:rsidR="00B861AA" w:rsidRDefault="00B861AA" w:rsidP="00B861AA">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4F0A52" w14:textId="77777777" w:rsidR="00B861AA" w:rsidRDefault="00B861AA" w:rsidP="00B861AA">
            <w:pPr>
              <w:pStyle w:val="TAL"/>
              <w:rPr>
                <w:sz w:val="16"/>
                <w:szCs w:val="16"/>
              </w:rPr>
            </w:pPr>
            <w:r>
              <w:rPr>
                <w:color w:val="000000"/>
                <w:sz w:val="16"/>
                <w:szCs w:val="16"/>
              </w:rPr>
              <w:t>UEs supporting 5G Core</w:t>
            </w:r>
            <w:r>
              <w:rPr>
                <w:sz w:val="16"/>
                <w:szCs w:val="16"/>
              </w:rPr>
              <w:t xml:space="preserve"> and RRC_INACTIVE and slice based cell reselection</w:t>
            </w:r>
          </w:p>
        </w:tc>
      </w:tr>
      <w:tr w:rsidR="00B861AA" w14:paraId="5311C47A"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A8CACA" w14:textId="5D75AC00" w:rsidR="00B861AA" w:rsidRDefault="00B861AA" w:rsidP="00B861AA">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B786742" w14:textId="515F6ADB" w:rsidR="00B861AA" w:rsidRDefault="00B861AA" w:rsidP="00B861AA">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1E3630" w14:textId="549322D5" w:rsidR="00B861AA" w:rsidRDefault="00B861AA" w:rsidP="00B861AA">
            <w:pPr>
              <w:pStyle w:val="TAL"/>
              <w:rPr>
                <w:color w:val="000000"/>
                <w:sz w:val="16"/>
                <w:szCs w:val="16"/>
              </w:rPr>
            </w:pPr>
            <w:r w:rsidRPr="00022AD1">
              <w:rPr>
                <w:sz w:val="16"/>
                <w:szCs w:val="16"/>
              </w:rPr>
              <w:t>UEs supporting 5G Core and Multi-SIM N1 NAS signalling connection release</w:t>
            </w:r>
          </w:p>
        </w:tc>
      </w:tr>
      <w:tr w:rsidR="00B861AA" w14:paraId="263DC275"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99A8381" w14:textId="1793FB03" w:rsidR="00B861AA" w:rsidRDefault="00B861AA" w:rsidP="00B861AA">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7B3CBB3" w14:textId="722C8054" w:rsidR="00B861AA" w:rsidRPr="00A6565D" w:rsidRDefault="00B861AA" w:rsidP="00B861AA">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9A51B7" w14:textId="30440C01" w:rsidR="00B861AA" w:rsidRPr="00022AD1" w:rsidRDefault="00B861AA" w:rsidP="00B861AA">
            <w:pPr>
              <w:pStyle w:val="TAL"/>
              <w:rPr>
                <w:sz w:val="16"/>
                <w:szCs w:val="16"/>
              </w:rPr>
            </w:pPr>
            <w:r w:rsidRPr="00944C32">
              <w:rPr>
                <w:sz w:val="16"/>
                <w:szCs w:val="16"/>
              </w:rPr>
              <w:t>UEs supporting 5G Core and EN-DC with NR shared spectrum channel access</w:t>
            </w:r>
          </w:p>
        </w:tc>
      </w:tr>
      <w:tr w:rsidR="00B861AA" w14:paraId="3050312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9B620A" w14:textId="3723C596" w:rsidR="00B861AA" w:rsidRDefault="00B861AA" w:rsidP="00B861AA">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0CDF64" w14:textId="720314FA" w:rsidR="00B861AA" w:rsidRPr="00A6565D" w:rsidRDefault="00B861AA" w:rsidP="00B861AA">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E2DD4B" w14:textId="7B48A032" w:rsidR="00B861AA" w:rsidRPr="00022AD1" w:rsidRDefault="00B861AA" w:rsidP="00B861AA">
            <w:pPr>
              <w:pStyle w:val="TAL"/>
              <w:rPr>
                <w:sz w:val="16"/>
                <w:szCs w:val="16"/>
              </w:rPr>
            </w:pPr>
            <w:r w:rsidRPr="00944C32">
              <w:rPr>
                <w:sz w:val="16"/>
                <w:szCs w:val="16"/>
              </w:rPr>
              <w:t>UEs supporting 5G Core and NR-DC with NR shared spectrum channel access</w:t>
            </w:r>
          </w:p>
        </w:tc>
      </w:tr>
      <w:tr w:rsidR="00B861AA" w14:paraId="0B35652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E42A6C7" w14:textId="1689C82C" w:rsidR="00B861AA" w:rsidRPr="00944C32" w:rsidRDefault="00B861AA" w:rsidP="00B861AA">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050825" w14:textId="5E61C8E8" w:rsidR="00B861AA" w:rsidRPr="00944C32" w:rsidRDefault="00B861AA" w:rsidP="00B861AA">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21643D6" w14:textId="6865472B" w:rsidR="00B861AA" w:rsidRPr="00944C32" w:rsidRDefault="00B861AA" w:rsidP="00B861AA">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B861AA" w14:paraId="32BDE32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47831B" w14:textId="757CBF12" w:rsidR="00B861AA" w:rsidRPr="00016F18" w:rsidRDefault="00B861AA" w:rsidP="00B861AA">
            <w:pPr>
              <w:pStyle w:val="TAL"/>
              <w:rPr>
                <w:rFonts w:cs="Arial"/>
                <w:sz w:val="16"/>
                <w:szCs w:val="16"/>
                <w:lang w:eastAsia="zh-CN"/>
              </w:rPr>
            </w:pPr>
            <w:r w:rsidRPr="00016F18">
              <w:rPr>
                <w:rFonts w:eastAsia="SimSun"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07D63FF" w14:textId="7F3CB7B4" w:rsidR="00B861AA" w:rsidRDefault="00B861AA" w:rsidP="00B861AA">
            <w:pPr>
              <w:pStyle w:val="TAL"/>
              <w:rPr>
                <w:rFonts w:cs="Arial"/>
                <w:sz w:val="16"/>
                <w:szCs w:val="16"/>
                <w:lang w:eastAsia="zh-CN"/>
              </w:rPr>
            </w:pPr>
            <w:r>
              <w:rPr>
                <w:rFonts w:cs="Arial" w:hint="eastAsia"/>
                <w:sz w:val="16"/>
                <w:szCs w:val="16"/>
              </w:rPr>
              <w:t xml:space="preserve">IF A.4.1-5/1 </w:t>
            </w:r>
            <w:r>
              <w:rPr>
                <w:rFonts w:eastAsia="SimSun"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720886" w14:textId="2EFAC45E" w:rsidR="00B861AA" w:rsidRDefault="00B861AA" w:rsidP="00B861AA">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B861AA" w14:paraId="1734AE69"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3D2540B" w14:textId="007DBC34" w:rsidR="00B861AA" w:rsidRDefault="00B861AA" w:rsidP="00B861AA">
            <w:pPr>
              <w:pStyle w:val="TAL"/>
              <w:rPr>
                <w:rFonts w:eastAsia="SimSun"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EF196A" w14:textId="3A13385B" w:rsidR="00B861AA" w:rsidRDefault="00B861AA" w:rsidP="00B861AA">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AED52B" w14:textId="0E65D32D" w:rsidR="00B861AA" w:rsidRDefault="00B861AA" w:rsidP="00B861AA">
            <w:pPr>
              <w:pStyle w:val="Normal1"/>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B861AA" w14:paraId="6274680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EC3315" w14:textId="6601759E" w:rsidR="00B861AA" w:rsidRDefault="00B861AA" w:rsidP="00B861AA">
            <w:pPr>
              <w:pStyle w:val="TAL"/>
              <w:rPr>
                <w:rFonts w:cs="Arial"/>
                <w:sz w:val="16"/>
                <w:szCs w:val="16"/>
                <w:lang w:eastAsia="zh-CN"/>
              </w:rPr>
            </w:pPr>
            <w:r>
              <w:rPr>
                <w:rFonts w:eastAsia="SimSun"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708F50" w14:textId="69B13349" w:rsidR="00B861AA" w:rsidRPr="00B861AA" w:rsidRDefault="00B861AA" w:rsidP="00B861AA">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36AC15" w14:textId="6B88386B" w:rsidR="00B861AA" w:rsidRPr="00F47676" w:rsidRDefault="00B861AA" w:rsidP="00B861AA">
            <w:pPr>
              <w:pStyle w:val="Normal1"/>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B861AA" w14:paraId="18A5718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AF1E06" w14:textId="47B153A3" w:rsidR="00B861AA" w:rsidRDefault="00B861AA" w:rsidP="00B861AA">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71F9B4D" w14:textId="3BE67C03" w:rsidR="00B861AA" w:rsidRPr="00B861AA" w:rsidRDefault="00B861AA" w:rsidP="00B861AA">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295D1FC" w14:textId="66DF9211" w:rsidR="00B861AA" w:rsidRPr="00F47676" w:rsidRDefault="00B861AA" w:rsidP="00B861AA">
            <w:pPr>
              <w:pStyle w:val="Normal1"/>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B861AA" w14:paraId="7B6754F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AF3C6F" w14:textId="1DD72BB6" w:rsidR="00B861AA" w:rsidRPr="002F0F47" w:rsidRDefault="00B861AA" w:rsidP="00B861AA">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8AE434C" w14:textId="6D1262FE" w:rsidR="00B861AA" w:rsidRPr="00B861AA" w:rsidRDefault="00B861AA" w:rsidP="00B861AA">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0586D57" w14:textId="7D2CEFE9" w:rsidR="00B861AA" w:rsidRPr="002F0F47" w:rsidRDefault="00B861AA" w:rsidP="00B861AA">
            <w:pPr>
              <w:pStyle w:val="Normal1"/>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B861AA" w14:paraId="2774CB5A"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E2724CE" w14:textId="136C93BA" w:rsidR="00B861AA" w:rsidRPr="004469B6" w:rsidRDefault="00B861AA" w:rsidP="00B861AA">
            <w:pPr>
              <w:pStyle w:val="TAL"/>
              <w:rPr>
                <w:rFonts w:cs="Arial"/>
                <w:sz w:val="16"/>
                <w:szCs w:val="16"/>
                <w:lang w:eastAsia="zh-CN"/>
              </w:rPr>
            </w:pPr>
            <w:r>
              <w:rPr>
                <w:rFonts w:cs="Arial"/>
                <w:sz w:val="16"/>
                <w:szCs w:val="16"/>
                <w:lang w:eastAsia="en-US"/>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EBBC0AF" w14:textId="34F253AA" w:rsidR="00B861AA" w:rsidRPr="00B861AA" w:rsidRDefault="00B861AA" w:rsidP="00B861AA">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3DBEF37" w14:textId="7D241702" w:rsidR="00B861AA" w:rsidRPr="004469B6" w:rsidRDefault="00B861AA" w:rsidP="00B861AA">
            <w:pPr>
              <w:pStyle w:val="Normal1"/>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B861AA" w14:paraId="572FF40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91D3FB" w14:textId="7F195EFD" w:rsidR="00B861AA" w:rsidRPr="007815C0" w:rsidRDefault="00B861AA" w:rsidP="00B861AA">
            <w:pPr>
              <w:pStyle w:val="TAL"/>
              <w:rPr>
                <w:rFonts w:cs="Arial"/>
                <w:sz w:val="16"/>
                <w:szCs w:val="16"/>
                <w:lang w:eastAsia="en-US"/>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7E1423" w14:textId="0DF7922A" w:rsidR="00B861AA" w:rsidRPr="007815C0" w:rsidRDefault="00B861AA" w:rsidP="00B861AA">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1D72EED" w14:textId="6DAF207C" w:rsidR="00B861AA" w:rsidRPr="007815C0" w:rsidRDefault="00B861AA" w:rsidP="00B861AA">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B861AA" w14:paraId="6ADFC78C"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B23B31" w14:textId="68A97080" w:rsidR="00B861AA" w:rsidRPr="007815C0" w:rsidRDefault="00B861AA" w:rsidP="00B861AA">
            <w:pPr>
              <w:pStyle w:val="TAL"/>
              <w:rPr>
                <w:rFonts w:cs="Arial"/>
                <w:sz w:val="16"/>
                <w:szCs w:val="16"/>
                <w:lang w:eastAsia="en-US"/>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495854B" w14:textId="6B2A53E5" w:rsidR="00B861AA" w:rsidRPr="007815C0" w:rsidRDefault="00B861AA" w:rsidP="00B861AA">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275474" w14:textId="51E1777E" w:rsidR="00B861AA" w:rsidRPr="007815C0" w:rsidRDefault="00B861AA" w:rsidP="00B861AA">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861AA" w14:paraId="6C370CC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00E839" w14:textId="4A8BD630" w:rsidR="00B861AA" w:rsidRPr="007815C0" w:rsidRDefault="00B861AA" w:rsidP="00B861AA">
            <w:pPr>
              <w:pStyle w:val="TAL"/>
              <w:rPr>
                <w:rFonts w:cs="Arial"/>
                <w:sz w:val="16"/>
                <w:szCs w:val="16"/>
                <w:lang w:eastAsia="en-US"/>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D99805" w14:textId="36CF8E5C" w:rsidR="00B861AA" w:rsidRPr="007815C0" w:rsidRDefault="00B861AA" w:rsidP="00B861AA">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A9ABF8" w14:textId="53952508" w:rsidR="00B861AA" w:rsidRPr="007815C0" w:rsidRDefault="00B861AA" w:rsidP="00B861AA">
            <w:pPr>
              <w:pStyle w:val="TAL"/>
              <w:rPr>
                <w:rFonts w:cs="Arial"/>
                <w:sz w:val="16"/>
                <w:szCs w:val="16"/>
              </w:rPr>
            </w:pPr>
            <w:r w:rsidRPr="007815C0">
              <w:rPr>
                <w:sz w:val="16"/>
                <w:szCs w:val="16"/>
              </w:rPr>
              <w:t>UE supporting 5G Core and dynamic scheduling for multicast for PCell and RRC_INACTIVE</w:t>
            </w:r>
          </w:p>
        </w:tc>
      </w:tr>
      <w:tr w:rsidR="00B861AA" w14:paraId="7635A0C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4B8C34" w14:textId="164570CB" w:rsidR="00B861AA" w:rsidRPr="00D52060" w:rsidRDefault="00B861AA" w:rsidP="00B861AA">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4E695B" w14:textId="00CDDF39" w:rsidR="00B861AA" w:rsidRPr="00D52060" w:rsidRDefault="00B861AA" w:rsidP="00B861AA">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02C7FF4" w14:textId="74F93617" w:rsidR="00B861AA" w:rsidRPr="00D52060" w:rsidRDefault="00B861AA" w:rsidP="00B861AA">
            <w:pPr>
              <w:pStyle w:val="TAL"/>
              <w:rPr>
                <w:sz w:val="16"/>
                <w:szCs w:val="16"/>
              </w:rPr>
            </w:pPr>
            <w:r w:rsidRPr="00D52060">
              <w:rPr>
                <w:sz w:val="16"/>
                <w:szCs w:val="16"/>
              </w:rPr>
              <w:t>UEs supporting NE-DC and RRC_INACTIVE and (re-)configuration of an SCG during the resume procedure.</w:t>
            </w:r>
          </w:p>
        </w:tc>
      </w:tr>
      <w:tr w:rsidR="00B861AA" w14:paraId="6E4B3F4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B39021" w14:textId="790D2960" w:rsidR="00B861AA" w:rsidRPr="00705F52" w:rsidRDefault="00B861AA" w:rsidP="00B861AA">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3AD220C" w14:textId="0AEA1512" w:rsidR="00B861AA" w:rsidRPr="00B861AA" w:rsidRDefault="00B861AA" w:rsidP="00B861AA">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3FFFAF4" w14:textId="1CB94714" w:rsidR="00B861AA" w:rsidRPr="00705F52" w:rsidRDefault="00B861AA" w:rsidP="00B861AA">
            <w:pPr>
              <w:pStyle w:val="TAL"/>
              <w:rPr>
                <w:sz w:val="16"/>
                <w:szCs w:val="16"/>
              </w:rPr>
            </w:pPr>
            <w:r w:rsidRPr="00705F52">
              <w:rPr>
                <w:sz w:val="16"/>
                <w:szCs w:val="16"/>
              </w:rPr>
              <w:t>UEs supporting services with survival time and NR-DC and PDCP-duplication over split DRB</w:t>
            </w:r>
          </w:p>
        </w:tc>
      </w:tr>
      <w:tr w:rsidR="00B861AA" w14:paraId="61AC06E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696D47" w14:textId="617E561E" w:rsidR="00B861AA" w:rsidRPr="00705F52" w:rsidRDefault="00B861AA" w:rsidP="00B861AA">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A9205A0" w14:textId="741FCA81" w:rsidR="00B861AA" w:rsidRPr="00B861AA" w:rsidRDefault="00B861AA" w:rsidP="00B861AA">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EEE93E1" w14:textId="1752218D" w:rsidR="00B861AA" w:rsidRPr="00705F52" w:rsidRDefault="00B861AA" w:rsidP="00B861AA">
            <w:pPr>
              <w:pStyle w:val="TAL"/>
              <w:rPr>
                <w:sz w:val="16"/>
                <w:szCs w:val="16"/>
              </w:rPr>
            </w:pPr>
            <w:r w:rsidRPr="00705F52">
              <w:rPr>
                <w:sz w:val="16"/>
                <w:szCs w:val="16"/>
              </w:rPr>
              <w:t>UEs supporting services with survival time and intra-band contiguous CA and CA-based PDCP duplication over MCG or SCG DRB</w:t>
            </w:r>
          </w:p>
        </w:tc>
      </w:tr>
      <w:tr w:rsidR="00B861AA" w14:paraId="2280123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A49330" w14:textId="05EF249F" w:rsidR="00B861AA" w:rsidRPr="00705F52" w:rsidRDefault="00B861AA" w:rsidP="00B861AA">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CAF7341" w14:textId="2432E5D0" w:rsidR="00B861AA" w:rsidRPr="00B861AA" w:rsidRDefault="00B861AA" w:rsidP="00B861AA">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1E53DC9" w14:textId="0DB251E7" w:rsidR="00B861AA" w:rsidRPr="00705F52" w:rsidRDefault="00B861AA" w:rsidP="00B861AA">
            <w:pPr>
              <w:pStyle w:val="TAL"/>
              <w:rPr>
                <w:sz w:val="16"/>
                <w:szCs w:val="16"/>
              </w:rPr>
            </w:pPr>
            <w:r w:rsidRPr="00705F52">
              <w:rPr>
                <w:sz w:val="16"/>
                <w:szCs w:val="16"/>
              </w:rPr>
              <w:t>UEs supporting services with survival time and intra-band non-contiguous CA and CA-based PDCP duplication over MCG or SCG DRB</w:t>
            </w:r>
          </w:p>
        </w:tc>
      </w:tr>
      <w:tr w:rsidR="00B861AA" w14:paraId="5E601FE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BC3EFE" w14:textId="2183A80B" w:rsidR="00B861AA" w:rsidRPr="00705F52" w:rsidRDefault="00B861AA" w:rsidP="00B861AA">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EC98671" w14:textId="31A4CA91" w:rsidR="00B861AA" w:rsidRPr="00B861AA" w:rsidRDefault="00B861AA" w:rsidP="00B861AA">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43773BF" w14:textId="58717844" w:rsidR="00B861AA" w:rsidRPr="00705F52" w:rsidRDefault="00B861AA" w:rsidP="00B861AA">
            <w:pPr>
              <w:pStyle w:val="TAL"/>
              <w:rPr>
                <w:sz w:val="16"/>
                <w:szCs w:val="16"/>
              </w:rPr>
            </w:pPr>
            <w:r w:rsidRPr="00705F52">
              <w:rPr>
                <w:sz w:val="16"/>
                <w:szCs w:val="16"/>
              </w:rPr>
              <w:t>UEs supporting services with survival time and inter-band CA and CA-based PDCP duplication over MCG or SCG DRB</w:t>
            </w:r>
          </w:p>
        </w:tc>
      </w:tr>
      <w:tr w:rsidR="00B861AA" w14:paraId="6C0D9F8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405D7F" w14:textId="001C9004" w:rsidR="00B861AA" w:rsidRPr="00016F18" w:rsidRDefault="00B861AA" w:rsidP="00B861AA">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94FA282" w14:textId="260849E3" w:rsidR="00B861AA" w:rsidRPr="00B861AA" w:rsidRDefault="00B861AA" w:rsidP="00B861AA">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F1A391B" w14:textId="27074F00" w:rsidR="00B861AA" w:rsidRPr="00016F18" w:rsidRDefault="00B861AA" w:rsidP="00B861AA">
            <w:pPr>
              <w:pStyle w:val="TAL"/>
              <w:rPr>
                <w:sz w:val="16"/>
                <w:szCs w:val="16"/>
              </w:rPr>
            </w:pPr>
            <w:r w:rsidRPr="00016F18">
              <w:rPr>
                <w:sz w:val="16"/>
                <w:szCs w:val="16"/>
              </w:rPr>
              <w:t>UEs supporting 5GS and E-UTRA and NSSRG.</w:t>
            </w:r>
          </w:p>
        </w:tc>
      </w:tr>
      <w:tr w:rsidR="00B861AA" w14:paraId="7292B8C5"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B9BE959" w14:textId="2425809E" w:rsidR="00B861AA" w:rsidRPr="00016F18" w:rsidRDefault="00B861AA" w:rsidP="00B861AA">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753C31C" w14:textId="4F9A02BF" w:rsidR="00B861AA" w:rsidRPr="00B861AA" w:rsidRDefault="00B861AA" w:rsidP="00B861AA">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37109D4" w14:textId="6268352C" w:rsidR="00B861AA" w:rsidRPr="00016F18" w:rsidRDefault="00B861AA" w:rsidP="00B861AA">
            <w:pPr>
              <w:pStyle w:val="TAL"/>
              <w:rPr>
                <w:sz w:val="16"/>
                <w:szCs w:val="16"/>
              </w:rPr>
            </w:pPr>
            <w:r w:rsidRPr="00016F18">
              <w:rPr>
                <w:sz w:val="16"/>
                <w:szCs w:val="16"/>
              </w:rPr>
              <w:t>UEs supporting 5G Core and additional UE-requested PDU establishment and emergency services in NR connected to 5GCN</w:t>
            </w:r>
          </w:p>
        </w:tc>
      </w:tr>
      <w:tr w:rsidR="00B861AA" w14:paraId="04A29152"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F1770F9" w14:textId="0D05D33C" w:rsidR="00B861AA" w:rsidRPr="002C087A" w:rsidRDefault="00B861AA" w:rsidP="00B861AA">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155F3C5" w14:textId="78CC2264" w:rsidR="00B861AA" w:rsidRPr="00B861AA" w:rsidRDefault="00B861AA" w:rsidP="00B861AA">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975BB64" w14:textId="6ECFA9AC" w:rsidR="00B861AA" w:rsidRPr="002C087A" w:rsidRDefault="00B861AA" w:rsidP="00B861AA">
            <w:pPr>
              <w:pStyle w:val="TAL"/>
              <w:rPr>
                <w:sz w:val="16"/>
                <w:szCs w:val="16"/>
              </w:rPr>
            </w:pPr>
            <w:r w:rsidRPr="002C087A">
              <w:rPr>
                <w:sz w:val="16"/>
                <w:szCs w:val="16"/>
              </w:rPr>
              <w:t>UEs supporting slice-based RACH partitioning and slice-based RACH prioritisation</w:t>
            </w:r>
          </w:p>
        </w:tc>
      </w:tr>
      <w:tr w:rsidR="00B861AA" w14:paraId="27A56B82"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350CA1" w14:textId="32C8F21F" w:rsidR="00B861AA" w:rsidRPr="002C087A" w:rsidRDefault="00B861AA" w:rsidP="00B861AA">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732440C" w14:textId="58E7BCC7" w:rsidR="00B861AA" w:rsidRPr="00B861AA" w:rsidRDefault="00B861AA" w:rsidP="00B861AA">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6945BD" w14:textId="680DCA9A" w:rsidR="00B861AA" w:rsidRPr="002C087A" w:rsidRDefault="00B861AA" w:rsidP="00B861AA">
            <w:pPr>
              <w:pStyle w:val="TAL"/>
              <w:rPr>
                <w:sz w:val="16"/>
                <w:szCs w:val="16"/>
              </w:rPr>
            </w:pPr>
            <w:r w:rsidRPr="002C087A">
              <w:rPr>
                <w:sz w:val="16"/>
                <w:szCs w:val="16"/>
              </w:rPr>
              <w:t>UEs supporting slice-based RACH partitioning, slice-based RACH prioritisation and RACH prioritisation for Access Identity 1</w:t>
            </w:r>
          </w:p>
        </w:tc>
      </w:tr>
      <w:tr w:rsidR="00B861AA" w14:paraId="53859B7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E2F53B" w14:textId="581CF482" w:rsidR="00B861AA" w:rsidRPr="002C087A" w:rsidRDefault="00B861AA" w:rsidP="00B861AA">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9E6A635" w14:textId="3056837A" w:rsidR="00B861AA" w:rsidRPr="00B861AA" w:rsidRDefault="00B861AA" w:rsidP="00B861AA">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0832DEC" w14:textId="606A451D" w:rsidR="00B861AA" w:rsidRPr="002C087A" w:rsidRDefault="00B861AA" w:rsidP="00B861AA">
            <w:pPr>
              <w:pStyle w:val="TAL"/>
              <w:rPr>
                <w:sz w:val="16"/>
                <w:szCs w:val="16"/>
              </w:rPr>
            </w:pPr>
            <w:r w:rsidRPr="002C087A">
              <w:rPr>
                <w:sz w:val="16"/>
                <w:szCs w:val="16"/>
              </w:rPr>
              <w:t>UEs supporting 2-Step RACH, slice-based RACH partitioning and slice-based RACH prioritisation</w:t>
            </w:r>
          </w:p>
        </w:tc>
      </w:tr>
      <w:tr w:rsidR="00B861AA" w14:paraId="34F3874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E241C56" w14:textId="378A5F8C" w:rsidR="00B861AA" w:rsidRPr="002C087A" w:rsidRDefault="00B861AA" w:rsidP="00B861AA">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A5FDF90" w14:textId="05157E0A" w:rsidR="00B861AA" w:rsidRPr="00B861AA" w:rsidRDefault="00B861AA" w:rsidP="00B861AA">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B108CBA" w14:textId="6B117E3E" w:rsidR="00B861AA" w:rsidRPr="002C087A" w:rsidRDefault="00B861AA" w:rsidP="00B861AA">
            <w:pPr>
              <w:pStyle w:val="TAL"/>
              <w:rPr>
                <w:sz w:val="16"/>
                <w:szCs w:val="16"/>
              </w:rPr>
            </w:pPr>
            <w:r w:rsidRPr="002C087A">
              <w:rPr>
                <w:sz w:val="16"/>
                <w:szCs w:val="16"/>
              </w:rPr>
              <w:t>UEs supporting 2-Step RACH, slice-based RACH partitioning, slice-based RACH prioritisation and RACH prioritisation for Access Identity 1</w:t>
            </w:r>
          </w:p>
        </w:tc>
      </w:tr>
      <w:tr w:rsidR="00B861AA" w14:paraId="5CF053A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F462C7" w14:textId="0FA14E30" w:rsidR="00B861AA" w:rsidRPr="009472CA" w:rsidRDefault="00B861AA" w:rsidP="00B861AA">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7E1A3A" w14:textId="0280FDA3" w:rsidR="00B861AA" w:rsidRPr="00B861AA" w:rsidRDefault="00B861AA" w:rsidP="00B861AA">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2C0E3CF" w14:textId="6AA7B012" w:rsidR="00B861AA" w:rsidRPr="009472CA" w:rsidRDefault="00B861AA" w:rsidP="00B861AA">
            <w:pPr>
              <w:pStyle w:val="TAL"/>
              <w:rPr>
                <w:sz w:val="16"/>
                <w:szCs w:val="16"/>
              </w:rPr>
            </w:pPr>
            <w:r w:rsidRPr="009472CA">
              <w:rPr>
                <w:sz w:val="16"/>
                <w:szCs w:val="16"/>
              </w:rPr>
              <w:t>UEs supporting 5G core and logged measurements in RRC_IDLE and RRC_INACTIVE and IDC mechanism</w:t>
            </w:r>
          </w:p>
        </w:tc>
      </w:tr>
      <w:tr w:rsidR="00B861AA" w14:paraId="374F5427"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F345FBA" w14:textId="1CE4410C" w:rsidR="00B861AA" w:rsidRPr="009472CA" w:rsidRDefault="00B861AA" w:rsidP="00B861AA">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7492C13" w14:textId="6821FB6E" w:rsidR="00B861AA" w:rsidRPr="00B861AA" w:rsidRDefault="00B861AA" w:rsidP="00B861AA">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D2CB602" w14:textId="494B7285" w:rsidR="00B861AA" w:rsidRPr="009472CA" w:rsidRDefault="00B861AA" w:rsidP="00B861AA">
            <w:pPr>
              <w:pStyle w:val="TAL"/>
              <w:rPr>
                <w:sz w:val="16"/>
                <w:szCs w:val="16"/>
              </w:rPr>
            </w:pPr>
            <w:r w:rsidRPr="009472CA">
              <w:rPr>
                <w:sz w:val="16"/>
                <w:szCs w:val="16"/>
              </w:rPr>
              <w:t>UEs supporting 5G core and logged measurements in RRC_IDLE and RRC_INACTIVE and early measurements</w:t>
            </w:r>
          </w:p>
        </w:tc>
      </w:tr>
      <w:tr w:rsidR="00B861AA" w14:paraId="4CA117A6"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2D0A92" w14:textId="11751BD0" w:rsidR="00B861AA" w:rsidRPr="004F27B1" w:rsidRDefault="00B861AA" w:rsidP="00B861AA">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7FB36BE" w14:textId="37FFC446" w:rsidR="00B861AA" w:rsidRPr="00B861AA" w:rsidRDefault="00B861AA" w:rsidP="00B861AA">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B6FD73D" w14:textId="32C97D67" w:rsidR="00B861AA" w:rsidRPr="004F27B1" w:rsidRDefault="00B861AA" w:rsidP="00B861AA">
            <w:pPr>
              <w:pStyle w:val="TAL"/>
              <w:rPr>
                <w:sz w:val="16"/>
                <w:szCs w:val="16"/>
              </w:rPr>
            </w:pPr>
            <w:r w:rsidRPr="004F27B1">
              <w:rPr>
                <w:sz w:val="16"/>
                <w:szCs w:val="16"/>
              </w:rPr>
              <w:t>UEs supporting NE-DC and SFTD measurement between NR PCell and E-UTRA PSCell</w:t>
            </w:r>
          </w:p>
        </w:tc>
      </w:tr>
      <w:tr w:rsidR="00B861AA" w14:paraId="259ECC7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429846" w14:textId="358DAE28" w:rsidR="00B861AA" w:rsidRPr="00C21875" w:rsidRDefault="00B861AA" w:rsidP="00B861AA">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D893C4" w14:textId="65ED0D3C" w:rsidR="00B861AA" w:rsidRPr="00C21875" w:rsidRDefault="00B861AA" w:rsidP="00B861AA">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5A993FB" w14:textId="5221A850" w:rsidR="00B861AA" w:rsidRPr="00C21875" w:rsidRDefault="00B861AA" w:rsidP="00B861AA">
            <w:pPr>
              <w:pStyle w:val="TAL"/>
              <w:rPr>
                <w:sz w:val="16"/>
                <w:szCs w:val="16"/>
              </w:rPr>
            </w:pPr>
            <w:r w:rsidRPr="00C21875">
              <w:rPr>
                <w:sz w:val="16"/>
                <w:szCs w:val="16"/>
              </w:rPr>
              <w:t>UEs supporting 5G Core and SDT via Configured Grant Type 1 in RRC_INACTIVE state</w:t>
            </w:r>
          </w:p>
        </w:tc>
      </w:tr>
      <w:tr w:rsidR="00B861AA" w14:paraId="415594D6"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88019C" w14:textId="075B86D7" w:rsidR="00B861AA" w:rsidRPr="00C21875" w:rsidRDefault="00B861AA" w:rsidP="00B861AA">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B2B8ED" w14:textId="53A71079" w:rsidR="00B861AA" w:rsidRPr="00C21875" w:rsidRDefault="00B861AA" w:rsidP="00B861AA">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46D54A9" w14:textId="4B2FD1F1" w:rsidR="00B861AA" w:rsidRPr="00C21875" w:rsidRDefault="00B861AA" w:rsidP="00B861AA">
            <w:pPr>
              <w:pStyle w:val="TAL"/>
              <w:rPr>
                <w:sz w:val="16"/>
                <w:szCs w:val="16"/>
              </w:rPr>
            </w:pPr>
            <w:r w:rsidRPr="00C21875">
              <w:rPr>
                <w:sz w:val="16"/>
                <w:szCs w:val="16"/>
              </w:rPr>
              <w:t>UEs supporting 5G Core and SRB SDT and SDT via Configured Grant Type 1 in RRC_INACTIVE state</w:t>
            </w:r>
          </w:p>
        </w:tc>
      </w:tr>
      <w:tr w:rsidR="0098117D" w14:paraId="32150EF1" w14:textId="77777777" w:rsidTr="0098117D">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1F6074E" w14:textId="0DE133E3" w:rsidR="0098117D" w:rsidRPr="0098117D" w:rsidRDefault="0098117D" w:rsidP="0098117D">
            <w:pPr>
              <w:pStyle w:val="TAL"/>
              <w:rPr>
                <w:sz w:val="16"/>
                <w:szCs w:val="16"/>
              </w:rPr>
            </w:pPr>
            <w:r>
              <w:rPr>
                <w:sz w:val="16"/>
                <w:szCs w:val="16"/>
              </w:rPr>
              <w:t>C271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83134E" w14:textId="6423AE86" w:rsidR="0098117D" w:rsidRPr="0098117D" w:rsidRDefault="0098117D" w:rsidP="0098117D">
            <w:pPr>
              <w:pStyle w:val="TAL"/>
              <w:rPr>
                <w:sz w:val="16"/>
                <w:szCs w:val="16"/>
              </w:rPr>
            </w:pPr>
            <w:r w:rsidRPr="0098117D">
              <w:rPr>
                <w:sz w:val="16"/>
                <w:szCs w:val="16"/>
              </w:rPr>
              <w:t>IF A.4.3.3-1/</w:t>
            </w:r>
            <w:r w:rsidRPr="0098117D">
              <w:rPr>
                <w:rFonts w:hint="eastAsia"/>
                <w:sz w:val="16"/>
                <w:szCs w:val="16"/>
              </w:rPr>
              <w:t>8</w:t>
            </w:r>
            <w:r w:rsidRPr="0098117D">
              <w:rPr>
                <w:sz w:val="16"/>
                <w:szCs w:val="16"/>
              </w:rPr>
              <w:t xml:space="preserve"> and A.4.3.3-1/</w:t>
            </w:r>
            <w:r>
              <w:rPr>
                <w:sz w:val="16"/>
                <w:szCs w:val="16"/>
              </w:rPr>
              <w:t>10</w:t>
            </w:r>
            <w:r w:rsidRPr="0098117D">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D885441" w14:textId="77777777" w:rsidR="0098117D" w:rsidRDefault="0098117D" w:rsidP="0098117D">
            <w:pPr>
              <w:pStyle w:val="TAL"/>
              <w:rPr>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bl>
    <w:p w14:paraId="2E1000B6" w14:textId="207690DB" w:rsidR="00356D76" w:rsidRDefault="00356D76" w:rsidP="00D425F5"/>
    <w:p w14:paraId="7440B7D4" w14:textId="77777777" w:rsidR="006E43D5" w:rsidRPr="004407D3" w:rsidRDefault="006E43D5" w:rsidP="006E43D5">
      <w:pPr>
        <w:pStyle w:val="Heading2"/>
      </w:pPr>
      <w:bookmarkStart w:id="136" w:name="_Toc114918860"/>
      <w:r w:rsidRPr="004407D3">
        <w:lastRenderedPageBreak/>
        <w:t>4.3</w:t>
      </w:r>
      <w:r w:rsidRPr="004407D3">
        <w:tab/>
        <w:t>Protocol conformance test cases applicability for Vertical UEs</w:t>
      </w:r>
      <w:bookmarkEnd w:id="136"/>
    </w:p>
    <w:p w14:paraId="71D933C7" w14:textId="77777777" w:rsidR="006E43D5" w:rsidRPr="004407D3" w:rsidRDefault="006E43D5" w:rsidP="006E43D5">
      <w:pPr>
        <w:pStyle w:val="Heading3"/>
      </w:pPr>
      <w:bookmarkStart w:id="137" w:name="_Toc114918861"/>
      <w:r w:rsidRPr="004407D3">
        <w:t>4.3.1</w:t>
      </w:r>
      <w:r w:rsidRPr="004407D3">
        <w:tab/>
        <w:t>SNPN-only UEs</w:t>
      </w:r>
      <w:bookmarkEnd w:id="137"/>
    </w:p>
    <w:p w14:paraId="34A44B8F" w14:textId="39510C15" w:rsidR="006E43D5" w:rsidRPr="004407D3" w:rsidRDefault="006E43D5" w:rsidP="006E43D5">
      <w:r w:rsidRPr="004407D3">
        <w:t>Test cases applicable to SNPN-only UEs (A.4.1-5/3) are listed in Table 4.3.1-1. The Applicability - Condition of each individual test is as identified in subclause 4.1.</w:t>
      </w:r>
    </w:p>
    <w:p w14:paraId="1DF386F1" w14:textId="77777777" w:rsidR="006E43D5" w:rsidRPr="004407D3" w:rsidRDefault="006E43D5" w:rsidP="006E43D5">
      <w:pPr>
        <w:pStyle w:val="TH"/>
        <w:rPr>
          <w:rFonts w:eastAsia="SimSun"/>
        </w:rPr>
      </w:pPr>
      <w:r w:rsidRPr="004407D3">
        <w:rPr>
          <w:rFonts w:eastAsia="SimSun"/>
        </w:rPr>
        <w:t>Table 4.3.1-1: Protocol</w:t>
      </w:r>
      <w:r w:rsidRPr="004407D3">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4407D3" w14:paraId="44534DF3" w14:textId="77777777" w:rsidTr="00032DEE">
        <w:trPr>
          <w:tblHeader/>
          <w:jc w:val="center"/>
        </w:trPr>
        <w:tc>
          <w:tcPr>
            <w:tcW w:w="1696" w:type="dxa"/>
            <w:tcBorders>
              <w:bottom w:val="nil"/>
            </w:tcBorders>
          </w:tcPr>
          <w:p w14:paraId="228C84CC" w14:textId="77777777" w:rsidR="006E43D5" w:rsidRPr="004407D3" w:rsidRDefault="006E43D5" w:rsidP="00032DEE">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03CF5743" w14:textId="77777777" w:rsidR="006E43D5" w:rsidRPr="004407D3" w:rsidRDefault="006E43D5" w:rsidP="00032DEE">
            <w:pPr>
              <w:pStyle w:val="TAC"/>
              <w:keepNext w:val="0"/>
              <w:keepLines w:val="0"/>
              <w:rPr>
                <w:sz w:val="16"/>
                <w:szCs w:val="16"/>
                <w:lang w:eastAsia="en-US"/>
              </w:rPr>
            </w:pPr>
            <w:r w:rsidRPr="004407D3">
              <w:rPr>
                <w:b/>
                <w:sz w:val="16"/>
                <w:szCs w:val="16"/>
                <w:lang w:eastAsia="en-US"/>
              </w:rPr>
              <w:t>Comment</w:t>
            </w:r>
          </w:p>
        </w:tc>
      </w:tr>
      <w:tr w:rsidR="006E43D5" w:rsidRPr="004407D3" w14:paraId="6B3AD247" w14:textId="77777777" w:rsidTr="00032DEE">
        <w:trPr>
          <w:tblHeader/>
          <w:jc w:val="center"/>
        </w:trPr>
        <w:tc>
          <w:tcPr>
            <w:tcW w:w="1696" w:type="dxa"/>
            <w:tcBorders>
              <w:top w:val="nil"/>
              <w:bottom w:val="single" w:sz="4" w:space="0" w:color="auto"/>
            </w:tcBorders>
          </w:tcPr>
          <w:p w14:paraId="4AE24E59" w14:textId="77777777" w:rsidR="006E43D5" w:rsidRPr="004407D3"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4407D3" w:rsidRDefault="006E43D5" w:rsidP="00032DEE">
            <w:pPr>
              <w:pStyle w:val="TAH"/>
              <w:keepNext w:val="0"/>
              <w:keepLines w:val="0"/>
              <w:rPr>
                <w:sz w:val="16"/>
                <w:szCs w:val="16"/>
                <w:lang w:eastAsia="en-US"/>
              </w:rPr>
            </w:pPr>
          </w:p>
        </w:tc>
      </w:tr>
      <w:tr w:rsidR="006E43D5" w:rsidRPr="004407D3"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4407D3" w:rsidRDefault="006E43D5" w:rsidP="00032DEE">
            <w:pPr>
              <w:pStyle w:val="TAH"/>
              <w:keepNext w:val="0"/>
              <w:keepLines w:val="0"/>
              <w:jc w:val="left"/>
              <w:rPr>
                <w:sz w:val="16"/>
                <w:szCs w:val="16"/>
              </w:rPr>
            </w:pPr>
            <w:r w:rsidRPr="004407D3">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4407D3" w:rsidRDefault="006E43D5" w:rsidP="00032DEE">
            <w:pPr>
              <w:pStyle w:val="TAC"/>
              <w:keepNext w:val="0"/>
              <w:keepLines w:val="0"/>
              <w:jc w:val="left"/>
              <w:rPr>
                <w:sz w:val="16"/>
              </w:rPr>
            </w:pPr>
          </w:p>
        </w:tc>
      </w:tr>
      <w:tr w:rsidR="006E43D5" w:rsidRPr="004407D3"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4407D3" w:rsidRDefault="006E43D5" w:rsidP="00032DEE">
            <w:pPr>
              <w:pStyle w:val="TAC"/>
              <w:keepNext w:val="0"/>
              <w:keepLines w:val="0"/>
              <w:jc w:val="left"/>
              <w:rPr>
                <w:sz w:val="16"/>
              </w:rPr>
            </w:pPr>
          </w:p>
        </w:tc>
      </w:tr>
      <w:tr w:rsidR="006E43D5" w:rsidRPr="004407D3"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4407D3" w:rsidRDefault="006E43D5" w:rsidP="00032DEE">
            <w:pPr>
              <w:pStyle w:val="TAC"/>
              <w:keepNext w:val="0"/>
              <w:keepLines w:val="0"/>
              <w:jc w:val="left"/>
              <w:rPr>
                <w:sz w:val="16"/>
              </w:rPr>
            </w:pPr>
          </w:p>
        </w:tc>
      </w:tr>
      <w:tr w:rsidR="006E43D5" w:rsidRPr="004407D3"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4407D3" w:rsidRDefault="006E43D5" w:rsidP="00032DEE">
            <w:pPr>
              <w:pStyle w:val="TAC"/>
              <w:keepNext w:val="0"/>
              <w:keepLines w:val="0"/>
              <w:jc w:val="left"/>
              <w:rPr>
                <w:sz w:val="16"/>
              </w:rPr>
            </w:pPr>
          </w:p>
        </w:tc>
      </w:tr>
      <w:tr w:rsidR="006E43D5" w:rsidRPr="004407D3"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4407D3" w:rsidRDefault="006E43D5" w:rsidP="00032DEE">
            <w:pPr>
              <w:pStyle w:val="TAC"/>
              <w:keepNext w:val="0"/>
              <w:keepLines w:val="0"/>
              <w:jc w:val="left"/>
              <w:rPr>
                <w:sz w:val="16"/>
              </w:rPr>
            </w:pPr>
          </w:p>
        </w:tc>
      </w:tr>
      <w:tr w:rsidR="006E43D5" w:rsidRPr="004407D3"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4407D3" w:rsidRDefault="006E43D5" w:rsidP="00032DEE">
            <w:pPr>
              <w:pStyle w:val="TAC"/>
              <w:keepNext w:val="0"/>
              <w:keepLines w:val="0"/>
              <w:jc w:val="left"/>
              <w:rPr>
                <w:sz w:val="16"/>
              </w:rPr>
            </w:pPr>
          </w:p>
        </w:tc>
      </w:tr>
      <w:tr w:rsidR="006E43D5" w:rsidRPr="004407D3"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4407D3" w:rsidRDefault="006E43D5" w:rsidP="00032DEE">
            <w:pPr>
              <w:pStyle w:val="TAC"/>
              <w:keepNext w:val="0"/>
              <w:keepLines w:val="0"/>
              <w:jc w:val="left"/>
              <w:rPr>
                <w:sz w:val="16"/>
              </w:rPr>
            </w:pPr>
          </w:p>
        </w:tc>
      </w:tr>
      <w:tr w:rsidR="006E43D5" w:rsidRPr="004407D3"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4407D3" w:rsidRDefault="006E43D5" w:rsidP="00032DEE">
            <w:pPr>
              <w:pStyle w:val="TAC"/>
              <w:keepNext w:val="0"/>
              <w:keepLines w:val="0"/>
              <w:jc w:val="left"/>
              <w:rPr>
                <w:sz w:val="16"/>
              </w:rPr>
            </w:pPr>
          </w:p>
        </w:tc>
      </w:tr>
      <w:tr w:rsidR="006E43D5" w:rsidRPr="004407D3"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4407D3" w:rsidRDefault="006E43D5" w:rsidP="00032DEE">
            <w:pPr>
              <w:pStyle w:val="TAC"/>
              <w:keepNext w:val="0"/>
              <w:keepLines w:val="0"/>
              <w:jc w:val="left"/>
              <w:rPr>
                <w:sz w:val="16"/>
              </w:rPr>
            </w:pPr>
          </w:p>
        </w:tc>
      </w:tr>
      <w:tr w:rsidR="006E43D5" w:rsidRPr="004407D3"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4407D3" w:rsidRDefault="006E43D5" w:rsidP="00032DEE">
            <w:pPr>
              <w:pStyle w:val="TAC"/>
              <w:keepNext w:val="0"/>
              <w:keepLines w:val="0"/>
              <w:jc w:val="left"/>
              <w:rPr>
                <w:sz w:val="16"/>
              </w:rPr>
            </w:pPr>
          </w:p>
        </w:tc>
      </w:tr>
      <w:tr w:rsidR="006E43D5" w:rsidRPr="004407D3"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4407D3" w:rsidRDefault="006E43D5" w:rsidP="00032DEE">
            <w:pPr>
              <w:pStyle w:val="TAC"/>
              <w:keepNext w:val="0"/>
              <w:keepLines w:val="0"/>
              <w:jc w:val="left"/>
              <w:rPr>
                <w:sz w:val="16"/>
              </w:rPr>
            </w:pPr>
          </w:p>
        </w:tc>
      </w:tr>
      <w:tr w:rsidR="006E43D5" w:rsidRPr="004407D3"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4407D3" w:rsidRDefault="006E43D5" w:rsidP="00032DEE">
            <w:pPr>
              <w:pStyle w:val="TAC"/>
              <w:keepNext w:val="0"/>
              <w:keepLines w:val="0"/>
              <w:jc w:val="left"/>
              <w:rPr>
                <w:sz w:val="16"/>
              </w:rPr>
            </w:pPr>
          </w:p>
        </w:tc>
      </w:tr>
      <w:tr w:rsidR="006E43D5" w:rsidRPr="004407D3"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4407D3" w:rsidRDefault="006E43D5" w:rsidP="00032DEE">
            <w:pPr>
              <w:pStyle w:val="TAC"/>
              <w:keepNext w:val="0"/>
              <w:keepLines w:val="0"/>
              <w:jc w:val="left"/>
              <w:rPr>
                <w:sz w:val="16"/>
              </w:rPr>
            </w:pPr>
          </w:p>
        </w:tc>
      </w:tr>
      <w:tr w:rsidR="006E43D5" w:rsidRPr="004407D3"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4407D3" w:rsidRDefault="006E43D5" w:rsidP="00032DEE">
            <w:pPr>
              <w:pStyle w:val="TAC"/>
              <w:keepNext w:val="0"/>
              <w:keepLines w:val="0"/>
              <w:jc w:val="left"/>
              <w:rPr>
                <w:sz w:val="16"/>
              </w:rPr>
            </w:pPr>
          </w:p>
        </w:tc>
      </w:tr>
      <w:tr w:rsidR="006E43D5" w:rsidRPr="004407D3"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4407D3" w:rsidRDefault="006E43D5" w:rsidP="00032DEE">
            <w:pPr>
              <w:pStyle w:val="TAC"/>
              <w:keepNext w:val="0"/>
              <w:keepLines w:val="0"/>
              <w:jc w:val="left"/>
              <w:rPr>
                <w:sz w:val="16"/>
              </w:rPr>
            </w:pPr>
          </w:p>
        </w:tc>
      </w:tr>
      <w:tr w:rsidR="006E43D5" w:rsidRPr="004407D3"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4407D3" w:rsidRDefault="006E43D5" w:rsidP="00032DEE">
            <w:pPr>
              <w:pStyle w:val="TAC"/>
              <w:keepNext w:val="0"/>
              <w:keepLines w:val="0"/>
              <w:jc w:val="left"/>
              <w:rPr>
                <w:sz w:val="16"/>
              </w:rPr>
            </w:pPr>
          </w:p>
        </w:tc>
      </w:tr>
      <w:tr w:rsidR="006E43D5" w:rsidRPr="004407D3"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4407D3" w:rsidRDefault="006E43D5" w:rsidP="00032DEE">
            <w:pPr>
              <w:pStyle w:val="TAC"/>
              <w:keepNext w:val="0"/>
              <w:keepLines w:val="0"/>
              <w:jc w:val="left"/>
              <w:rPr>
                <w:sz w:val="16"/>
              </w:rPr>
            </w:pPr>
          </w:p>
        </w:tc>
      </w:tr>
      <w:tr w:rsidR="006E43D5" w:rsidRPr="004407D3"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4407D3" w:rsidRDefault="006E43D5" w:rsidP="00032DEE">
            <w:pPr>
              <w:pStyle w:val="TAC"/>
              <w:keepNext w:val="0"/>
              <w:keepLines w:val="0"/>
              <w:jc w:val="left"/>
              <w:rPr>
                <w:sz w:val="16"/>
              </w:rPr>
            </w:pPr>
          </w:p>
        </w:tc>
      </w:tr>
      <w:tr w:rsidR="006E43D5" w:rsidRPr="004407D3"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4407D3" w:rsidRDefault="006E43D5" w:rsidP="00032DEE">
            <w:pPr>
              <w:pStyle w:val="TAC"/>
              <w:keepNext w:val="0"/>
              <w:keepLines w:val="0"/>
              <w:jc w:val="left"/>
              <w:rPr>
                <w:sz w:val="16"/>
              </w:rPr>
            </w:pPr>
          </w:p>
        </w:tc>
      </w:tr>
      <w:tr w:rsidR="006E43D5" w:rsidRPr="004407D3"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4407D3" w:rsidRDefault="006E43D5" w:rsidP="00032DEE">
            <w:pPr>
              <w:pStyle w:val="TAC"/>
              <w:keepNext w:val="0"/>
              <w:keepLines w:val="0"/>
              <w:jc w:val="left"/>
              <w:rPr>
                <w:sz w:val="16"/>
              </w:rPr>
            </w:pPr>
          </w:p>
        </w:tc>
      </w:tr>
      <w:tr w:rsidR="005270CE" w:rsidRPr="004407D3" w14:paraId="37F28656" w14:textId="77777777" w:rsidTr="00032DEE">
        <w:trPr>
          <w:jc w:val="center"/>
        </w:trPr>
        <w:tc>
          <w:tcPr>
            <w:tcW w:w="1696" w:type="dxa"/>
            <w:tcBorders>
              <w:top w:val="single" w:sz="4" w:space="0" w:color="auto"/>
              <w:bottom w:val="single" w:sz="4" w:space="0" w:color="auto"/>
            </w:tcBorders>
            <w:shd w:val="clear" w:color="auto" w:fill="auto"/>
          </w:tcPr>
          <w:p w14:paraId="41BC90CE" w14:textId="7755AA40" w:rsidR="005270CE" w:rsidRPr="004407D3" w:rsidRDefault="005270CE" w:rsidP="00032DEE">
            <w:pPr>
              <w:pStyle w:val="TAH"/>
              <w:keepNext w:val="0"/>
              <w:keepLines w:val="0"/>
              <w:jc w:val="left"/>
              <w:rPr>
                <w:rFonts w:cs="Arial"/>
                <w:b w:val="0"/>
                <w:bCs/>
                <w:sz w:val="16"/>
                <w:szCs w:val="16"/>
              </w:rPr>
            </w:pPr>
            <w:r w:rsidRPr="004407D3">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5270CE" w:rsidRPr="004407D3" w:rsidRDefault="005270CE" w:rsidP="00032DEE">
            <w:pPr>
              <w:pStyle w:val="TAC"/>
              <w:keepNext w:val="0"/>
              <w:keepLines w:val="0"/>
              <w:jc w:val="left"/>
              <w:rPr>
                <w:sz w:val="16"/>
              </w:rPr>
            </w:pPr>
          </w:p>
        </w:tc>
      </w:tr>
      <w:tr w:rsidR="006E43D5" w:rsidRPr="004407D3"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4407D3" w:rsidRDefault="006E43D5" w:rsidP="00032DEE">
            <w:pPr>
              <w:pStyle w:val="TAC"/>
              <w:keepNext w:val="0"/>
              <w:keepLines w:val="0"/>
              <w:jc w:val="left"/>
              <w:rPr>
                <w:sz w:val="16"/>
              </w:rPr>
            </w:pPr>
          </w:p>
        </w:tc>
      </w:tr>
      <w:tr w:rsidR="006E43D5" w:rsidRPr="004407D3"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4407D3" w:rsidRDefault="006E43D5" w:rsidP="00032DEE">
            <w:pPr>
              <w:pStyle w:val="TAC"/>
              <w:keepNext w:val="0"/>
              <w:keepLines w:val="0"/>
              <w:jc w:val="left"/>
              <w:rPr>
                <w:sz w:val="16"/>
              </w:rPr>
            </w:pPr>
          </w:p>
        </w:tc>
      </w:tr>
      <w:tr w:rsidR="006E43D5" w:rsidRPr="004407D3"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4407D3" w:rsidRDefault="006E43D5" w:rsidP="00032DEE">
            <w:pPr>
              <w:pStyle w:val="TAC"/>
              <w:keepNext w:val="0"/>
              <w:keepLines w:val="0"/>
              <w:jc w:val="left"/>
              <w:rPr>
                <w:sz w:val="16"/>
              </w:rPr>
            </w:pPr>
          </w:p>
        </w:tc>
      </w:tr>
      <w:tr w:rsidR="006E43D5" w:rsidRPr="004407D3"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4407D3" w:rsidRDefault="006E43D5" w:rsidP="00032DEE">
            <w:pPr>
              <w:pStyle w:val="TAC"/>
              <w:keepNext w:val="0"/>
              <w:keepLines w:val="0"/>
              <w:jc w:val="left"/>
              <w:rPr>
                <w:sz w:val="16"/>
              </w:rPr>
            </w:pPr>
          </w:p>
        </w:tc>
      </w:tr>
      <w:tr w:rsidR="006E43D5" w:rsidRPr="004407D3"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4407D3" w:rsidRDefault="006E43D5" w:rsidP="00032DEE">
            <w:pPr>
              <w:pStyle w:val="TAC"/>
              <w:keepNext w:val="0"/>
              <w:keepLines w:val="0"/>
              <w:jc w:val="left"/>
              <w:rPr>
                <w:sz w:val="16"/>
              </w:rPr>
            </w:pPr>
          </w:p>
        </w:tc>
      </w:tr>
      <w:tr w:rsidR="006E43D5" w:rsidRPr="004407D3"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4407D3" w:rsidRDefault="006E43D5" w:rsidP="00032DEE">
            <w:pPr>
              <w:pStyle w:val="TAC"/>
              <w:keepNext w:val="0"/>
              <w:keepLines w:val="0"/>
              <w:jc w:val="left"/>
              <w:rPr>
                <w:sz w:val="16"/>
              </w:rPr>
            </w:pPr>
          </w:p>
        </w:tc>
      </w:tr>
      <w:tr w:rsidR="006E43D5" w:rsidRPr="004407D3"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4407D3" w:rsidRDefault="006E43D5" w:rsidP="00032DEE">
            <w:pPr>
              <w:pStyle w:val="TAC"/>
              <w:keepNext w:val="0"/>
              <w:keepLines w:val="0"/>
              <w:jc w:val="left"/>
              <w:rPr>
                <w:sz w:val="16"/>
              </w:rPr>
            </w:pPr>
          </w:p>
        </w:tc>
      </w:tr>
      <w:tr w:rsidR="006E43D5" w:rsidRPr="004407D3"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4407D3" w:rsidRDefault="006E43D5" w:rsidP="00032DEE">
            <w:pPr>
              <w:pStyle w:val="TAC"/>
              <w:keepNext w:val="0"/>
              <w:keepLines w:val="0"/>
              <w:jc w:val="left"/>
              <w:rPr>
                <w:sz w:val="16"/>
              </w:rPr>
            </w:pPr>
          </w:p>
        </w:tc>
      </w:tr>
      <w:tr w:rsidR="006E43D5" w:rsidRPr="004407D3"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4407D3" w:rsidRDefault="006E43D5" w:rsidP="00032DEE">
            <w:pPr>
              <w:pStyle w:val="TAC"/>
              <w:keepNext w:val="0"/>
              <w:keepLines w:val="0"/>
              <w:jc w:val="left"/>
              <w:rPr>
                <w:sz w:val="16"/>
              </w:rPr>
            </w:pPr>
          </w:p>
        </w:tc>
      </w:tr>
      <w:tr w:rsidR="006E43D5" w:rsidRPr="004407D3"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4407D3" w:rsidRDefault="006E43D5" w:rsidP="00032DEE">
            <w:pPr>
              <w:pStyle w:val="TAC"/>
              <w:keepNext w:val="0"/>
              <w:keepLines w:val="0"/>
              <w:jc w:val="left"/>
              <w:rPr>
                <w:sz w:val="16"/>
              </w:rPr>
            </w:pPr>
          </w:p>
        </w:tc>
      </w:tr>
      <w:tr w:rsidR="006E43D5" w:rsidRPr="004407D3"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4407D3" w:rsidRDefault="006E43D5" w:rsidP="00032DEE">
            <w:pPr>
              <w:pStyle w:val="TAC"/>
              <w:keepNext w:val="0"/>
              <w:keepLines w:val="0"/>
              <w:jc w:val="left"/>
              <w:rPr>
                <w:sz w:val="16"/>
              </w:rPr>
            </w:pPr>
          </w:p>
        </w:tc>
      </w:tr>
      <w:tr w:rsidR="006E43D5" w:rsidRPr="004407D3"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4407D3" w:rsidRDefault="006E43D5" w:rsidP="00032DEE">
            <w:pPr>
              <w:pStyle w:val="TAC"/>
              <w:keepNext w:val="0"/>
              <w:keepLines w:val="0"/>
              <w:jc w:val="left"/>
              <w:rPr>
                <w:sz w:val="16"/>
              </w:rPr>
            </w:pPr>
          </w:p>
        </w:tc>
      </w:tr>
      <w:tr w:rsidR="006E43D5" w:rsidRPr="004407D3"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4407D3" w:rsidRDefault="006E43D5" w:rsidP="00032DEE">
            <w:pPr>
              <w:pStyle w:val="TAC"/>
              <w:keepNext w:val="0"/>
              <w:keepLines w:val="0"/>
              <w:jc w:val="left"/>
              <w:rPr>
                <w:sz w:val="16"/>
              </w:rPr>
            </w:pPr>
          </w:p>
        </w:tc>
      </w:tr>
      <w:tr w:rsidR="006E43D5" w:rsidRPr="004407D3"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4407D3" w:rsidRDefault="006E43D5" w:rsidP="00032DEE">
            <w:pPr>
              <w:pStyle w:val="TAC"/>
              <w:keepNext w:val="0"/>
              <w:keepLines w:val="0"/>
              <w:jc w:val="left"/>
              <w:rPr>
                <w:sz w:val="16"/>
              </w:rPr>
            </w:pPr>
          </w:p>
        </w:tc>
      </w:tr>
      <w:tr w:rsidR="006E43D5" w:rsidRPr="004407D3"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4407D3" w:rsidRDefault="006E43D5" w:rsidP="00032DEE">
            <w:pPr>
              <w:pStyle w:val="TAC"/>
              <w:keepNext w:val="0"/>
              <w:keepLines w:val="0"/>
              <w:jc w:val="left"/>
              <w:rPr>
                <w:sz w:val="16"/>
              </w:rPr>
            </w:pPr>
          </w:p>
        </w:tc>
      </w:tr>
      <w:tr w:rsidR="006E43D5" w:rsidRPr="004407D3"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4407D3" w:rsidRDefault="006E43D5" w:rsidP="00032DEE">
            <w:pPr>
              <w:pStyle w:val="TAC"/>
              <w:keepNext w:val="0"/>
              <w:keepLines w:val="0"/>
              <w:jc w:val="left"/>
              <w:rPr>
                <w:sz w:val="16"/>
              </w:rPr>
            </w:pPr>
          </w:p>
        </w:tc>
      </w:tr>
      <w:tr w:rsidR="006E43D5" w:rsidRPr="004407D3"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4407D3" w:rsidRDefault="006E43D5" w:rsidP="00032DEE">
            <w:pPr>
              <w:pStyle w:val="TAC"/>
              <w:keepNext w:val="0"/>
              <w:keepLines w:val="0"/>
              <w:jc w:val="left"/>
              <w:rPr>
                <w:sz w:val="16"/>
              </w:rPr>
            </w:pPr>
          </w:p>
        </w:tc>
      </w:tr>
      <w:tr w:rsidR="006E43D5" w:rsidRPr="004407D3"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4407D3" w:rsidRDefault="006E43D5" w:rsidP="00032DEE">
            <w:pPr>
              <w:pStyle w:val="TAC"/>
              <w:keepNext w:val="0"/>
              <w:keepLines w:val="0"/>
              <w:jc w:val="left"/>
              <w:rPr>
                <w:sz w:val="16"/>
              </w:rPr>
            </w:pPr>
          </w:p>
        </w:tc>
      </w:tr>
      <w:tr w:rsidR="006E43D5" w:rsidRPr="004407D3"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4407D3" w:rsidRDefault="006E43D5" w:rsidP="00032DEE">
            <w:pPr>
              <w:pStyle w:val="TAC"/>
              <w:keepNext w:val="0"/>
              <w:keepLines w:val="0"/>
              <w:jc w:val="left"/>
              <w:rPr>
                <w:sz w:val="16"/>
              </w:rPr>
            </w:pPr>
          </w:p>
        </w:tc>
      </w:tr>
      <w:tr w:rsidR="006E43D5" w:rsidRPr="004407D3"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4407D3" w:rsidRDefault="006E43D5" w:rsidP="00032DEE">
            <w:pPr>
              <w:pStyle w:val="TAC"/>
              <w:keepNext w:val="0"/>
              <w:keepLines w:val="0"/>
              <w:jc w:val="left"/>
              <w:rPr>
                <w:sz w:val="16"/>
              </w:rPr>
            </w:pPr>
          </w:p>
        </w:tc>
      </w:tr>
      <w:tr w:rsidR="006E43D5" w:rsidRPr="004407D3"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4407D3" w:rsidRDefault="006E43D5" w:rsidP="00032DEE">
            <w:pPr>
              <w:pStyle w:val="TAC"/>
              <w:keepNext w:val="0"/>
              <w:keepLines w:val="0"/>
              <w:jc w:val="left"/>
              <w:rPr>
                <w:sz w:val="16"/>
              </w:rPr>
            </w:pPr>
          </w:p>
        </w:tc>
      </w:tr>
      <w:tr w:rsidR="006E43D5" w:rsidRPr="004407D3"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4407D3" w:rsidRDefault="006E43D5" w:rsidP="00032DEE">
            <w:pPr>
              <w:pStyle w:val="TAC"/>
              <w:keepNext w:val="0"/>
              <w:keepLines w:val="0"/>
              <w:jc w:val="left"/>
              <w:rPr>
                <w:sz w:val="16"/>
              </w:rPr>
            </w:pPr>
          </w:p>
        </w:tc>
      </w:tr>
      <w:tr w:rsidR="006E43D5" w:rsidRPr="004407D3"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4407D3" w:rsidRDefault="006E43D5" w:rsidP="00032DEE">
            <w:pPr>
              <w:pStyle w:val="TAC"/>
              <w:keepNext w:val="0"/>
              <w:keepLines w:val="0"/>
              <w:jc w:val="left"/>
              <w:rPr>
                <w:sz w:val="16"/>
              </w:rPr>
            </w:pPr>
          </w:p>
        </w:tc>
      </w:tr>
      <w:tr w:rsidR="006E43D5" w:rsidRPr="004407D3"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4407D3" w:rsidRDefault="006E43D5" w:rsidP="00032DEE">
            <w:pPr>
              <w:pStyle w:val="TAC"/>
              <w:keepNext w:val="0"/>
              <w:keepLines w:val="0"/>
              <w:jc w:val="left"/>
              <w:rPr>
                <w:sz w:val="16"/>
              </w:rPr>
            </w:pPr>
          </w:p>
        </w:tc>
      </w:tr>
      <w:tr w:rsidR="006E43D5" w:rsidRPr="004407D3"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4407D3" w:rsidRDefault="006E43D5" w:rsidP="00032DEE">
            <w:pPr>
              <w:pStyle w:val="TAC"/>
              <w:keepNext w:val="0"/>
              <w:keepLines w:val="0"/>
              <w:jc w:val="left"/>
              <w:rPr>
                <w:sz w:val="16"/>
              </w:rPr>
            </w:pPr>
          </w:p>
        </w:tc>
      </w:tr>
      <w:tr w:rsidR="006E43D5" w:rsidRPr="004407D3"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4407D3" w:rsidRDefault="006E43D5" w:rsidP="00032DEE">
            <w:pPr>
              <w:pStyle w:val="TAC"/>
              <w:keepNext w:val="0"/>
              <w:keepLines w:val="0"/>
              <w:jc w:val="left"/>
              <w:rPr>
                <w:sz w:val="16"/>
              </w:rPr>
            </w:pPr>
          </w:p>
        </w:tc>
      </w:tr>
      <w:tr w:rsidR="006E43D5" w:rsidRPr="004407D3"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4407D3" w:rsidRDefault="006E43D5" w:rsidP="00032DEE">
            <w:pPr>
              <w:pStyle w:val="TAC"/>
              <w:keepNext w:val="0"/>
              <w:keepLines w:val="0"/>
              <w:jc w:val="left"/>
              <w:rPr>
                <w:sz w:val="16"/>
              </w:rPr>
            </w:pPr>
          </w:p>
        </w:tc>
      </w:tr>
      <w:tr w:rsidR="006E43D5" w:rsidRPr="004407D3"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4407D3" w:rsidRDefault="006E43D5" w:rsidP="00032DEE">
            <w:pPr>
              <w:pStyle w:val="TAC"/>
              <w:keepNext w:val="0"/>
              <w:keepLines w:val="0"/>
              <w:jc w:val="left"/>
              <w:rPr>
                <w:sz w:val="16"/>
              </w:rPr>
            </w:pPr>
          </w:p>
        </w:tc>
      </w:tr>
      <w:tr w:rsidR="006E43D5" w:rsidRPr="004407D3"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4407D3" w:rsidRDefault="006E43D5" w:rsidP="00032DEE">
            <w:pPr>
              <w:pStyle w:val="TAC"/>
              <w:keepNext w:val="0"/>
              <w:keepLines w:val="0"/>
              <w:jc w:val="left"/>
              <w:rPr>
                <w:sz w:val="16"/>
              </w:rPr>
            </w:pPr>
          </w:p>
        </w:tc>
      </w:tr>
      <w:tr w:rsidR="006E43D5" w:rsidRPr="004407D3"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4407D3" w:rsidRDefault="006E43D5" w:rsidP="00032DEE">
            <w:pPr>
              <w:pStyle w:val="TAC"/>
              <w:keepNext w:val="0"/>
              <w:keepLines w:val="0"/>
              <w:jc w:val="left"/>
              <w:rPr>
                <w:sz w:val="16"/>
              </w:rPr>
            </w:pPr>
          </w:p>
        </w:tc>
      </w:tr>
      <w:tr w:rsidR="006E43D5" w:rsidRPr="004407D3"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4407D3" w:rsidRDefault="006E43D5" w:rsidP="00032DEE">
            <w:pPr>
              <w:pStyle w:val="TAC"/>
              <w:keepNext w:val="0"/>
              <w:keepLines w:val="0"/>
              <w:jc w:val="left"/>
              <w:rPr>
                <w:sz w:val="16"/>
              </w:rPr>
            </w:pPr>
          </w:p>
        </w:tc>
      </w:tr>
      <w:tr w:rsidR="006E43D5" w:rsidRPr="004407D3"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4407D3" w:rsidRDefault="006E43D5" w:rsidP="00032DEE">
            <w:pPr>
              <w:pStyle w:val="TAC"/>
              <w:keepNext w:val="0"/>
              <w:keepLines w:val="0"/>
              <w:jc w:val="left"/>
              <w:rPr>
                <w:sz w:val="16"/>
              </w:rPr>
            </w:pPr>
          </w:p>
        </w:tc>
      </w:tr>
      <w:tr w:rsidR="006E43D5" w:rsidRPr="004407D3"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4407D3" w:rsidRDefault="006E43D5" w:rsidP="00032DEE">
            <w:pPr>
              <w:pStyle w:val="TAC"/>
              <w:keepNext w:val="0"/>
              <w:keepLines w:val="0"/>
              <w:jc w:val="left"/>
              <w:rPr>
                <w:sz w:val="16"/>
              </w:rPr>
            </w:pPr>
          </w:p>
        </w:tc>
      </w:tr>
      <w:tr w:rsidR="006E43D5" w:rsidRPr="004407D3"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4407D3" w:rsidRDefault="006E43D5" w:rsidP="00032DEE">
            <w:pPr>
              <w:pStyle w:val="TAC"/>
              <w:keepNext w:val="0"/>
              <w:keepLines w:val="0"/>
              <w:jc w:val="left"/>
              <w:rPr>
                <w:sz w:val="16"/>
              </w:rPr>
            </w:pPr>
          </w:p>
        </w:tc>
      </w:tr>
      <w:tr w:rsidR="006E43D5" w:rsidRPr="004407D3"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4407D3" w:rsidRDefault="006E43D5" w:rsidP="00032DEE">
            <w:pPr>
              <w:pStyle w:val="TAC"/>
              <w:keepNext w:val="0"/>
              <w:keepLines w:val="0"/>
              <w:jc w:val="left"/>
              <w:rPr>
                <w:sz w:val="16"/>
              </w:rPr>
            </w:pPr>
          </w:p>
        </w:tc>
      </w:tr>
      <w:tr w:rsidR="006E43D5" w:rsidRPr="004407D3"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4407D3" w:rsidRDefault="006E43D5" w:rsidP="00032DEE">
            <w:pPr>
              <w:pStyle w:val="TAC"/>
              <w:keepNext w:val="0"/>
              <w:keepLines w:val="0"/>
              <w:jc w:val="left"/>
              <w:rPr>
                <w:sz w:val="16"/>
              </w:rPr>
            </w:pPr>
          </w:p>
        </w:tc>
      </w:tr>
      <w:tr w:rsidR="006E43D5" w:rsidRPr="004407D3"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4407D3" w:rsidRDefault="006E43D5" w:rsidP="00032DEE">
            <w:pPr>
              <w:pStyle w:val="TAC"/>
              <w:keepNext w:val="0"/>
              <w:keepLines w:val="0"/>
              <w:jc w:val="left"/>
              <w:rPr>
                <w:sz w:val="16"/>
              </w:rPr>
            </w:pPr>
          </w:p>
        </w:tc>
      </w:tr>
      <w:tr w:rsidR="006E43D5" w:rsidRPr="004407D3"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4407D3" w:rsidRDefault="006E43D5" w:rsidP="00032DEE">
            <w:pPr>
              <w:pStyle w:val="TAC"/>
              <w:keepNext w:val="0"/>
              <w:keepLines w:val="0"/>
              <w:jc w:val="left"/>
              <w:rPr>
                <w:sz w:val="16"/>
              </w:rPr>
            </w:pPr>
          </w:p>
        </w:tc>
      </w:tr>
      <w:tr w:rsidR="006E43D5" w:rsidRPr="004407D3"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4407D3" w:rsidRDefault="006E43D5" w:rsidP="00032DEE">
            <w:pPr>
              <w:pStyle w:val="TAC"/>
              <w:keepNext w:val="0"/>
              <w:keepLines w:val="0"/>
              <w:jc w:val="left"/>
              <w:rPr>
                <w:sz w:val="16"/>
              </w:rPr>
            </w:pPr>
          </w:p>
        </w:tc>
      </w:tr>
      <w:tr w:rsidR="006E43D5" w:rsidRPr="004407D3"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4407D3" w:rsidRDefault="006E43D5" w:rsidP="00032DEE">
            <w:pPr>
              <w:pStyle w:val="TAC"/>
              <w:keepNext w:val="0"/>
              <w:keepLines w:val="0"/>
              <w:jc w:val="left"/>
              <w:rPr>
                <w:sz w:val="16"/>
              </w:rPr>
            </w:pPr>
          </w:p>
        </w:tc>
      </w:tr>
      <w:tr w:rsidR="006E43D5" w:rsidRPr="004407D3"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4407D3" w:rsidRDefault="006E43D5" w:rsidP="00032DEE">
            <w:pPr>
              <w:pStyle w:val="TAC"/>
              <w:keepNext w:val="0"/>
              <w:keepLines w:val="0"/>
              <w:jc w:val="left"/>
              <w:rPr>
                <w:sz w:val="16"/>
              </w:rPr>
            </w:pPr>
          </w:p>
        </w:tc>
      </w:tr>
      <w:tr w:rsidR="006E43D5" w:rsidRPr="004407D3"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4407D3" w:rsidRDefault="006E43D5" w:rsidP="00032DEE">
            <w:pPr>
              <w:pStyle w:val="TAC"/>
              <w:keepNext w:val="0"/>
              <w:keepLines w:val="0"/>
              <w:jc w:val="left"/>
              <w:rPr>
                <w:sz w:val="16"/>
              </w:rPr>
            </w:pPr>
          </w:p>
        </w:tc>
      </w:tr>
      <w:tr w:rsidR="006E43D5" w:rsidRPr="004407D3"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4407D3" w:rsidRDefault="006E43D5" w:rsidP="00032DEE">
            <w:pPr>
              <w:pStyle w:val="TAC"/>
              <w:keepNext w:val="0"/>
              <w:keepLines w:val="0"/>
              <w:jc w:val="left"/>
              <w:rPr>
                <w:sz w:val="16"/>
              </w:rPr>
            </w:pPr>
          </w:p>
        </w:tc>
      </w:tr>
      <w:tr w:rsidR="004054A4" w:rsidRPr="004407D3" w14:paraId="4DC2AABA" w14:textId="77777777" w:rsidTr="00F64D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4054A4" w:rsidRPr="004407D3" w:rsidRDefault="004054A4" w:rsidP="00F64DDB">
            <w:pPr>
              <w:pStyle w:val="TAH"/>
              <w:keepNext w:val="0"/>
              <w:keepLines w:val="0"/>
              <w:jc w:val="left"/>
              <w:rPr>
                <w:rFonts w:cs="Arial"/>
                <w:b w:val="0"/>
                <w:bCs/>
                <w:sz w:val="16"/>
                <w:szCs w:val="16"/>
              </w:rPr>
            </w:pPr>
            <w:r>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4054A4" w:rsidRPr="004407D3" w:rsidRDefault="004054A4" w:rsidP="00F64DDB">
            <w:pPr>
              <w:pStyle w:val="TAC"/>
              <w:keepNext w:val="0"/>
              <w:keepLines w:val="0"/>
              <w:jc w:val="left"/>
              <w:rPr>
                <w:sz w:val="16"/>
              </w:rPr>
            </w:pPr>
          </w:p>
        </w:tc>
      </w:tr>
      <w:tr w:rsidR="006E43D5" w:rsidRPr="004407D3"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4407D3" w:rsidRDefault="006E43D5" w:rsidP="00032DEE">
            <w:pPr>
              <w:pStyle w:val="TAC"/>
              <w:keepNext w:val="0"/>
              <w:keepLines w:val="0"/>
              <w:jc w:val="left"/>
              <w:rPr>
                <w:sz w:val="16"/>
              </w:rPr>
            </w:pPr>
          </w:p>
        </w:tc>
      </w:tr>
      <w:tr w:rsidR="006E43D5" w:rsidRPr="004407D3"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4407D3" w:rsidRDefault="006E43D5" w:rsidP="00032DEE">
            <w:pPr>
              <w:pStyle w:val="TAC"/>
              <w:keepNext w:val="0"/>
              <w:keepLines w:val="0"/>
              <w:jc w:val="left"/>
              <w:rPr>
                <w:sz w:val="16"/>
              </w:rPr>
            </w:pPr>
          </w:p>
        </w:tc>
      </w:tr>
      <w:tr w:rsidR="006E43D5" w:rsidRPr="004407D3"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4407D3" w:rsidRDefault="006E43D5" w:rsidP="00032DEE">
            <w:pPr>
              <w:pStyle w:val="TAC"/>
              <w:keepNext w:val="0"/>
              <w:keepLines w:val="0"/>
              <w:jc w:val="left"/>
              <w:rPr>
                <w:sz w:val="16"/>
              </w:rPr>
            </w:pPr>
          </w:p>
        </w:tc>
      </w:tr>
      <w:tr w:rsidR="006E43D5" w:rsidRPr="004407D3"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4407D3" w:rsidRDefault="006E43D5" w:rsidP="00032DEE">
            <w:pPr>
              <w:pStyle w:val="TAC"/>
              <w:keepNext w:val="0"/>
              <w:keepLines w:val="0"/>
              <w:jc w:val="left"/>
              <w:rPr>
                <w:sz w:val="16"/>
              </w:rPr>
            </w:pPr>
          </w:p>
        </w:tc>
      </w:tr>
      <w:tr w:rsidR="006E43D5" w:rsidRPr="004407D3"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4407D3" w:rsidRDefault="006E43D5" w:rsidP="00032DEE">
            <w:pPr>
              <w:pStyle w:val="TAC"/>
              <w:keepNext w:val="0"/>
              <w:keepLines w:val="0"/>
              <w:jc w:val="left"/>
              <w:rPr>
                <w:sz w:val="16"/>
              </w:rPr>
            </w:pPr>
          </w:p>
        </w:tc>
      </w:tr>
      <w:tr w:rsidR="006E43D5" w:rsidRPr="004407D3"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4407D3" w:rsidRDefault="006E43D5" w:rsidP="00032DEE">
            <w:pPr>
              <w:pStyle w:val="TAC"/>
              <w:keepNext w:val="0"/>
              <w:keepLines w:val="0"/>
              <w:jc w:val="left"/>
              <w:rPr>
                <w:sz w:val="16"/>
              </w:rPr>
            </w:pPr>
          </w:p>
        </w:tc>
      </w:tr>
      <w:tr w:rsidR="006E43D5" w:rsidRPr="004407D3"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4407D3" w:rsidRDefault="006E43D5" w:rsidP="00032DEE">
            <w:pPr>
              <w:pStyle w:val="TAC"/>
              <w:keepNext w:val="0"/>
              <w:keepLines w:val="0"/>
              <w:jc w:val="left"/>
              <w:rPr>
                <w:sz w:val="16"/>
              </w:rPr>
            </w:pPr>
          </w:p>
        </w:tc>
      </w:tr>
      <w:tr w:rsidR="006E43D5" w:rsidRPr="004407D3"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4407D3" w:rsidRDefault="006E43D5" w:rsidP="00032DEE">
            <w:pPr>
              <w:pStyle w:val="TAC"/>
              <w:keepNext w:val="0"/>
              <w:keepLines w:val="0"/>
              <w:jc w:val="left"/>
              <w:rPr>
                <w:sz w:val="16"/>
              </w:rPr>
            </w:pPr>
          </w:p>
        </w:tc>
      </w:tr>
      <w:tr w:rsidR="006E43D5" w:rsidRPr="004407D3"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4407D3" w:rsidRDefault="006E43D5" w:rsidP="00032DEE">
            <w:pPr>
              <w:pStyle w:val="TAC"/>
              <w:keepNext w:val="0"/>
              <w:keepLines w:val="0"/>
              <w:jc w:val="left"/>
              <w:rPr>
                <w:sz w:val="16"/>
              </w:rPr>
            </w:pPr>
          </w:p>
        </w:tc>
      </w:tr>
      <w:tr w:rsidR="006E43D5" w:rsidRPr="004407D3"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4407D3" w:rsidRDefault="006E43D5" w:rsidP="00032DEE">
            <w:pPr>
              <w:pStyle w:val="TAC"/>
              <w:keepNext w:val="0"/>
              <w:keepLines w:val="0"/>
              <w:jc w:val="left"/>
              <w:rPr>
                <w:sz w:val="16"/>
              </w:rPr>
            </w:pPr>
          </w:p>
        </w:tc>
      </w:tr>
      <w:tr w:rsidR="006E43D5" w:rsidRPr="004407D3"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4407D3" w:rsidRDefault="006E43D5" w:rsidP="00032DEE">
            <w:pPr>
              <w:pStyle w:val="TAC"/>
              <w:keepNext w:val="0"/>
              <w:keepLines w:val="0"/>
              <w:jc w:val="left"/>
              <w:rPr>
                <w:sz w:val="16"/>
              </w:rPr>
            </w:pPr>
          </w:p>
        </w:tc>
      </w:tr>
      <w:tr w:rsidR="006E43D5" w:rsidRPr="004407D3"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4407D3" w:rsidRDefault="006E43D5" w:rsidP="00032DEE">
            <w:pPr>
              <w:pStyle w:val="TAC"/>
              <w:keepNext w:val="0"/>
              <w:keepLines w:val="0"/>
              <w:jc w:val="left"/>
              <w:rPr>
                <w:sz w:val="16"/>
              </w:rPr>
            </w:pPr>
          </w:p>
        </w:tc>
      </w:tr>
      <w:tr w:rsidR="006E43D5" w:rsidRPr="004407D3"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4407D3" w:rsidRDefault="006E43D5" w:rsidP="00032DEE">
            <w:pPr>
              <w:pStyle w:val="TAC"/>
              <w:keepNext w:val="0"/>
              <w:keepLines w:val="0"/>
              <w:jc w:val="left"/>
              <w:rPr>
                <w:sz w:val="16"/>
              </w:rPr>
            </w:pPr>
          </w:p>
        </w:tc>
      </w:tr>
      <w:tr w:rsidR="006E43D5" w:rsidRPr="004407D3"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4407D3" w:rsidRDefault="006E43D5" w:rsidP="00032DEE">
            <w:pPr>
              <w:pStyle w:val="TAC"/>
              <w:keepNext w:val="0"/>
              <w:keepLines w:val="0"/>
              <w:jc w:val="left"/>
              <w:rPr>
                <w:sz w:val="16"/>
              </w:rPr>
            </w:pPr>
          </w:p>
        </w:tc>
      </w:tr>
      <w:tr w:rsidR="006E43D5" w:rsidRPr="004407D3"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4407D3" w:rsidRDefault="006E43D5" w:rsidP="00032DEE">
            <w:pPr>
              <w:pStyle w:val="TAC"/>
              <w:keepNext w:val="0"/>
              <w:keepLines w:val="0"/>
              <w:jc w:val="left"/>
              <w:rPr>
                <w:sz w:val="16"/>
              </w:rPr>
            </w:pPr>
          </w:p>
        </w:tc>
      </w:tr>
      <w:tr w:rsidR="006E43D5" w:rsidRPr="004407D3"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4407D3" w:rsidRDefault="006E43D5" w:rsidP="00032DEE">
            <w:pPr>
              <w:pStyle w:val="TAC"/>
              <w:keepNext w:val="0"/>
              <w:keepLines w:val="0"/>
              <w:jc w:val="left"/>
              <w:rPr>
                <w:sz w:val="16"/>
              </w:rPr>
            </w:pPr>
          </w:p>
        </w:tc>
      </w:tr>
      <w:tr w:rsidR="006E43D5" w:rsidRPr="004407D3"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4407D3" w:rsidRDefault="006E43D5" w:rsidP="00032DEE">
            <w:pPr>
              <w:pStyle w:val="TAC"/>
              <w:keepNext w:val="0"/>
              <w:keepLines w:val="0"/>
              <w:jc w:val="left"/>
              <w:rPr>
                <w:sz w:val="16"/>
              </w:rPr>
            </w:pPr>
          </w:p>
        </w:tc>
      </w:tr>
      <w:tr w:rsidR="006E43D5" w:rsidRPr="004407D3"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4407D3" w:rsidRDefault="006E43D5" w:rsidP="00032DEE">
            <w:pPr>
              <w:pStyle w:val="TAC"/>
              <w:keepNext w:val="0"/>
              <w:keepLines w:val="0"/>
              <w:jc w:val="left"/>
              <w:rPr>
                <w:sz w:val="16"/>
              </w:rPr>
            </w:pPr>
          </w:p>
        </w:tc>
      </w:tr>
      <w:tr w:rsidR="006E43D5" w:rsidRPr="004407D3"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4407D3" w:rsidRDefault="006E43D5" w:rsidP="00032DEE">
            <w:pPr>
              <w:pStyle w:val="TAC"/>
              <w:keepNext w:val="0"/>
              <w:keepLines w:val="0"/>
              <w:jc w:val="left"/>
              <w:rPr>
                <w:sz w:val="16"/>
              </w:rPr>
            </w:pPr>
          </w:p>
        </w:tc>
      </w:tr>
      <w:tr w:rsidR="006E43D5" w:rsidRPr="004407D3"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4407D3" w:rsidRDefault="006E43D5" w:rsidP="00032DEE">
            <w:pPr>
              <w:pStyle w:val="TAC"/>
              <w:keepNext w:val="0"/>
              <w:keepLines w:val="0"/>
              <w:jc w:val="left"/>
              <w:rPr>
                <w:sz w:val="16"/>
              </w:rPr>
            </w:pPr>
          </w:p>
        </w:tc>
      </w:tr>
      <w:tr w:rsidR="006E43D5" w:rsidRPr="004407D3"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4407D3" w:rsidRDefault="006E43D5" w:rsidP="00032DEE">
            <w:pPr>
              <w:pStyle w:val="TAC"/>
              <w:keepNext w:val="0"/>
              <w:keepLines w:val="0"/>
              <w:jc w:val="left"/>
              <w:rPr>
                <w:sz w:val="16"/>
              </w:rPr>
            </w:pPr>
          </w:p>
        </w:tc>
      </w:tr>
      <w:tr w:rsidR="006E43D5" w:rsidRPr="004407D3"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4407D3" w:rsidRDefault="006E43D5" w:rsidP="00032DEE">
            <w:pPr>
              <w:pStyle w:val="TAC"/>
              <w:keepNext w:val="0"/>
              <w:keepLines w:val="0"/>
              <w:jc w:val="left"/>
              <w:rPr>
                <w:sz w:val="16"/>
              </w:rPr>
            </w:pPr>
          </w:p>
        </w:tc>
      </w:tr>
      <w:tr w:rsidR="006E43D5" w:rsidRPr="004407D3"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4407D3" w:rsidRDefault="006E43D5" w:rsidP="00032DEE">
            <w:pPr>
              <w:pStyle w:val="TAC"/>
              <w:keepNext w:val="0"/>
              <w:keepLines w:val="0"/>
              <w:jc w:val="left"/>
              <w:rPr>
                <w:sz w:val="16"/>
              </w:rPr>
            </w:pPr>
          </w:p>
        </w:tc>
      </w:tr>
      <w:tr w:rsidR="006E43D5" w:rsidRPr="004407D3"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4407D3" w:rsidRDefault="006E43D5" w:rsidP="00032DEE">
            <w:pPr>
              <w:pStyle w:val="TAC"/>
              <w:keepNext w:val="0"/>
              <w:keepLines w:val="0"/>
              <w:jc w:val="left"/>
              <w:rPr>
                <w:sz w:val="16"/>
              </w:rPr>
            </w:pPr>
          </w:p>
        </w:tc>
      </w:tr>
      <w:tr w:rsidR="006E43D5" w:rsidRPr="004407D3"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4407D3" w:rsidRDefault="006E43D5" w:rsidP="00032DEE">
            <w:pPr>
              <w:pStyle w:val="TAC"/>
              <w:keepNext w:val="0"/>
              <w:keepLines w:val="0"/>
              <w:jc w:val="left"/>
              <w:rPr>
                <w:sz w:val="16"/>
              </w:rPr>
            </w:pPr>
          </w:p>
        </w:tc>
      </w:tr>
      <w:tr w:rsidR="006E43D5" w:rsidRPr="004407D3"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4407D3" w:rsidRDefault="006E43D5" w:rsidP="00032DEE">
            <w:pPr>
              <w:pStyle w:val="TAC"/>
              <w:keepNext w:val="0"/>
              <w:keepLines w:val="0"/>
              <w:jc w:val="left"/>
              <w:rPr>
                <w:sz w:val="16"/>
              </w:rPr>
            </w:pPr>
          </w:p>
        </w:tc>
      </w:tr>
      <w:tr w:rsidR="006E43D5" w:rsidRPr="004407D3"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4407D3" w:rsidRDefault="006E43D5" w:rsidP="00032DEE">
            <w:pPr>
              <w:pStyle w:val="TAC"/>
              <w:keepNext w:val="0"/>
              <w:keepLines w:val="0"/>
              <w:jc w:val="left"/>
              <w:rPr>
                <w:sz w:val="16"/>
              </w:rPr>
            </w:pPr>
          </w:p>
        </w:tc>
      </w:tr>
      <w:tr w:rsidR="006E43D5" w:rsidRPr="004407D3"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4407D3" w:rsidRDefault="006E43D5" w:rsidP="00032DEE">
            <w:pPr>
              <w:pStyle w:val="TAC"/>
              <w:keepNext w:val="0"/>
              <w:keepLines w:val="0"/>
              <w:jc w:val="left"/>
              <w:rPr>
                <w:sz w:val="16"/>
              </w:rPr>
            </w:pPr>
          </w:p>
        </w:tc>
      </w:tr>
      <w:tr w:rsidR="006E43D5" w:rsidRPr="004407D3"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4407D3" w:rsidRDefault="006E43D5" w:rsidP="00032DEE">
            <w:pPr>
              <w:pStyle w:val="TAC"/>
              <w:keepNext w:val="0"/>
              <w:keepLines w:val="0"/>
              <w:jc w:val="left"/>
              <w:rPr>
                <w:sz w:val="16"/>
              </w:rPr>
            </w:pPr>
          </w:p>
        </w:tc>
      </w:tr>
      <w:tr w:rsidR="004054A4" w:rsidRPr="004407D3" w14:paraId="0F8C557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4054A4" w:rsidRPr="004407D3" w:rsidRDefault="004054A4" w:rsidP="004338E7">
            <w:pPr>
              <w:pStyle w:val="TAC"/>
              <w:keepNext w:val="0"/>
              <w:keepLines w:val="0"/>
              <w:jc w:val="left"/>
              <w:rPr>
                <w:sz w:val="16"/>
              </w:rPr>
            </w:pPr>
          </w:p>
        </w:tc>
      </w:tr>
      <w:tr w:rsidR="004054A4" w:rsidRPr="004407D3" w14:paraId="11A90CB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4054A4" w:rsidRPr="004407D3" w:rsidRDefault="004054A4" w:rsidP="004338E7">
            <w:pPr>
              <w:pStyle w:val="TAC"/>
              <w:keepNext w:val="0"/>
              <w:keepLines w:val="0"/>
              <w:jc w:val="left"/>
              <w:rPr>
                <w:sz w:val="16"/>
              </w:rPr>
            </w:pPr>
          </w:p>
        </w:tc>
      </w:tr>
      <w:tr w:rsidR="006E43D5" w:rsidRPr="004407D3"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4407D3" w:rsidRDefault="006E43D5" w:rsidP="00032DEE">
            <w:pPr>
              <w:pStyle w:val="TAC"/>
              <w:keepNext w:val="0"/>
              <w:keepLines w:val="0"/>
              <w:jc w:val="left"/>
              <w:rPr>
                <w:sz w:val="16"/>
              </w:rPr>
            </w:pPr>
          </w:p>
        </w:tc>
      </w:tr>
      <w:tr w:rsidR="004054A4" w:rsidRPr="004407D3" w14:paraId="2E031F4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4054A4" w:rsidRPr="004407D3" w:rsidRDefault="004054A4" w:rsidP="00032DEE">
            <w:pPr>
              <w:pStyle w:val="TAH"/>
              <w:keepNext w:val="0"/>
              <w:keepLines w:val="0"/>
              <w:jc w:val="left"/>
              <w:rPr>
                <w:rFonts w:cs="Arial"/>
                <w:b w:val="0"/>
                <w:bCs/>
                <w:sz w:val="16"/>
                <w:szCs w:val="16"/>
              </w:rPr>
            </w:pPr>
            <w:r w:rsidRPr="004054A4">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4054A4" w:rsidRPr="004407D3" w:rsidRDefault="004054A4" w:rsidP="00032DEE">
            <w:pPr>
              <w:pStyle w:val="TAC"/>
              <w:keepNext w:val="0"/>
              <w:keepLines w:val="0"/>
              <w:jc w:val="left"/>
              <w:rPr>
                <w:sz w:val="16"/>
              </w:rPr>
            </w:pPr>
          </w:p>
        </w:tc>
      </w:tr>
      <w:tr w:rsidR="006E43D5" w:rsidRPr="004407D3"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4407D3" w:rsidRDefault="006E43D5" w:rsidP="00032DEE">
            <w:pPr>
              <w:pStyle w:val="TAC"/>
              <w:keepNext w:val="0"/>
              <w:keepLines w:val="0"/>
              <w:jc w:val="left"/>
              <w:rPr>
                <w:sz w:val="16"/>
              </w:rPr>
            </w:pPr>
          </w:p>
        </w:tc>
      </w:tr>
      <w:tr w:rsidR="006E43D5" w:rsidRPr="004407D3"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4407D3" w:rsidRDefault="006E43D5" w:rsidP="00032DEE">
            <w:pPr>
              <w:pStyle w:val="TAC"/>
              <w:keepNext w:val="0"/>
              <w:keepLines w:val="0"/>
              <w:jc w:val="left"/>
              <w:rPr>
                <w:sz w:val="16"/>
              </w:rPr>
            </w:pPr>
          </w:p>
        </w:tc>
      </w:tr>
      <w:tr w:rsidR="006E43D5" w:rsidRPr="004407D3"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4407D3" w:rsidRDefault="006E43D5" w:rsidP="00032DEE">
            <w:pPr>
              <w:pStyle w:val="TAC"/>
              <w:keepNext w:val="0"/>
              <w:keepLines w:val="0"/>
              <w:jc w:val="left"/>
              <w:rPr>
                <w:sz w:val="16"/>
              </w:rPr>
            </w:pPr>
          </w:p>
        </w:tc>
      </w:tr>
      <w:tr w:rsidR="006E43D5" w:rsidRPr="004407D3"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4407D3" w:rsidRDefault="006E43D5" w:rsidP="00032DEE">
            <w:pPr>
              <w:pStyle w:val="TAC"/>
              <w:keepNext w:val="0"/>
              <w:keepLines w:val="0"/>
              <w:jc w:val="left"/>
              <w:rPr>
                <w:sz w:val="16"/>
              </w:rPr>
            </w:pPr>
          </w:p>
        </w:tc>
      </w:tr>
      <w:tr w:rsidR="006E43D5" w:rsidRPr="004407D3"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4407D3" w:rsidRDefault="006E43D5" w:rsidP="00032DEE">
            <w:pPr>
              <w:pStyle w:val="TAC"/>
              <w:keepNext w:val="0"/>
              <w:keepLines w:val="0"/>
              <w:jc w:val="left"/>
              <w:rPr>
                <w:sz w:val="16"/>
              </w:rPr>
            </w:pPr>
          </w:p>
        </w:tc>
      </w:tr>
      <w:tr w:rsidR="006E43D5" w:rsidRPr="004407D3"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4407D3" w:rsidRDefault="006E43D5" w:rsidP="00032DEE">
            <w:pPr>
              <w:pStyle w:val="TAC"/>
              <w:keepNext w:val="0"/>
              <w:keepLines w:val="0"/>
              <w:jc w:val="left"/>
              <w:rPr>
                <w:sz w:val="16"/>
              </w:rPr>
            </w:pPr>
          </w:p>
        </w:tc>
      </w:tr>
      <w:tr w:rsidR="006E43D5" w:rsidRPr="004407D3"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4407D3" w:rsidRDefault="006E43D5" w:rsidP="00032DEE">
            <w:pPr>
              <w:pStyle w:val="TAC"/>
              <w:keepNext w:val="0"/>
              <w:keepLines w:val="0"/>
              <w:jc w:val="left"/>
              <w:rPr>
                <w:sz w:val="16"/>
              </w:rPr>
            </w:pPr>
          </w:p>
        </w:tc>
      </w:tr>
      <w:tr w:rsidR="006E43D5" w:rsidRPr="004407D3"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4407D3" w:rsidRDefault="006E43D5" w:rsidP="00032DEE">
            <w:pPr>
              <w:pStyle w:val="TAC"/>
              <w:keepNext w:val="0"/>
              <w:keepLines w:val="0"/>
              <w:jc w:val="left"/>
              <w:rPr>
                <w:sz w:val="16"/>
              </w:rPr>
            </w:pPr>
          </w:p>
        </w:tc>
      </w:tr>
      <w:tr w:rsidR="006E43D5" w:rsidRPr="004407D3"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4407D3" w:rsidRDefault="006E43D5" w:rsidP="00032DEE">
            <w:pPr>
              <w:pStyle w:val="TAC"/>
              <w:keepNext w:val="0"/>
              <w:keepLines w:val="0"/>
              <w:jc w:val="left"/>
              <w:rPr>
                <w:sz w:val="16"/>
              </w:rPr>
            </w:pPr>
          </w:p>
        </w:tc>
      </w:tr>
      <w:tr w:rsidR="006E43D5" w:rsidRPr="004407D3"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4407D3" w:rsidRDefault="006E43D5" w:rsidP="00032DEE">
            <w:pPr>
              <w:pStyle w:val="TAC"/>
              <w:keepNext w:val="0"/>
              <w:keepLines w:val="0"/>
              <w:jc w:val="left"/>
              <w:rPr>
                <w:sz w:val="16"/>
              </w:rPr>
            </w:pPr>
          </w:p>
        </w:tc>
      </w:tr>
      <w:tr w:rsidR="006E43D5" w:rsidRPr="004407D3"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4407D3" w:rsidRDefault="006E43D5" w:rsidP="00032DEE">
            <w:pPr>
              <w:pStyle w:val="TAC"/>
              <w:keepNext w:val="0"/>
              <w:keepLines w:val="0"/>
              <w:jc w:val="left"/>
              <w:rPr>
                <w:sz w:val="16"/>
              </w:rPr>
            </w:pPr>
          </w:p>
        </w:tc>
      </w:tr>
      <w:tr w:rsidR="006E43D5" w:rsidRPr="004407D3"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4407D3" w:rsidRDefault="006E43D5" w:rsidP="00032DEE">
            <w:pPr>
              <w:pStyle w:val="TAC"/>
              <w:keepNext w:val="0"/>
              <w:keepLines w:val="0"/>
              <w:jc w:val="left"/>
              <w:rPr>
                <w:sz w:val="16"/>
              </w:rPr>
            </w:pPr>
          </w:p>
        </w:tc>
      </w:tr>
      <w:tr w:rsidR="006E43D5" w:rsidRPr="004407D3"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4407D3" w:rsidRDefault="006E43D5" w:rsidP="00032DEE">
            <w:pPr>
              <w:pStyle w:val="TAC"/>
              <w:keepNext w:val="0"/>
              <w:keepLines w:val="0"/>
              <w:jc w:val="left"/>
              <w:rPr>
                <w:sz w:val="16"/>
              </w:rPr>
            </w:pPr>
          </w:p>
        </w:tc>
      </w:tr>
      <w:tr w:rsidR="006E43D5" w:rsidRPr="004407D3"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4407D3" w:rsidRDefault="006E43D5" w:rsidP="00032DEE">
            <w:pPr>
              <w:pStyle w:val="TAC"/>
              <w:keepNext w:val="0"/>
              <w:keepLines w:val="0"/>
              <w:jc w:val="left"/>
              <w:rPr>
                <w:sz w:val="16"/>
              </w:rPr>
            </w:pPr>
          </w:p>
        </w:tc>
      </w:tr>
      <w:tr w:rsidR="006E43D5" w:rsidRPr="004407D3"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4407D3" w:rsidRDefault="006E43D5" w:rsidP="00032DEE">
            <w:pPr>
              <w:pStyle w:val="TAC"/>
              <w:keepNext w:val="0"/>
              <w:keepLines w:val="0"/>
              <w:jc w:val="left"/>
              <w:rPr>
                <w:sz w:val="16"/>
              </w:rPr>
            </w:pPr>
          </w:p>
        </w:tc>
      </w:tr>
      <w:tr w:rsidR="006E43D5" w:rsidRPr="004407D3"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4407D3" w:rsidRDefault="006E43D5" w:rsidP="00032DEE">
            <w:pPr>
              <w:pStyle w:val="TAC"/>
              <w:keepNext w:val="0"/>
              <w:keepLines w:val="0"/>
              <w:jc w:val="left"/>
              <w:rPr>
                <w:sz w:val="16"/>
              </w:rPr>
            </w:pPr>
          </w:p>
        </w:tc>
      </w:tr>
      <w:tr w:rsidR="006E43D5" w:rsidRPr="004407D3"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4407D3" w:rsidRDefault="006E43D5" w:rsidP="00032DEE">
            <w:pPr>
              <w:pStyle w:val="TAC"/>
              <w:keepNext w:val="0"/>
              <w:keepLines w:val="0"/>
              <w:jc w:val="left"/>
              <w:rPr>
                <w:sz w:val="16"/>
              </w:rPr>
            </w:pPr>
          </w:p>
        </w:tc>
      </w:tr>
      <w:tr w:rsidR="006E43D5" w:rsidRPr="004407D3"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4407D3" w:rsidRDefault="006E43D5" w:rsidP="00032DEE">
            <w:pPr>
              <w:pStyle w:val="TAC"/>
              <w:keepNext w:val="0"/>
              <w:keepLines w:val="0"/>
              <w:jc w:val="left"/>
              <w:rPr>
                <w:sz w:val="16"/>
              </w:rPr>
            </w:pPr>
          </w:p>
        </w:tc>
      </w:tr>
      <w:tr w:rsidR="006E43D5" w:rsidRPr="004407D3"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4407D3" w:rsidRDefault="006E43D5" w:rsidP="00032DEE">
            <w:pPr>
              <w:pStyle w:val="TAC"/>
              <w:keepNext w:val="0"/>
              <w:keepLines w:val="0"/>
              <w:jc w:val="left"/>
              <w:rPr>
                <w:sz w:val="16"/>
              </w:rPr>
            </w:pPr>
          </w:p>
        </w:tc>
      </w:tr>
      <w:tr w:rsidR="006E43D5" w:rsidRPr="004407D3"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4407D3" w:rsidRDefault="006E43D5" w:rsidP="00032DEE">
            <w:pPr>
              <w:pStyle w:val="TAC"/>
              <w:keepNext w:val="0"/>
              <w:keepLines w:val="0"/>
              <w:jc w:val="left"/>
              <w:rPr>
                <w:sz w:val="16"/>
              </w:rPr>
            </w:pPr>
          </w:p>
        </w:tc>
      </w:tr>
      <w:tr w:rsidR="006E43D5" w:rsidRPr="004407D3"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4407D3" w:rsidRDefault="006E43D5" w:rsidP="00032DEE">
            <w:pPr>
              <w:pStyle w:val="TAC"/>
              <w:keepNext w:val="0"/>
              <w:keepLines w:val="0"/>
              <w:jc w:val="left"/>
              <w:rPr>
                <w:sz w:val="16"/>
              </w:rPr>
            </w:pPr>
          </w:p>
        </w:tc>
      </w:tr>
      <w:tr w:rsidR="006E43D5" w:rsidRPr="004407D3"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4407D3" w:rsidRDefault="006E43D5" w:rsidP="00032DEE">
            <w:pPr>
              <w:pStyle w:val="TAC"/>
              <w:keepNext w:val="0"/>
              <w:keepLines w:val="0"/>
              <w:jc w:val="left"/>
              <w:rPr>
                <w:sz w:val="16"/>
              </w:rPr>
            </w:pPr>
          </w:p>
        </w:tc>
      </w:tr>
      <w:tr w:rsidR="006E43D5" w:rsidRPr="004407D3"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4407D3" w:rsidRDefault="006E43D5" w:rsidP="00032DEE">
            <w:pPr>
              <w:pStyle w:val="TAC"/>
              <w:keepNext w:val="0"/>
              <w:keepLines w:val="0"/>
              <w:jc w:val="left"/>
              <w:rPr>
                <w:sz w:val="16"/>
              </w:rPr>
            </w:pPr>
          </w:p>
        </w:tc>
      </w:tr>
      <w:tr w:rsidR="006E43D5" w:rsidRPr="004407D3"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4407D3" w:rsidRDefault="006E43D5" w:rsidP="00032DEE">
            <w:pPr>
              <w:pStyle w:val="TAC"/>
              <w:keepNext w:val="0"/>
              <w:keepLines w:val="0"/>
              <w:jc w:val="left"/>
              <w:rPr>
                <w:sz w:val="16"/>
              </w:rPr>
            </w:pPr>
          </w:p>
        </w:tc>
      </w:tr>
      <w:tr w:rsidR="006E43D5" w:rsidRPr="004407D3"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4407D3" w:rsidRDefault="006E43D5" w:rsidP="00032DEE">
            <w:pPr>
              <w:pStyle w:val="TAC"/>
              <w:keepNext w:val="0"/>
              <w:keepLines w:val="0"/>
              <w:jc w:val="left"/>
              <w:rPr>
                <w:sz w:val="16"/>
              </w:rPr>
            </w:pPr>
          </w:p>
        </w:tc>
      </w:tr>
      <w:tr w:rsidR="006E43D5" w:rsidRPr="004407D3"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4407D3" w:rsidRDefault="006E43D5" w:rsidP="00032DEE">
            <w:pPr>
              <w:pStyle w:val="TAC"/>
              <w:keepNext w:val="0"/>
              <w:keepLines w:val="0"/>
              <w:jc w:val="left"/>
              <w:rPr>
                <w:sz w:val="16"/>
              </w:rPr>
            </w:pPr>
          </w:p>
        </w:tc>
      </w:tr>
      <w:tr w:rsidR="006E43D5" w:rsidRPr="004407D3"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4407D3" w:rsidRDefault="006E43D5" w:rsidP="00032DEE">
            <w:pPr>
              <w:pStyle w:val="TAC"/>
              <w:keepNext w:val="0"/>
              <w:keepLines w:val="0"/>
              <w:jc w:val="left"/>
              <w:rPr>
                <w:sz w:val="16"/>
              </w:rPr>
            </w:pPr>
          </w:p>
        </w:tc>
      </w:tr>
      <w:tr w:rsidR="006E43D5" w:rsidRPr="004407D3"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4407D3" w:rsidRDefault="006E43D5" w:rsidP="00032DEE">
            <w:pPr>
              <w:pStyle w:val="TAC"/>
              <w:keepNext w:val="0"/>
              <w:keepLines w:val="0"/>
              <w:jc w:val="left"/>
              <w:rPr>
                <w:sz w:val="16"/>
              </w:rPr>
            </w:pPr>
          </w:p>
        </w:tc>
      </w:tr>
      <w:tr w:rsidR="006E43D5" w:rsidRPr="004407D3"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4407D3" w:rsidRDefault="006E43D5" w:rsidP="00032DEE">
            <w:pPr>
              <w:pStyle w:val="TAC"/>
              <w:keepNext w:val="0"/>
              <w:keepLines w:val="0"/>
              <w:jc w:val="left"/>
              <w:rPr>
                <w:sz w:val="16"/>
              </w:rPr>
            </w:pPr>
          </w:p>
        </w:tc>
      </w:tr>
      <w:tr w:rsidR="006E43D5" w:rsidRPr="004407D3"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4407D3" w:rsidRDefault="006E43D5" w:rsidP="00032DEE">
            <w:pPr>
              <w:pStyle w:val="TAC"/>
              <w:keepNext w:val="0"/>
              <w:keepLines w:val="0"/>
              <w:jc w:val="left"/>
              <w:rPr>
                <w:sz w:val="16"/>
              </w:rPr>
            </w:pPr>
          </w:p>
        </w:tc>
      </w:tr>
      <w:tr w:rsidR="006E43D5" w:rsidRPr="004407D3"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4407D3" w:rsidRDefault="006E43D5" w:rsidP="00032DEE">
            <w:pPr>
              <w:pStyle w:val="TAC"/>
              <w:keepNext w:val="0"/>
              <w:keepLines w:val="0"/>
              <w:jc w:val="left"/>
              <w:rPr>
                <w:sz w:val="16"/>
              </w:rPr>
            </w:pPr>
          </w:p>
        </w:tc>
      </w:tr>
      <w:tr w:rsidR="006E43D5" w:rsidRPr="004407D3"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4407D3" w:rsidRDefault="006E43D5" w:rsidP="00032DEE">
            <w:pPr>
              <w:pStyle w:val="TAC"/>
              <w:keepNext w:val="0"/>
              <w:keepLines w:val="0"/>
              <w:jc w:val="left"/>
              <w:rPr>
                <w:sz w:val="16"/>
              </w:rPr>
            </w:pPr>
          </w:p>
        </w:tc>
      </w:tr>
      <w:tr w:rsidR="006E43D5" w:rsidRPr="004407D3"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4407D3" w:rsidRDefault="006E43D5" w:rsidP="00032DEE">
            <w:pPr>
              <w:pStyle w:val="TAC"/>
              <w:keepNext w:val="0"/>
              <w:keepLines w:val="0"/>
              <w:jc w:val="left"/>
              <w:rPr>
                <w:sz w:val="16"/>
              </w:rPr>
            </w:pPr>
          </w:p>
        </w:tc>
      </w:tr>
      <w:tr w:rsidR="006E43D5" w:rsidRPr="004407D3"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4407D3" w:rsidRDefault="006E43D5" w:rsidP="00032DEE">
            <w:pPr>
              <w:pStyle w:val="TAC"/>
              <w:keepNext w:val="0"/>
              <w:keepLines w:val="0"/>
              <w:jc w:val="left"/>
              <w:rPr>
                <w:sz w:val="16"/>
              </w:rPr>
            </w:pPr>
          </w:p>
        </w:tc>
      </w:tr>
      <w:tr w:rsidR="006E43D5" w:rsidRPr="004407D3"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4407D3" w:rsidRDefault="006E43D5" w:rsidP="00032DEE">
            <w:pPr>
              <w:pStyle w:val="TAC"/>
              <w:keepNext w:val="0"/>
              <w:keepLines w:val="0"/>
              <w:jc w:val="left"/>
              <w:rPr>
                <w:sz w:val="16"/>
              </w:rPr>
            </w:pPr>
          </w:p>
        </w:tc>
      </w:tr>
      <w:tr w:rsidR="006E43D5" w:rsidRPr="004407D3"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4407D3" w:rsidRDefault="006E43D5" w:rsidP="00032DEE">
            <w:pPr>
              <w:pStyle w:val="TAC"/>
              <w:keepNext w:val="0"/>
              <w:keepLines w:val="0"/>
              <w:jc w:val="left"/>
              <w:rPr>
                <w:sz w:val="16"/>
              </w:rPr>
            </w:pPr>
          </w:p>
        </w:tc>
      </w:tr>
      <w:tr w:rsidR="006E43D5" w:rsidRPr="004407D3"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4407D3" w:rsidRDefault="006E43D5" w:rsidP="00032DEE">
            <w:pPr>
              <w:pStyle w:val="TAC"/>
              <w:keepNext w:val="0"/>
              <w:keepLines w:val="0"/>
              <w:jc w:val="left"/>
              <w:rPr>
                <w:sz w:val="16"/>
              </w:rPr>
            </w:pPr>
          </w:p>
        </w:tc>
      </w:tr>
      <w:tr w:rsidR="006E43D5" w:rsidRPr="004407D3"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4407D3" w:rsidRDefault="006E43D5" w:rsidP="00032DEE">
            <w:pPr>
              <w:pStyle w:val="TAC"/>
              <w:keepNext w:val="0"/>
              <w:keepLines w:val="0"/>
              <w:jc w:val="left"/>
              <w:rPr>
                <w:sz w:val="16"/>
              </w:rPr>
            </w:pPr>
          </w:p>
        </w:tc>
      </w:tr>
      <w:tr w:rsidR="006E43D5" w:rsidRPr="004407D3"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4407D3" w:rsidRDefault="006E43D5" w:rsidP="00032DEE">
            <w:pPr>
              <w:pStyle w:val="TAC"/>
              <w:keepNext w:val="0"/>
              <w:keepLines w:val="0"/>
              <w:jc w:val="left"/>
              <w:rPr>
                <w:sz w:val="16"/>
              </w:rPr>
            </w:pPr>
          </w:p>
        </w:tc>
      </w:tr>
      <w:tr w:rsidR="006E43D5" w:rsidRPr="004407D3"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4407D3" w:rsidRDefault="006E43D5" w:rsidP="00032DEE">
            <w:pPr>
              <w:pStyle w:val="TAC"/>
              <w:keepNext w:val="0"/>
              <w:keepLines w:val="0"/>
              <w:jc w:val="left"/>
              <w:rPr>
                <w:sz w:val="16"/>
              </w:rPr>
            </w:pPr>
          </w:p>
        </w:tc>
      </w:tr>
      <w:tr w:rsidR="006E43D5" w:rsidRPr="004407D3"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4407D3" w:rsidRDefault="006E43D5" w:rsidP="00032DEE">
            <w:pPr>
              <w:pStyle w:val="TAC"/>
              <w:keepNext w:val="0"/>
              <w:keepLines w:val="0"/>
              <w:jc w:val="left"/>
              <w:rPr>
                <w:sz w:val="16"/>
              </w:rPr>
            </w:pPr>
          </w:p>
        </w:tc>
      </w:tr>
      <w:tr w:rsidR="006E43D5" w:rsidRPr="004407D3"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4407D3" w:rsidRDefault="006E43D5" w:rsidP="00032DEE">
            <w:pPr>
              <w:pStyle w:val="TAC"/>
              <w:keepNext w:val="0"/>
              <w:keepLines w:val="0"/>
              <w:jc w:val="left"/>
              <w:rPr>
                <w:sz w:val="16"/>
              </w:rPr>
            </w:pPr>
          </w:p>
        </w:tc>
      </w:tr>
      <w:tr w:rsidR="006E43D5" w:rsidRPr="004407D3"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4407D3" w:rsidRDefault="006E43D5" w:rsidP="00032DEE">
            <w:pPr>
              <w:pStyle w:val="TAC"/>
              <w:keepNext w:val="0"/>
              <w:keepLines w:val="0"/>
              <w:jc w:val="left"/>
              <w:rPr>
                <w:sz w:val="16"/>
              </w:rPr>
            </w:pPr>
          </w:p>
        </w:tc>
      </w:tr>
      <w:tr w:rsidR="006E43D5" w:rsidRPr="004407D3"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4407D3" w:rsidRDefault="006E43D5" w:rsidP="00032DEE">
            <w:pPr>
              <w:pStyle w:val="TAC"/>
              <w:keepNext w:val="0"/>
              <w:keepLines w:val="0"/>
              <w:jc w:val="left"/>
              <w:rPr>
                <w:sz w:val="16"/>
              </w:rPr>
            </w:pPr>
          </w:p>
        </w:tc>
      </w:tr>
      <w:tr w:rsidR="006E43D5" w:rsidRPr="004407D3"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4407D3" w:rsidRDefault="006E43D5" w:rsidP="00032DEE">
            <w:pPr>
              <w:pStyle w:val="TAC"/>
              <w:keepNext w:val="0"/>
              <w:keepLines w:val="0"/>
              <w:jc w:val="left"/>
              <w:rPr>
                <w:sz w:val="16"/>
              </w:rPr>
            </w:pPr>
          </w:p>
        </w:tc>
      </w:tr>
      <w:tr w:rsidR="006E43D5" w:rsidRPr="004407D3"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4407D3" w:rsidRDefault="006E43D5" w:rsidP="00032DEE">
            <w:pPr>
              <w:pStyle w:val="TAC"/>
              <w:keepNext w:val="0"/>
              <w:keepLines w:val="0"/>
              <w:jc w:val="left"/>
              <w:rPr>
                <w:sz w:val="16"/>
              </w:rPr>
            </w:pPr>
          </w:p>
        </w:tc>
      </w:tr>
      <w:tr w:rsidR="006E43D5" w:rsidRPr="004407D3"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4407D3" w:rsidRDefault="006E43D5" w:rsidP="00032DEE">
            <w:pPr>
              <w:pStyle w:val="TAC"/>
              <w:keepNext w:val="0"/>
              <w:keepLines w:val="0"/>
              <w:jc w:val="left"/>
              <w:rPr>
                <w:sz w:val="16"/>
              </w:rPr>
            </w:pPr>
          </w:p>
        </w:tc>
      </w:tr>
      <w:tr w:rsidR="006E43D5" w:rsidRPr="004407D3"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4407D3" w:rsidRDefault="006E43D5" w:rsidP="00032DEE">
            <w:pPr>
              <w:pStyle w:val="TAC"/>
              <w:keepNext w:val="0"/>
              <w:keepLines w:val="0"/>
              <w:jc w:val="left"/>
              <w:rPr>
                <w:sz w:val="16"/>
              </w:rPr>
            </w:pPr>
          </w:p>
        </w:tc>
      </w:tr>
      <w:tr w:rsidR="006E43D5" w:rsidRPr="004407D3"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4407D3" w:rsidRDefault="006E43D5" w:rsidP="00032DEE">
            <w:pPr>
              <w:pStyle w:val="TAC"/>
              <w:keepNext w:val="0"/>
              <w:keepLines w:val="0"/>
              <w:jc w:val="left"/>
              <w:rPr>
                <w:sz w:val="16"/>
              </w:rPr>
            </w:pPr>
          </w:p>
        </w:tc>
      </w:tr>
      <w:tr w:rsidR="006E43D5" w:rsidRPr="004407D3"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4407D3" w:rsidRDefault="006E43D5" w:rsidP="00032DEE">
            <w:pPr>
              <w:pStyle w:val="TAC"/>
              <w:keepNext w:val="0"/>
              <w:keepLines w:val="0"/>
              <w:jc w:val="left"/>
              <w:rPr>
                <w:sz w:val="16"/>
              </w:rPr>
            </w:pPr>
          </w:p>
        </w:tc>
      </w:tr>
      <w:tr w:rsidR="006E43D5" w:rsidRPr="004407D3"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4407D3" w:rsidRDefault="006E43D5" w:rsidP="00032DEE">
            <w:pPr>
              <w:pStyle w:val="TAC"/>
              <w:keepNext w:val="0"/>
              <w:keepLines w:val="0"/>
              <w:jc w:val="left"/>
              <w:rPr>
                <w:sz w:val="16"/>
              </w:rPr>
            </w:pPr>
          </w:p>
        </w:tc>
      </w:tr>
      <w:tr w:rsidR="006E43D5" w:rsidRPr="004407D3"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4407D3" w:rsidRDefault="006E43D5" w:rsidP="00032DEE">
            <w:pPr>
              <w:pStyle w:val="TAC"/>
              <w:keepNext w:val="0"/>
              <w:keepLines w:val="0"/>
              <w:jc w:val="left"/>
              <w:rPr>
                <w:sz w:val="16"/>
              </w:rPr>
            </w:pPr>
          </w:p>
        </w:tc>
      </w:tr>
      <w:tr w:rsidR="006E43D5" w:rsidRPr="004407D3"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4407D3" w:rsidRDefault="006E43D5" w:rsidP="00032DEE">
            <w:pPr>
              <w:pStyle w:val="TAC"/>
              <w:keepNext w:val="0"/>
              <w:keepLines w:val="0"/>
              <w:jc w:val="left"/>
              <w:rPr>
                <w:sz w:val="16"/>
              </w:rPr>
            </w:pPr>
          </w:p>
        </w:tc>
      </w:tr>
      <w:tr w:rsidR="006E43D5" w:rsidRPr="004407D3"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4407D3" w:rsidRDefault="006E43D5" w:rsidP="00032DEE">
            <w:pPr>
              <w:pStyle w:val="TAC"/>
              <w:keepNext w:val="0"/>
              <w:keepLines w:val="0"/>
              <w:jc w:val="left"/>
              <w:rPr>
                <w:sz w:val="16"/>
              </w:rPr>
            </w:pPr>
          </w:p>
        </w:tc>
      </w:tr>
      <w:tr w:rsidR="006E43D5" w:rsidRPr="004407D3"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4407D3" w:rsidRDefault="006E43D5" w:rsidP="00032DEE">
            <w:pPr>
              <w:pStyle w:val="TAC"/>
              <w:keepNext w:val="0"/>
              <w:keepLines w:val="0"/>
              <w:jc w:val="left"/>
              <w:rPr>
                <w:sz w:val="16"/>
              </w:rPr>
            </w:pPr>
          </w:p>
        </w:tc>
      </w:tr>
      <w:tr w:rsidR="006E43D5" w:rsidRPr="004407D3"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4407D3" w:rsidRDefault="006E43D5" w:rsidP="00032DEE">
            <w:pPr>
              <w:pStyle w:val="TAC"/>
              <w:keepNext w:val="0"/>
              <w:keepLines w:val="0"/>
              <w:jc w:val="left"/>
              <w:rPr>
                <w:sz w:val="16"/>
              </w:rPr>
            </w:pPr>
          </w:p>
        </w:tc>
      </w:tr>
      <w:tr w:rsidR="006E43D5" w:rsidRPr="004407D3"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4407D3" w:rsidRDefault="006E43D5" w:rsidP="00032DEE">
            <w:pPr>
              <w:pStyle w:val="TAC"/>
              <w:keepNext w:val="0"/>
              <w:keepLines w:val="0"/>
              <w:jc w:val="left"/>
              <w:rPr>
                <w:sz w:val="16"/>
              </w:rPr>
            </w:pPr>
          </w:p>
        </w:tc>
      </w:tr>
      <w:tr w:rsidR="006E43D5" w:rsidRPr="004407D3"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4407D3" w:rsidRDefault="006E43D5" w:rsidP="00032DEE">
            <w:pPr>
              <w:pStyle w:val="TAC"/>
              <w:keepNext w:val="0"/>
              <w:keepLines w:val="0"/>
              <w:jc w:val="left"/>
              <w:rPr>
                <w:sz w:val="16"/>
              </w:rPr>
            </w:pPr>
          </w:p>
        </w:tc>
      </w:tr>
      <w:tr w:rsidR="006E43D5" w:rsidRPr="004407D3"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4407D3" w:rsidRDefault="006E43D5" w:rsidP="00032DEE">
            <w:pPr>
              <w:pStyle w:val="TAC"/>
              <w:keepNext w:val="0"/>
              <w:keepLines w:val="0"/>
              <w:jc w:val="left"/>
              <w:rPr>
                <w:sz w:val="16"/>
              </w:rPr>
            </w:pPr>
          </w:p>
        </w:tc>
      </w:tr>
      <w:tr w:rsidR="006E43D5" w:rsidRPr="004407D3"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4407D3" w:rsidRDefault="006E43D5" w:rsidP="00032DEE">
            <w:pPr>
              <w:pStyle w:val="TAC"/>
              <w:keepNext w:val="0"/>
              <w:keepLines w:val="0"/>
              <w:jc w:val="left"/>
              <w:rPr>
                <w:sz w:val="16"/>
              </w:rPr>
            </w:pPr>
          </w:p>
        </w:tc>
      </w:tr>
      <w:tr w:rsidR="006E43D5" w:rsidRPr="004407D3"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4407D3" w:rsidRDefault="006E43D5" w:rsidP="00032DEE">
            <w:pPr>
              <w:pStyle w:val="TAC"/>
              <w:keepNext w:val="0"/>
              <w:keepLines w:val="0"/>
              <w:jc w:val="left"/>
              <w:rPr>
                <w:sz w:val="16"/>
              </w:rPr>
            </w:pPr>
          </w:p>
        </w:tc>
      </w:tr>
      <w:tr w:rsidR="006E43D5" w:rsidRPr="004407D3"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4407D3" w:rsidRDefault="006E43D5" w:rsidP="00032DEE">
            <w:pPr>
              <w:pStyle w:val="TAC"/>
              <w:keepNext w:val="0"/>
              <w:keepLines w:val="0"/>
              <w:jc w:val="left"/>
              <w:rPr>
                <w:sz w:val="16"/>
              </w:rPr>
            </w:pPr>
          </w:p>
        </w:tc>
      </w:tr>
      <w:tr w:rsidR="006E43D5" w:rsidRPr="004407D3"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4407D3" w:rsidRDefault="006E43D5" w:rsidP="00032DEE">
            <w:pPr>
              <w:pStyle w:val="TAC"/>
              <w:keepNext w:val="0"/>
              <w:keepLines w:val="0"/>
              <w:jc w:val="left"/>
              <w:rPr>
                <w:sz w:val="16"/>
              </w:rPr>
            </w:pPr>
          </w:p>
        </w:tc>
      </w:tr>
      <w:tr w:rsidR="006E43D5" w:rsidRPr="004407D3"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4407D3" w:rsidRDefault="006E43D5" w:rsidP="00032DEE">
            <w:pPr>
              <w:pStyle w:val="TAC"/>
              <w:keepNext w:val="0"/>
              <w:keepLines w:val="0"/>
              <w:jc w:val="left"/>
              <w:rPr>
                <w:sz w:val="16"/>
              </w:rPr>
            </w:pPr>
          </w:p>
        </w:tc>
      </w:tr>
      <w:tr w:rsidR="006E43D5" w:rsidRPr="004407D3"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4407D3" w:rsidRDefault="006E43D5" w:rsidP="00032DEE">
            <w:pPr>
              <w:pStyle w:val="TAC"/>
              <w:keepNext w:val="0"/>
              <w:keepLines w:val="0"/>
              <w:jc w:val="left"/>
              <w:rPr>
                <w:sz w:val="16"/>
              </w:rPr>
            </w:pPr>
          </w:p>
        </w:tc>
      </w:tr>
      <w:tr w:rsidR="006E43D5" w:rsidRPr="004407D3"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4407D3" w:rsidRDefault="006E43D5" w:rsidP="00032DEE">
            <w:pPr>
              <w:pStyle w:val="TAC"/>
              <w:keepNext w:val="0"/>
              <w:keepLines w:val="0"/>
              <w:jc w:val="left"/>
              <w:rPr>
                <w:sz w:val="16"/>
              </w:rPr>
            </w:pPr>
          </w:p>
        </w:tc>
      </w:tr>
      <w:tr w:rsidR="006E43D5" w:rsidRPr="004407D3"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4407D3" w:rsidRDefault="006E43D5" w:rsidP="00032DEE">
            <w:pPr>
              <w:pStyle w:val="TAC"/>
              <w:keepNext w:val="0"/>
              <w:keepLines w:val="0"/>
              <w:jc w:val="left"/>
              <w:rPr>
                <w:sz w:val="16"/>
              </w:rPr>
            </w:pPr>
          </w:p>
        </w:tc>
      </w:tr>
      <w:tr w:rsidR="006E43D5" w:rsidRPr="004407D3"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4407D3" w:rsidRDefault="006E43D5" w:rsidP="00032DEE">
            <w:pPr>
              <w:pStyle w:val="TAC"/>
              <w:keepNext w:val="0"/>
              <w:keepLines w:val="0"/>
              <w:jc w:val="left"/>
              <w:rPr>
                <w:sz w:val="16"/>
              </w:rPr>
            </w:pPr>
          </w:p>
        </w:tc>
      </w:tr>
      <w:tr w:rsidR="006E43D5" w:rsidRPr="004407D3"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4407D3" w:rsidRDefault="006E43D5" w:rsidP="00032DEE">
            <w:pPr>
              <w:pStyle w:val="TAC"/>
              <w:keepNext w:val="0"/>
              <w:keepLines w:val="0"/>
              <w:jc w:val="left"/>
              <w:rPr>
                <w:sz w:val="16"/>
              </w:rPr>
            </w:pPr>
          </w:p>
        </w:tc>
      </w:tr>
      <w:tr w:rsidR="004054A4" w:rsidRPr="004407D3" w14:paraId="0009D3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4054A4" w:rsidRPr="004407D3" w:rsidRDefault="004054A4" w:rsidP="004338E7">
            <w:pPr>
              <w:pStyle w:val="TAC"/>
              <w:keepNext w:val="0"/>
              <w:keepLines w:val="0"/>
              <w:jc w:val="left"/>
              <w:rPr>
                <w:sz w:val="16"/>
              </w:rPr>
            </w:pPr>
          </w:p>
        </w:tc>
      </w:tr>
      <w:tr w:rsidR="004054A4" w:rsidRPr="004407D3" w14:paraId="4AF0F86B"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4054A4" w:rsidRPr="004407D3" w:rsidRDefault="004054A4" w:rsidP="004338E7">
            <w:pPr>
              <w:pStyle w:val="TAC"/>
              <w:keepNext w:val="0"/>
              <w:keepLines w:val="0"/>
              <w:jc w:val="left"/>
              <w:rPr>
                <w:sz w:val="16"/>
              </w:rPr>
            </w:pPr>
          </w:p>
        </w:tc>
      </w:tr>
      <w:tr w:rsidR="004054A4" w:rsidRPr="004407D3" w14:paraId="05F0178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4054A4" w:rsidRPr="004407D3" w:rsidRDefault="004054A4" w:rsidP="004338E7">
            <w:pPr>
              <w:pStyle w:val="TAC"/>
              <w:keepNext w:val="0"/>
              <w:keepLines w:val="0"/>
              <w:jc w:val="left"/>
              <w:rPr>
                <w:sz w:val="16"/>
              </w:rPr>
            </w:pPr>
          </w:p>
        </w:tc>
      </w:tr>
      <w:tr w:rsidR="004054A4" w:rsidRPr="004407D3" w14:paraId="1B10FD0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4054A4" w:rsidRPr="004407D3" w:rsidRDefault="004054A4" w:rsidP="004338E7">
            <w:pPr>
              <w:pStyle w:val="TAC"/>
              <w:keepNext w:val="0"/>
              <w:keepLines w:val="0"/>
              <w:jc w:val="left"/>
              <w:rPr>
                <w:sz w:val="16"/>
              </w:rPr>
            </w:pPr>
          </w:p>
        </w:tc>
      </w:tr>
      <w:tr w:rsidR="004054A4" w:rsidRPr="004407D3" w14:paraId="0DDF5E2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4054A4" w:rsidRPr="004407D3" w:rsidRDefault="004054A4" w:rsidP="004338E7">
            <w:pPr>
              <w:pStyle w:val="TAC"/>
              <w:keepNext w:val="0"/>
              <w:keepLines w:val="0"/>
              <w:jc w:val="left"/>
              <w:rPr>
                <w:sz w:val="16"/>
              </w:rPr>
            </w:pPr>
          </w:p>
        </w:tc>
      </w:tr>
      <w:tr w:rsidR="004054A4" w:rsidRPr="004407D3" w14:paraId="0FC4554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4054A4" w:rsidRPr="004407D3" w:rsidRDefault="004054A4" w:rsidP="004338E7">
            <w:pPr>
              <w:pStyle w:val="TAC"/>
              <w:keepNext w:val="0"/>
              <w:keepLines w:val="0"/>
              <w:jc w:val="left"/>
              <w:rPr>
                <w:sz w:val="16"/>
              </w:rPr>
            </w:pPr>
          </w:p>
        </w:tc>
      </w:tr>
      <w:tr w:rsidR="004054A4" w:rsidRPr="004407D3" w14:paraId="19DB76F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4054A4" w:rsidRPr="004407D3" w:rsidRDefault="004054A4" w:rsidP="004338E7">
            <w:pPr>
              <w:pStyle w:val="TAC"/>
              <w:keepNext w:val="0"/>
              <w:keepLines w:val="0"/>
              <w:jc w:val="left"/>
              <w:rPr>
                <w:sz w:val="16"/>
              </w:rPr>
            </w:pPr>
          </w:p>
        </w:tc>
      </w:tr>
      <w:tr w:rsidR="004054A4" w:rsidRPr="004407D3" w14:paraId="2FB594BF"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4054A4" w:rsidRPr="004407D3" w:rsidRDefault="004054A4" w:rsidP="004338E7">
            <w:pPr>
              <w:pStyle w:val="TAC"/>
              <w:keepNext w:val="0"/>
              <w:keepLines w:val="0"/>
              <w:jc w:val="left"/>
              <w:rPr>
                <w:sz w:val="16"/>
              </w:rPr>
            </w:pPr>
          </w:p>
        </w:tc>
      </w:tr>
      <w:tr w:rsidR="004054A4" w:rsidRPr="004407D3" w14:paraId="22D2E5D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4054A4" w:rsidRPr="004407D3" w:rsidRDefault="004054A4" w:rsidP="004338E7">
            <w:pPr>
              <w:pStyle w:val="TAC"/>
              <w:keepNext w:val="0"/>
              <w:keepLines w:val="0"/>
              <w:jc w:val="left"/>
              <w:rPr>
                <w:sz w:val="16"/>
              </w:rPr>
            </w:pPr>
          </w:p>
        </w:tc>
      </w:tr>
      <w:tr w:rsidR="004054A4" w:rsidRPr="004407D3" w14:paraId="2453480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4054A4" w:rsidRPr="004407D3" w:rsidRDefault="004054A4" w:rsidP="004338E7">
            <w:pPr>
              <w:pStyle w:val="TAC"/>
              <w:keepNext w:val="0"/>
              <w:keepLines w:val="0"/>
              <w:jc w:val="left"/>
              <w:rPr>
                <w:sz w:val="16"/>
              </w:rPr>
            </w:pPr>
          </w:p>
        </w:tc>
      </w:tr>
      <w:tr w:rsidR="004054A4" w:rsidRPr="004407D3" w14:paraId="65C2D27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4054A4" w:rsidRPr="004407D3" w:rsidRDefault="004054A4" w:rsidP="004338E7">
            <w:pPr>
              <w:pStyle w:val="TAC"/>
              <w:keepNext w:val="0"/>
              <w:keepLines w:val="0"/>
              <w:jc w:val="left"/>
              <w:rPr>
                <w:sz w:val="16"/>
              </w:rPr>
            </w:pPr>
          </w:p>
        </w:tc>
      </w:tr>
      <w:tr w:rsidR="004054A4" w:rsidRPr="004407D3" w14:paraId="1CFFC45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4054A4" w:rsidRPr="004407D3" w:rsidRDefault="004054A4" w:rsidP="004338E7">
            <w:pPr>
              <w:pStyle w:val="TAC"/>
              <w:keepNext w:val="0"/>
              <w:keepLines w:val="0"/>
              <w:jc w:val="left"/>
              <w:rPr>
                <w:sz w:val="16"/>
              </w:rPr>
            </w:pPr>
          </w:p>
        </w:tc>
      </w:tr>
      <w:tr w:rsidR="004054A4" w:rsidRPr="004407D3" w14:paraId="6C270B1E"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4054A4" w:rsidRPr="004407D3" w:rsidRDefault="004054A4" w:rsidP="004338E7">
            <w:pPr>
              <w:pStyle w:val="TAC"/>
              <w:keepNext w:val="0"/>
              <w:keepLines w:val="0"/>
              <w:jc w:val="left"/>
              <w:rPr>
                <w:sz w:val="16"/>
              </w:rPr>
            </w:pPr>
          </w:p>
        </w:tc>
      </w:tr>
      <w:tr w:rsidR="004054A4" w:rsidRPr="004407D3" w14:paraId="551A0389"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4054A4" w:rsidRPr="004407D3" w:rsidRDefault="004054A4" w:rsidP="004338E7">
            <w:pPr>
              <w:pStyle w:val="TAC"/>
              <w:keepNext w:val="0"/>
              <w:keepLines w:val="0"/>
              <w:jc w:val="left"/>
              <w:rPr>
                <w:sz w:val="16"/>
              </w:rPr>
            </w:pPr>
          </w:p>
        </w:tc>
      </w:tr>
      <w:tr w:rsidR="004054A4" w:rsidRPr="004407D3" w14:paraId="1C586B5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4054A4" w:rsidRPr="004407D3" w:rsidRDefault="004054A4" w:rsidP="004338E7">
            <w:pPr>
              <w:pStyle w:val="TAC"/>
              <w:keepNext w:val="0"/>
              <w:keepLines w:val="0"/>
              <w:jc w:val="left"/>
              <w:rPr>
                <w:sz w:val="16"/>
              </w:rPr>
            </w:pPr>
          </w:p>
        </w:tc>
      </w:tr>
      <w:tr w:rsidR="004054A4" w:rsidRPr="004407D3" w14:paraId="73F42D6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4054A4" w:rsidRPr="004407D3" w:rsidRDefault="004054A4" w:rsidP="004338E7">
            <w:pPr>
              <w:pStyle w:val="TAC"/>
              <w:keepNext w:val="0"/>
              <w:keepLines w:val="0"/>
              <w:jc w:val="left"/>
              <w:rPr>
                <w:sz w:val="16"/>
              </w:rPr>
            </w:pPr>
          </w:p>
        </w:tc>
      </w:tr>
      <w:tr w:rsidR="004054A4" w:rsidRPr="004407D3" w14:paraId="5C1F1E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4054A4" w:rsidRPr="004407D3" w:rsidRDefault="004054A4" w:rsidP="004338E7">
            <w:pPr>
              <w:pStyle w:val="TAC"/>
              <w:keepNext w:val="0"/>
              <w:keepLines w:val="0"/>
              <w:jc w:val="left"/>
              <w:rPr>
                <w:sz w:val="16"/>
              </w:rPr>
            </w:pPr>
          </w:p>
        </w:tc>
      </w:tr>
      <w:tr w:rsidR="004054A4" w:rsidRPr="004407D3" w14:paraId="4C393D7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4054A4" w:rsidRPr="004407D3" w:rsidRDefault="004054A4" w:rsidP="004338E7">
            <w:pPr>
              <w:pStyle w:val="TAC"/>
              <w:keepNext w:val="0"/>
              <w:keepLines w:val="0"/>
              <w:jc w:val="left"/>
              <w:rPr>
                <w:sz w:val="16"/>
              </w:rPr>
            </w:pPr>
          </w:p>
        </w:tc>
      </w:tr>
      <w:tr w:rsidR="004054A4" w:rsidRPr="004407D3" w14:paraId="298EE0F0"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4054A4" w:rsidRPr="004407D3" w:rsidRDefault="004054A4" w:rsidP="004338E7">
            <w:pPr>
              <w:pStyle w:val="TAC"/>
              <w:keepNext w:val="0"/>
              <w:keepLines w:val="0"/>
              <w:jc w:val="left"/>
              <w:rPr>
                <w:sz w:val="16"/>
              </w:rPr>
            </w:pPr>
          </w:p>
        </w:tc>
      </w:tr>
      <w:tr w:rsidR="004054A4" w:rsidRPr="004407D3" w14:paraId="6FCD5CD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4054A4" w:rsidRPr="004407D3" w:rsidRDefault="004054A4" w:rsidP="004338E7">
            <w:pPr>
              <w:pStyle w:val="TAC"/>
              <w:keepNext w:val="0"/>
              <w:keepLines w:val="0"/>
              <w:jc w:val="left"/>
              <w:rPr>
                <w:sz w:val="16"/>
              </w:rPr>
            </w:pPr>
          </w:p>
        </w:tc>
      </w:tr>
      <w:tr w:rsidR="006E43D5" w:rsidRPr="004407D3"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4407D3" w:rsidRDefault="006E43D5" w:rsidP="00032DEE">
            <w:pPr>
              <w:pStyle w:val="TAC"/>
              <w:keepNext w:val="0"/>
              <w:keepLines w:val="0"/>
              <w:jc w:val="left"/>
              <w:rPr>
                <w:sz w:val="16"/>
              </w:rPr>
            </w:pPr>
          </w:p>
        </w:tc>
      </w:tr>
      <w:tr w:rsidR="006E43D5" w:rsidRPr="004407D3"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4407D3" w:rsidRDefault="006E43D5" w:rsidP="00032DEE">
            <w:pPr>
              <w:pStyle w:val="TAC"/>
              <w:keepNext w:val="0"/>
              <w:keepLines w:val="0"/>
              <w:jc w:val="left"/>
              <w:rPr>
                <w:sz w:val="16"/>
              </w:rPr>
            </w:pPr>
          </w:p>
        </w:tc>
      </w:tr>
      <w:tr w:rsidR="006E43D5" w:rsidRPr="004407D3"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4407D3" w:rsidRDefault="006E43D5" w:rsidP="00032DEE">
            <w:pPr>
              <w:pStyle w:val="TAC"/>
              <w:keepNext w:val="0"/>
              <w:keepLines w:val="0"/>
              <w:jc w:val="left"/>
              <w:rPr>
                <w:sz w:val="16"/>
              </w:rPr>
            </w:pPr>
          </w:p>
        </w:tc>
      </w:tr>
      <w:tr w:rsidR="006E43D5" w:rsidRPr="004407D3"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4407D3" w:rsidRDefault="006E43D5" w:rsidP="00032DEE">
            <w:pPr>
              <w:pStyle w:val="TAC"/>
              <w:keepNext w:val="0"/>
              <w:keepLines w:val="0"/>
              <w:jc w:val="left"/>
              <w:rPr>
                <w:sz w:val="16"/>
              </w:rPr>
            </w:pPr>
          </w:p>
        </w:tc>
      </w:tr>
      <w:tr w:rsidR="006E43D5" w:rsidRPr="004407D3"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4407D3" w:rsidRDefault="006E43D5" w:rsidP="00032DEE">
            <w:pPr>
              <w:pStyle w:val="TAC"/>
              <w:keepNext w:val="0"/>
              <w:keepLines w:val="0"/>
              <w:jc w:val="left"/>
              <w:rPr>
                <w:sz w:val="16"/>
              </w:rPr>
            </w:pPr>
          </w:p>
        </w:tc>
      </w:tr>
      <w:tr w:rsidR="006E43D5" w:rsidRPr="004407D3"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4407D3" w:rsidRDefault="006E43D5" w:rsidP="00032DEE">
            <w:pPr>
              <w:pStyle w:val="TAC"/>
              <w:keepNext w:val="0"/>
              <w:keepLines w:val="0"/>
              <w:jc w:val="left"/>
              <w:rPr>
                <w:sz w:val="16"/>
              </w:rPr>
            </w:pPr>
          </w:p>
        </w:tc>
      </w:tr>
      <w:tr w:rsidR="006E43D5" w:rsidRPr="004407D3"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4407D3" w:rsidRDefault="006E43D5" w:rsidP="00032DEE">
            <w:pPr>
              <w:pStyle w:val="TAC"/>
              <w:keepNext w:val="0"/>
              <w:keepLines w:val="0"/>
              <w:jc w:val="left"/>
              <w:rPr>
                <w:sz w:val="16"/>
              </w:rPr>
            </w:pPr>
          </w:p>
        </w:tc>
      </w:tr>
      <w:tr w:rsidR="006E43D5" w:rsidRPr="004407D3"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4407D3" w:rsidRDefault="006E43D5" w:rsidP="00032DEE">
            <w:pPr>
              <w:pStyle w:val="TAC"/>
              <w:keepNext w:val="0"/>
              <w:keepLines w:val="0"/>
              <w:jc w:val="left"/>
              <w:rPr>
                <w:sz w:val="16"/>
              </w:rPr>
            </w:pPr>
          </w:p>
        </w:tc>
      </w:tr>
      <w:tr w:rsidR="006E43D5" w:rsidRPr="004407D3"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4407D3" w:rsidRDefault="006E43D5" w:rsidP="00032DEE">
            <w:pPr>
              <w:pStyle w:val="TAC"/>
              <w:keepNext w:val="0"/>
              <w:keepLines w:val="0"/>
              <w:jc w:val="left"/>
              <w:rPr>
                <w:sz w:val="16"/>
              </w:rPr>
            </w:pPr>
          </w:p>
        </w:tc>
      </w:tr>
      <w:tr w:rsidR="006E43D5" w:rsidRPr="004407D3"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4407D3" w:rsidRDefault="006E43D5" w:rsidP="00032DEE">
            <w:pPr>
              <w:pStyle w:val="TAC"/>
              <w:keepNext w:val="0"/>
              <w:keepLines w:val="0"/>
              <w:jc w:val="left"/>
              <w:rPr>
                <w:sz w:val="16"/>
              </w:rPr>
            </w:pPr>
          </w:p>
        </w:tc>
      </w:tr>
      <w:tr w:rsidR="006E43D5" w:rsidRPr="004407D3"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4407D3" w:rsidRDefault="006E43D5" w:rsidP="00032DEE">
            <w:pPr>
              <w:pStyle w:val="TAC"/>
              <w:keepNext w:val="0"/>
              <w:keepLines w:val="0"/>
              <w:jc w:val="left"/>
              <w:rPr>
                <w:sz w:val="16"/>
              </w:rPr>
            </w:pPr>
          </w:p>
        </w:tc>
      </w:tr>
      <w:tr w:rsidR="006E43D5" w:rsidRPr="004407D3"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4407D3" w:rsidRDefault="006E43D5" w:rsidP="00032DEE">
            <w:pPr>
              <w:pStyle w:val="TAC"/>
              <w:keepNext w:val="0"/>
              <w:keepLines w:val="0"/>
              <w:jc w:val="left"/>
              <w:rPr>
                <w:sz w:val="16"/>
              </w:rPr>
            </w:pPr>
          </w:p>
        </w:tc>
      </w:tr>
      <w:tr w:rsidR="006E43D5" w:rsidRPr="004407D3"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4407D3" w:rsidRDefault="006E43D5" w:rsidP="00032DEE">
            <w:pPr>
              <w:pStyle w:val="TAC"/>
              <w:keepNext w:val="0"/>
              <w:keepLines w:val="0"/>
              <w:jc w:val="left"/>
              <w:rPr>
                <w:sz w:val="16"/>
              </w:rPr>
            </w:pPr>
          </w:p>
        </w:tc>
      </w:tr>
      <w:tr w:rsidR="006E43D5" w:rsidRPr="004407D3"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4407D3" w:rsidRDefault="006E43D5" w:rsidP="00032DEE">
            <w:pPr>
              <w:pStyle w:val="TAC"/>
              <w:keepNext w:val="0"/>
              <w:keepLines w:val="0"/>
              <w:jc w:val="left"/>
              <w:rPr>
                <w:sz w:val="16"/>
              </w:rPr>
            </w:pPr>
          </w:p>
        </w:tc>
      </w:tr>
      <w:tr w:rsidR="006E43D5" w:rsidRPr="004407D3"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4407D3" w:rsidRDefault="006E43D5" w:rsidP="00032DEE">
            <w:pPr>
              <w:pStyle w:val="TAC"/>
              <w:keepNext w:val="0"/>
              <w:keepLines w:val="0"/>
              <w:jc w:val="left"/>
              <w:rPr>
                <w:sz w:val="16"/>
              </w:rPr>
            </w:pPr>
          </w:p>
        </w:tc>
      </w:tr>
      <w:tr w:rsidR="006E43D5" w:rsidRPr="004407D3"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4407D3" w:rsidRDefault="006E43D5" w:rsidP="00032DEE">
            <w:pPr>
              <w:pStyle w:val="TAC"/>
              <w:keepNext w:val="0"/>
              <w:keepLines w:val="0"/>
              <w:jc w:val="left"/>
              <w:rPr>
                <w:sz w:val="16"/>
              </w:rPr>
            </w:pPr>
          </w:p>
        </w:tc>
      </w:tr>
      <w:tr w:rsidR="006E43D5" w:rsidRPr="004407D3"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4407D3" w:rsidRDefault="006E43D5" w:rsidP="00032DEE">
            <w:pPr>
              <w:pStyle w:val="TAC"/>
              <w:keepNext w:val="0"/>
              <w:keepLines w:val="0"/>
              <w:jc w:val="left"/>
              <w:rPr>
                <w:sz w:val="16"/>
              </w:rPr>
            </w:pPr>
          </w:p>
        </w:tc>
      </w:tr>
      <w:tr w:rsidR="006E43D5" w:rsidRPr="004407D3"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4407D3" w:rsidRDefault="006E43D5" w:rsidP="00032DEE">
            <w:pPr>
              <w:pStyle w:val="TAC"/>
              <w:keepNext w:val="0"/>
              <w:keepLines w:val="0"/>
              <w:jc w:val="left"/>
              <w:rPr>
                <w:sz w:val="16"/>
              </w:rPr>
            </w:pPr>
          </w:p>
        </w:tc>
      </w:tr>
      <w:tr w:rsidR="006E43D5" w:rsidRPr="004407D3"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4407D3" w:rsidRDefault="006E43D5" w:rsidP="00032DEE">
            <w:pPr>
              <w:pStyle w:val="TAC"/>
              <w:keepNext w:val="0"/>
              <w:keepLines w:val="0"/>
              <w:jc w:val="left"/>
              <w:rPr>
                <w:sz w:val="16"/>
              </w:rPr>
            </w:pPr>
          </w:p>
        </w:tc>
      </w:tr>
      <w:tr w:rsidR="006E43D5" w:rsidRPr="004407D3"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4407D3" w:rsidRDefault="006E43D5" w:rsidP="00032DEE">
            <w:pPr>
              <w:pStyle w:val="TAC"/>
              <w:keepNext w:val="0"/>
              <w:keepLines w:val="0"/>
              <w:jc w:val="left"/>
              <w:rPr>
                <w:sz w:val="16"/>
              </w:rPr>
            </w:pPr>
          </w:p>
        </w:tc>
      </w:tr>
      <w:tr w:rsidR="006E43D5" w:rsidRPr="004407D3"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4407D3" w:rsidRDefault="006E43D5" w:rsidP="00032DEE">
            <w:pPr>
              <w:pStyle w:val="TAC"/>
              <w:keepNext w:val="0"/>
              <w:keepLines w:val="0"/>
              <w:jc w:val="left"/>
              <w:rPr>
                <w:sz w:val="16"/>
              </w:rPr>
            </w:pPr>
          </w:p>
        </w:tc>
      </w:tr>
      <w:tr w:rsidR="006E43D5" w:rsidRPr="004407D3"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4407D3" w:rsidRDefault="006E43D5" w:rsidP="00032DEE">
            <w:pPr>
              <w:pStyle w:val="TAC"/>
              <w:keepNext w:val="0"/>
              <w:keepLines w:val="0"/>
              <w:jc w:val="left"/>
              <w:rPr>
                <w:sz w:val="16"/>
              </w:rPr>
            </w:pPr>
          </w:p>
        </w:tc>
      </w:tr>
      <w:tr w:rsidR="006E43D5" w:rsidRPr="004407D3"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4407D3" w:rsidRDefault="006E43D5" w:rsidP="00032DEE">
            <w:pPr>
              <w:pStyle w:val="TAC"/>
              <w:keepNext w:val="0"/>
              <w:keepLines w:val="0"/>
              <w:jc w:val="left"/>
              <w:rPr>
                <w:sz w:val="16"/>
              </w:rPr>
            </w:pPr>
          </w:p>
        </w:tc>
      </w:tr>
      <w:tr w:rsidR="006E43D5" w:rsidRPr="004407D3"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4407D3" w:rsidRDefault="006E43D5" w:rsidP="00032DEE">
            <w:pPr>
              <w:pStyle w:val="TAC"/>
              <w:keepNext w:val="0"/>
              <w:keepLines w:val="0"/>
              <w:jc w:val="left"/>
              <w:rPr>
                <w:sz w:val="16"/>
              </w:rPr>
            </w:pPr>
          </w:p>
        </w:tc>
      </w:tr>
      <w:tr w:rsidR="006E43D5" w:rsidRPr="004407D3"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4407D3" w:rsidRDefault="006E43D5" w:rsidP="00032DEE">
            <w:pPr>
              <w:pStyle w:val="TAC"/>
              <w:keepNext w:val="0"/>
              <w:keepLines w:val="0"/>
              <w:jc w:val="left"/>
              <w:rPr>
                <w:sz w:val="16"/>
              </w:rPr>
            </w:pPr>
          </w:p>
        </w:tc>
      </w:tr>
      <w:tr w:rsidR="006E43D5" w:rsidRPr="004407D3"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4407D3" w:rsidRDefault="006E43D5" w:rsidP="00032DEE">
            <w:pPr>
              <w:pStyle w:val="TAC"/>
              <w:keepNext w:val="0"/>
              <w:keepLines w:val="0"/>
              <w:jc w:val="left"/>
              <w:rPr>
                <w:sz w:val="16"/>
              </w:rPr>
            </w:pPr>
          </w:p>
        </w:tc>
      </w:tr>
      <w:tr w:rsidR="006E43D5" w:rsidRPr="004407D3"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4407D3" w:rsidRDefault="006E43D5" w:rsidP="00032DEE">
            <w:pPr>
              <w:pStyle w:val="TAC"/>
              <w:keepNext w:val="0"/>
              <w:keepLines w:val="0"/>
              <w:jc w:val="left"/>
              <w:rPr>
                <w:sz w:val="16"/>
              </w:rPr>
            </w:pPr>
          </w:p>
        </w:tc>
      </w:tr>
      <w:tr w:rsidR="006E43D5" w:rsidRPr="004407D3"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4407D3" w:rsidRDefault="006E43D5" w:rsidP="00032DEE">
            <w:pPr>
              <w:pStyle w:val="TAC"/>
              <w:keepNext w:val="0"/>
              <w:keepLines w:val="0"/>
              <w:jc w:val="left"/>
              <w:rPr>
                <w:sz w:val="16"/>
              </w:rPr>
            </w:pPr>
          </w:p>
        </w:tc>
      </w:tr>
      <w:tr w:rsidR="006E43D5" w:rsidRPr="004407D3"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4407D3" w:rsidRDefault="006E43D5" w:rsidP="00032DEE">
            <w:pPr>
              <w:pStyle w:val="TAC"/>
              <w:keepNext w:val="0"/>
              <w:keepLines w:val="0"/>
              <w:jc w:val="left"/>
              <w:rPr>
                <w:sz w:val="16"/>
              </w:rPr>
            </w:pPr>
          </w:p>
        </w:tc>
      </w:tr>
      <w:tr w:rsidR="006E43D5" w:rsidRPr="004407D3"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4407D3" w:rsidRDefault="006E43D5" w:rsidP="00032DEE">
            <w:pPr>
              <w:pStyle w:val="TAC"/>
              <w:keepNext w:val="0"/>
              <w:keepLines w:val="0"/>
              <w:jc w:val="left"/>
              <w:rPr>
                <w:sz w:val="16"/>
              </w:rPr>
            </w:pPr>
          </w:p>
        </w:tc>
      </w:tr>
      <w:tr w:rsidR="006E43D5" w:rsidRPr="004407D3"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4407D3" w:rsidRDefault="006E43D5" w:rsidP="00032DEE">
            <w:pPr>
              <w:pStyle w:val="TAC"/>
              <w:keepNext w:val="0"/>
              <w:keepLines w:val="0"/>
              <w:jc w:val="left"/>
              <w:rPr>
                <w:sz w:val="16"/>
              </w:rPr>
            </w:pPr>
          </w:p>
        </w:tc>
      </w:tr>
      <w:tr w:rsidR="006E43D5" w:rsidRPr="004407D3"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4407D3" w:rsidRDefault="006E43D5" w:rsidP="00032DEE">
            <w:pPr>
              <w:pStyle w:val="TAC"/>
              <w:keepNext w:val="0"/>
              <w:keepLines w:val="0"/>
              <w:jc w:val="left"/>
              <w:rPr>
                <w:sz w:val="16"/>
              </w:rPr>
            </w:pPr>
          </w:p>
        </w:tc>
      </w:tr>
      <w:tr w:rsidR="006E43D5" w:rsidRPr="004407D3"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4407D3" w:rsidRDefault="006E43D5" w:rsidP="00032DEE">
            <w:pPr>
              <w:pStyle w:val="TAC"/>
              <w:keepNext w:val="0"/>
              <w:keepLines w:val="0"/>
              <w:jc w:val="left"/>
              <w:rPr>
                <w:sz w:val="16"/>
              </w:rPr>
            </w:pPr>
          </w:p>
        </w:tc>
      </w:tr>
      <w:tr w:rsidR="006E43D5" w:rsidRPr="004407D3"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4407D3" w:rsidRDefault="006E43D5" w:rsidP="00032DEE">
            <w:pPr>
              <w:pStyle w:val="TAC"/>
              <w:keepNext w:val="0"/>
              <w:keepLines w:val="0"/>
              <w:jc w:val="left"/>
              <w:rPr>
                <w:sz w:val="16"/>
              </w:rPr>
            </w:pPr>
          </w:p>
        </w:tc>
      </w:tr>
      <w:tr w:rsidR="006E43D5" w:rsidRPr="004407D3"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4407D3" w:rsidRDefault="006E43D5" w:rsidP="00032DEE">
            <w:pPr>
              <w:pStyle w:val="TAC"/>
              <w:keepNext w:val="0"/>
              <w:keepLines w:val="0"/>
              <w:jc w:val="left"/>
              <w:rPr>
                <w:sz w:val="16"/>
              </w:rPr>
            </w:pPr>
          </w:p>
        </w:tc>
      </w:tr>
      <w:tr w:rsidR="006E43D5" w:rsidRPr="004407D3"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4407D3" w:rsidRDefault="006E43D5" w:rsidP="00032DEE">
            <w:pPr>
              <w:pStyle w:val="TAC"/>
              <w:keepNext w:val="0"/>
              <w:keepLines w:val="0"/>
              <w:jc w:val="left"/>
              <w:rPr>
                <w:sz w:val="16"/>
              </w:rPr>
            </w:pPr>
          </w:p>
        </w:tc>
      </w:tr>
      <w:tr w:rsidR="006E43D5" w:rsidRPr="004407D3"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4407D3" w:rsidRDefault="006E43D5" w:rsidP="00032DEE">
            <w:pPr>
              <w:pStyle w:val="TAC"/>
              <w:keepNext w:val="0"/>
              <w:keepLines w:val="0"/>
              <w:jc w:val="left"/>
              <w:rPr>
                <w:sz w:val="16"/>
              </w:rPr>
            </w:pPr>
          </w:p>
        </w:tc>
      </w:tr>
      <w:tr w:rsidR="006E43D5" w:rsidRPr="004407D3"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4407D3" w:rsidRDefault="006E43D5" w:rsidP="00032DEE">
            <w:pPr>
              <w:pStyle w:val="TAC"/>
              <w:keepNext w:val="0"/>
              <w:keepLines w:val="0"/>
              <w:jc w:val="left"/>
              <w:rPr>
                <w:sz w:val="16"/>
              </w:rPr>
            </w:pPr>
          </w:p>
        </w:tc>
      </w:tr>
      <w:tr w:rsidR="006E43D5" w:rsidRPr="004407D3"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4407D3" w:rsidRDefault="006E43D5" w:rsidP="00032DEE">
            <w:pPr>
              <w:pStyle w:val="TAC"/>
              <w:keepNext w:val="0"/>
              <w:keepLines w:val="0"/>
              <w:jc w:val="left"/>
              <w:rPr>
                <w:sz w:val="16"/>
              </w:rPr>
            </w:pPr>
          </w:p>
        </w:tc>
      </w:tr>
      <w:tr w:rsidR="006E43D5" w:rsidRPr="004407D3"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4407D3" w:rsidRDefault="006E43D5" w:rsidP="00032DEE">
            <w:pPr>
              <w:pStyle w:val="TAC"/>
              <w:keepNext w:val="0"/>
              <w:keepLines w:val="0"/>
              <w:jc w:val="left"/>
              <w:rPr>
                <w:sz w:val="16"/>
              </w:rPr>
            </w:pPr>
          </w:p>
        </w:tc>
      </w:tr>
      <w:tr w:rsidR="006E43D5" w:rsidRPr="004407D3"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4407D3" w:rsidRDefault="006E43D5" w:rsidP="00032DEE">
            <w:pPr>
              <w:pStyle w:val="TAC"/>
              <w:keepNext w:val="0"/>
              <w:keepLines w:val="0"/>
              <w:jc w:val="left"/>
              <w:rPr>
                <w:sz w:val="16"/>
              </w:rPr>
            </w:pPr>
          </w:p>
        </w:tc>
      </w:tr>
      <w:tr w:rsidR="006E43D5" w:rsidRPr="004407D3"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4407D3" w:rsidRDefault="006E43D5" w:rsidP="00032DEE">
            <w:pPr>
              <w:pStyle w:val="TAC"/>
              <w:keepNext w:val="0"/>
              <w:keepLines w:val="0"/>
              <w:jc w:val="left"/>
              <w:rPr>
                <w:sz w:val="16"/>
              </w:rPr>
            </w:pPr>
          </w:p>
        </w:tc>
      </w:tr>
      <w:tr w:rsidR="006E43D5" w:rsidRPr="004407D3"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4407D3" w:rsidRDefault="006E43D5" w:rsidP="00032DEE">
            <w:pPr>
              <w:pStyle w:val="TAC"/>
              <w:keepNext w:val="0"/>
              <w:keepLines w:val="0"/>
              <w:jc w:val="left"/>
              <w:rPr>
                <w:sz w:val="16"/>
              </w:rPr>
            </w:pPr>
          </w:p>
        </w:tc>
      </w:tr>
      <w:tr w:rsidR="006E43D5" w:rsidRPr="004407D3"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4407D3" w:rsidRDefault="006E43D5" w:rsidP="00032DEE">
            <w:pPr>
              <w:pStyle w:val="TAC"/>
              <w:keepNext w:val="0"/>
              <w:keepLines w:val="0"/>
              <w:jc w:val="left"/>
              <w:rPr>
                <w:sz w:val="16"/>
              </w:rPr>
            </w:pPr>
          </w:p>
        </w:tc>
      </w:tr>
      <w:tr w:rsidR="006E43D5" w:rsidRPr="004407D3"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4407D3" w:rsidRDefault="006E43D5" w:rsidP="00032DEE">
            <w:pPr>
              <w:pStyle w:val="TAC"/>
              <w:keepNext w:val="0"/>
              <w:keepLines w:val="0"/>
              <w:jc w:val="left"/>
              <w:rPr>
                <w:sz w:val="16"/>
              </w:rPr>
            </w:pPr>
          </w:p>
        </w:tc>
      </w:tr>
      <w:tr w:rsidR="004054A4" w:rsidRPr="004407D3" w14:paraId="65D91A6B" w14:textId="77777777" w:rsidTr="006B76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4054A4" w:rsidRPr="004407D3" w:rsidRDefault="004054A4" w:rsidP="006B763D">
            <w:pPr>
              <w:pStyle w:val="TAH"/>
              <w:keepNext w:val="0"/>
              <w:keepLines w:val="0"/>
              <w:jc w:val="left"/>
              <w:rPr>
                <w:rFonts w:cs="Arial"/>
                <w:b w:val="0"/>
                <w:bCs/>
                <w:sz w:val="16"/>
                <w:szCs w:val="16"/>
              </w:rPr>
            </w:pPr>
            <w:r w:rsidRPr="004054A4">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4054A4" w:rsidRPr="004407D3" w:rsidRDefault="004054A4" w:rsidP="006B763D">
            <w:pPr>
              <w:pStyle w:val="TAC"/>
              <w:keepNext w:val="0"/>
              <w:keepLines w:val="0"/>
              <w:jc w:val="left"/>
              <w:rPr>
                <w:sz w:val="16"/>
              </w:rPr>
            </w:pPr>
          </w:p>
        </w:tc>
      </w:tr>
      <w:tr w:rsidR="006E43D5" w:rsidRPr="004407D3"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4054A4" w:rsidRPr="004054A4" w:rsidRDefault="006E43D5" w:rsidP="00032DEE">
            <w:pPr>
              <w:pStyle w:val="TAH"/>
              <w:keepNext w:val="0"/>
              <w:keepLines w:val="0"/>
              <w:jc w:val="left"/>
              <w:rPr>
                <w:rFonts w:cs="Arial"/>
                <w:b w:val="0"/>
                <w:bCs/>
                <w:sz w:val="16"/>
                <w:szCs w:val="16"/>
              </w:rPr>
            </w:pPr>
            <w:r w:rsidRPr="004407D3">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4407D3" w:rsidRDefault="006E43D5" w:rsidP="00032DEE">
            <w:pPr>
              <w:pStyle w:val="TAC"/>
              <w:keepNext w:val="0"/>
              <w:keepLines w:val="0"/>
              <w:jc w:val="left"/>
              <w:rPr>
                <w:sz w:val="16"/>
              </w:rPr>
            </w:pPr>
          </w:p>
        </w:tc>
      </w:tr>
      <w:tr w:rsidR="006E43D5" w:rsidRPr="004407D3"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4407D3" w:rsidRDefault="006E43D5" w:rsidP="00032DEE">
            <w:pPr>
              <w:pStyle w:val="TAC"/>
              <w:keepNext w:val="0"/>
              <w:keepLines w:val="0"/>
              <w:jc w:val="left"/>
              <w:rPr>
                <w:sz w:val="16"/>
              </w:rPr>
            </w:pPr>
          </w:p>
        </w:tc>
      </w:tr>
      <w:tr w:rsidR="006E43D5" w:rsidRPr="004407D3"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4407D3" w:rsidRDefault="006E43D5" w:rsidP="00032DEE">
            <w:pPr>
              <w:pStyle w:val="TAC"/>
              <w:keepNext w:val="0"/>
              <w:keepLines w:val="0"/>
              <w:jc w:val="left"/>
              <w:rPr>
                <w:sz w:val="16"/>
              </w:rPr>
            </w:pPr>
          </w:p>
        </w:tc>
      </w:tr>
      <w:tr w:rsidR="006E43D5" w:rsidRPr="004407D3"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4407D3" w:rsidRDefault="006E43D5" w:rsidP="00032DEE">
            <w:pPr>
              <w:pStyle w:val="TAC"/>
              <w:keepNext w:val="0"/>
              <w:keepLines w:val="0"/>
              <w:jc w:val="left"/>
              <w:rPr>
                <w:sz w:val="16"/>
              </w:rPr>
            </w:pPr>
          </w:p>
        </w:tc>
      </w:tr>
      <w:tr w:rsidR="006E43D5" w:rsidRPr="004407D3"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4407D3" w:rsidRDefault="006E43D5" w:rsidP="00032DEE">
            <w:pPr>
              <w:pStyle w:val="TAC"/>
              <w:keepNext w:val="0"/>
              <w:keepLines w:val="0"/>
              <w:jc w:val="left"/>
              <w:rPr>
                <w:sz w:val="16"/>
              </w:rPr>
            </w:pPr>
          </w:p>
        </w:tc>
      </w:tr>
      <w:tr w:rsidR="006E43D5" w:rsidRPr="004407D3"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4407D3" w:rsidRDefault="006E43D5" w:rsidP="00032DEE">
            <w:pPr>
              <w:pStyle w:val="TAC"/>
              <w:keepNext w:val="0"/>
              <w:keepLines w:val="0"/>
              <w:jc w:val="left"/>
              <w:rPr>
                <w:sz w:val="16"/>
              </w:rPr>
            </w:pPr>
          </w:p>
        </w:tc>
      </w:tr>
      <w:tr w:rsidR="006E43D5" w:rsidRPr="004407D3"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4407D3" w:rsidRDefault="006E43D5" w:rsidP="00032DEE">
            <w:pPr>
              <w:pStyle w:val="TAC"/>
              <w:keepNext w:val="0"/>
              <w:keepLines w:val="0"/>
              <w:jc w:val="left"/>
              <w:rPr>
                <w:sz w:val="16"/>
              </w:rPr>
            </w:pPr>
          </w:p>
        </w:tc>
      </w:tr>
      <w:tr w:rsidR="006E43D5" w:rsidRPr="004407D3"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11.3.6</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4407D3" w:rsidRDefault="006E43D5" w:rsidP="00032DEE">
            <w:pPr>
              <w:pStyle w:val="TAC"/>
              <w:keepNext w:val="0"/>
              <w:keepLines w:val="0"/>
              <w:jc w:val="left"/>
              <w:rPr>
                <w:sz w:val="16"/>
              </w:rPr>
            </w:pPr>
          </w:p>
        </w:tc>
      </w:tr>
      <w:tr w:rsidR="006E43D5" w:rsidRPr="004407D3"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4407D3" w:rsidRDefault="006E43D5" w:rsidP="00032DEE">
            <w:pPr>
              <w:pStyle w:val="TAC"/>
              <w:keepNext w:val="0"/>
              <w:keepLines w:val="0"/>
              <w:jc w:val="left"/>
              <w:rPr>
                <w:sz w:val="16"/>
              </w:rPr>
            </w:pPr>
          </w:p>
        </w:tc>
      </w:tr>
      <w:tr w:rsidR="006E43D5" w:rsidRPr="004407D3"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11.3.9</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4407D3" w:rsidRDefault="006E43D5" w:rsidP="00032DEE">
            <w:pPr>
              <w:pStyle w:val="TAC"/>
              <w:keepNext w:val="0"/>
              <w:keepLines w:val="0"/>
              <w:jc w:val="left"/>
              <w:rPr>
                <w:sz w:val="16"/>
              </w:rPr>
            </w:pPr>
          </w:p>
        </w:tc>
      </w:tr>
    </w:tbl>
    <w:p w14:paraId="7F9FDEC5" w14:textId="77777777" w:rsidR="006E43D5" w:rsidRPr="003F7263" w:rsidRDefault="006E43D5" w:rsidP="00D425F5"/>
    <w:p w14:paraId="36F8195D" w14:textId="77777777" w:rsidR="00080512" w:rsidRPr="003F7263" w:rsidRDefault="00370C71">
      <w:pPr>
        <w:pStyle w:val="Heading8"/>
      </w:pPr>
      <w:bookmarkStart w:id="138" w:name="historyclause"/>
      <w:r w:rsidRPr="003F7263">
        <w:br w:type="page"/>
      </w:r>
      <w:bookmarkStart w:id="139" w:name="_Toc27419193"/>
      <w:bookmarkStart w:id="140" w:name="_Toc36040069"/>
      <w:bookmarkStart w:id="141" w:name="_Toc43900801"/>
      <w:bookmarkStart w:id="142" w:name="_Toc51768024"/>
      <w:bookmarkStart w:id="143" w:name="_Toc58241947"/>
      <w:bookmarkStart w:id="144" w:name="_Toc68076600"/>
      <w:bookmarkStart w:id="145" w:name="_Toc75369790"/>
      <w:bookmarkStart w:id="146" w:name="_Toc90490561"/>
      <w:bookmarkStart w:id="147" w:name="_Toc100141934"/>
      <w:bookmarkStart w:id="148" w:name="_Toc114918862"/>
      <w:r w:rsidR="00080512" w:rsidRPr="003F7263">
        <w:lastRenderedPageBreak/>
        <w:t xml:space="preserve">Annex </w:t>
      </w:r>
      <w:r w:rsidR="004D36DF" w:rsidRPr="003F7263">
        <w:t>A (</w:t>
      </w:r>
      <w:r w:rsidR="00080512" w:rsidRPr="003F7263">
        <w:t>informative):</w:t>
      </w:r>
      <w:r w:rsidR="00080512" w:rsidRPr="003F7263">
        <w:br/>
        <w:t>Change history</w:t>
      </w:r>
      <w:bookmarkEnd w:id="139"/>
      <w:bookmarkEnd w:id="140"/>
      <w:bookmarkEnd w:id="141"/>
      <w:bookmarkEnd w:id="142"/>
      <w:bookmarkEnd w:id="143"/>
      <w:bookmarkEnd w:id="144"/>
      <w:bookmarkEnd w:id="145"/>
      <w:bookmarkEnd w:id="146"/>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38"/>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r w:rsidRPr="003F7263">
              <w:rPr>
                <w:b/>
                <w:sz w:val="16"/>
                <w:lang w:eastAsia="en-US"/>
              </w:rPr>
              <w:t>TDoc</w:t>
            </w:r>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3F7263" w:rsidRDefault="00A76896" w:rsidP="005C45BF">
            <w:pPr>
              <w:pStyle w:val="TAL"/>
              <w:rPr>
                <w:rFonts w:cs="Arial"/>
                <w:color w:val="000000"/>
                <w:sz w:val="16"/>
                <w:szCs w:val="16"/>
              </w:rPr>
            </w:pPr>
            <w:r w:rsidRPr="003F7263">
              <w:rPr>
                <w:rFonts w:cs="Arial"/>
                <w:color w:val="000000"/>
                <w:sz w:val="16"/>
                <w:szCs w:val="16"/>
              </w:rPr>
              <w:t>Addition of</w:t>
            </w:r>
            <w:r w:rsidR="0067755D">
              <w:rPr>
                <w:rFonts w:cs="Arial"/>
                <w:color w:val="000000"/>
                <w:sz w:val="16"/>
                <w:szCs w:val="16"/>
              </w:rPr>
              <w:t xml:space="preserve"> </w:t>
            </w:r>
            <w:r w:rsidRPr="003F7263">
              <w:rPr>
                <w:rFonts w:cs="Arial"/>
                <w:color w:val="000000"/>
                <w:sz w:val="16"/>
                <w:szCs w:val="16"/>
              </w:rPr>
              <w:t>applicability for new</w:t>
            </w:r>
            <w:r w:rsidR="0067755D">
              <w:rPr>
                <w:rFonts w:cs="Arial"/>
                <w:color w:val="000000"/>
                <w:sz w:val="16"/>
                <w:szCs w:val="16"/>
              </w:rPr>
              <w:t xml:space="preserve"> </w:t>
            </w:r>
            <w:r w:rsidRPr="003F7263">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01065F" w:rsidRPr="0001065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3F7263" w:rsidRDefault="0001065F" w:rsidP="0001065F">
            <w:pPr>
              <w:pStyle w:val="TAL"/>
              <w:rPr>
                <w:rFonts w:cs="Arial"/>
                <w:color w:val="000000"/>
                <w:sz w:val="16"/>
                <w:szCs w:val="16"/>
              </w:rPr>
            </w:pPr>
            <w:r w:rsidRPr="00BE608E">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3F7263" w:rsidRDefault="0001065F" w:rsidP="0001065F">
            <w:pPr>
              <w:pStyle w:val="TAL"/>
              <w:rPr>
                <w:rFonts w:cs="Arial"/>
                <w:color w:val="000000"/>
                <w:sz w:val="16"/>
                <w:szCs w:val="16"/>
              </w:rPr>
            </w:pPr>
            <w:r w:rsidRPr="00BE608E">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3F7263" w:rsidRDefault="0001065F" w:rsidP="0001065F">
            <w:pPr>
              <w:pStyle w:val="TAL"/>
              <w:rPr>
                <w:rFonts w:cs="Arial"/>
                <w:color w:val="000000"/>
                <w:sz w:val="16"/>
                <w:szCs w:val="16"/>
              </w:rPr>
            </w:pPr>
            <w:r w:rsidRPr="00BE608E">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3F7263" w:rsidRDefault="0001065F" w:rsidP="0001065F">
            <w:pPr>
              <w:pStyle w:val="TAL"/>
              <w:rPr>
                <w:rFonts w:cs="Arial"/>
                <w:color w:val="000000"/>
                <w:sz w:val="16"/>
                <w:szCs w:val="16"/>
              </w:rPr>
            </w:pPr>
            <w:r w:rsidRPr="00BE608E">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3F7263" w:rsidRDefault="0001065F" w:rsidP="0001065F">
            <w:pPr>
              <w:pStyle w:val="TAL"/>
              <w:rPr>
                <w:rFonts w:cs="Arial"/>
                <w:color w:val="000000"/>
                <w:sz w:val="16"/>
                <w:szCs w:val="16"/>
              </w:rPr>
            </w:pPr>
            <w:r w:rsidRPr="00BE608E">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3F7263" w:rsidRDefault="0001065F" w:rsidP="0001065F">
            <w:pPr>
              <w:pStyle w:val="TAL"/>
              <w:rPr>
                <w:rFonts w:cs="Arial"/>
                <w:color w:val="000000"/>
                <w:sz w:val="16"/>
                <w:szCs w:val="16"/>
              </w:rPr>
            </w:pPr>
            <w:r w:rsidRPr="00BE608E">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3F7263" w:rsidRDefault="0001065F" w:rsidP="0001065F">
            <w:pPr>
              <w:pStyle w:val="TAL"/>
              <w:rPr>
                <w:rFonts w:cs="Arial"/>
                <w:color w:val="000000"/>
                <w:sz w:val="16"/>
                <w:szCs w:val="16"/>
              </w:rPr>
            </w:pPr>
            <w:r w:rsidRPr="00BE608E">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3F7263" w:rsidRDefault="0001065F" w:rsidP="0001065F">
            <w:pPr>
              <w:pStyle w:val="TAL"/>
              <w:rPr>
                <w:rFonts w:cs="Arial"/>
                <w:color w:val="000000"/>
                <w:sz w:val="16"/>
                <w:szCs w:val="16"/>
              </w:rPr>
            </w:pPr>
            <w:r w:rsidRPr="003F7263">
              <w:rPr>
                <w:rFonts w:cs="Arial"/>
                <w:color w:val="000000"/>
                <w:sz w:val="16"/>
                <w:szCs w:val="16"/>
              </w:rPr>
              <w:lastRenderedPageBreak/>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3F7263" w:rsidRDefault="0001065F" w:rsidP="0001065F">
            <w:pPr>
              <w:pStyle w:val="TAL"/>
              <w:rPr>
                <w:rFonts w:cs="Arial"/>
                <w:color w:val="000000"/>
                <w:sz w:val="16"/>
                <w:szCs w:val="16"/>
              </w:rPr>
            </w:pPr>
            <w:r w:rsidRPr="00BE608E">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3F7263" w:rsidRDefault="0001065F" w:rsidP="0001065F">
            <w:pPr>
              <w:pStyle w:val="TAL"/>
              <w:rPr>
                <w:rFonts w:cs="Arial"/>
                <w:color w:val="000000"/>
                <w:sz w:val="16"/>
                <w:szCs w:val="16"/>
              </w:rPr>
            </w:pPr>
            <w:r w:rsidRPr="00BE608E">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3F7263" w:rsidRDefault="0001065F" w:rsidP="0001065F">
            <w:pPr>
              <w:pStyle w:val="TAL"/>
              <w:rPr>
                <w:rFonts w:cs="Arial"/>
                <w:color w:val="000000"/>
                <w:sz w:val="16"/>
                <w:szCs w:val="16"/>
              </w:rPr>
            </w:pPr>
            <w:r w:rsidRPr="00BE608E">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3F7263" w:rsidRDefault="0001065F" w:rsidP="0001065F">
            <w:pPr>
              <w:pStyle w:val="TAL"/>
              <w:rPr>
                <w:rFonts w:cs="Arial"/>
                <w:color w:val="000000"/>
                <w:sz w:val="16"/>
                <w:szCs w:val="16"/>
              </w:rPr>
            </w:pPr>
            <w:r w:rsidRPr="00BE608E">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3F7263" w:rsidRDefault="0001065F" w:rsidP="0001065F">
            <w:pPr>
              <w:pStyle w:val="TAL"/>
              <w:rPr>
                <w:rFonts w:cs="Arial"/>
                <w:color w:val="000000"/>
                <w:sz w:val="16"/>
                <w:szCs w:val="16"/>
              </w:rPr>
            </w:pPr>
            <w:r w:rsidRPr="00BE608E">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3F7263" w:rsidRDefault="0001065F" w:rsidP="0001065F">
            <w:pPr>
              <w:pStyle w:val="TAL"/>
              <w:rPr>
                <w:rFonts w:cs="Arial"/>
                <w:color w:val="000000"/>
                <w:sz w:val="16"/>
                <w:szCs w:val="16"/>
              </w:rPr>
            </w:pPr>
            <w:r w:rsidRPr="00BE608E">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3F7263" w:rsidRDefault="0001065F" w:rsidP="0001065F">
            <w:pPr>
              <w:pStyle w:val="TAL"/>
              <w:rPr>
                <w:rFonts w:cs="Arial"/>
                <w:color w:val="000000"/>
                <w:sz w:val="16"/>
                <w:szCs w:val="16"/>
              </w:rPr>
            </w:pPr>
            <w:r w:rsidRPr="00BE608E">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3F7263" w:rsidRDefault="0001065F" w:rsidP="0001065F">
            <w:pPr>
              <w:pStyle w:val="TAL"/>
              <w:rPr>
                <w:rFonts w:cs="Arial"/>
                <w:color w:val="000000"/>
                <w:sz w:val="16"/>
                <w:szCs w:val="16"/>
              </w:rPr>
            </w:pPr>
            <w:r w:rsidRPr="00BE608E">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3F7263" w:rsidRDefault="0001065F" w:rsidP="0001065F">
            <w:pPr>
              <w:pStyle w:val="TAL"/>
              <w:rPr>
                <w:rFonts w:cs="Arial"/>
                <w:color w:val="000000"/>
                <w:sz w:val="16"/>
                <w:szCs w:val="16"/>
              </w:rPr>
            </w:pPr>
            <w:r w:rsidRPr="00BE608E">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3F7263" w:rsidRDefault="0001065F" w:rsidP="0001065F">
            <w:pPr>
              <w:pStyle w:val="TAL"/>
              <w:rPr>
                <w:rFonts w:cs="Arial"/>
                <w:color w:val="000000"/>
                <w:sz w:val="16"/>
                <w:szCs w:val="16"/>
              </w:rPr>
            </w:pPr>
            <w:r w:rsidRPr="00BE608E">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3F7263" w:rsidRDefault="0001065F" w:rsidP="0001065F">
            <w:pPr>
              <w:pStyle w:val="TAL"/>
              <w:rPr>
                <w:rFonts w:cs="Arial"/>
                <w:color w:val="000000"/>
                <w:sz w:val="16"/>
                <w:szCs w:val="16"/>
              </w:rPr>
            </w:pPr>
            <w:r w:rsidRPr="00BE608E">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3F7263" w:rsidRDefault="0001065F" w:rsidP="0001065F">
            <w:pPr>
              <w:pStyle w:val="TAL"/>
              <w:rPr>
                <w:rFonts w:cs="Arial"/>
                <w:color w:val="000000"/>
                <w:sz w:val="16"/>
                <w:szCs w:val="16"/>
              </w:rPr>
            </w:pPr>
            <w:r w:rsidRPr="00BE608E">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3F7263" w:rsidRDefault="0001065F" w:rsidP="0001065F">
            <w:pPr>
              <w:pStyle w:val="TAL"/>
              <w:rPr>
                <w:rFonts w:cs="Arial"/>
                <w:color w:val="000000"/>
                <w:sz w:val="16"/>
                <w:szCs w:val="16"/>
              </w:rPr>
            </w:pPr>
            <w:r w:rsidRPr="00BE608E">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3F7263" w:rsidRDefault="0001065F" w:rsidP="0001065F">
            <w:pPr>
              <w:pStyle w:val="TAL"/>
              <w:rPr>
                <w:rFonts w:cs="Arial"/>
                <w:color w:val="000000"/>
                <w:sz w:val="16"/>
                <w:szCs w:val="16"/>
              </w:rPr>
            </w:pPr>
            <w:r w:rsidRPr="00BE608E">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3F7263" w:rsidRDefault="0001065F" w:rsidP="0001065F">
            <w:pPr>
              <w:pStyle w:val="TAL"/>
              <w:rPr>
                <w:rFonts w:cs="Arial"/>
                <w:color w:val="000000"/>
                <w:sz w:val="16"/>
                <w:szCs w:val="16"/>
              </w:rPr>
            </w:pPr>
            <w:r w:rsidRPr="00BE608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3F7263" w:rsidRDefault="0001065F" w:rsidP="0001065F">
            <w:pPr>
              <w:pStyle w:val="TAL"/>
              <w:rPr>
                <w:rFonts w:cs="Arial"/>
                <w:color w:val="000000"/>
                <w:sz w:val="16"/>
                <w:szCs w:val="16"/>
              </w:rPr>
            </w:pPr>
            <w:r w:rsidRPr="00BE608E">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3F7263" w:rsidRDefault="0001065F" w:rsidP="0001065F">
            <w:pPr>
              <w:pStyle w:val="TAL"/>
              <w:rPr>
                <w:rFonts w:cs="Arial"/>
                <w:color w:val="000000"/>
                <w:sz w:val="16"/>
                <w:szCs w:val="16"/>
              </w:rPr>
            </w:pPr>
            <w:r w:rsidRPr="00BE608E">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3F7263" w:rsidRDefault="0001065F" w:rsidP="0001065F">
            <w:pPr>
              <w:pStyle w:val="TAL"/>
              <w:rPr>
                <w:rFonts w:cs="Arial"/>
                <w:color w:val="000000"/>
                <w:sz w:val="16"/>
                <w:szCs w:val="16"/>
              </w:rPr>
            </w:pPr>
            <w:r w:rsidRPr="00BE608E">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3F7263" w:rsidRDefault="0001065F" w:rsidP="0001065F">
            <w:pPr>
              <w:pStyle w:val="TAL"/>
              <w:rPr>
                <w:rFonts w:cs="Arial"/>
                <w:color w:val="000000"/>
                <w:sz w:val="16"/>
                <w:szCs w:val="16"/>
              </w:rPr>
            </w:pPr>
            <w:r w:rsidRPr="00BE608E">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3F7263" w:rsidRDefault="0001065F" w:rsidP="0001065F">
            <w:pPr>
              <w:pStyle w:val="TAL"/>
              <w:rPr>
                <w:rFonts w:cs="Arial"/>
                <w:color w:val="000000"/>
                <w:sz w:val="16"/>
                <w:szCs w:val="16"/>
              </w:rPr>
            </w:pPr>
            <w:r w:rsidRPr="00BE608E">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3F7263" w:rsidRDefault="0001065F" w:rsidP="0001065F">
            <w:pPr>
              <w:pStyle w:val="TAL"/>
              <w:rPr>
                <w:rFonts w:cs="Arial"/>
                <w:color w:val="000000"/>
                <w:sz w:val="16"/>
                <w:szCs w:val="16"/>
              </w:rPr>
            </w:pPr>
            <w:r w:rsidRPr="00BE608E">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3F7263" w:rsidRDefault="0001065F" w:rsidP="0001065F">
            <w:pPr>
              <w:pStyle w:val="TAL"/>
              <w:rPr>
                <w:rFonts w:cs="Arial"/>
                <w:color w:val="000000"/>
                <w:sz w:val="16"/>
                <w:szCs w:val="16"/>
              </w:rPr>
            </w:pPr>
            <w:r w:rsidRPr="00BE608E">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3F7263" w:rsidRDefault="0001065F" w:rsidP="0001065F">
            <w:pPr>
              <w:pStyle w:val="TAL"/>
              <w:rPr>
                <w:rFonts w:cs="Arial"/>
                <w:color w:val="000000"/>
                <w:sz w:val="16"/>
                <w:szCs w:val="16"/>
              </w:rPr>
            </w:pPr>
            <w:r w:rsidRPr="00BE608E">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3F7263" w:rsidRDefault="0001065F" w:rsidP="0001065F">
            <w:pPr>
              <w:pStyle w:val="TAL"/>
              <w:rPr>
                <w:rFonts w:cs="Arial"/>
                <w:color w:val="000000"/>
                <w:sz w:val="16"/>
                <w:szCs w:val="16"/>
              </w:rPr>
            </w:pPr>
            <w:r w:rsidRPr="00BE608E">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3F7263" w:rsidRDefault="0001065F" w:rsidP="0001065F">
            <w:pPr>
              <w:pStyle w:val="TAL"/>
              <w:rPr>
                <w:rFonts w:cs="Arial"/>
                <w:color w:val="000000"/>
                <w:sz w:val="16"/>
                <w:szCs w:val="16"/>
              </w:rPr>
            </w:pPr>
            <w:r w:rsidRPr="00BE608E">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3F7263" w:rsidRDefault="0001065F" w:rsidP="0001065F">
            <w:pPr>
              <w:pStyle w:val="TAL"/>
              <w:rPr>
                <w:rFonts w:cs="Arial"/>
                <w:color w:val="000000"/>
                <w:sz w:val="16"/>
                <w:szCs w:val="16"/>
              </w:rPr>
            </w:pPr>
            <w:r w:rsidRPr="00BE608E">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3F7263" w:rsidRDefault="0001065F" w:rsidP="0001065F">
            <w:pPr>
              <w:pStyle w:val="TAL"/>
              <w:rPr>
                <w:rFonts w:cs="Arial"/>
                <w:color w:val="000000"/>
                <w:sz w:val="16"/>
                <w:szCs w:val="16"/>
              </w:rPr>
            </w:pPr>
            <w:r w:rsidRPr="00BE608E">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3F7263" w:rsidRDefault="0001065F" w:rsidP="0001065F">
            <w:pPr>
              <w:pStyle w:val="TAL"/>
              <w:rPr>
                <w:rFonts w:cs="Arial"/>
                <w:color w:val="000000"/>
                <w:sz w:val="16"/>
                <w:szCs w:val="16"/>
              </w:rPr>
            </w:pPr>
            <w:r w:rsidRPr="00BE608E">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3F7263" w:rsidRDefault="0001065F" w:rsidP="0001065F">
            <w:pPr>
              <w:pStyle w:val="TAL"/>
              <w:rPr>
                <w:rFonts w:cs="Arial"/>
                <w:color w:val="000000"/>
                <w:sz w:val="16"/>
                <w:szCs w:val="16"/>
              </w:rPr>
            </w:pPr>
            <w:r w:rsidRPr="00BE608E">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3F7263" w:rsidRDefault="0001065F" w:rsidP="0001065F">
            <w:pPr>
              <w:pStyle w:val="TAL"/>
              <w:rPr>
                <w:rFonts w:cs="Arial"/>
                <w:color w:val="000000"/>
                <w:sz w:val="16"/>
                <w:szCs w:val="16"/>
              </w:rPr>
            </w:pPr>
            <w:r w:rsidRPr="00BE608E">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3F7263" w:rsidRDefault="0001065F" w:rsidP="0001065F">
            <w:pPr>
              <w:pStyle w:val="TAL"/>
              <w:rPr>
                <w:rFonts w:cs="Arial"/>
                <w:color w:val="000000"/>
                <w:sz w:val="16"/>
                <w:szCs w:val="16"/>
              </w:rPr>
            </w:pPr>
            <w:r w:rsidRPr="00BE608E">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3F7263" w:rsidRDefault="0001065F" w:rsidP="0001065F">
            <w:pPr>
              <w:pStyle w:val="TAL"/>
              <w:rPr>
                <w:rFonts w:cs="Arial"/>
                <w:color w:val="000000"/>
                <w:sz w:val="16"/>
                <w:szCs w:val="16"/>
              </w:rPr>
            </w:pPr>
            <w:r w:rsidRPr="00BE608E">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3F7263" w:rsidRDefault="0001065F" w:rsidP="0001065F">
            <w:pPr>
              <w:pStyle w:val="TAL"/>
              <w:rPr>
                <w:rFonts w:cs="Arial"/>
                <w:color w:val="000000"/>
                <w:sz w:val="16"/>
                <w:szCs w:val="16"/>
              </w:rPr>
            </w:pPr>
            <w:r w:rsidRPr="00BE608E">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3F7263" w:rsidRDefault="0001065F" w:rsidP="0001065F">
            <w:pPr>
              <w:pStyle w:val="TAL"/>
              <w:rPr>
                <w:rFonts w:cs="Arial"/>
                <w:color w:val="000000"/>
                <w:sz w:val="16"/>
                <w:szCs w:val="16"/>
              </w:rPr>
            </w:pPr>
            <w:r w:rsidRPr="00BE608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3F7263" w:rsidRDefault="0001065F" w:rsidP="0001065F">
            <w:pPr>
              <w:pStyle w:val="TAL"/>
              <w:rPr>
                <w:rFonts w:cs="Arial"/>
                <w:color w:val="000000"/>
                <w:sz w:val="16"/>
                <w:szCs w:val="16"/>
              </w:rPr>
            </w:pPr>
            <w:r w:rsidRPr="00BE608E">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3F7263" w:rsidRDefault="0001065F" w:rsidP="0001065F">
            <w:pPr>
              <w:pStyle w:val="TAL"/>
              <w:rPr>
                <w:rFonts w:cs="Arial"/>
                <w:color w:val="000000"/>
                <w:sz w:val="16"/>
                <w:szCs w:val="16"/>
              </w:rPr>
            </w:pPr>
            <w:r w:rsidRPr="00BE608E">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3F7263" w:rsidRDefault="0001065F" w:rsidP="0001065F">
            <w:pPr>
              <w:pStyle w:val="TAL"/>
              <w:rPr>
                <w:rFonts w:cs="Arial"/>
                <w:color w:val="000000"/>
                <w:sz w:val="16"/>
                <w:szCs w:val="16"/>
              </w:rPr>
            </w:pPr>
            <w:r w:rsidRPr="00BE608E">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3F7263" w:rsidRDefault="0001065F" w:rsidP="0001065F">
            <w:pPr>
              <w:pStyle w:val="TAL"/>
              <w:rPr>
                <w:rFonts w:cs="Arial"/>
                <w:color w:val="000000"/>
                <w:sz w:val="16"/>
                <w:szCs w:val="16"/>
              </w:rPr>
            </w:pPr>
            <w:r w:rsidRPr="00BE608E">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3F7263" w:rsidRDefault="0001065F" w:rsidP="0001065F">
            <w:pPr>
              <w:pStyle w:val="TAL"/>
              <w:rPr>
                <w:rFonts w:cs="Arial"/>
                <w:color w:val="000000"/>
                <w:sz w:val="16"/>
                <w:szCs w:val="16"/>
              </w:rPr>
            </w:pPr>
            <w:r w:rsidRPr="00BE608E">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3F7263" w:rsidRDefault="0001065F" w:rsidP="0001065F">
            <w:pPr>
              <w:pStyle w:val="TAL"/>
              <w:rPr>
                <w:rFonts w:cs="Arial"/>
                <w:color w:val="000000"/>
                <w:sz w:val="16"/>
                <w:szCs w:val="16"/>
              </w:rPr>
            </w:pPr>
            <w:r w:rsidRPr="00BE608E">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3F7263" w:rsidRDefault="0001065F" w:rsidP="0001065F">
            <w:pPr>
              <w:pStyle w:val="TAL"/>
              <w:rPr>
                <w:rFonts w:cs="Arial"/>
                <w:color w:val="000000"/>
                <w:sz w:val="16"/>
                <w:szCs w:val="16"/>
              </w:rPr>
            </w:pPr>
            <w:r w:rsidRPr="00BE608E">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3F7263" w:rsidRDefault="0001065F" w:rsidP="0001065F">
            <w:pPr>
              <w:pStyle w:val="TAL"/>
              <w:rPr>
                <w:rFonts w:cs="Arial"/>
                <w:color w:val="000000"/>
                <w:sz w:val="16"/>
                <w:szCs w:val="16"/>
              </w:rPr>
            </w:pPr>
            <w:r w:rsidRPr="00BE608E">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3F7263" w:rsidRDefault="0001065F" w:rsidP="0001065F">
            <w:pPr>
              <w:pStyle w:val="TAL"/>
              <w:rPr>
                <w:rFonts w:cs="Arial"/>
                <w:color w:val="000000"/>
                <w:sz w:val="16"/>
                <w:szCs w:val="16"/>
              </w:rPr>
            </w:pPr>
            <w:r w:rsidRPr="00BE608E">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27BA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E608E" w:rsidRDefault="0001065F" w:rsidP="00027BA9">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E608E" w:rsidRDefault="0001065F" w:rsidP="00027BA9">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E608E" w:rsidRDefault="0001065F" w:rsidP="00027BA9">
            <w:pPr>
              <w:pStyle w:val="TAL"/>
              <w:rPr>
                <w:rFonts w:cs="Arial"/>
                <w:color w:val="000000"/>
                <w:sz w:val="16"/>
                <w:szCs w:val="16"/>
              </w:rPr>
            </w:pPr>
            <w:r w:rsidRPr="00BE608E">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E608E" w:rsidRDefault="0001065F" w:rsidP="00027BA9">
            <w:pPr>
              <w:pStyle w:val="TAL"/>
              <w:rPr>
                <w:rFonts w:cs="Arial"/>
                <w:color w:val="000000"/>
                <w:sz w:val="16"/>
                <w:szCs w:val="16"/>
              </w:rPr>
            </w:pPr>
            <w:r w:rsidRPr="00BE608E">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E608E" w:rsidRDefault="0001065F" w:rsidP="00027BA9">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E608E" w:rsidRDefault="0001065F" w:rsidP="00027BA9">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E608E" w:rsidRDefault="0001065F" w:rsidP="00027BA9">
            <w:pPr>
              <w:pStyle w:val="TAL"/>
              <w:rPr>
                <w:rFonts w:cs="Arial"/>
                <w:color w:val="000000"/>
                <w:sz w:val="16"/>
                <w:szCs w:val="16"/>
              </w:rPr>
            </w:pPr>
            <w:r w:rsidRPr="00BE608E">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E608E" w:rsidRDefault="0001065F" w:rsidP="00027BA9">
            <w:pPr>
              <w:pStyle w:val="TAL"/>
              <w:rPr>
                <w:rFonts w:cs="Arial"/>
                <w:color w:val="000000"/>
                <w:sz w:val="16"/>
                <w:szCs w:val="16"/>
              </w:rPr>
            </w:pPr>
            <w:r w:rsidRPr="00BE608E">
              <w:rPr>
                <w:rFonts w:cs="Arial"/>
                <w:color w:val="000000"/>
                <w:sz w:val="16"/>
                <w:szCs w:val="16"/>
              </w:rPr>
              <w:t>17.0.0</w:t>
            </w:r>
          </w:p>
        </w:tc>
      </w:tr>
      <w:tr w:rsidR="0001065F" w:rsidRPr="00027BA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E608E" w:rsidRDefault="0001065F" w:rsidP="0001065F">
            <w:pPr>
              <w:pStyle w:val="TAL"/>
              <w:rPr>
                <w:rFonts w:cs="Arial"/>
                <w:color w:val="000000"/>
                <w:sz w:val="16"/>
                <w:szCs w:val="16"/>
              </w:rPr>
            </w:pPr>
            <w:r w:rsidRPr="00BE608E">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E608E" w:rsidRDefault="0001065F" w:rsidP="0001065F">
            <w:pPr>
              <w:pStyle w:val="TAL"/>
              <w:rPr>
                <w:rFonts w:cs="Arial"/>
                <w:color w:val="000000"/>
                <w:sz w:val="16"/>
                <w:szCs w:val="16"/>
              </w:rPr>
            </w:pPr>
            <w:r w:rsidRPr="00BE608E">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E608E"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E608E" w:rsidRDefault="0001065F" w:rsidP="0001065F">
            <w:pPr>
              <w:pStyle w:val="TAL"/>
              <w:rPr>
                <w:rFonts w:cs="Arial"/>
                <w:color w:val="000000"/>
                <w:sz w:val="16"/>
                <w:szCs w:val="16"/>
              </w:rPr>
            </w:pPr>
            <w:r w:rsidRPr="00BE608E">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E608E" w:rsidRDefault="0001065F" w:rsidP="0001065F">
            <w:pPr>
              <w:pStyle w:val="TAL"/>
              <w:rPr>
                <w:rFonts w:cs="Arial"/>
                <w:color w:val="000000"/>
                <w:sz w:val="16"/>
                <w:szCs w:val="16"/>
              </w:rPr>
            </w:pPr>
            <w:r w:rsidRPr="00BE608E">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E608E" w:rsidRDefault="0001065F" w:rsidP="0001065F">
            <w:pPr>
              <w:pStyle w:val="TAL"/>
              <w:rPr>
                <w:rFonts w:cs="Arial"/>
                <w:color w:val="000000"/>
                <w:sz w:val="16"/>
                <w:szCs w:val="16"/>
              </w:rPr>
            </w:pPr>
            <w:r w:rsidRPr="00BE608E">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E608E" w:rsidRDefault="0001065F" w:rsidP="0001065F">
            <w:pPr>
              <w:pStyle w:val="TAL"/>
              <w:rPr>
                <w:rFonts w:cs="Arial"/>
                <w:color w:val="000000"/>
                <w:sz w:val="16"/>
                <w:szCs w:val="16"/>
              </w:rPr>
            </w:pPr>
            <w:r w:rsidRPr="00BE608E">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E608E" w:rsidRDefault="0001065F" w:rsidP="0001065F">
            <w:pPr>
              <w:pStyle w:val="TAL"/>
              <w:rPr>
                <w:rFonts w:cs="Arial"/>
                <w:color w:val="000000"/>
                <w:sz w:val="16"/>
                <w:szCs w:val="16"/>
              </w:rPr>
            </w:pPr>
            <w:r w:rsidRPr="00BE608E">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E608E" w:rsidRDefault="0001065F" w:rsidP="0001065F">
            <w:pPr>
              <w:pStyle w:val="TAL"/>
              <w:rPr>
                <w:rFonts w:cs="Arial"/>
                <w:color w:val="000000"/>
                <w:sz w:val="16"/>
                <w:szCs w:val="16"/>
              </w:rPr>
            </w:pPr>
            <w:r w:rsidRPr="00BE608E">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E608E" w:rsidRDefault="0001065F" w:rsidP="0001065F">
            <w:pPr>
              <w:pStyle w:val="TAL"/>
              <w:rPr>
                <w:rFonts w:cs="Arial"/>
                <w:color w:val="000000"/>
                <w:sz w:val="16"/>
                <w:szCs w:val="16"/>
              </w:rPr>
            </w:pPr>
            <w:r w:rsidRPr="00BE608E">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3E526D" w:rsidRPr="003E526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BE608E" w:rsidRDefault="003E526D" w:rsidP="003E526D">
            <w:pPr>
              <w:pStyle w:val="TAL"/>
              <w:rPr>
                <w:rFonts w:cs="Arial"/>
                <w:color w:val="000000"/>
                <w:sz w:val="16"/>
                <w:szCs w:val="16"/>
              </w:rPr>
            </w:pPr>
            <w:r w:rsidRPr="005270CE">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BE608E" w:rsidRDefault="003E526D" w:rsidP="003E526D">
            <w:pPr>
              <w:pStyle w:val="TAL"/>
              <w:rPr>
                <w:rFonts w:cs="Arial"/>
                <w:color w:val="000000"/>
                <w:sz w:val="16"/>
                <w:szCs w:val="16"/>
              </w:rPr>
            </w:pPr>
            <w:r w:rsidRPr="005270CE">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BE608E" w:rsidRDefault="003E526D" w:rsidP="003E526D">
            <w:pPr>
              <w:pStyle w:val="TAL"/>
              <w:rPr>
                <w:rFonts w:cs="Arial"/>
                <w:color w:val="000000"/>
                <w:sz w:val="16"/>
                <w:szCs w:val="16"/>
              </w:rPr>
            </w:pPr>
            <w:r w:rsidRPr="005270CE">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BE608E" w:rsidRDefault="003E526D" w:rsidP="003E526D">
            <w:pPr>
              <w:pStyle w:val="TAL"/>
              <w:rPr>
                <w:rFonts w:cs="Arial"/>
                <w:color w:val="000000"/>
                <w:sz w:val="16"/>
                <w:szCs w:val="16"/>
              </w:rPr>
            </w:pPr>
            <w:r w:rsidRPr="005270CE">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BE608E" w:rsidRDefault="003E526D" w:rsidP="003E526D">
            <w:pPr>
              <w:pStyle w:val="TAL"/>
              <w:rPr>
                <w:rFonts w:cs="Arial"/>
                <w:color w:val="000000"/>
                <w:sz w:val="16"/>
                <w:szCs w:val="16"/>
              </w:rPr>
            </w:pPr>
            <w:r w:rsidRPr="005270CE">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BE608E" w:rsidRDefault="003E526D" w:rsidP="003E526D">
            <w:pPr>
              <w:pStyle w:val="TAL"/>
              <w:rPr>
                <w:rFonts w:cs="Arial"/>
                <w:color w:val="000000"/>
                <w:sz w:val="16"/>
                <w:szCs w:val="16"/>
              </w:rPr>
            </w:pPr>
            <w:r w:rsidRPr="005270CE">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BE608E" w:rsidRDefault="003E526D" w:rsidP="003E526D">
            <w:pPr>
              <w:pStyle w:val="TAL"/>
              <w:rPr>
                <w:rFonts w:cs="Arial"/>
                <w:color w:val="000000"/>
                <w:sz w:val="16"/>
                <w:szCs w:val="16"/>
              </w:rPr>
            </w:pPr>
            <w:r w:rsidRPr="005270CE">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BE608E" w:rsidRDefault="003E526D" w:rsidP="003E526D">
            <w:pPr>
              <w:pStyle w:val="TAL"/>
              <w:rPr>
                <w:rFonts w:cs="Arial"/>
                <w:color w:val="000000"/>
                <w:sz w:val="16"/>
                <w:szCs w:val="16"/>
              </w:rPr>
            </w:pPr>
            <w:r w:rsidRPr="005270CE">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BE608E" w:rsidRDefault="003E526D" w:rsidP="003E526D">
            <w:pPr>
              <w:pStyle w:val="TAL"/>
              <w:rPr>
                <w:rFonts w:cs="Arial"/>
                <w:color w:val="000000"/>
                <w:sz w:val="16"/>
                <w:szCs w:val="16"/>
              </w:rPr>
            </w:pPr>
            <w:r w:rsidRPr="005270CE">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BE608E" w:rsidRDefault="003E526D" w:rsidP="003E526D">
            <w:pPr>
              <w:pStyle w:val="TAL"/>
              <w:rPr>
                <w:rFonts w:cs="Arial"/>
                <w:color w:val="000000"/>
                <w:sz w:val="16"/>
                <w:szCs w:val="16"/>
              </w:rPr>
            </w:pPr>
            <w:r w:rsidRPr="005270CE">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BE608E" w:rsidRDefault="003E526D" w:rsidP="003E526D">
            <w:pPr>
              <w:pStyle w:val="TAL"/>
              <w:rPr>
                <w:rFonts w:cs="Arial"/>
                <w:color w:val="000000"/>
                <w:sz w:val="16"/>
                <w:szCs w:val="16"/>
              </w:rPr>
            </w:pPr>
            <w:r w:rsidRPr="005270CE">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BE608E" w:rsidRDefault="003E526D" w:rsidP="003E526D">
            <w:pPr>
              <w:pStyle w:val="TAL"/>
              <w:rPr>
                <w:rFonts w:cs="Arial"/>
                <w:color w:val="000000"/>
                <w:sz w:val="16"/>
                <w:szCs w:val="16"/>
              </w:rPr>
            </w:pPr>
            <w:r w:rsidRPr="005270CE">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605F7E" w:rsidRDefault="003E526D" w:rsidP="003E526D">
            <w:pPr>
              <w:pStyle w:val="TAL"/>
              <w:rPr>
                <w:rFonts w:cs="Arial"/>
                <w:color w:val="000000"/>
                <w:sz w:val="16"/>
                <w:szCs w:val="16"/>
              </w:rPr>
            </w:pPr>
            <w:r w:rsidRPr="005270CE">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605F7E" w:rsidRDefault="003E526D" w:rsidP="003E526D">
            <w:pPr>
              <w:pStyle w:val="TAL"/>
              <w:rPr>
                <w:rFonts w:cs="Arial"/>
                <w:color w:val="000000"/>
                <w:sz w:val="16"/>
                <w:szCs w:val="16"/>
              </w:rPr>
            </w:pPr>
            <w:r w:rsidRPr="005270CE">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605F7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605F7E" w:rsidRDefault="003E526D" w:rsidP="003E526D">
            <w:pPr>
              <w:pStyle w:val="TAL"/>
              <w:rPr>
                <w:rFonts w:cs="Arial"/>
                <w:color w:val="000000"/>
                <w:sz w:val="16"/>
                <w:szCs w:val="16"/>
              </w:rPr>
            </w:pPr>
            <w:r w:rsidRPr="005270CE">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BE608E" w:rsidRDefault="003E526D" w:rsidP="003E526D">
            <w:pPr>
              <w:pStyle w:val="TAL"/>
              <w:rPr>
                <w:rFonts w:cs="Arial"/>
                <w:color w:val="000000"/>
                <w:sz w:val="16"/>
                <w:szCs w:val="16"/>
              </w:rPr>
            </w:pPr>
            <w:r w:rsidRPr="005270CE">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BE608E" w:rsidRDefault="003E526D" w:rsidP="003E526D">
            <w:pPr>
              <w:pStyle w:val="TAL"/>
              <w:rPr>
                <w:rFonts w:cs="Arial"/>
                <w:color w:val="000000"/>
                <w:sz w:val="16"/>
                <w:szCs w:val="16"/>
              </w:rPr>
            </w:pPr>
            <w:r w:rsidRPr="005270CE">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BE608E" w:rsidRDefault="003E526D" w:rsidP="003E526D">
            <w:pPr>
              <w:pStyle w:val="TAL"/>
              <w:rPr>
                <w:rFonts w:cs="Arial"/>
                <w:color w:val="000000"/>
                <w:sz w:val="16"/>
                <w:szCs w:val="16"/>
              </w:rPr>
            </w:pPr>
            <w:r w:rsidRPr="005270CE">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BE608E" w:rsidRDefault="003E526D" w:rsidP="003E526D">
            <w:pPr>
              <w:pStyle w:val="TAL"/>
              <w:rPr>
                <w:rFonts w:cs="Arial"/>
                <w:color w:val="000000"/>
                <w:sz w:val="16"/>
                <w:szCs w:val="16"/>
              </w:rPr>
            </w:pPr>
            <w:r w:rsidRPr="005270CE">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test </w:t>
            </w:r>
            <w:r w:rsidR="005270CE" w:rsidRPr="005270CE">
              <w:rPr>
                <w:rFonts w:cs="Arial"/>
                <w:color w:val="000000"/>
                <w:sz w:val="16"/>
                <w:szCs w:val="16"/>
              </w:rPr>
              <w:t>applicability</w:t>
            </w:r>
            <w:r w:rsidRPr="005270CE">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BE608E" w:rsidRDefault="003E526D" w:rsidP="003E526D">
            <w:pPr>
              <w:pStyle w:val="TAL"/>
              <w:rPr>
                <w:rFonts w:cs="Arial"/>
                <w:color w:val="000000"/>
                <w:sz w:val="16"/>
                <w:szCs w:val="16"/>
              </w:rPr>
            </w:pPr>
            <w:r w:rsidRPr="005270CE">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BE608E" w:rsidRDefault="003E526D" w:rsidP="003E526D">
            <w:pPr>
              <w:pStyle w:val="TAL"/>
              <w:rPr>
                <w:rFonts w:cs="Arial"/>
                <w:color w:val="000000"/>
                <w:sz w:val="16"/>
                <w:szCs w:val="16"/>
              </w:rPr>
            </w:pPr>
            <w:r w:rsidRPr="005270CE">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BE608E" w:rsidRDefault="003E526D" w:rsidP="003E526D">
            <w:pPr>
              <w:pStyle w:val="TAL"/>
              <w:rPr>
                <w:rFonts w:cs="Arial"/>
                <w:color w:val="000000"/>
                <w:sz w:val="16"/>
                <w:szCs w:val="16"/>
              </w:rPr>
            </w:pPr>
            <w:r w:rsidRPr="005270CE">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BE608E" w:rsidRDefault="003E526D" w:rsidP="003E526D">
            <w:pPr>
              <w:pStyle w:val="TAL"/>
              <w:rPr>
                <w:rFonts w:cs="Arial"/>
                <w:color w:val="000000"/>
                <w:sz w:val="16"/>
                <w:szCs w:val="16"/>
              </w:rPr>
            </w:pPr>
            <w:r w:rsidRPr="005270CE">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BE608E" w:rsidRDefault="003E526D" w:rsidP="003E526D">
            <w:pPr>
              <w:pStyle w:val="TAL"/>
              <w:rPr>
                <w:rFonts w:cs="Arial"/>
                <w:color w:val="000000"/>
                <w:sz w:val="16"/>
                <w:szCs w:val="16"/>
              </w:rPr>
            </w:pPr>
            <w:r w:rsidRPr="005270CE">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BE608E" w:rsidRDefault="003E526D" w:rsidP="003E526D">
            <w:pPr>
              <w:pStyle w:val="TAL"/>
              <w:rPr>
                <w:rFonts w:cs="Arial"/>
                <w:color w:val="000000"/>
                <w:sz w:val="16"/>
                <w:szCs w:val="16"/>
              </w:rPr>
            </w:pPr>
            <w:r w:rsidRPr="005270CE">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BE608E" w:rsidRDefault="003E526D" w:rsidP="003E526D">
            <w:pPr>
              <w:pStyle w:val="TAL"/>
              <w:rPr>
                <w:rFonts w:cs="Arial"/>
                <w:color w:val="000000"/>
                <w:sz w:val="16"/>
                <w:szCs w:val="16"/>
              </w:rPr>
            </w:pPr>
            <w:r w:rsidRPr="005270CE">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BE608E" w:rsidRDefault="003E526D" w:rsidP="003E526D">
            <w:pPr>
              <w:pStyle w:val="TAL"/>
              <w:rPr>
                <w:rFonts w:cs="Arial"/>
                <w:color w:val="000000"/>
                <w:sz w:val="16"/>
                <w:szCs w:val="16"/>
              </w:rPr>
            </w:pPr>
            <w:r w:rsidRPr="005270CE">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BE608E" w:rsidRDefault="003E526D" w:rsidP="003E526D">
            <w:pPr>
              <w:pStyle w:val="TAL"/>
              <w:rPr>
                <w:rFonts w:cs="Arial"/>
                <w:color w:val="000000"/>
                <w:sz w:val="16"/>
                <w:szCs w:val="16"/>
              </w:rPr>
            </w:pPr>
            <w:r w:rsidRPr="005270CE">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BE608E" w:rsidRDefault="003E526D" w:rsidP="003E526D">
            <w:pPr>
              <w:pStyle w:val="TAL"/>
              <w:rPr>
                <w:rFonts w:cs="Arial"/>
                <w:color w:val="000000"/>
                <w:sz w:val="16"/>
                <w:szCs w:val="16"/>
              </w:rPr>
            </w:pPr>
            <w:r w:rsidRPr="005270CE">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BE608E" w:rsidRDefault="003E526D" w:rsidP="003E526D">
            <w:pPr>
              <w:pStyle w:val="TAL"/>
              <w:rPr>
                <w:rFonts w:cs="Arial"/>
                <w:color w:val="000000"/>
                <w:sz w:val="16"/>
                <w:szCs w:val="16"/>
              </w:rPr>
            </w:pPr>
            <w:r w:rsidRPr="005270CE">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BE608E" w:rsidRDefault="003E526D" w:rsidP="003E526D">
            <w:pPr>
              <w:pStyle w:val="TAL"/>
              <w:rPr>
                <w:rFonts w:cs="Arial"/>
                <w:color w:val="000000"/>
                <w:sz w:val="16"/>
                <w:szCs w:val="16"/>
              </w:rPr>
            </w:pPr>
            <w:r w:rsidRPr="005270CE">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BE608E" w:rsidRDefault="003E526D" w:rsidP="003E526D">
            <w:pPr>
              <w:pStyle w:val="TAL"/>
              <w:rPr>
                <w:rFonts w:cs="Arial"/>
                <w:color w:val="000000"/>
                <w:sz w:val="16"/>
                <w:szCs w:val="16"/>
              </w:rPr>
            </w:pPr>
            <w:r w:rsidRPr="005270CE">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BE608E" w:rsidRDefault="003E526D" w:rsidP="003E526D">
            <w:pPr>
              <w:pStyle w:val="TAL"/>
              <w:rPr>
                <w:rFonts w:cs="Arial"/>
                <w:color w:val="000000"/>
                <w:sz w:val="16"/>
                <w:szCs w:val="16"/>
              </w:rPr>
            </w:pPr>
            <w:r w:rsidRPr="005270CE">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BE608E" w:rsidRDefault="003E526D" w:rsidP="003E526D">
            <w:pPr>
              <w:pStyle w:val="TAL"/>
              <w:rPr>
                <w:rFonts w:cs="Arial"/>
                <w:color w:val="000000"/>
                <w:sz w:val="16"/>
                <w:szCs w:val="16"/>
              </w:rPr>
            </w:pPr>
            <w:r w:rsidRPr="005270CE">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BE608E" w:rsidRDefault="003E526D" w:rsidP="003E526D">
            <w:pPr>
              <w:pStyle w:val="TAL"/>
              <w:rPr>
                <w:rFonts w:cs="Arial"/>
                <w:color w:val="000000"/>
                <w:sz w:val="16"/>
                <w:szCs w:val="16"/>
              </w:rPr>
            </w:pPr>
            <w:r w:rsidRPr="005270CE">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BE608E" w:rsidRDefault="003E526D" w:rsidP="003E526D">
            <w:pPr>
              <w:pStyle w:val="TAL"/>
              <w:rPr>
                <w:rFonts w:cs="Arial"/>
                <w:color w:val="000000"/>
                <w:sz w:val="16"/>
                <w:szCs w:val="16"/>
              </w:rPr>
            </w:pPr>
            <w:r w:rsidRPr="005270CE">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BE608E" w:rsidRDefault="003E526D" w:rsidP="003E526D">
            <w:pPr>
              <w:pStyle w:val="TAL"/>
              <w:rPr>
                <w:rFonts w:cs="Arial"/>
                <w:color w:val="000000"/>
                <w:sz w:val="16"/>
                <w:szCs w:val="16"/>
              </w:rPr>
            </w:pPr>
            <w:r w:rsidRPr="005270CE">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BE608E" w:rsidRDefault="003E526D" w:rsidP="003E526D">
            <w:pPr>
              <w:pStyle w:val="TAL"/>
              <w:rPr>
                <w:rFonts w:cs="Arial"/>
                <w:color w:val="000000"/>
                <w:sz w:val="16"/>
                <w:szCs w:val="16"/>
              </w:rPr>
            </w:pPr>
            <w:r w:rsidRPr="005270CE">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BE608E" w:rsidRDefault="003E526D" w:rsidP="003E526D">
            <w:pPr>
              <w:pStyle w:val="TAL"/>
              <w:rPr>
                <w:rFonts w:cs="Arial"/>
                <w:color w:val="000000"/>
                <w:sz w:val="16"/>
                <w:szCs w:val="16"/>
              </w:rPr>
            </w:pPr>
            <w:r w:rsidRPr="005270CE">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BE608E" w:rsidRDefault="003E526D" w:rsidP="003E526D">
            <w:pPr>
              <w:pStyle w:val="TAL"/>
              <w:rPr>
                <w:rFonts w:cs="Arial"/>
                <w:color w:val="000000"/>
                <w:sz w:val="16"/>
                <w:szCs w:val="16"/>
              </w:rPr>
            </w:pPr>
            <w:r w:rsidRPr="005270CE">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BE608E" w:rsidRDefault="003E526D" w:rsidP="003E526D">
            <w:pPr>
              <w:pStyle w:val="TAL"/>
              <w:rPr>
                <w:rFonts w:cs="Arial"/>
                <w:color w:val="000000"/>
                <w:sz w:val="16"/>
                <w:szCs w:val="16"/>
              </w:rPr>
            </w:pPr>
            <w:r w:rsidRPr="005270CE">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BE608E" w:rsidRDefault="003E526D" w:rsidP="003E526D">
            <w:pPr>
              <w:pStyle w:val="TAL"/>
              <w:rPr>
                <w:rFonts w:cs="Arial"/>
                <w:color w:val="000000"/>
                <w:sz w:val="16"/>
                <w:szCs w:val="16"/>
              </w:rPr>
            </w:pPr>
            <w:r w:rsidRPr="005270CE">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BE608E"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BE608E" w:rsidRDefault="003E526D" w:rsidP="003E526D">
            <w:pPr>
              <w:pStyle w:val="TAL"/>
              <w:rPr>
                <w:rFonts w:cs="Arial"/>
                <w:color w:val="000000"/>
                <w:sz w:val="16"/>
                <w:szCs w:val="16"/>
              </w:rPr>
            </w:pPr>
            <w:r w:rsidRPr="005270CE">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BE608E" w:rsidRDefault="003E526D" w:rsidP="003E526D">
            <w:pPr>
              <w:pStyle w:val="TAL"/>
              <w:rPr>
                <w:rFonts w:cs="Arial"/>
                <w:color w:val="000000"/>
                <w:sz w:val="16"/>
                <w:szCs w:val="16"/>
              </w:rPr>
            </w:pPr>
            <w:r w:rsidRPr="005270CE">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BE608E" w:rsidRDefault="003E526D" w:rsidP="003E526D">
            <w:pPr>
              <w:pStyle w:val="TAL"/>
              <w:rPr>
                <w:rFonts w:cs="Arial"/>
                <w:color w:val="000000"/>
                <w:sz w:val="16"/>
                <w:szCs w:val="16"/>
              </w:rPr>
            </w:pPr>
            <w:r w:rsidRPr="005270CE">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BE608E" w:rsidRDefault="003E526D" w:rsidP="003E526D">
            <w:pPr>
              <w:pStyle w:val="TAL"/>
              <w:rPr>
                <w:rFonts w:cs="Arial"/>
                <w:color w:val="000000"/>
                <w:sz w:val="16"/>
                <w:szCs w:val="16"/>
              </w:rPr>
            </w:pPr>
            <w:r w:rsidRPr="005270CE">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BE608E" w:rsidRDefault="003E526D" w:rsidP="003E526D">
            <w:pPr>
              <w:pStyle w:val="TAL"/>
              <w:rPr>
                <w:rFonts w:cs="Arial"/>
                <w:color w:val="000000"/>
                <w:sz w:val="16"/>
                <w:szCs w:val="16"/>
              </w:rPr>
            </w:pPr>
            <w:r w:rsidRPr="005270CE">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BE608E" w:rsidRDefault="003E526D" w:rsidP="003E526D">
            <w:pPr>
              <w:pStyle w:val="TAL"/>
              <w:rPr>
                <w:rFonts w:cs="Arial"/>
                <w:color w:val="000000"/>
                <w:sz w:val="16"/>
                <w:szCs w:val="16"/>
              </w:rPr>
            </w:pPr>
            <w:r w:rsidRPr="005270CE">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BE608E" w:rsidRDefault="003E526D" w:rsidP="003E526D">
            <w:pPr>
              <w:pStyle w:val="TAL"/>
              <w:rPr>
                <w:rFonts w:cs="Arial"/>
                <w:color w:val="000000"/>
                <w:sz w:val="16"/>
                <w:szCs w:val="16"/>
              </w:rPr>
            </w:pPr>
            <w:r w:rsidRPr="005270CE">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BE608E" w:rsidRDefault="003E526D" w:rsidP="003E526D">
            <w:pPr>
              <w:pStyle w:val="TAL"/>
              <w:rPr>
                <w:rFonts w:cs="Arial"/>
                <w:color w:val="000000"/>
                <w:sz w:val="16"/>
                <w:szCs w:val="16"/>
              </w:rPr>
            </w:pPr>
            <w:r w:rsidRPr="005270CE">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BE608E" w:rsidRDefault="003E526D" w:rsidP="003E526D">
            <w:pPr>
              <w:pStyle w:val="TAL"/>
              <w:rPr>
                <w:rFonts w:cs="Arial"/>
                <w:color w:val="000000"/>
                <w:sz w:val="16"/>
                <w:szCs w:val="16"/>
              </w:rPr>
            </w:pPr>
            <w:r w:rsidRPr="005270CE">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BE608E" w:rsidRDefault="003E526D" w:rsidP="003E526D">
            <w:pPr>
              <w:pStyle w:val="TAL"/>
              <w:rPr>
                <w:rFonts w:cs="Arial"/>
                <w:color w:val="000000"/>
                <w:sz w:val="16"/>
                <w:szCs w:val="16"/>
              </w:rPr>
            </w:pPr>
            <w:r w:rsidRPr="005270CE">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BE608E" w:rsidRDefault="003E526D" w:rsidP="003E526D">
            <w:pPr>
              <w:pStyle w:val="TAL"/>
              <w:rPr>
                <w:rFonts w:cs="Arial"/>
                <w:color w:val="000000"/>
                <w:sz w:val="16"/>
                <w:szCs w:val="16"/>
              </w:rPr>
            </w:pPr>
            <w:r w:rsidRPr="005270CE">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BE608E" w:rsidRDefault="003E526D" w:rsidP="003E526D">
            <w:pPr>
              <w:pStyle w:val="TAL"/>
              <w:rPr>
                <w:rFonts w:cs="Arial"/>
                <w:color w:val="000000"/>
                <w:sz w:val="16"/>
                <w:szCs w:val="16"/>
              </w:rPr>
            </w:pPr>
            <w:r w:rsidRPr="005270CE">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BE608E" w:rsidRDefault="003E526D" w:rsidP="003E526D">
            <w:pPr>
              <w:pStyle w:val="TAL"/>
              <w:rPr>
                <w:rFonts w:cs="Arial"/>
                <w:color w:val="000000"/>
                <w:sz w:val="16"/>
                <w:szCs w:val="16"/>
              </w:rPr>
            </w:pPr>
            <w:r w:rsidRPr="005270CE">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BE608E" w:rsidRDefault="003E526D" w:rsidP="003E526D">
            <w:pPr>
              <w:pStyle w:val="TAL"/>
              <w:rPr>
                <w:rFonts w:cs="Arial"/>
                <w:color w:val="000000"/>
                <w:sz w:val="16"/>
                <w:szCs w:val="16"/>
              </w:rPr>
            </w:pPr>
            <w:r w:rsidRPr="005270CE">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BE608E" w:rsidRDefault="003E526D" w:rsidP="003E526D">
            <w:pPr>
              <w:pStyle w:val="TAL"/>
              <w:rPr>
                <w:rFonts w:cs="Arial"/>
                <w:color w:val="000000"/>
                <w:sz w:val="16"/>
                <w:szCs w:val="16"/>
              </w:rPr>
            </w:pPr>
            <w:r w:rsidRPr="005270CE">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BE608E" w:rsidRDefault="003E526D" w:rsidP="003E526D">
            <w:pPr>
              <w:pStyle w:val="TAL"/>
              <w:rPr>
                <w:rFonts w:cs="Arial"/>
                <w:color w:val="000000"/>
                <w:sz w:val="16"/>
                <w:szCs w:val="16"/>
              </w:rPr>
            </w:pPr>
            <w:r w:rsidRPr="005270CE">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BE608E" w:rsidRDefault="003E526D" w:rsidP="003E526D">
            <w:pPr>
              <w:pStyle w:val="TAL"/>
              <w:rPr>
                <w:rFonts w:cs="Arial"/>
                <w:color w:val="000000"/>
                <w:sz w:val="16"/>
                <w:szCs w:val="16"/>
              </w:rPr>
            </w:pPr>
            <w:r w:rsidRPr="005270CE">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605F7E" w:rsidRDefault="003E526D" w:rsidP="003E526D">
            <w:pPr>
              <w:pStyle w:val="TAL"/>
              <w:rPr>
                <w:rFonts w:cs="Arial"/>
                <w:color w:val="000000"/>
                <w:sz w:val="16"/>
                <w:szCs w:val="16"/>
              </w:rPr>
            </w:pPr>
            <w:r w:rsidRPr="005270CE">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605F7E" w:rsidRDefault="003E526D" w:rsidP="003E526D">
            <w:pPr>
              <w:pStyle w:val="TAL"/>
              <w:rPr>
                <w:rFonts w:cs="Arial"/>
                <w:color w:val="000000"/>
                <w:sz w:val="16"/>
                <w:szCs w:val="16"/>
              </w:rPr>
            </w:pPr>
            <w:r w:rsidRPr="005270CE">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605F7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605F7E" w:rsidRDefault="003E526D" w:rsidP="003E526D">
            <w:pPr>
              <w:pStyle w:val="TAL"/>
              <w:rPr>
                <w:rFonts w:cs="Arial"/>
                <w:color w:val="000000"/>
                <w:sz w:val="16"/>
                <w:szCs w:val="16"/>
              </w:rPr>
            </w:pPr>
            <w:r w:rsidRPr="005270C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BE608E" w:rsidRDefault="003E526D" w:rsidP="003E526D">
            <w:pPr>
              <w:pStyle w:val="TAL"/>
              <w:rPr>
                <w:rFonts w:cs="Arial"/>
                <w:color w:val="000000"/>
                <w:sz w:val="16"/>
                <w:szCs w:val="16"/>
              </w:rPr>
            </w:pPr>
            <w:r w:rsidRPr="005270CE">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BE608E" w:rsidRDefault="003E526D" w:rsidP="003E526D">
            <w:pPr>
              <w:pStyle w:val="TAL"/>
              <w:rPr>
                <w:rFonts w:cs="Arial"/>
                <w:color w:val="000000"/>
                <w:sz w:val="16"/>
                <w:szCs w:val="16"/>
              </w:rPr>
            </w:pPr>
            <w:r w:rsidRPr="005270CE">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BE608E" w:rsidRDefault="003E526D" w:rsidP="003E526D">
            <w:pPr>
              <w:pStyle w:val="TAL"/>
              <w:rPr>
                <w:rFonts w:cs="Arial"/>
                <w:color w:val="000000"/>
                <w:sz w:val="16"/>
                <w:szCs w:val="16"/>
              </w:rPr>
            </w:pPr>
            <w:r w:rsidRPr="005270CE">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BE608E" w:rsidRDefault="003E526D" w:rsidP="003E526D">
            <w:pPr>
              <w:pStyle w:val="TAL"/>
              <w:rPr>
                <w:rFonts w:cs="Arial"/>
                <w:color w:val="000000"/>
                <w:sz w:val="16"/>
                <w:szCs w:val="16"/>
              </w:rPr>
            </w:pPr>
            <w:r w:rsidRPr="005270CE">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BE608E" w:rsidRDefault="003E526D" w:rsidP="003E526D">
            <w:pPr>
              <w:pStyle w:val="TAL"/>
              <w:rPr>
                <w:rFonts w:cs="Arial"/>
                <w:color w:val="000000"/>
                <w:sz w:val="16"/>
                <w:szCs w:val="16"/>
              </w:rPr>
            </w:pPr>
            <w:r w:rsidRPr="005270CE">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BE608E" w:rsidRDefault="003E526D" w:rsidP="003E526D">
            <w:pPr>
              <w:pStyle w:val="TAL"/>
              <w:rPr>
                <w:rFonts w:cs="Arial"/>
                <w:color w:val="000000"/>
                <w:sz w:val="16"/>
                <w:szCs w:val="16"/>
              </w:rPr>
            </w:pPr>
            <w:r w:rsidRPr="005270CE">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BE608E" w:rsidRDefault="003E526D" w:rsidP="003E526D">
            <w:pPr>
              <w:pStyle w:val="TAL"/>
              <w:rPr>
                <w:rFonts w:cs="Arial"/>
                <w:color w:val="000000"/>
                <w:sz w:val="16"/>
                <w:szCs w:val="16"/>
              </w:rPr>
            </w:pPr>
            <w:r w:rsidRPr="005270CE">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BE608E" w:rsidRDefault="003E526D" w:rsidP="003E526D">
            <w:pPr>
              <w:pStyle w:val="TAL"/>
              <w:rPr>
                <w:rFonts w:cs="Arial"/>
                <w:color w:val="000000"/>
                <w:sz w:val="16"/>
                <w:szCs w:val="16"/>
              </w:rPr>
            </w:pPr>
            <w:r w:rsidRPr="005270CE">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BE608E" w:rsidRDefault="003E526D" w:rsidP="003E526D">
            <w:pPr>
              <w:pStyle w:val="TAL"/>
              <w:rPr>
                <w:rFonts w:cs="Arial"/>
                <w:color w:val="000000"/>
                <w:sz w:val="16"/>
                <w:szCs w:val="16"/>
              </w:rPr>
            </w:pPr>
            <w:r w:rsidRPr="005270CE">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BE608E" w:rsidRDefault="003E526D" w:rsidP="003E526D">
            <w:pPr>
              <w:pStyle w:val="TAL"/>
              <w:rPr>
                <w:rFonts w:cs="Arial"/>
                <w:color w:val="000000"/>
                <w:sz w:val="16"/>
                <w:szCs w:val="16"/>
              </w:rPr>
            </w:pPr>
            <w:r w:rsidRPr="005270CE">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BE608E" w:rsidRDefault="003E526D" w:rsidP="003E526D">
            <w:pPr>
              <w:pStyle w:val="TAL"/>
              <w:rPr>
                <w:rFonts w:cs="Arial"/>
                <w:color w:val="000000"/>
                <w:sz w:val="16"/>
                <w:szCs w:val="16"/>
              </w:rPr>
            </w:pPr>
            <w:r w:rsidRPr="005270CE">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BE608E" w:rsidRDefault="003E526D" w:rsidP="003E526D">
            <w:pPr>
              <w:pStyle w:val="TAL"/>
              <w:rPr>
                <w:rFonts w:cs="Arial"/>
                <w:color w:val="000000"/>
                <w:sz w:val="16"/>
                <w:szCs w:val="16"/>
              </w:rPr>
            </w:pPr>
            <w:r w:rsidRPr="005270CE">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BE608E" w:rsidRDefault="003E526D" w:rsidP="003E526D">
            <w:pPr>
              <w:pStyle w:val="TAL"/>
              <w:rPr>
                <w:rFonts w:cs="Arial"/>
                <w:color w:val="000000"/>
                <w:sz w:val="16"/>
                <w:szCs w:val="16"/>
              </w:rPr>
            </w:pPr>
            <w:r w:rsidRPr="005270CE">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BE608E" w:rsidRDefault="003E526D" w:rsidP="003E526D">
            <w:pPr>
              <w:pStyle w:val="TAL"/>
              <w:rPr>
                <w:rFonts w:cs="Arial"/>
                <w:color w:val="000000"/>
                <w:sz w:val="16"/>
                <w:szCs w:val="16"/>
              </w:rPr>
            </w:pPr>
            <w:r w:rsidRPr="005270CE">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BE608E" w:rsidRDefault="003E526D" w:rsidP="003E526D">
            <w:pPr>
              <w:pStyle w:val="TAL"/>
              <w:rPr>
                <w:rFonts w:cs="Arial"/>
                <w:color w:val="000000"/>
                <w:sz w:val="16"/>
                <w:szCs w:val="16"/>
              </w:rPr>
            </w:pPr>
            <w:r w:rsidRPr="005270CE">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BE608E" w:rsidRDefault="003E526D" w:rsidP="003E526D">
            <w:pPr>
              <w:pStyle w:val="TAL"/>
              <w:rPr>
                <w:rFonts w:cs="Arial"/>
                <w:color w:val="000000"/>
                <w:sz w:val="16"/>
                <w:szCs w:val="16"/>
              </w:rPr>
            </w:pPr>
            <w:r w:rsidRPr="005270CE">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D4003" w:rsidRPr="003D4003"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BE608E" w:rsidRDefault="003D4003" w:rsidP="003D4003">
            <w:pPr>
              <w:pStyle w:val="TAL"/>
              <w:rPr>
                <w:rFonts w:cs="Arial"/>
                <w:color w:val="000000"/>
                <w:sz w:val="16"/>
                <w:szCs w:val="16"/>
              </w:rPr>
            </w:pPr>
            <w:r w:rsidRPr="003D4003">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BE608E" w:rsidRDefault="003D4003" w:rsidP="003D4003">
            <w:pPr>
              <w:pStyle w:val="TAL"/>
              <w:rPr>
                <w:rFonts w:cs="Arial"/>
                <w:color w:val="000000"/>
                <w:sz w:val="16"/>
                <w:szCs w:val="16"/>
              </w:rPr>
            </w:pPr>
            <w:r w:rsidRPr="003D4003">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BE608E" w:rsidRDefault="003D4003" w:rsidP="003D4003">
            <w:pPr>
              <w:pStyle w:val="TAL"/>
              <w:rPr>
                <w:rFonts w:cs="Arial"/>
                <w:color w:val="000000"/>
                <w:sz w:val="16"/>
                <w:szCs w:val="16"/>
              </w:rPr>
            </w:pPr>
            <w:r w:rsidRPr="003D4003">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BE608E" w:rsidRDefault="003D4003" w:rsidP="003D4003">
            <w:pPr>
              <w:pStyle w:val="TAL"/>
              <w:rPr>
                <w:rFonts w:cs="Arial"/>
                <w:color w:val="000000"/>
                <w:sz w:val="16"/>
                <w:szCs w:val="16"/>
              </w:rPr>
            </w:pPr>
            <w:r w:rsidRPr="003D4003">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BE608E" w:rsidRDefault="003D4003" w:rsidP="003D4003">
            <w:pPr>
              <w:pStyle w:val="TAL"/>
              <w:rPr>
                <w:rFonts w:cs="Arial"/>
                <w:color w:val="000000"/>
                <w:sz w:val="16"/>
                <w:szCs w:val="16"/>
              </w:rPr>
            </w:pPr>
            <w:r w:rsidRPr="003D4003">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BE608E" w:rsidRDefault="003D4003" w:rsidP="003D4003">
            <w:pPr>
              <w:pStyle w:val="TAL"/>
              <w:rPr>
                <w:rFonts w:cs="Arial"/>
                <w:color w:val="000000"/>
                <w:sz w:val="16"/>
                <w:szCs w:val="16"/>
              </w:rPr>
            </w:pPr>
            <w:r w:rsidRPr="003D4003">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BE608E" w:rsidRDefault="003D4003" w:rsidP="003D4003">
            <w:pPr>
              <w:pStyle w:val="TAL"/>
              <w:rPr>
                <w:rFonts w:cs="Arial"/>
                <w:color w:val="000000"/>
                <w:sz w:val="16"/>
                <w:szCs w:val="16"/>
              </w:rPr>
            </w:pPr>
            <w:r w:rsidRPr="003D4003">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BE608E" w:rsidRDefault="003D4003" w:rsidP="003D4003">
            <w:pPr>
              <w:pStyle w:val="TAL"/>
              <w:rPr>
                <w:rFonts w:cs="Arial"/>
                <w:color w:val="000000"/>
                <w:sz w:val="16"/>
                <w:szCs w:val="16"/>
              </w:rPr>
            </w:pPr>
            <w:r w:rsidRPr="003D4003">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BE608E" w:rsidRDefault="003D4003" w:rsidP="003D4003">
            <w:pPr>
              <w:pStyle w:val="TAL"/>
              <w:rPr>
                <w:rFonts w:cs="Arial"/>
                <w:color w:val="000000"/>
                <w:sz w:val="16"/>
                <w:szCs w:val="16"/>
              </w:rPr>
            </w:pPr>
            <w:r w:rsidRPr="003D4003">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BE608E" w:rsidRDefault="003D4003" w:rsidP="003D4003">
            <w:pPr>
              <w:pStyle w:val="TAL"/>
              <w:rPr>
                <w:rFonts w:cs="Arial"/>
                <w:color w:val="000000"/>
                <w:sz w:val="16"/>
                <w:szCs w:val="16"/>
              </w:rPr>
            </w:pPr>
            <w:r w:rsidRPr="003D4003">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BE608E" w:rsidRDefault="003D4003" w:rsidP="003D4003">
            <w:pPr>
              <w:pStyle w:val="TAL"/>
              <w:rPr>
                <w:rFonts w:cs="Arial"/>
                <w:color w:val="000000"/>
                <w:sz w:val="16"/>
                <w:szCs w:val="16"/>
              </w:rPr>
            </w:pPr>
            <w:r w:rsidRPr="003D4003">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BE608E" w:rsidRDefault="003D4003" w:rsidP="003D4003">
            <w:pPr>
              <w:pStyle w:val="TAL"/>
              <w:rPr>
                <w:rFonts w:cs="Arial"/>
                <w:color w:val="000000"/>
                <w:sz w:val="16"/>
                <w:szCs w:val="16"/>
              </w:rPr>
            </w:pPr>
            <w:r w:rsidRPr="003D4003">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BE608E" w:rsidRDefault="003D4003" w:rsidP="003D4003">
            <w:pPr>
              <w:pStyle w:val="TAL"/>
              <w:rPr>
                <w:rFonts w:cs="Arial"/>
                <w:color w:val="000000"/>
                <w:sz w:val="16"/>
                <w:szCs w:val="16"/>
              </w:rPr>
            </w:pPr>
            <w:r w:rsidRPr="003D4003">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BE608E" w:rsidRDefault="003D4003" w:rsidP="003D4003">
            <w:pPr>
              <w:pStyle w:val="TAL"/>
              <w:rPr>
                <w:rFonts w:cs="Arial"/>
                <w:color w:val="000000"/>
                <w:sz w:val="16"/>
                <w:szCs w:val="16"/>
              </w:rPr>
            </w:pPr>
            <w:r w:rsidRPr="003D4003">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BE608E" w:rsidRDefault="003D4003" w:rsidP="003D4003">
            <w:pPr>
              <w:pStyle w:val="TAL"/>
              <w:rPr>
                <w:rFonts w:cs="Arial"/>
                <w:color w:val="000000"/>
                <w:sz w:val="16"/>
                <w:szCs w:val="16"/>
              </w:rPr>
            </w:pPr>
            <w:r w:rsidRPr="003D4003">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BE608E" w:rsidRDefault="003D4003" w:rsidP="003D4003">
            <w:pPr>
              <w:pStyle w:val="TAL"/>
              <w:rPr>
                <w:rFonts w:cs="Arial"/>
                <w:color w:val="000000"/>
                <w:sz w:val="16"/>
                <w:szCs w:val="16"/>
              </w:rPr>
            </w:pPr>
            <w:r w:rsidRPr="003D4003">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BE608E" w:rsidRDefault="003D4003" w:rsidP="003D4003">
            <w:pPr>
              <w:pStyle w:val="TAL"/>
              <w:rPr>
                <w:rFonts w:cs="Arial"/>
                <w:color w:val="000000"/>
                <w:sz w:val="16"/>
                <w:szCs w:val="16"/>
              </w:rPr>
            </w:pPr>
            <w:r w:rsidRPr="003D4003">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BE608E" w:rsidRDefault="003D4003" w:rsidP="003D4003">
            <w:pPr>
              <w:pStyle w:val="TAL"/>
              <w:rPr>
                <w:rFonts w:cs="Arial"/>
                <w:color w:val="000000"/>
                <w:sz w:val="16"/>
                <w:szCs w:val="16"/>
              </w:rPr>
            </w:pPr>
            <w:r w:rsidRPr="003D4003">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BE608E" w:rsidRDefault="003D4003" w:rsidP="003D4003">
            <w:pPr>
              <w:pStyle w:val="TAL"/>
              <w:rPr>
                <w:rFonts w:cs="Arial"/>
                <w:color w:val="000000"/>
                <w:sz w:val="16"/>
                <w:szCs w:val="16"/>
              </w:rPr>
            </w:pPr>
            <w:r w:rsidRPr="003D4003">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BE608E" w:rsidRDefault="003D4003" w:rsidP="003D4003">
            <w:pPr>
              <w:pStyle w:val="TAL"/>
              <w:rPr>
                <w:rFonts w:cs="Arial"/>
                <w:color w:val="000000"/>
                <w:sz w:val="16"/>
                <w:szCs w:val="16"/>
              </w:rPr>
            </w:pPr>
            <w:r w:rsidRPr="003D4003">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BE608E" w:rsidRDefault="003D4003" w:rsidP="003D4003">
            <w:pPr>
              <w:pStyle w:val="TAL"/>
              <w:rPr>
                <w:rFonts w:cs="Arial"/>
                <w:color w:val="000000"/>
                <w:sz w:val="16"/>
                <w:szCs w:val="16"/>
              </w:rPr>
            </w:pPr>
            <w:r w:rsidRPr="003D4003">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BE608E" w:rsidRDefault="003D4003" w:rsidP="003D4003">
            <w:pPr>
              <w:pStyle w:val="TAL"/>
              <w:rPr>
                <w:rFonts w:cs="Arial"/>
                <w:color w:val="000000"/>
                <w:sz w:val="16"/>
                <w:szCs w:val="16"/>
              </w:rPr>
            </w:pPr>
            <w:r w:rsidRPr="003D4003">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BE608E" w:rsidRDefault="003D4003" w:rsidP="003D4003">
            <w:pPr>
              <w:pStyle w:val="TAL"/>
              <w:rPr>
                <w:rFonts w:cs="Arial"/>
                <w:color w:val="000000"/>
                <w:sz w:val="16"/>
                <w:szCs w:val="16"/>
              </w:rPr>
            </w:pPr>
            <w:r w:rsidRPr="003D4003">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BE608E" w:rsidRDefault="003D4003" w:rsidP="003D4003">
            <w:pPr>
              <w:pStyle w:val="TAL"/>
              <w:rPr>
                <w:rFonts w:cs="Arial"/>
                <w:color w:val="000000"/>
                <w:sz w:val="16"/>
                <w:szCs w:val="16"/>
              </w:rPr>
            </w:pPr>
            <w:r w:rsidRPr="003D4003">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BE608E" w:rsidRDefault="003D4003" w:rsidP="003D4003">
            <w:pPr>
              <w:pStyle w:val="TAL"/>
              <w:rPr>
                <w:rFonts w:cs="Arial"/>
                <w:color w:val="000000"/>
                <w:sz w:val="16"/>
                <w:szCs w:val="16"/>
              </w:rPr>
            </w:pPr>
            <w:r w:rsidRPr="003D4003">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BE608E" w:rsidRDefault="003D4003" w:rsidP="003D4003">
            <w:pPr>
              <w:pStyle w:val="TAL"/>
              <w:rPr>
                <w:rFonts w:cs="Arial"/>
                <w:color w:val="000000"/>
                <w:sz w:val="16"/>
                <w:szCs w:val="16"/>
              </w:rPr>
            </w:pPr>
            <w:r w:rsidRPr="003D4003">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BE608E" w:rsidRDefault="003D4003" w:rsidP="003D4003">
            <w:pPr>
              <w:pStyle w:val="TAL"/>
              <w:rPr>
                <w:rFonts w:cs="Arial"/>
                <w:color w:val="000000"/>
                <w:sz w:val="16"/>
                <w:szCs w:val="16"/>
              </w:rPr>
            </w:pPr>
            <w:r w:rsidRPr="00BE608E">
              <w:rPr>
                <w:rFonts w:cs="Arial"/>
                <w:color w:val="000000"/>
                <w:sz w:val="16"/>
                <w:szCs w:val="16"/>
              </w:rPr>
              <w:lastRenderedPageBreak/>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BE608E" w:rsidRDefault="003D4003" w:rsidP="003D4003">
            <w:pPr>
              <w:pStyle w:val="TAL"/>
              <w:rPr>
                <w:rFonts w:cs="Arial"/>
                <w:color w:val="000000"/>
                <w:sz w:val="16"/>
                <w:szCs w:val="16"/>
              </w:rPr>
            </w:pPr>
            <w:r w:rsidRPr="003D4003">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BE608E" w:rsidRDefault="003D4003" w:rsidP="003D4003">
            <w:pPr>
              <w:pStyle w:val="TAL"/>
              <w:rPr>
                <w:rFonts w:cs="Arial"/>
                <w:color w:val="000000"/>
                <w:sz w:val="16"/>
                <w:szCs w:val="16"/>
              </w:rPr>
            </w:pPr>
            <w:r w:rsidRPr="003D4003">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BE608E" w:rsidRDefault="003D4003" w:rsidP="003D4003">
            <w:pPr>
              <w:pStyle w:val="TAL"/>
              <w:rPr>
                <w:rFonts w:cs="Arial"/>
                <w:color w:val="000000"/>
                <w:sz w:val="16"/>
                <w:szCs w:val="16"/>
              </w:rPr>
            </w:pPr>
            <w:r w:rsidRPr="003D4003">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BE608E" w:rsidRDefault="003D4003" w:rsidP="003D4003">
            <w:pPr>
              <w:pStyle w:val="TAL"/>
              <w:rPr>
                <w:rFonts w:cs="Arial"/>
                <w:color w:val="000000"/>
                <w:sz w:val="16"/>
                <w:szCs w:val="16"/>
              </w:rPr>
            </w:pPr>
            <w:r w:rsidRPr="003D4003">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BE608E" w:rsidRDefault="003D4003" w:rsidP="003D4003">
            <w:pPr>
              <w:pStyle w:val="TAL"/>
              <w:rPr>
                <w:rFonts w:cs="Arial"/>
                <w:color w:val="000000"/>
                <w:sz w:val="16"/>
                <w:szCs w:val="16"/>
              </w:rPr>
            </w:pPr>
            <w:r w:rsidRPr="003D4003">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BE608E" w:rsidRDefault="003D4003" w:rsidP="003D4003">
            <w:pPr>
              <w:pStyle w:val="TAL"/>
              <w:rPr>
                <w:rFonts w:cs="Arial"/>
                <w:color w:val="000000"/>
                <w:sz w:val="16"/>
                <w:szCs w:val="16"/>
              </w:rPr>
            </w:pPr>
            <w:r w:rsidRPr="003D4003">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BE608E" w:rsidRDefault="003D4003" w:rsidP="003D4003">
            <w:pPr>
              <w:pStyle w:val="TAL"/>
              <w:rPr>
                <w:rFonts w:cs="Arial"/>
                <w:color w:val="000000"/>
                <w:sz w:val="16"/>
                <w:szCs w:val="16"/>
              </w:rPr>
            </w:pPr>
            <w:r w:rsidRPr="003D4003">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BE608E" w:rsidRDefault="003D4003" w:rsidP="003D4003">
            <w:pPr>
              <w:pStyle w:val="TAL"/>
              <w:rPr>
                <w:rFonts w:cs="Arial"/>
                <w:color w:val="000000"/>
                <w:sz w:val="16"/>
                <w:szCs w:val="16"/>
              </w:rPr>
            </w:pPr>
            <w:r w:rsidRPr="003D4003">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BE608E" w:rsidRDefault="003D4003" w:rsidP="003D4003">
            <w:pPr>
              <w:pStyle w:val="TAL"/>
              <w:rPr>
                <w:rFonts w:cs="Arial"/>
                <w:color w:val="000000"/>
                <w:sz w:val="16"/>
                <w:szCs w:val="16"/>
              </w:rPr>
            </w:pPr>
            <w:r w:rsidRPr="003D4003">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BE608E" w:rsidRDefault="003D4003" w:rsidP="003D4003">
            <w:pPr>
              <w:pStyle w:val="TAL"/>
              <w:rPr>
                <w:rFonts w:cs="Arial"/>
                <w:color w:val="000000"/>
                <w:sz w:val="16"/>
                <w:szCs w:val="16"/>
              </w:rPr>
            </w:pPr>
            <w:r w:rsidRPr="003D4003">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BE608E" w:rsidRDefault="003D4003" w:rsidP="003D4003">
            <w:pPr>
              <w:pStyle w:val="TAL"/>
              <w:rPr>
                <w:rFonts w:cs="Arial"/>
                <w:color w:val="000000"/>
                <w:sz w:val="16"/>
                <w:szCs w:val="16"/>
              </w:rPr>
            </w:pPr>
            <w:r w:rsidRPr="003D4003">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BE608E" w:rsidRDefault="003D4003" w:rsidP="003D4003">
            <w:pPr>
              <w:pStyle w:val="TAL"/>
              <w:rPr>
                <w:rFonts w:cs="Arial"/>
                <w:color w:val="000000"/>
                <w:sz w:val="16"/>
                <w:szCs w:val="16"/>
              </w:rPr>
            </w:pPr>
            <w:r w:rsidRPr="003D4003">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BE608E" w:rsidRDefault="003D4003" w:rsidP="003D4003">
            <w:pPr>
              <w:pStyle w:val="TAL"/>
              <w:rPr>
                <w:rFonts w:cs="Arial"/>
                <w:color w:val="000000"/>
                <w:sz w:val="16"/>
                <w:szCs w:val="16"/>
              </w:rPr>
            </w:pPr>
            <w:r w:rsidRPr="003D4003">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BE608E" w:rsidRDefault="003D4003" w:rsidP="003D4003">
            <w:pPr>
              <w:pStyle w:val="TAL"/>
              <w:rPr>
                <w:rFonts w:cs="Arial"/>
                <w:color w:val="000000"/>
                <w:sz w:val="16"/>
                <w:szCs w:val="16"/>
              </w:rPr>
            </w:pPr>
            <w:r w:rsidRPr="003D4003">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BE608E" w:rsidRDefault="003D4003" w:rsidP="003D4003">
            <w:pPr>
              <w:pStyle w:val="TAL"/>
              <w:rPr>
                <w:rFonts w:cs="Arial"/>
                <w:color w:val="000000"/>
                <w:sz w:val="16"/>
                <w:szCs w:val="16"/>
              </w:rPr>
            </w:pPr>
            <w:r w:rsidRPr="003D4003">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BE608E" w:rsidRDefault="003D4003" w:rsidP="003D4003">
            <w:pPr>
              <w:pStyle w:val="TAL"/>
              <w:rPr>
                <w:rFonts w:cs="Arial"/>
                <w:color w:val="000000"/>
                <w:sz w:val="16"/>
                <w:szCs w:val="16"/>
              </w:rPr>
            </w:pPr>
            <w:r w:rsidRPr="003D4003">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BE608E" w:rsidRDefault="003D4003" w:rsidP="003D4003">
            <w:pPr>
              <w:pStyle w:val="TAL"/>
              <w:rPr>
                <w:rFonts w:cs="Arial"/>
                <w:color w:val="000000"/>
                <w:sz w:val="16"/>
                <w:szCs w:val="16"/>
              </w:rPr>
            </w:pPr>
            <w:r w:rsidRPr="003D4003">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BE608E" w:rsidRDefault="003D4003" w:rsidP="003D4003">
            <w:pPr>
              <w:pStyle w:val="TAL"/>
              <w:rPr>
                <w:rFonts w:cs="Arial"/>
                <w:color w:val="000000"/>
                <w:sz w:val="16"/>
                <w:szCs w:val="16"/>
              </w:rPr>
            </w:pPr>
            <w:r w:rsidRPr="003D4003">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BE608E" w:rsidRDefault="003D4003" w:rsidP="003D4003">
            <w:pPr>
              <w:pStyle w:val="TAL"/>
              <w:rPr>
                <w:rFonts w:cs="Arial"/>
                <w:color w:val="000000"/>
                <w:sz w:val="16"/>
                <w:szCs w:val="16"/>
              </w:rPr>
            </w:pPr>
            <w:r w:rsidRPr="003D4003">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BE608E" w:rsidRDefault="003D4003" w:rsidP="003D4003">
            <w:pPr>
              <w:pStyle w:val="TAL"/>
              <w:rPr>
                <w:rFonts w:cs="Arial"/>
                <w:color w:val="000000"/>
                <w:sz w:val="16"/>
                <w:szCs w:val="16"/>
              </w:rPr>
            </w:pPr>
            <w:r w:rsidRPr="003D4003">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BE608E" w:rsidRDefault="003D4003" w:rsidP="003D4003">
            <w:pPr>
              <w:pStyle w:val="TAL"/>
              <w:rPr>
                <w:rFonts w:cs="Arial"/>
                <w:color w:val="000000"/>
                <w:sz w:val="16"/>
                <w:szCs w:val="16"/>
              </w:rPr>
            </w:pPr>
            <w:r w:rsidRPr="003D4003">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BE608E" w:rsidRDefault="003D4003" w:rsidP="003D4003">
            <w:pPr>
              <w:pStyle w:val="TAL"/>
              <w:rPr>
                <w:rFonts w:cs="Arial"/>
                <w:color w:val="000000"/>
                <w:sz w:val="16"/>
                <w:szCs w:val="16"/>
              </w:rPr>
            </w:pPr>
            <w:r w:rsidRPr="003D4003">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BE608E" w:rsidRDefault="003D4003" w:rsidP="003D4003">
            <w:pPr>
              <w:pStyle w:val="TAL"/>
              <w:rPr>
                <w:rFonts w:cs="Arial"/>
                <w:color w:val="000000"/>
                <w:sz w:val="16"/>
                <w:szCs w:val="16"/>
              </w:rPr>
            </w:pPr>
            <w:r w:rsidRPr="003D4003">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BE608E" w:rsidRDefault="003D4003" w:rsidP="003D4003">
            <w:pPr>
              <w:pStyle w:val="TAL"/>
              <w:rPr>
                <w:rFonts w:cs="Arial"/>
                <w:color w:val="000000"/>
                <w:sz w:val="16"/>
                <w:szCs w:val="16"/>
              </w:rPr>
            </w:pPr>
            <w:r w:rsidRPr="003D4003">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BE608E" w:rsidRDefault="003D4003" w:rsidP="003D4003">
            <w:pPr>
              <w:pStyle w:val="TAL"/>
              <w:rPr>
                <w:rFonts w:cs="Arial"/>
                <w:color w:val="000000"/>
                <w:sz w:val="16"/>
                <w:szCs w:val="16"/>
              </w:rPr>
            </w:pPr>
            <w:r w:rsidRPr="003D4003">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BE608E" w:rsidRDefault="003D4003" w:rsidP="003D4003">
            <w:pPr>
              <w:pStyle w:val="TAL"/>
              <w:rPr>
                <w:rFonts w:cs="Arial"/>
                <w:color w:val="000000"/>
                <w:sz w:val="16"/>
                <w:szCs w:val="16"/>
              </w:rPr>
            </w:pPr>
            <w:r w:rsidRPr="003D4003">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BE608E" w:rsidRDefault="003D4003" w:rsidP="003D4003">
            <w:pPr>
              <w:pStyle w:val="TAL"/>
              <w:rPr>
                <w:rFonts w:cs="Arial"/>
                <w:color w:val="000000"/>
                <w:sz w:val="16"/>
                <w:szCs w:val="16"/>
              </w:rPr>
            </w:pPr>
            <w:r w:rsidRPr="003D4003">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BE608E" w:rsidRDefault="003D4003" w:rsidP="003D4003">
            <w:pPr>
              <w:pStyle w:val="TAL"/>
              <w:rPr>
                <w:rFonts w:cs="Arial"/>
                <w:color w:val="000000"/>
                <w:sz w:val="16"/>
                <w:szCs w:val="16"/>
              </w:rPr>
            </w:pPr>
            <w:r w:rsidRPr="003D4003">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BE608E" w:rsidRDefault="003D4003" w:rsidP="003D4003">
            <w:pPr>
              <w:pStyle w:val="TAL"/>
              <w:rPr>
                <w:rFonts w:cs="Arial"/>
                <w:color w:val="000000"/>
                <w:sz w:val="16"/>
                <w:szCs w:val="16"/>
              </w:rPr>
            </w:pPr>
            <w:r w:rsidRPr="003D4003">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BE608E" w:rsidRDefault="003D4003" w:rsidP="003D4003">
            <w:pPr>
              <w:pStyle w:val="TAL"/>
              <w:rPr>
                <w:rFonts w:cs="Arial"/>
                <w:color w:val="000000"/>
                <w:sz w:val="16"/>
                <w:szCs w:val="16"/>
              </w:rPr>
            </w:pPr>
            <w:r w:rsidRPr="003D4003">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BE608E" w:rsidRDefault="003D4003" w:rsidP="003D4003">
            <w:pPr>
              <w:pStyle w:val="TAL"/>
              <w:rPr>
                <w:rFonts w:cs="Arial"/>
                <w:color w:val="000000"/>
                <w:sz w:val="16"/>
                <w:szCs w:val="16"/>
              </w:rPr>
            </w:pPr>
            <w:r w:rsidRPr="003D4003">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BE608E" w:rsidRDefault="003D4003" w:rsidP="003D4003">
            <w:pPr>
              <w:pStyle w:val="TAL"/>
              <w:rPr>
                <w:rFonts w:cs="Arial"/>
                <w:color w:val="000000"/>
                <w:sz w:val="16"/>
                <w:szCs w:val="16"/>
              </w:rPr>
            </w:pPr>
            <w:r w:rsidRPr="003D4003">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BE608E" w:rsidRDefault="003D4003" w:rsidP="003D4003">
            <w:pPr>
              <w:pStyle w:val="TAL"/>
              <w:rPr>
                <w:rFonts w:cs="Arial"/>
                <w:color w:val="000000"/>
                <w:sz w:val="16"/>
                <w:szCs w:val="16"/>
              </w:rPr>
            </w:pPr>
            <w:r w:rsidRPr="003D4003">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BE608E" w:rsidRDefault="003D4003" w:rsidP="003D4003">
            <w:pPr>
              <w:pStyle w:val="TAL"/>
              <w:rPr>
                <w:rFonts w:cs="Arial"/>
                <w:color w:val="000000"/>
                <w:sz w:val="16"/>
                <w:szCs w:val="16"/>
              </w:rPr>
            </w:pPr>
            <w:r w:rsidRPr="003D4003">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BE608E" w:rsidRDefault="003D4003" w:rsidP="003D4003">
            <w:pPr>
              <w:pStyle w:val="TAL"/>
              <w:rPr>
                <w:rFonts w:cs="Arial"/>
                <w:color w:val="000000"/>
                <w:sz w:val="16"/>
                <w:szCs w:val="16"/>
              </w:rPr>
            </w:pPr>
            <w:r w:rsidRPr="003D4003">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BE608E" w:rsidRDefault="003D4003" w:rsidP="003D4003">
            <w:pPr>
              <w:pStyle w:val="TAL"/>
              <w:rPr>
                <w:rFonts w:cs="Arial"/>
                <w:color w:val="000000"/>
                <w:sz w:val="16"/>
                <w:szCs w:val="16"/>
              </w:rPr>
            </w:pPr>
            <w:r w:rsidRPr="003D4003">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BE608E" w:rsidRDefault="003D4003" w:rsidP="003D4003">
            <w:pPr>
              <w:pStyle w:val="TAL"/>
              <w:rPr>
                <w:rFonts w:cs="Arial"/>
                <w:color w:val="000000"/>
                <w:sz w:val="16"/>
                <w:szCs w:val="16"/>
              </w:rPr>
            </w:pPr>
            <w:r w:rsidRPr="003D4003">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BE608E" w:rsidRDefault="003D4003" w:rsidP="003D4003">
            <w:pPr>
              <w:pStyle w:val="TAL"/>
              <w:rPr>
                <w:rFonts w:cs="Arial"/>
                <w:color w:val="000000"/>
                <w:sz w:val="16"/>
                <w:szCs w:val="16"/>
              </w:rPr>
            </w:pPr>
            <w:r w:rsidRPr="003D4003">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BE608E" w:rsidRDefault="003D4003" w:rsidP="003D4003">
            <w:pPr>
              <w:pStyle w:val="TAL"/>
              <w:rPr>
                <w:rFonts w:cs="Arial"/>
                <w:color w:val="000000"/>
                <w:sz w:val="16"/>
                <w:szCs w:val="16"/>
              </w:rPr>
            </w:pPr>
            <w:r w:rsidRPr="003D4003">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BE608E" w:rsidRDefault="003D4003" w:rsidP="003D4003">
            <w:pPr>
              <w:pStyle w:val="TAL"/>
              <w:rPr>
                <w:rFonts w:cs="Arial"/>
                <w:color w:val="000000"/>
                <w:sz w:val="16"/>
                <w:szCs w:val="16"/>
              </w:rPr>
            </w:pPr>
            <w:r w:rsidRPr="003D4003">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BE608E" w:rsidRDefault="003D4003" w:rsidP="003D4003">
            <w:pPr>
              <w:pStyle w:val="TAL"/>
              <w:rPr>
                <w:rFonts w:cs="Arial"/>
                <w:color w:val="000000"/>
                <w:sz w:val="16"/>
                <w:szCs w:val="16"/>
              </w:rPr>
            </w:pPr>
            <w:r w:rsidRPr="003D4003">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BE608E" w:rsidRDefault="003D4003" w:rsidP="003D4003">
            <w:pPr>
              <w:pStyle w:val="TAL"/>
              <w:rPr>
                <w:rFonts w:cs="Arial"/>
                <w:color w:val="000000"/>
                <w:sz w:val="16"/>
                <w:szCs w:val="16"/>
              </w:rPr>
            </w:pPr>
            <w:r w:rsidRPr="003D4003">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BE608E" w:rsidRDefault="003D4003" w:rsidP="003D4003">
            <w:pPr>
              <w:pStyle w:val="TAL"/>
              <w:rPr>
                <w:rFonts w:cs="Arial"/>
                <w:color w:val="000000"/>
                <w:sz w:val="16"/>
                <w:szCs w:val="16"/>
              </w:rPr>
            </w:pPr>
            <w:r w:rsidRPr="003D4003">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BE608E" w:rsidRDefault="003D4003" w:rsidP="003D4003">
            <w:pPr>
              <w:pStyle w:val="TAL"/>
              <w:rPr>
                <w:rFonts w:cs="Arial"/>
                <w:color w:val="000000"/>
                <w:sz w:val="16"/>
                <w:szCs w:val="16"/>
              </w:rPr>
            </w:pPr>
            <w:r w:rsidRPr="003D4003">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BE608E" w:rsidRDefault="003D4003" w:rsidP="003D4003">
            <w:pPr>
              <w:pStyle w:val="TAL"/>
              <w:rPr>
                <w:rFonts w:cs="Arial"/>
                <w:color w:val="000000"/>
                <w:sz w:val="16"/>
                <w:szCs w:val="16"/>
              </w:rPr>
            </w:pPr>
            <w:r w:rsidRPr="003D4003">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BE608E" w:rsidRDefault="003D4003" w:rsidP="003D4003">
            <w:pPr>
              <w:pStyle w:val="TAL"/>
              <w:rPr>
                <w:rFonts w:cs="Arial"/>
                <w:color w:val="000000"/>
                <w:sz w:val="16"/>
                <w:szCs w:val="16"/>
              </w:rPr>
            </w:pPr>
            <w:r w:rsidRPr="003D4003">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BE608E" w:rsidRDefault="003D4003" w:rsidP="003D4003">
            <w:pPr>
              <w:pStyle w:val="TAL"/>
              <w:rPr>
                <w:rFonts w:cs="Arial"/>
                <w:color w:val="000000"/>
                <w:sz w:val="16"/>
                <w:szCs w:val="16"/>
              </w:rPr>
            </w:pPr>
            <w:r w:rsidRPr="003D4003">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BE608E" w:rsidRDefault="003D4003" w:rsidP="003D4003">
            <w:pPr>
              <w:pStyle w:val="TAL"/>
              <w:rPr>
                <w:rFonts w:cs="Arial"/>
                <w:color w:val="000000"/>
                <w:sz w:val="16"/>
                <w:szCs w:val="16"/>
              </w:rPr>
            </w:pPr>
            <w:r w:rsidRPr="003D4003">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BE608E" w:rsidRDefault="003D4003" w:rsidP="003D4003">
            <w:pPr>
              <w:pStyle w:val="TAL"/>
              <w:rPr>
                <w:rFonts w:cs="Arial"/>
                <w:color w:val="000000"/>
                <w:sz w:val="16"/>
                <w:szCs w:val="16"/>
              </w:rPr>
            </w:pPr>
            <w:r w:rsidRPr="003D4003">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BE608E" w:rsidRDefault="003D4003" w:rsidP="003D4003">
            <w:pPr>
              <w:pStyle w:val="TAL"/>
              <w:rPr>
                <w:rFonts w:cs="Arial"/>
                <w:color w:val="000000"/>
                <w:sz w:val="16"/>
                <w:szCs w:val="16"/>
              </w:rPr>
            </w:pPr>
            <w:r w:rsidRPr="003D4003">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BE608E" w:rsidRDefault="003D4003" w:rsidP="003D4003">
            <w:pPr>
              <w:pStyle w:val="TAL"/>
              <w:rPr>
                <w:rFonts w:cs="Arial"/>
                <w:color w:val="000000"/>
                <w:sz w:val="16"/>
                <w:szCs w:val="16"/>
              </w:rPr>
            </w:pPr>
            <w:r w:rsidRPr="003D4003">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BE608E" w:rsidRDefault="003D4003" w:rsidP="003D4003">
            <w:pPr>
              <w:pStyle w:val="TAL"/>
              <w:rPr>
                <w:rFonts w:cs="Arial"/>
                <w:color w:val="000000"/>
                <w:sz w:val="16"/>
                <w:szCs w:val="16"/>
              </w:rPr>
            </w:pPr>
            <w:r w:rsidRPr="003D4003">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BE608E" w:rsidRDefault="003D4003" w:rsidP="003D4003">
            <w:pPr>
              <w:pStyle w:val="TAL"/>
              <w:rPr>
                <w:rFonts w:cs="Arial"/>
                <w:color w:val="000000"/>
                <w:sz w:val="16"/>
                <w:szCs w:val="16"/>
              </w:rPr>
            </w:pPr>
            <w:r w:rsidRPr="003D4003">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BE608E" w:rsidRDefault="003D4003" w:rsidP="003D4003">
            <w:pPr>
              <w:pStyle w:val="TAL"/>
              <w:rPr>
                <w:rFonts w:cs="Arial"/>
                <w:color w:val="000000"/>
                <w:sz w:val="16"/>
                <w:szCs w:val="16"/>
              </w:rPr>
            </w:pPr>
            <w:r w:rsidRPr="003D4003">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BE608E" w:rsidRDefault="003D4003" w:rsidP="003D4003">
            <w:pPr>
              <w:pStyle w:val="TAL"/>
              <w:rPr>
                <w:rFonts w:cs="Arial"/>
                <w:color w:val="000000"/>
                <w:sz w:val="16"/>
                <w:szCs w:val="16"/>
              </w:rPr>
            </w:pPr>
            <w:r w:rsidRPr="003D4003">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BE608E" w:rsidRDefault="003D4003" w:rsidP="003D4003">
            <w:pPr>
              <w:pStyle w:val="TAL"/>
              <w:rPr>
                <w:rFonts w:cs="Arial"/>
                <w:color w:val="000000"/>
                <w:sz w:val="16"/>
                <w:szCs w:val="16"/>
              </w:rPr>
            </w:pPr>
            <w:r w:rsidRPr="003D4003">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BE608E" w:rsidRDefault="003D4003" w:rsidP="003D4003">
            <w:pPr>
              <w:pStyle w:val="TAL"/>
              <w:rPr>
                <w:rFonts w:cs="Arial"/>
                <w:color w:val="000000"/>
                <w:sz w:val="16"/>
                <w:szCs w:val="16"/>
              </w:rPr>
            </w:pPr>
            <w:r w:rsidRPr="003D4003">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BE608E" w:rsidRDefault="003D4003" w:rsidP="003D4003">
            <w:pPr>
              <w:pStyle w:val="TAL"/>
              <w:rPr>
                <w:rFonts w:cs="Arial"/>
                <w:color w:val="000000"/>
                <w:sz w:val="16"/>
                <w:szCs w:val="16"/>
              </w:rPr>
            </w:pPr>
            <w:r w:rsidRPr="003D4003">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BE608E" w:rsidRDefault="003D4003" w:rsidP="003D4003">
            <w:pPr>
              <w:pStyle w:val="TAL"/>
              <w:rPr>
                <w:rFonts w:cs="Arial"/>
                <w:color w:val="000000"/>
                <w:sz w:val="16"/>
                <w:szCs w:val="16"/>
              </w:rPr>
            </w:pPr>
            <w:r w:rsidRPr="003D4003">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BE608E" w:rsidRDefault="003D4003" w:rsidP="003D4003">
            <w:pPr>
              <w:pStyle w:val="TAL"/>
              <w:rPr>
                <w:rFonts w:cs="Arial"/>
                <w:color w:val="000000"/>
                <w:sz w:val="16"/>
                <w:szCs w:val="16"/>
              </w:rPr>
            </w:pPr>
            <w:r w:rsidRPr="003D4003">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BE608E" w:rsidRDefault="003D4003" w:rsidP="003D4003">
            <w:pPr>
              <w:pStyle w:val="TAL"/>
              <w:rPr>
                <w:rFonts w:cs="Arial"/>
                <w:color w:val="000000"/>
                <w:sz w:val="16"/>
                <w:szCs w:val="16"/>
              </w:rPr>
            </w:pPr>
            <w:r w:rsidRPr="003D4003">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BE608E" w:rsidRDefault="003D4003" w:rsidP="003D4003">
            <w:pPr>
              <w:pStyle w:val="TAL"/>
              <w:rPr>
                <w:rFonts w:cs="Arial"/>
                <w:color w:val="000000"/>
                <w:sz w:val="16"/>
                <w:szCs w:val="16"/>
              </w:rPr>
            </w:pPr>
            <w:r w:rsidRPr="003D4003">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BE608E" w:rsidRDefault="003D4003" w:rsidP="003D4003">
            <w:pPr>
              <w:pStyle w:val="TAL"/>
              <w:rPr>
                <w:rFonts w:cs="Arial"/>
                <w:color w:val="000000"/>
                <w:sz w:val="16"/>
                <w:szCs w:val="16"/>
              </w:rPr>
            </w:pPr>
            <w:r w:rsidRPr="003D4003">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BE608E" w:rsidRDefault="003D4003" w:rsidP="003D4003">
            <w:pPr>
              <w:pStyle w:val="TAL"/>
              <w:rPr>
                <w:rFonts w:cs="Arial"/>
                <w:color w:val="000000"/>
                <w:sz w:val="16"/>
                <w:szCs w:val="16"/>
              </w:rPr>
            </w:pPr>
            <w:r w:rsidRPr="003D4003">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BE608E" w:rsidRDefault="003D4003" w:rsidP="003D4003">
            <w:pPr>
              <w:pStyle w:val="TAL"/>
              <w:rPr>
                <w:rFonts w:cs="Arial"/>
                <w:color w:val="000000"/>
                <w:sz w:val="16"/>
                <w:szCs w:val="16"/>
              </w:rPr>
            </w:pPr>
            <w:r w:rsidRPr="003D4003">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BE608E" w:rsidRDefault="003D4003" w:rsidP="003D4003">
            <w:pPr>
              <w:pStyle w:val="TAL"/>
              <w:rPr>
                <w:rFonts w:cs="Arial"/>
                <w:color w:val="000000"/>
                <w:sz w:val="16"/>
                <w:szCs w:val="16"/>
              </w:rPr>
            </w:pPr>
            <w:r w:rsidRPr="003D4003">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BE608E" w:rsidRDefault="003D4003" w:rsidP="003D4003">
            <w:pPr>
              <w:pStyle w:val="TAL"/>
              <w:rPr>
                <w:rFonts w:cs="Arial"/>
                <w:color w:val="000000"/>
                <w:sz w:val="16"/>
                <w:szCs w:val="16"/>
              </w:rPr>
            </w:pPr>
            <w:r w:rsidRPr="003D4003">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98117D" w:rsidRPr="00BE608E" w14:paraId="2EEC9B58" w14:textId="77777777" w:rsidTr="0098117D">
        <w:tc>
          <w:tcPr>
            <w:tcW w:w="800" w:type="dxa"/>
            <w:tcBorders>
              <w:top w:val="single" w:sz="6" w:space="0" w:color="auto"/>
              <w:left w:val="single" w:sz="6" w:space="0" w:color="auto"/>
              <w:bottom w:val="single" w:sz="6" w:space="0" w:color="auto"/>
              <w:right w:val="single" w:sz="6" w:space="0" w:color="auto"/>
            </w:tcBorders>
            <w:shd w:val="solid" w:color="FFFFFF" w:fill="auto"/>
          </w:tcPr>
          <w:p w14:paraId="6B1E24FA" w14:textId="77777777" w:rsidR="0098117D" w:rsidRPr="00BE608E" w:rsidRDefault="0098117D" w:rsidP="00887668">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D88D9" w14:textId="77777777" w:rsidR="0098117D" w:rsidRPr="00BE608E" w:rsidRDefault="0098117D" w:rsidP="00887668">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7DAC1" w14:textId="77777777" w:rsidR="0098117D" w:rsidRPr="00BE608E" w:rsidRDefault="0098117D" w:rsidP="00887668">
            <w:pPr>
              <w:pStyle w:val="TAL"/>
              <w:rPr>
                <w:rFonts w:cs="Arial"/>
                <w:color w:val="000000"/>
                <w:sz w:val="16"/>
                <w:szCs w:val="16"/>
              </w:rPr>
            </w:pPr>
            <w:r w:rsidRPr="003D4003">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FE393" w14:textId="77777777" w:rsidR="0098117D" w:rsidRPr="00BE608E" w:rsidRDefault="0098117D" w:rsidP="00887668">
            <w:pPr>
              <w:pStyle w:val="TAL"/>
              <w:rPr>
                <w:rFonts w:cs="Arial"/>
                <w:color w:val="000000"/>
                <w:sz w:val="16"/>
                <w:szCs w:val="16"/>
              </w:rPr>
            </w:pPr>
            <w:r w:rsidRPr="003D4003">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1A407D" w14:textId="77777777" w:rsidR="0098117D" w:rsidRPr="00BE608E" w:rsidRDefault="0098117D" w:rsidP="00887668">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D32" w14:textId="77777777" w:rsidR="0098117D" w:rsidRPr="00BE608E" w:rsidRDefault="0098117D" w:rsidP="00887668">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A7C38" w14:textId="5205A069" w:rsidR="0098117D" w:rsidRPr="00BE608E" w:rsidRDefault="0098117D" w:rsidP="00887668">
            <w:pPr>
              <w:pStyle w:val="TAL"/>
              <w:rPr>
                <w:rFonts w:cs="Arial"/>
                <w:color w:val="000000"/>
                <w:sz w:val="16"/>
                <w:szCs w:val="16"/>
              </w:rPr>
            </w:pPr>
            <w:r>
              <w:rPr>
                <w:rFonts w:cs="Arial"/>
                <w:color w:val="000000"/>
                <w:sz w:val="16"/>
                <w:szCs w:val="16"/>
              </w:rPr>
              <w:t>implementation of missing CR "</w:t>
            </w:r>
            <w:r w:rsidRPr="003D4003">
              <w:rPr>
                <w:rFonts w:cs="Arial"/>
                <w:color w:val="000000"/>
                <w:sz w:val="16"/>
                <w:szCs w:val="16"/>
              </w:rPr>
              <w:t>Addition of applicability for PDCP UDC</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C1489" w14:textId="7B9C1556" w:rsidR="0098117D" w:rsidRPr="00BE608E" w:rsidRDefault="0098117D" w:rsidP="00887668">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w:t>
            </w:r>
            <w:r>
              <w:rPr>
                <w:rFonts w:cs="Arial"/>
                <w:color w:val="000000"/>
                <w:sz w:val="16"/>
                <w:szCs w:val="16"/>
              </w:rPr>
              <w:t>1</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5D60F9">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79D64" w14:textId="77777777" w:rsidR="00B5364E" w:rsidRDefault="00B5364E">
      <w:r>
        <w:separator/>
      </w:r>
    </w:p>
  </w:endnote>
  <w:endnote w:type="continuationSeparator" w:id="0">
    <w:p w14:paraId="74EFB43E" w14:textId="77777777" w:rsidR="00B5364E" w:rsidRDefault="00B5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CC596" w14:textId="77777777" w:rsidR="00B5364E" w:rsidRDefault="00B5364E">
      <w:r>
        <w:separator/>
      </w:r>
    </w:p>
  </w:footnote>
  <w:footnote w:type="continuationSeparator" w:id="0">
    <w:p w14:paraId="4849FEB8" w14:textId="77777777" w:rsidR="00B5364E" w:rsidRDefault="00B5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70FEC48F"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304">
      <w:rPr>
        <w:rFonts w:ascii="Arial" w:hAnsi="Arial" w:cs="Arial"/>
        <w:b/>
        <w:noProof/>
        <w:sz w:val="18"/>
        <w:szCs w:val="18"/>
      </w:rPr>
      <w:t>3GPP TS 38.523-2 V17.2.1 (2023-03)</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1915786C"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304">
      <w:rPr>
        <w:rFonts w:ascii="Arial" w:hAnsi="Arial" w:cs="Arial"/>
        <w:b/>
        <w:noProof/>
        <w:sz w:val="18"/>
        <w:szCs w:val="18"/>
      </w:rPr>
      <w:t>Release 17</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2B33"/>
    <w:rsid w:val="000655A6"/>
    <w:rsid w:val="00066491"/>
    <w:rsid w:val="00080512"/>
    <w:rsid w:val="000854DC"/>
    <w:rsid w:val="0008591C"/>
    <w:rsid w:val="0008683D"/>
    <w:rsid w:val="0009179B"/>
    <w:rsid w:val="00093559"/>
    <w:rsid w:val="00095658"/>
    <w:rsid w:val="00095F02"/>
    <w:rsid w:val="00097144"/>
    <w:rsid w:val="000A13AA"/>
    <w:rsid w:val="000A392B"/>
    <w:rsid w:val="000A4A4A"/>
    <w:rsid w:val="000A7AAF"/>
    <w:rsid w:val="000B18C3"/>
    <w:rsid w:val="000B2338"/>
    <w:rsid w:val="000B2D60"/>
    <w:rsid w:val="000C052B"/>
    <w:rsid w:val="000C0627"/>
    <w:rsid w:val="000C58B4"/>
    <w:rsid w:val="000D1543"/>
    <w:rsid w:val="000D1C18"/>
    <w:rsid w:val="000D58AB"/>
    <w:rsid w:val="000D5D4A"/>
    <w:rsid w:val="000D6100"/>
    <w:rsid w:val="000D635B"/>
    <w:rsid w:val="000E3D39"/>
    <w:rsid w:val="000F0555"/>
    <w:rsid w:val="000F1C6D"/>
    <w:rsid w:val="000F4AC5"/>
    <w:rsid w:val="00102003"/>
    <w:rsid w:val="00103904"/>
    <w:rsid w:val="001153CF"/>
    <w:rsid w:val="00126FE5"/>
    <w:rsid w:val="00127701"/>
    <w:rsid w:val="001352ED"/>
    <w:rsid w:val="0014409C"/>
    <w:rsid w:val="00146749"/>
    <w:rsid w:val="00147DE5"/>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2DB6"/>
    <w:rsid w:val="001D316B"/>
    <w:rsid w:val="001E1265"/>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2217D"/>
    <w:rsid w:val="002273AF"/>
    <w:rsid w:val="002347A2"/>
    <w:rsid w:val="002365AD"/>
    <w:rsid w:val="00240AF5"/>
    <w:rsid w:val="00242979"/>
    <w:rsid w:val="00247EB1"/>
    <w:rsid w:val="002505EF"/>
    <w:rsid w:val="00262BD3"/>
    <w:rsid w:val="00266E37"/>
    <w:rsid w:val="00267782"/>
    <w:rsid w:val="002713C1"/>
    <w:rsid w:val="002722C1"/>
    <w:rsid w:val="00283048"/>
    <w:rsid w:val="00284331"/>
    <w:rsid w:val="00285356"/>
    <w:rsid w:val="002948FE"/>
    <w:rsid w:val="00294FA1"/>
    <w:rsid w:val="00297F18"/>
    <w:rsid w:val="002A05B2"/>
    <w:rsid w:val="002A0B29"/>
    <w:rsid w:val="002A1560"/>
    <w:rsid w:val="002B17DC"/>
    <w:rsid w:val="002B4E59"/>
    <w:rsid w:val="002C087A"/>
    <w:rsid w:val="002D2D42"/>
    <w:rsid w:val="002D6812"/>
    <w:rsid w:val="002E0FBC"/>
    <w:rsid w:val="002E661D"/>
    <w:rsid w:val="002F277B"/>
    <w:rsid w:val="00307B20"/>
    <w:rsid w:val="003172DC"/>
    <w:rsid w:val="003228F4"/>
    <w:rsid w:val="00325ACC"/>
    <w:rsid w:val="0032742D"/>
    <w:rsid w:val="00332636"/>
    <w:rsid w:val="00335D69"/>
    <w:rsid w:val="003530D5"/>
    <w:rsid w:val="003544CF"/>
    <w:rsid w:val="0035462D"/>
    <w:rsid w:val="00354CEB"/>
    <w:rsid w:val="00354D82"/>
    <w:rsid w:val="00356D76"/>
    <w:rsid w:val="0035745E"/>
    <w:rsid w:val="00370C71"/>
    <w:rsid w:val="003735AA"/>
    <w:rsid w:val="00391FA9"/>
    <w:rsid w:val="0039427D"/>
    <w:rsid w:val="00396326"/>
    <w:rsid w:val="00396E47"/>
    <w:rsid w:val="003A523A"/>
    <w:rsid w:val="003B0895"/>
    <w:rsid w:val="003C062D"/>
    <w:rsid w:val="003C2DFC"/>
    <w:rsid w:val="003C3052"/>
    <w:rsid w:val="003C3971"/>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211E2"/>
    <w:rsid w:val="004259B6"/>
    <w:rsid w:val="00430673"/>
    <w:rsid w:val="00431B35"/>
    <w:rsid w:val="00435C14"/>
    <w:rsid w:val="004443E1"/>
    <w:rsid w:val="004468B1"/>
    <w:rsid w:val="00457E00"/>
    <w:rsid w:val="004624F2"/>
    <w:rsid w:val="00465342"/>
    <w:rsid w:val="004838FC"/>
    <w:rsid w:val="00485AB5"/>
    <w:rsid w:val="004862AD"/>
    <w:rsid w:val="00490088"/>
    <w:rsid w:val="00497769"/>
    <w:rsid w:val="00497B99"/>
    <w:rsid w:val="00497D1A"/>
    <w:rsid w:val="004B0D4A"/>
    <w:rsid w:val="004B6B64"/>
    <w:rsid w:val="004B787F"/>
    <w:rsid w:val="004C319E"/>
    <w:rsid w:val="004C63CE"/>
    <w:rsid w:val="004D2047"/>
    <w:rsid w:val="004D3578"/>
    <w:rsid w:val="004D36DF"/>
    <w:rsid w:val="004D4088"/>
    <w:rsid w:val="004E213A"/>
    <w:rsid w:val="004E2EB6"/>
    <w:rsid w:val="004E3BA0"/>
    <w:rsid w:val="004E4157"/>
    <w:rsid w:val="004F27B1"/>
    <w:rsid w:val="004F41FE"/>
    <w:rsid w:val="004F6274"/>
    <w:rsid w:val="00502247"/>
    <w:rsid w:val="005062F5"/>
    <w:rsid w:val="00511F02"/>
    <w:rsid w:val="005233F3"/>
    <w:rsid w:val="005270CE"/>
    <w:rsid w:val="00527813"/>
    <w:rsid w:val="00531AE1"/>
    <w:rsid w:val="005329C6"/>
    <w:rsid w:val="00534130"/>
    <w:rsid w:val="005432FE"/>
    <w:rsid w:val="00543E6C"/>
    <w:rsid w:val="0054662B"/>
    <w:rsid w:val="00546751"/>
    <w:rsid w:val="00552344"/>
    <w:rsid w:val="00553A11"/>
    <w:rsid w:val="00553D9F"/>
    <w:rsid w:val="00560286"/>
    <w:rsid w:val="005628E4"/>
    <w:rsid w:val="00565087"/>
    <w:rsid w:val="0056646D"/>
    <w:rsid w:val="00567C3D"/>
    <w:rsid w:val="00574309"/>
    <w:rsid w:val="005808F1"/>
    <w:rsid w:val="00583FE8"/>
    <w:rsid w:val="00584A07"/>
    <w:rsid w:val="005A1BC3"/>
    <w:rsid w:val="005A7243"/>
    <w:rsid w:val="005B512A"/>
    <w:rsid w:val="005C0CE5"/>
    <w:rsid w:val="005C1BB0"/>
    <w:rsid w:val="005C45BF"/>
    <w:rsid w:val="005C498D"/>
    <w:rsid w:val="005C5F9A"/>
    <w:rsid w:val="005D1022"/>
    <w:rsid w:val="005D195D"/>
    <w:rsid w:val="005D2E01"/>
    <w:rsid w:val="005D60F9"/>
    <w:rsid w:val="005D7829"/>
    <w:rsid w:val="005D7D09"/>
    <w:rsid w:val="005E0955"/>
    <w:rsid w:val="005E17DF"/>
    <w:rsid w:val="005E1E80"/>
    <w:rsid w:val="005F6D93"/>
    <w:rsid w:val="00602DB0"/>
    <w:rsid w:val="006043DC"/>
    <w:rsid w:val="006050B9"/>
    <w:rsid w:val="00605452"/>
    <w:rsid w:val="00605F7E"/>
    <w:rsid w:val="00613F6B"/>
    <w:rsid w:val="00614FDF"/>
    <w:rsid w:val="00615536"/>
    <w:rsid w:val="00620A11"/>
    <w:rsid w:val="00631FF9"/>
    <w:rsid w:val="006377FE"/>
    <w:rsid w:val="0064678E"/>
    <w:rsid w:val="0064741D"/>
    <w:rsid w:val="006572A9"/>
    <w:rsid w:val="00660429"/>
    <w:rsid w:val="006627E1"/>
    <w:rsid w:val="00670FC4"/>
    <w:rsid w:val="0067755D"/>
    <w:rsid w:val="00685DED"/>
    <w:rsid w:val="00686354"/>
    <w:rsid w:val="006903EC"/>
    <w:rsid w:val="00690A9D"/>
    <w:rsid w:val="00690D4C"/>
    <w:rsid w:val="006940FE"/>
    <w:rsid w:val="00694883"/>
    <w:rsid w:val="006A085A"/>
    <w:rsid w:val="006A1322"/>
    <w:rsid w:val="006A269A"/>
    <w:rsid w:val="006A45AE"/>
    <w:rsid w:val="006B361F"/>
    <w:rsid w:val="006B3A9F"/>
    <w:rsid w:val="006C0246"/>
    <w:rsid w:val="006C1AF6"/>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6884"/>
    <w:rsid w:val="00727CDF"/>
    <w:rsid w:val="00734525"/>
    <w:rsid w:val="00734A5B"/>
    <w:rsid w:val="00735483"/>
    <w:rsid w:val="00744E76"/>
    <w:rsid w:val="00745E67"/>
    <w:rsid w:val="007461AC"/>
    <w:rsid w:val="0075046B"/>
    <w:rsid w:val="00750698"/>
    <w:rsid w:val="00761169"/>
    <w:rsid w:val="007616AF"/>
    <w:rsid w:val="00765784"/>
    <w:rsid w:val="00766253"/>
    <w:rsid w:val="007703CE"/>
    <w:rsid w:val="00772F0C"/>
    <w:rsid w:val="007815C0"/>
    <w:rsid w:val="00781F0F"/>
    <w:rsid w:val="00784969"/>
    <w:rsid w:val="007A200F"/>
    <w:rsid w:val="007A5145"/>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66CD"/>
    <w:rsid w:val="00816C6A"/>
    <w:rsid w:val="0082001C"/>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E2F01"/>
    <w:rsid w:val="008F1821"/>
    <w:rsid w:val="008F1BCB"/>
    <w:rsid w:val="008F2345"/>
    <w:rsid w:val="008F4847"/>
    <w:rsid w:val="008F6258"/>
    <w:rsid w:val="00901DD3"/>
    <w:rsid w:val="0090271F"/>
    <w:rsid w:val="00902E23"/>
    <w:rsid w:val="0090706E"/>
    <w:rsid w:val="00907E5B"/>
    <w:rsid w:val="0091348E"/>
    <w:rsid w:val="00917CCB"/>
    <w:rsid w:val="009204ED"/>
    <w:rsid w:val="0092175F"/>
    <w:rsid w:val="00924CF5"/>
    <w:rsid w:val="00931557"/>
    <w:rsid w:val="00932F2E"/>
    <w:rsid w:val="00933743"/>
    <w:rsid w:val="0093671C"/>
    <w:rsid w:val="00942EC2"/>
    <w:rsid w:val="00944D4C"/>
    <w:rsid w:val="00944FF2"/>
    <w:rsid w:val="009472CA"/>
    <w:rsid w:val="00951E20"/>
    <w:rsid w:val="00953698"/>
    <w:rsid w:val="009552D9"/>
    <w:rsid w:val="0095759B"/>
    <w:rsid w:val="00961233"/>
    <w:rsid w:val="009658CB"/>
    <w:rsid w:val="009703CE"/>
    <w:rsid w:val="00971C17"/>
    <w:rsid w:val="00972982"/>
    <w:rsid w:val="00972CB1"/>
    <w:rsid w:val="00974BF2"/>
    <w:rsid w:val="00974CF7"/>
    <w:rsid w:val="0097640F"/>
    <w:rsid w:val="0098117D"/>
    <w:rsid w:val="009900D0"/>
    <w:rsid w:val="00990F9D"/>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36B6D"/>
    <w:rsid w:val="00A414ED"/>
    <w:rsid w:val="00A463FC"/>
    <w:rsid w:val="00A50E70"/>
    <w:rsid w:val="00A5153B"/>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4540"/>
    <w:rsid w:val="00AC7DD5"/>
    <w:rsid w:val="00AD352B"/>
    <w:rsid w:val="00AD3E86"/>
    <w:rsid w:val="00AF38F3"/>
    <w:rsid w:val="00AF3F66"/>
    <w:rsid w:val="00B040FF"/>
    <w:rsid w:val="00B041ED"/>
    <w:rsid w:val="00B07F5A"/>
    <w:rsid w:val="00B10648"/>
    <w:rsid w:val="00B108AD"/>
    <w:rsid w:val="00B14382"/>
    <w:rsid w:val="00B14BD2"/>
    <w:rsid w:val="00B15449"/>
    <w:rsid w:val="00B15DF2"/>
    <w:rsid w:val="00B23B3F"/>
    <w:rsid w:val="00B264A9"/>
    <w:rsid w:val="00B31DC6"/>
    <w:rsid w:val="00B43AA3"/>
    <w:rsid w:val="00B46C9E"/>
    <w:rsid w:val="00B52C00"/>
    <w:rsid w:val="00B5364E"/>
    <w:rsid w:val="00B71F77"/>
    <w:rsid w:val="00B7787B"/>
    <w:rsid w:val="00B861AA"/>
    <w:rsid w:val="00B86C86"/>
    <w:rsid w:val="00B9433E"/>
    <w:rsid w:val="00B9514C"/>
    <w:rsid w:val="00B970AA"/>
    <w:rsid w:val="00BA3AE8"/>
    <w:rsid w:val="00BA4BED"/>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15304"/>
    <w:rsid w:val="00C21875"/>
    <w:rsid w:val="00C21D2A"/>
    <w:rsid w:val="00C228B4"/>
    <w:rsid w:val="00C259AE"/>
    <w:rsid w:val="00C33079"/>
    <w:rsid w:val="00C3308D"/>
    <w:rsid w:val="00C3421C"/>
    <w:rsid w:val="00C34321"/>
    <w:rsid w:val="00C34645"/>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93F40"/>
    <w:rsid w:val="00CA3D0C"/>
    <w:rsid w:val="00CA4DEB"/>
    <w:rsid w:val="00CA79FB"/>
    <w:rsid w:val="00CB2E83"/>
    <w:rsid w:val="00CC00FF"/>
    <w:rsid w:val="00CC5E5D"/>
    <w:rsid w:val="00CC7A83"/>
    <w:rsid w:val="00CC7F55"/>
    <w:rsid w:val="00CD2E6C"/>
    <w:rsid w:val="00CD62ED"/>
    <w:rsid w:val="00CE18C1"/>
    <w:rsid w:val="00CE1F02"/>
    <w:rsid w:val="00CF38BD"/>
    <w:rsid w:val="00CF5E83"/>
    <w:rsid w:val="00CF6529"/>
    <w:rsid w:val="00D15894"/>
    <w:rsid w:val="00D20138"/>
    <w:rsid w:val="00D229FF"/>
    <w:rsid w:val="00D23305"/>
    <w:rsid w:val="00D246D2"/>
    <w:rsid w:val="00D32E18"/>
    <w:rsid w:val="00D425F5"/>
    <w:rsid w:val="00D42F42"/>
    <w:rsid w:val="00D46016"/>
    <w:rsid w:val="00D461E2"/>
    <w:rsid w:val="00D46A4B"/>
    <w:rsid w:val="00D52060"/>
    <w:rsid w:val="00D5585C"/>
    <w:rsid w:val="00D574A2"/>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DA2"/>
    <w:rsid w:val="00DC69D8"/>
    <w:rsid w:val="00DD0B23"/>
    <w:rsid w:val="00DE33F4"/>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0C02"/>
    <w:rsid w:val="00E51007"/>
    <w:rsid w:val="00E6117F"/>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22EC7"/>
    <w:rsid w:val="00F233D8"/>
    <w:rsid w:val="00F23D1E"/>
    <w:rsid w:val="00F254C6"/>
    <w:rsid w:val="00F27F87"/>
    <w:rsid w:val="00F33D47"/>
    <w:rsid w:val="00F37D6F"/>
    <w:rsid w:val="00F44BDE"/>
    <w:rsid w:val="00F53A07"/>
    <w:rsid w:val="00F53FD7"/>
    <w:rsid w:val="00F54C19"/>
    <w:rsid w:val="00F60AB6"/>
    <w:rsid w:val="00F653B8"/>
    <w:rsid w:val="00F65722"/>
    <w:rsid w:val="00F66BA4"/>
    <w:rsid w:val="00F71BC5"/>
    <w:rsid w:val="00F8002E"/>
    <w:rsid w:val="00F81C60"/>
    <w:rsid w:val="00F878C4"/>
    <w:rsid w:val="00F91A42"/>
    <w:rsid w:val="00F95C35"/>
    <w:rsid w:val="00F96FEC"/>
    <w:rsid w:val="00FA1266"/>
    <w:rsid w:val="00FA407D"/>
    <w:rsid w:val="00FA4D65"/>
    <w:rsid w:val="00FB0B59"/>
    <w:rsid w:val="00FB2465"/>
    <w:rsid w:val="00FC1180"/>
    <w:rsid w:val="00FC1192"/>
    <w:rsid w:val="00FC34F5"/>
    <w:rsid w:val="00FC5D79"/>
    <w:rsid w:val="00FC7780"/>
    <w:rsid w:val="00FD0685"/>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E80"/>
    <w:pPr>
      <w:overflowPunct w:val="0"/>
      <w:autoSpaceDE w:val="0"/>
      <w:autoSpaceDN w:val="0"/>
      <w:adjustRightInd w:val="0"/>
      <w:spacing w:after="180"/>
      <w:textAlignment w:val="baseline"/>
    </w:pPr>
  </w:style>
  <w:style w:type="paragraph" w:styleId="Heading1">
    <w:name w:val="heading 1"/>
    <w:next w:val="Normal"/>
    <w:qFormat/>
    <w:rsid w:val="005E1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1E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E1E80"/>
    <w:pPr>
      <w:spacing w:before="120"/>
      <w:outlineLvl w:val="2"/>
    </w:pPr>
    <w:rPr>
      <w:sz w:val="28"/>
    </w:rPr>
  </w:style>
  <w:style w:type="paragraph" w:styleId="Heading4">
    <w:name w:val="heading 4"/>
    <w:basedOn w:val="Heading3"/>
    <w:next w:val="Normal"/>
    <w:qFormat/>
    <w:rsid w:val="005E1E80"/>
    <w:pPr>
      <w:ind w:left="1418" w:hanging="1418"/>
      <w:outlineLvl w:val="3"/>
    </w:pPr>
    <w:rPr>
      <w:sz w:val="24"/>
    </w:rPr>
  </w:style>
  <w:style w:type="paragraph" w:styleId="Heading5">
    <w:name w:val="heading 5"/>
    <w:basedOn w:val="Heading4"/>
    <w:next w:val="Normal"/>
    <w:qFormat/>
    <w:rsid w:val="005E1E80"/>
    <w:pPr>
      <w:ind w:left="1701" w:hanging="1701"/>
      <w:outlineLvl w:val="4"/>
    </w:pPr>
    <w:rPr>
      <w:sz w:val="22"/>
    </w:rPr>
  </w:style>
  <w:style w:type="paragraph" w:styleId="Heading6">
    <w:name w:val="heading 6"/>
    <w:basedOn w:val="H6"/>
    <w:next w:val="Normal"/>
    <w:qFormat/>
    <w:rsid w:val="005E1E80"/>
    <w:pPr>
      <w:outlineLvl w:val="5"/>
    </w:pPr>
  </w:style>
  <w:style w:type="paragraph" w:styleId="Heading7">
    <w:name w:val="heading 7"/>
    <w:basedOn w:val="H6"/>
    <w:next w:val="Normal"/>
    <w:qFormat/>
    <w:rsid w:val="005E1E80"/>
    <w:pPr>
      <w:outlineLvl w:val="6"/>
    </w:pPr>
  </w:style>
  <w:style w:type="paragraph" w:styleId="Heading8">
    <w:name w:val="heading 8"/>
    <w:basedOn w:val="Heading1"/>
    <w:next w:val="Normal"/>
    <w:qFormat/>
    <w:rsid w:val="005E1E80"/>
    <w:pPr>
      <w:ind w:left="0" w:firstLine="0"/>
      <w:outlineLvl w:val="7"/>
    </w:pPr>
  </w:style>
  <w:style w:type="paragraph" w:styleId="Heading9">
    <w:name w:val="heading 9"/>
    <w:basedOn w:val="Heading8"/>
    <w:next w:val="Normal"/>
    <w:qFormat/>
    <w:rsid w:val="005E1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E1E80"/>
    <w:pPr>
      <w:ind w:left="1985" w:hanging="1985"/>
      <w:outlineLvl w:val="9"/>
    </w:pPr>
    <w:rPr>
      <w:sz w:val="20"/>
    </w:rPr>
  </w:style>
  <w:style w:type="paragraph" w:styleId="TOC9">
    <w:name w:val="toc 9"/>
    <w:basedOn w:val="TOC8"/>
    <w:semiHidden/>
    <w:rsid w:val="005E1E80"/>
    <w:pPr>
      <w:ind w:left="1418" w:hanging="1418"/>
    </w:pPr>
  </w:style>
  <w:style w:type="paragraph" w:styleId="TOC8">
    <w:name w:val="toc 8"/>
    <w:basedOn w:val="TOC1"/>
    <w:rsid w:val="005E1E80"/>
    <w:pPr>
      <w:spacing w:before="180"/>
      <w:ind w:left="2693" w:hanging="2693"/>
    </w:pPr>
    <w:rPr>
      <w:b/>
    </w:rPr>
  </w:style>
  <w:style w:type="paragraph" w:styleId="TOC1">
    <w:name w:val="toc 1"/>
    <w:rsid w:val="005E1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1E80"/>
    <w:pPr>
      <w:keepLines/>
      <w:tabs>
        <w:tab w:val="center" w:pos="4536"/>
        <w:tab w:val="right" w:pos="9072"/>
      </w:tabs>
    </w:pPr>
    <w:rPr>
      <w:noProof/>
    </w:rPr>
  </w:style>
  <w:style w:type="character" w:customStyle="1" w:styleId="ZGSM">
    <w:name w:val="ZGSM"/>
    <w:rsid w:val="005E1E80"/>
  </w:style>
  <w:style w:type="paragraph" w:styleId="Header">
    <w:name w:val="header"/>
    <w:rsid w:val="005E1E8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1E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E1E80"/>
    <w:pPr>
      <w:ind w:left="1701" w:hanging="1701"/>
    </w:pPr>
  </w:style>
  <w:style w:type="paragraph" w:styleId="TOC4">
    <w:name w:val="toc 4"/>
    <w:basedOn w:val="TOC3"/>
    <w:semiHidden/>
    <w:rsid w:val="005E1E80"/>
    <w:pPr>
      <w:ind w:left="1418" w:hanging="1418"/>
    </w:pPr>
  </w:style>
  <w:style w:type="paragraph" w:styleId="TOC3">
    <w:name w:val="toc 3"/>
    <w:basedOn w:val="TOC2"/>
    <w:rsid w:val="005E1E80"/>
    <w:pPr>
      <w:ind w:left="1134" w:hanging="1134"/>
    </w:pPr>
  </w:style>
  <w:style w:type="paragraph" w:styleId="TOC2">
    <w:name w:val="toc 2"/>
    <w:basedOn w:val="TOC1"/>
    <w:rsid w:val="005E1E80"/>
    <w:pPr>
      <w:keepNext w:val="0"/>
      <w:spacing w:before="0"/>
      <w:ind w:left="851" w:hanging="851"/>
    </w:pPr>
    <w:rPr>
      <w:sz w:val="20"/>
    </w:rPr>
  </w:style>
  <w:style w:type="paragraph" w:styleId="Footer">
    <w:name w:val="footer"/>
    <w:basedOn w:val="Header"/>
    <w:rsid w:val="005E1E80"/>
    <w:pPr>
      <w:jc w:val="center"/>
    </w:pPr>
    <w:rPr>
      <w:i/>
    </w:rPr>
  </w:style>
  <w:style w:type="paragraph" w:customStyle="1" w:styleId="TT">
    <w:name w:val="TT"/>
    <w:basedOn w:val="Heading1"/>
    <w:next w:val="Normal"/>
    <w:rsid w:val="005E1E80"/>
    <w:pPr>
      <w:outlineLvl w:val="9"/>
    </w:pPr>
  </w:style>
  <w:style w:type="paragraph" w:customStyle="1" w:styleId="NF">
    <w:name w:val="NF"/>
    <w:basedOn w:val="NO"/>
    <w:rsid w:val="005E1E80"/>
    <w:pPr>
      <w:keepNext/>
      <w:spacing w:after="0"/>
    </w:pPr>
    <w:rPr>
      <w:rFonts w:ascii="Arial" w:hAnsi="Arial"/>
      <w:sz w:val="18"/>
    </w:rPr>
  </w:style>
  <w:style w:type="paragraph" w:customStyle="1" w:styleId="NO">
    <w:name w:val="NO"/>
    <w:basedOn w:val="Normal"/>
    <w:link w:val="NOChar"/>
    <w:rsid w:val="005E1E80"/>
    <w:pPr>
      <w:keepLines/>
      <w:ind w:left="1135" w:hanging="851"/>
    </w:pPr>
  </w:style>
  <w:style w:type="paragraph" w:customStyle="1" w:styleId="PL">
    <w:name w:val="PL"/>
    <w:link w:val="PLChar"/>
    <w:rsid w:val="005E1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1E80"/>
    <w:pPr>
      <w:jc w:val="right"/>
    </w:pPr>
  </w:style>
  <w:style w:type="paragraph" w:customStyle="1" w:styleId="TAL">
    <w:name w:val="TAL"/>
    <w:basedOn w:val="Normal"/>
    <w:link w:val="TALChar"/>
    <w:qFormat/>
    <w:rsid w:val="005E1E80"/>
    <w:pPr>
      <w:keepNext/>
      <w:keepLines/>
      <w:spacing w:after="0"/>
    </w:pPr>
    <w:rPr>
      <w:rFonts w:ascii="Arial" w:hAnsi="Arial"/>
      <w:sz w:val="18"/>
    </w:rPr>
  </w:style>
  <w:style w:type="paragraph" w:customStyle="1" w:styleId="TAH">
    <w:name w:val="TAH"/>
    <w:basedOn w:val="TAC"/>
    <w:link w:val="TAHCar"/>
    <w:qFormat/>
    <w:rsid w:val="005E1E80"/>
    <w:rPr>
      <w:b/>
    </w:rPr>
  </w:style>
  <w:style w:type="paragraph" w:customStyle="1" w:styleId="TAC">
    <w:name w:val="TAC"/>
    <w:basedOn w:val="TAL"/>
    <w:link w:val="TACCar"/>
    <w:qFormat/>
    <w:rsid w:val="005E1E80"/>
    <w:pPr>
      <w:jc w:val="center"/>
    </w:pPr>
  </w:style>
  <w:style w:type="paragraph" w:customStyle="1" w:styleId="LD">
    <w:name w:val="LD"/>
    <w:rsid w:val="005E1E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1E80"/>
    <w:pPr>
      <w:keepLines/>
      <w:ind w:left="1702" w:hanging="1418"/>
    </w:pPr>
  </w:style>
  <w:style w:type="paragraph" w:customStyle="1" w:styleId="FP">
    <w:name w:val="FP"/>
    <w:basedOn w:val="Normal"/>
    <w:rsid w:val="005E1E80"/>
    <w:pPr>
      <w:spacing w:after="0"/>
    </w:pPr>
  </w:style>
  <w:style w:type="paragraph" w:customStyle="1" w:styleId="NW">
    <w:name w:val="NW"/>
    <w:basedOn w:val="NO"/>
    <w:rsid w:val="005E1E80"/>
    <w:pPr>
      <w:spacing w:after="0"/>
    </w:pPr>
  </w:style>
  <w:style w:type="paragraph" w:customStyle="1" w:styleId="EW">
    <w:name w:val="EW"/>
    <w:basedOn w:val="EX"/>
    <w:rsid w:val="005E1E80"/>
    <w:pPr>
      <w:spacing w:after="0"/>
    </w:pPr>
  </w:style>
  <w:style w:type="paragraph" w:customStyle="1" w:styleId="B1">
    <w:name w:val="B1"/>
    <w:basedOn w:val="List"/>
    <w:link w:val="B1Char"/>
    <w:rsid w:val="005E1E80"/>
  </w:style>
  <w:style w:type="paragraph" w:styleId="TOC6">
    <w:name w:val="toc 6"/>
    <w:basedOn w:val="TOC5"/>
    <w:next w:val="Normal"/>
    <w:semiHidden/>
    <w:rsid w:val="005E1E80"/>
    <w:pPr>
      <w:ind w:left="1985" w:hanging="1985"/>
    </w:pPr>
  </w:style>
  <w:style w:type="paragraph" w:styleId="TOC7">
    <w:name w:val="toc 7"/>
    <w:basedOn w:val="TOC6"/>
    <w:next w:val="Normal"/>
    <w:semiHidden/>
    <w:rsid w:val="005E1E80"/>
    <w:pPr>
      <w:ind w:left="2268" w:hanging="2268"/>
    </w:pPr>
  </w:style>
  <w:style w:type="paragraph" w:customStyle="1" w:styleId="EditorsNote">
    <w:name w:val="Editor's Note"/>
    <w:basedOn w:val="NO"/>
    <w:link w:val="EditorsNoteChar"/>
    <w:rsid w:val="005E1E80"/>
    <w:rPr>
      <w:color w:val="FF0000"/>
    </w:rPr>
  </w:style>
  <w:style w:type="paragraph" w:customStyle="1" w:styleId="TH">
    <w:name w:val="TH"/>
    <w:basedOn w:val="Normal"/>
    <w:link w:val="THChar"/>
    <w:rsid w:val="005E1E80"/>
    <w:pPr>
      <w:keepNext/>
      <w:keepLines/>
      <w:spacing w:before="60"/>
      <w:jc w:val="center"/>
    </w:pPr>
    <w:rPr>
      <w:rFonts w:ascii="Arial" w:hAnsi="Arial"/>
      <w:b/>
    </w:rPr>
  </w:style>
  <w:style w:type="paragraph" w:customStyle="1" w:styleId="ZA">
    <w:name w:val="ZA"/>
    <w:rsid w:val="005E1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1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1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1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1E80"/>
    <w:pPr>
      <w:ind w:left="851" w:hanging="851"/>
    </w:pPr>
  </w:style>
  <w:style w:type="paragraph" w:customStyle="1" w:styleId="ZH">
    <w:name w:val="ZH"/>
    <w:rsid w:val="005E1E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5E1E80"/>
    <w:pPr>
      <w:keepNext w:val="0"/>
      <w:spacing w:before="0" w:after="240"/>
    </w:pPr>
  </w:style>
  <w:style w:type="paragraph" w:customStyle="1" w:styleId="ZG">
    <w:name w:val="ZG"/>
    <w:rsid w:val="005E1E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E1E80"/>
  </w:style>
  <w:style w:type="paragraph" w:customStyle="1" w:styleId="B3">
    <w:name w:val="B3"/>
    <w:basedOn w:val="List3"/>
    <w:link w:val="B3Char"/>
    <w:rsid w:val="005E1E80"/>
  </w:style>
  <w:style w:type="paragraph" w:customStyle="1" w:styleId="B4">
    <w:name w:val="B4"/>
    <w:basedOn w:val="List4"/>
    <w:link w:val="B4Char"/>
    <w:rsid w:val="005E1E80"/>
  </w:style>
  <w:style w:type="paragraph" w:customStyle="1" w:styleId="B5">
    <w:name w:val="B5"/>
    <w:basedOn w:val="List5"/>
    <w:rsid w:val="005E1E80"/>
  </w:style>
  <w:style w:type="paragraph" w:customStyle="1" w:styleId="ZTD">
    <w:name w:val="ZTD"/>
    <w:basedOn w:val="ZB"/>
    <w:rsid w:val="005E1E80"/>
    <w:pPr>
      <w:framePr w:hRule="auto" w:wrap="notBeside" w:y="852"/>
    </w:pPr>
    <w:rPr>
      <w:i w:val="0"/>
      <w:sz w:val="40"/>
    </w:rPr>
  </w:style>
  <w:style w:type="paragraph" w:customStyle="1" w:styleId="ZV">
    <w:name w:val="ZV"/>
    <w:basedOn w:val="ZU"/>
    <w:rsid w:val="005E1E8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5E1E80"/>
    <w:pPr>
      <w:ind w:left="284"/>
    </w:pPr>
  </w:style>
  <w:style w:type="paragraph" w:styleId="Index1">
    <w:name w:val="index 1"/>
    <w:basedOn w:val="Normal"/>
    <w:rsid w:val="005E1E80"/>
    <w:pPr>
      <w:keepLines/>
      <w:spacing w:after="0"/>
    </w:pPr>
  </w:style>
  <w:style w:type="paragraph" w:styleId="ListNumber2">
    <w:name w:val="List Number 2"/>
    <w:basedOn w:val="ListNumber"/>
    <w:rsid w:val="005E1E80"/>
    <w:pPr>
      <w:ind w:left="851"/>
    </w:pPr>
  </w:style>
  <w:style w:type="character" w:styleId="FootnoteReference">
    <w:name w:val="footnote reference"/>
    <w:rsid w:val="005E1E80"/>
    <w:rPr>
      <w:b/>
      <w:position w:val="6"/>
      <w:sz w:val="16"/>
    </w:rPr>
  </w:style>
  <w:style w:type="paragraph" w:styleId="FootnoteText">
    <w:name w:val="footnote text"/>
    <w:basedOn w:val="Normal"/>
    <w:link w:val="FootnoteTextChar"/>
    <w:rsid w:val="005E1E80"/>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5E1E80"/>
    <w:pPr>
      <w:ind w:left="851"/>
    </w:pPr>
  </w:style>
  <w:style w:type="paragraph" w:styleId="ListBullet3">
    <w:name w:val="List Bullet 3"/>
    <w:basedOn w:val="ListBullet2"/>
    <w:rsid w:val="005E1E80"/>
    <w:pPr>
      <w:ind w:left="1135"/>
    </w:pPr>
  </w:style>
  <w:style w:type="paragraph" w:styleId="ListNumber">
    <w:name w:val="List Number"/>
    <w:basedOn w:val="List"/>
    <w:rsid w:val="005E1E80"/>
  </w:style>
  <w:style w:type="paragraph" w:styleId="List2">
    <w:name w:val="List 2"/>
    <w:basedOn w:val="List"/>
    <w:rsid w:val="005E1E80"/>
    <w:pPr>
      <w:ind w:left="851"/>
    </w:pPr>
  </w:style>
  <w:style w:type="paragraph" w:styleId="List3">
    <w:name w:val="List 3"/>
    <w:basedOn w:val="List2"/>
    <w:rsid w:val="005E1E80"/>
    <w:pPr>
      <w:ind w:left="1135"/>
    </w:pPr>
  </w:style>
  <w:style w:type="paragraph" w:styleId="List4">
    <w:name w:val="List 4"/>
    <w:basedOn w:val="List3"/>
    <w:rsid w:val="005E1E80"/>
    <w:pPr>
      <w:ind w:left="1418"/>
    </w:pPr>
  </w:style>
  <w:style w:type="paragraph" w:styleId="List5">
    <w:name w:val="List 5"/>
    <w:basedOn w:val="List4"/>
    <w:rsid w:val="005E1E80"/>
    <w:pPr>
      <w:ind w:left="1702"/>
    </w:pPr>
  </w:style>
  <w:style w:type="paragraph" w:styleId="List">
    <w:name w:val="List"/>
    <w:basedOn w:val="Normal"/>
    <w:rsid w:val="005E1E80"/>
    <w:pPr>
      <w:ind w:left="568" w:hanging="284"/>
    </w:pPr>
  </w:style>
  <w:style w:type="paragraph" w:styleId="ListBullet">
    <w:name w:val="List Bullet"/>
    <w:basedOn w:val="List"/>
    <w:rsid w:val="005E1E80"/>
  </w:style>
  <w:style w:type="paragraph" w:styleId="ListBullet4">
    <w:name w:val="List Bullet 4"/>
    <w:basedOn w:val="ListBullet3"/>
    <w:rsid w:val="005E1E80"/>
    <w:pPr>
      <w:ind w:left="1418"/>
    </w:pPr>
  </w:style>
  <w:style w:type="paragraph" w:styleId="ListBullet5">
    <w:name w:val="List Bullet 5"/>
    <w:basedOn w:val="ListBullet4"/>
    <w:rsid w:val="005E1E80"/>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192</TotalTime>
  <Pages>1</Pages>
  <Words>36085</Words>
  <Characters>205691</Characters>
  <Application>Microsoft Office Word</Application>
  <DocSecurity>0</DocSecurity>
  <Lines>1714</Lines>
  <Paragraphs>482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IS</cp:lastModifiedBy>
  <cp:revision>55</cp:revision>
  <dcterms:created xsi:type="dcterms:W3CDTF">2023-01-07T19:28:00Z</dcterms:created>
  <dcterms:modified xsi:type="dcterms:W3CDTF">2023-04-18T11:05:00Z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