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3FCD55F7"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DB76C2" w:rsidRPr="003F7263">
        <w:rPr>
          <w:noProof w:val="0"/>
        </w:rPr>
        <w:t>6</w:t>
      </w:r>
      <w:r w:rsidRPr="003F7263">
        <w:rPr>
          <w:noProof w:val="0"/>
        </w:rPr>
        <w:t>.</w:t>
      </w:r>
      <w:r w:rsidR="00247EB1" w:rsidRPr="003F7263">
        <w:rPr>
          <w:noProof w:val="0"/>
        </w:rPr>
        <w:t>1</w:t>
      </w:r>
      <w:r w:rsidR="00EF4437">
        <w:rPr>
          <w:noProof w:val="0"/>
        </w:rPr>
        <w:t>2</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066491" w:rsidRPr="003F7263">
        <w:rPr>
          <w:noProof w:val="0"/>
          <w:sz w:val="32"/>
        </w:rPr>
        <w:t>0</w:t>
      </w:r>
      <w:r w:rsidR="00EF4437">
        <w:rPr>
          <w:noProof w:val="0"/>
          <w:sz w:val="32"/>
        </w:rPr>
        <w:t>6</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77777777"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DB76C2" w:rsidRPr="003F7263">
        <w:rPr>
          <w:rStyle w:val="ZGSM"/>
        </w:rPr>
        <w:t>6</w:t>
      </w:r>
      <w:r w:rsidRPr="003F7263">
        <w:t>)</w:t>
      </w:r>
    </w:p>
    <w:p w14:paraId="2A587B9D" w14:textId="77777777" w:rsidR="00917CCB" w:rsidRPr="003F7263" w:rsidRDefault="00BF6D9D"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3F7263">
        <w:rPr>
          <w:noProof w:val="0"/>
          <w:color w:val="0000FF"/>
        </w:rPr>
        <w:tab/>
      </w:r>
      <w:r>
        <w:rPr>
          <w:noProof w:val="0"/>
        </w:rPr>
        <w:pict w14:anchorId="02587D9D">
          <v:shape id="Picture 2" o:spid="_x0000_i1026" type="#_x0000_t75" style="width:127.5pt;height:74.2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 xml:space="preserve">650 Route des </w:t>
      </w:r>
      <w:proofErr w:type="spellStart"/>
      <w:r w:rsidRPr="003F7263">
        <w:rPr>
          <w:rFonts w:ascii="Arial" w:hAnsi="Arial"/>
          <w:sz w:val="18"/>
        </w:rPr>
        <w:t>Lucioles</w:t>
      </w:r>
      <w:proofErr w:type="spellEnd"/>
      <w:r w:rsidRPr="003F7263">
        <w:rPr>
          <w:rFonts w:ascii="Arial" w:hAnsi="Arial"/>
          <w:sz w:val="18"/>
        </w:rPr>
        <w:t xml:space="preserve">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proofErr w:type="spellStart"/>
      <w:r w:rsidRPr="003F7263">
        <w:rPr>
          <w:rFonts w:ascii="Arial" w:hAnsi="Arial"/>
          <w:sz w:val="18"/>
        </w:rPr>
        <w:t>Valbonne</w:t>
      </w:r>
      <w:proofErr w:type="spellEnd"/>
      <w:r w:rsidRPr="003F7263">
        <w:rPr>
          <w:rFonts w:ascii="Arial" w:hAnsi="Arial"/>
          <w:sz w:val="18"/>
        </w:rPr>
        <w:t xml:space="preserv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9732C86" w14:textId="7577F167" w:rsidR="003F7263" w:rsidRPr="00D42F42" w:rsidRDefault="003F726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_Toc100141923 \h </w:instrText>
      </w:r>
      <w:r>
        <w:fldChar w:fldCharType="separate"/>
      </w:r>
      <w:r>
        <w:t>4</w:t>
      </w:r>
      <w:r>
        <w:fldChar w:fldCharType="end"/>
      </w:r>
    </w:p>
    <w:p w14:paraId="627FFA8D" w14:textId="36AFFD1A" w:rsidR="003F7263" w:rsidRPr="00D42F42" w:rsidRDefault="003F7263">
      <w:pPr>
        <w:pStyle w:val="TOC1"/>
        <w:rPr>
          <w:rFonts w:ascii="Calibri" w:hAnsi="Calibri"/>
          <w:szCs w:val="22"/>
        </w:rPr>
      </w:pPr>
      <w:r>
        <w:t>1</w:t>
      </w:r>
      <w:r w:rsidRPr="00D42F42">
        <w:rPr>
          <w:rFonts w:ascii="Calibri" w:hAnsi="Calibri"/>
          <w:szCs w:val="22"/>
        </w:rPr>
        <w:tab/>
      </w:r>
      <w:r>
        <w:t>Scope</w:t>
      </w:r>
      <w:r>
        <w:tab/>
      </w:r>
      <w:r>
        <w:fldChar w:fldCharType="begin" w:fldLock="1"/>
      </w:r>
      <w:r>
        <w:instrText xml:space="preserve"> PAGEREF _Toc100141924 \h </w:instrText>
      </w:r>
      <w:r>
        <w:fldChar w:fldCharType="separate"/>
      </w:r>
      <w:r>
        <w:t>5</w:t>
      </w:r>
      <w:r>
        <w:fldChar w:fldCharType="end"/>
      </w:r>
    </w:p>
    <w:p w14:paraId="62BBE650" w14:textId="594DC417" w:rsidR="003F7263" w:rsidRPr="00D42F42" w:rsidRDefault="003F7263">
      <w:pPr>
        <w:pStyle w:val="TOC1"/>
        <w:rPr>
          <w:rFonts w:ascii="Calibri" w:hAnsi="Calibri"/>
          <w:szCs w:val="22"/>
        </w:rPr>
      </w:pPr>
      <w:r>
        <w:t>2</w:t>
      </w:r>
      <w:r w:rsidRPr="00D42F42">
        <w:rPr>
          <w:rFonts w:ascii="Calibri" w:hAnsi="Calibri"/>
          <w:szCs w:val="22"/>
        </w:rPr>
        <w:tab/>
      </w:r>
      <w:r>
        <w:t>References</w:t>
      </w:r>
      <w:r>
        <w:tab/>
      </w:r>
      <w:r>
        <w:fldChar w:fldCharType="begin" w:fldLock="1"/>
      </w:r>
      <w:r>
        <w:instrText xml:space="preserve"> PAGEREF _Toc100141925 \h </w:instrText>
      </w:r>
      <w:r>
        <w:fldChar w:fldCharType="separate"/>
      </w:r>
      <w:r>
        <w:t>5</w:t>
      </w:r>
      <w:r>
        <w:fldChar w:fldCharType="end"/>
      </w:r>
    </w:p>
    <w:p w14:paraId="5D7F64E6" w14:textId="2B9185A1" w:rsidR="003F7263" w:rsidRPr="00D42F42" w:rsidRDefault="003F7263">
      <w:pPr>
        <w:pStyle w:val="TOC1"/>
        <w:rPr>
          <w:rFonts w:ascii="Calibri" w:hAnsi="Calibri"/>
          <w:szCs w:val="22"/>
        </w:rPr>
      </w:pPr>
      <w:r>
        <w:t>3</w:t>
      </w:r>
      <w:r w:rsidRPr="00D42F42">
        <w:rPr>
          <w:rFonts w:ascii="Calibri" w:hAnsi="Calibri"/>
          <w:szCs w:val="22"/>
        </w:rPr>
        <w:tab/>
      </w:r>
      <w:r>
        <w:t>Definitions, symbols and abbreviations</w:t>
      </w:r>
      <w:r>
        <w:tab/>
      </w:r>
      <w:r>
        <w:fldChar w:fldCharType="begin" w:fldLock="1"/>
      </w:r>
      <w:r>
        <w:instrText xml:space="preserve"> PAGEREF _Toc100141926 \h </w:instrText>
      </w:r>
      <w:r>
        <w:fldChar w:fldCharType="separate"/>
      </w:r>
      <w:r>
        <w:t>6</w:t>
      </w:r>
      <w:r>
        <w:fldChar w:fldCharType="end"/>
      </w:r>
    </w:p>
    <w:p w14:paraId="7B4EC396" w14:textId="02AE4632" w:rsidR="003F7263" w:rsidRPr="00D42F42" w:rsidRDefault="003F7263">
      <w:pPr>
        <w:pStyle w:val="TOC2"/>
        <w:rPr>
          <w:rFonts w:ascii="Calibri" w:hAnsi="Calibri"/>
          <w:sz w:val="22"/>
          <w:szCs w:val="22"/>
        </w:rPr>
      </w:pPr>
      <w:r>
        <w:t>3.1</w:t>
      </w:r>
      <w:r w:rsidRPr="00D42F42">
        <w:rPr>
          <w:rFonts w:ascii="Calibri" w:hAnsi="Calibri"/>
          <w:sz w:val="22"/>
          <w:szCs w:val="22"/>
        </w:rPr>
        <w:tab/>
      </w:r>
      <w:r>
        <w:t>Definitions</w:t>
      </w:r>
      <w:r>
        <w:tab/>
      </w:r>
      <w:r>
        <w:fldChar w:fldCharType="begin" w:fldLock="1"/>
      </w:r>
      <w:r>
        <w:instrText xml:space="preserve"> PAGEREF _Toc100141927 \h </w:instrText>
      </w:r>
      <w:r>
        <w:fldChar w:fldCharType="separate"/>
      </w:r>
      <w:r>
        <w:t>6</w:t>
      </w:r>
      <w:r>
        <w:fldChar w:fldCharType="end"/>
      </w:r>
    </w:p>
    <w:p w14:paraId="17B2513F" w14:textId="7F8E1C77" w:rsidR="003F7263" w:rsidRPr="00D42F42" w:rsidRDefault="003F7263">
      <w:pPr>
        <w:pStyle w:val="TOC2"/>
        <w:rPr>
          <w:rFonts w:ascii="Calibri" w:hAnsi="Calibri"/>
          <w:sz w:val="22"/>
          <w:szCs w:val="22"/>
        </w:rPr>
      </w:pPr>
      <w:r>
        <w:t>3.2</w:t>
      </w:r>
      <w:r w:rsidRPr="00D42F42">
        <w:rPr>
          <w:rFonts w:ascii="Calibri" w:hAnsi="Calibri"/>
          <w:sz w:val="22"/>
          <w:szCs w:val="22"/>
        </w:rPr>
        <w:tab/>
      </w:r>
      <w:r>
        <w:t>Symbols</w:t>
      </w:r>
      <w:r>
        <w:tab/>
      </w:r>
      <w:r>
        <w:fldChar w:fldCharType="begin" w:fldLock="1"/>
      </w:r>
      <w:r>
        <w:instrText xml:space="preserve"> PAGEREF _Toc100141928 \h </w:instrText>
      </w:r>
      <w:r>
        <w:fldChar w:fldCharType="separate"/>
      </w:r>
      <w:r>
        <w:t>6</w:t>
      </w:r>
      <w:r>
        <w:fldChar w:fldCharType="end"/>
      </w:r>
    </w:p>
    <w:p w14:paraId="2EE3AC30" w14:textId="4220C81B" w:rsidR="003F7263" w:rsidRPr="00D42F42" w:rsidRDefault="003F7263">
      <w:pPr>
        <w:pStyle w:val="TOC2"/>
        <w:rPr>
          <w:rFonts w:ascii="Calibri" w:hAnsi="Calibri"/>
          <w:sz w:val="22"/>
          <w:szCs w:val="22"/>
        </w:rPr>
      </w:pPr>
      <w:r>
        <w:t>3.3</w:t>
      </w:r>
      <w:r w:rsidRPr="00D42F42">
        <w:rPr>
          <w:rFonts w:ascii="Calibri" w:hAnsi="Calibri"/>
          <w:sz w:val="22"/>
          <w:szCs w:val="22"/>
        </w:rPr>
        <w:tab/>
      </w:r>
      <w:r>
        <w:t>Abbreviations</w:t>
      </w:r>
      <w:r>
        <w:tab/>
      </w:r>
      <w:r>
        <w:fldChar w:fldCharType="begin" w:fldLock="1"/>
      </w:r>
      <w:r>
        <w:instrText xml:space="preserve"> PAGEREF _Toc100141929 \h </w:instrText>
      </w:r>
      <w:r>
        <w:fldChar w:fldCharType="separate"/>
      </w:r>
      <w:r>
        <w:t>6</w:t>
      </w:r>
      <w:r>
        <w:fldChar w:fldCharType="end"/>
      </w:r>
    </w:p>
    <w:p w14:paraId="6F518028" w14:textId="6549366C" w:rsidR="003F7263" w:rsidRPr="00D42F42" w:rsidRDefault="003F7263">
      <w:pPr>
        <w:pStyle w:val="TOC1"/>
        <w:rPr>
          <w:rFonts w:ascii="Calibri" w:hAnsi="Calibri"/>
          <w:szCs w:val="22"/>
        </w:rPr>
      </w:pPr>
      <w:r>
        <w:t>4</w:t>
      </w:r>
      <w:r w:rsidRPr="00D42F42">
        <w:rPr>
          <w:rFonts w:ascii="Calibri" w:hAnsi="Calibri"/>
          <w:szCs w:val="22"/>
        </w:rPr>
        <w:tab/>
      </w:r>
      <w:r>
        <w:t>Recommended Test Case Applicability</w:t>
      </w:r>
      <w:r>
        <w:tab/>
      </w:r>
      <w:r>
        <w:fldChar w:fldCharType="begin" w:fldLock="1"/>
      </w:r>
      <w:r>
        <w:instrText xml:space="preserve"> PAGEREF _Toc100141930 \h </w:instrText>
      </w:r>
      <w:r>
        <w:fldChar w:fldCharType="separate"/>
      </w:r>
      <w:r>
        <w:t>7</w:t>
      </w:r>
      <w:r>
        <w:fldChar w:fldCharType="end"/>
      </w:r>
    </w:p>
    <w:p w14:paraId="24AE6CC1" w14:textId="462808B9" w:rsidR="003F7263" w:rsidRPr="00D42F42" w:rsidRDefault="003F7263">
      <w:pPr>
        <w:pStyle w:val="TOC2"/>
        <w:rPr>
          <w:rFonts w:ascii="Calibri" w:hAnsi="Calibri"/>
          <w:sz w:val="22"/>
          <w:szCs w:val="22"/>
        </w:rPr>
      </w:pPr>
      <w:r>
        <w:t>4.0</w:t>
      </w:r>
      <w:r w:rsidRPr="00D42F42">
        <w:rPr>
          <w:rFonts w:ascii="Calibri" w:hAnsi="Calibri"/>
          <w:sz w:val="22"/>
          <w:szCs w:val="22"/>
        </w:rPr>
        <w:tab/>
      </w:r>
      <w:r>
        <w:t>Introduction</w:t>
      </w:r>
      <w:r>
        <w:tab/>
      </w:r>
      <w:r>
        <w:fldChar w:fldCharType="begin" w:fldLock="1"/>
      </w:r>
      <w:r>
        <w:instrText xml:space="preserve"> PAGEREF _Toc100141931 \h </w:instrText>
      </w:r>
      <w:r>
        <w:fldChar w:fldCharType="separate"/>
      </w:r>
      <w:r>
        <w:t>7</w:t>
      </w:r>
      <w:r>
        <w:fldChar w:fldCharType="end"/>
      </w:r>
    </w:p>
    <w:p w14:paraId="528EE315" w14:textId="6220BADA" w:rsidR="003F7263" w:rsidRPr="00D42F42" w:rsidRDefault="003F7263">
      <w:pPr>
        <w:pStyle w:val="TOC2"/>
        <w:rPr>
          <w:rFonts w:ascii="Calibri" w:hAnsi="Calibri"/>
          <w:sz w:val="22"/>
          <w:szCs w:val="22"/>
        </w:rPr>
      </w:pPr>
      <w:r>
        <w:t>4.1</w:t>
      </w:r>
      <w:r w:rsidRPr="00D42F42">
        <w:rPr>
          <w:rFonts w:ascii="Calibri" w:hAnsi="Calibri"/>
          <w:sz w:val="22"/>
          <w:szCs w:val="22"/>
        </w:rPr>
        <w:tab/>
      </w:r>
      <w:r>
        <w:t>Protocol conformance test cases applicability</w:t>
      </w:r>
      <w:r>
        <w:tab/>
      </w:r>
      <w:r>
        <w:fldChar w:fldCharType="begin" w:fldLock="1"/>
      </w:r>
      <w:r>
        <w:instrText xml:space="preserve"> PAGEREF _Toc100141932 \h </w:instrText>
      </w:r>
      <w:r>
        <w:fldChar w:fldCharType="separate"/>
      </w:r>
      <w:r>
        <w:t>8</w:t>
      </w:r>
      <w:r>
        <w:fldChar w:fldCharType="end"/>
      </w:r>
    </w:p>
    <w:p w14:paraId="4EAA7498" w14:textId="42F146B7" w:rsidR="003F7263" w:rsidRPr="00D42F42" w:rsidRDefault="003F7263">
      <w:pPr>
        <w:pStyle w:val="TOC2"/>
        <w:rPr>
          <w:rFonts w:ascii="Calibri" w:hAnsi="Calibri"/>
          <w:sz w:val="22"/>
          <w:szCs w:val="22"/>
        </w:rPr>
      </w:pPr>
      <w:r>
        <w:t>4.2</w:t>
      </w:r>
      <w:r w:rsidRPr="00D42F42">
        <w:rPr>
          <w:rFonts w:ascii="Calibri" w:hAnsi="Calibri"/>
          <w:sz w:val="22"/>
          <w:szCs w:val="22"/>
        </w:rPr>
        <w:tab/>
      </w:r>
      <w:r>
        <w:t>Protocol conformance test cases Applicability Condition</w:t>
      </w:r>
      <w:r>
        <w:tab/>
      </w:r>
      <w:r>
        <w:fldChar w:fldCharType="begin" w:fldLock="1"/>
      </w:r>
      <w:r>
        <w:instrText xml:space="preserve"> PAGEREF _Toc100141933 \h </w:instrText>
      </w:r>
      <w:r>
        <w:fldChar w:fldCharType="separate"/>
      </w:r>
      <w:r>
        <w:t>40</w:t>
      </w:r>
      <w:r>
        <w:fldChar w:fldCharType="end"/>
      </w:r>
    </w:p>
    <w:p w14:paraId="7C47CE7F" w14:textId="6319F80A" w:rsidR="003F7263" w:rsidRPr="00D42F42" w:rsidRDefault="003F7263">
      <w:pPr>
        <w:pStyle w:val="TOC8"/>
        <w:rPr>
          <w:rFonts w:ascii="Calibri" w:hAnsi="Calibri"/>
          <w:b w:val="0"/>
          <w:szCs w:val="22"/>
        </w:rPr>
      </w:pPr>
      <w:r>
        <w:t>Annex A (informative): Change history</w:t>
      </w:r>
      <w:r>
        <w:tab/>
      </w:r>
      <w:r>
        <w:fldChar w:fldCharType="begin" w:fldLock="1"/>
      </w:r>
      <w:r>
        <w:instrText xml:space="preserve"> PAGEREF _Toc100141934 \h </w:instrText>
      </w:r>
      <w:r>
        <w:fldChar w:fldCharType="separate"/>
      </w:r>
      <w:r>
        <w:t>48</w:t>
      </w:r>
      <w:r>
        <w:fldChar w:fldCharType="end"/>
      </w:r>
    </w:p>
    <w:p w14:paraId="13629304" w14:textId="69C9D1D3" w:rsidR="00080512" w:rsidRPr="003F7263" w:rsidRDefault="003F7263">
      <w:r>
        <w:rPr>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r w:rsidRPr="003F7263">
        <w:lastRenderedPageBreak/>
        <w:t>Foreword</w:t>
      </w:r>
      <w:bookmarkEnd w:id="3"/>
      <w:bookmarkEnd w:id="4"/>
      <w:bookmarkEnd w:id="5"/>
      <w:bookmarkEnd w:id="6"/>
      <w:bookmarkEnd w:id="7"/>
      <w:bookmarkEnd w:id="8"/>
      <w:bookmarkEnd w:id="9"/>
      <w:bookmarkEnd w:id="10"/>
      <w:bookmarkEnd w:id="11"/>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 xml:space="preserve">Version </w:t>
      </w:r>
      <w:proofErr w:type="spellStart"/>
      <w:r w:rsidRPr="003F7263">
        <w:t>x.y.z</w:t>
      </w:r>
      <w:proofErr w:type="spellEnd"/>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proofErr w:type="spellStart"/>
      <w:r w:rsidRPr="003F7263">
        <w:t>y</w:t>
      </w:r>
      <w:proofErr w:type="spellEnd"/>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2" w:name="_Toc27419183"/>
      <w:bookmarkStart w:id="13" w:name="_Toc36040059"/>
      <w:bookmarkStart w:id="14" w:name="_Toc43900791"/>
      <w:bookmarkStart w:id="15" w:name="_Toc51768014"/>
      <w:bookmarkStart w:id="16" w:name="_Toc58241937"/>
      <w:bookmarkStart w:id="17" w:name="_Toc68076590"/>
      <w:bookmarkStart w:id="18" w:name="_Toc75369780"/>
      <w:bookmarkStart w:id="19" w:name="_Toc90490551"/>
      <w:bookmarkStart w:id="20" w:name="_Toc100141924"/>
      <w:r w:rsidRPr="003F7263">
        <w:lastRenderedPageBreak/>
        <w:t>1</w:t>
      </w:r>
      <w:r w:rsidRPr="003F7263">
        <w:tab/>
        <w:t>Scope</w:t>
      </w:r>
      <w:bookmarkEnd w:id="12"/>
      <w:bookmarkEnd w:id="13"/>
      <w:bookmarkEnd w:id="14"/>
      <w:bookmarkEnd w:id="15"/>
      <w:bookmarkEnd w:id="16"/>
      <w:bookmarkEnd w:id="17"/>
      <w:bookmarkEnd w:id="18"/>
      <w:bookmarkEnd w:id="19"/>
      <w:bookmarkEnd w:id="20"/>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1" w:name="_Toc27419184"/>
      <w:bookmarkStart w:id="22" w:name="_Toc36040060"/>
      <w:bookmarkStart w:id="23" w:name="_Toc43900792"/>
      <w:bookmarkStart w:id="24" w:name="_Toc51768015"/>
      <w:bookmarkStart w:id="25" w:name="_Toc58241938"/>
      <w:bookmarkStart w:id="26" w:name="_Toc68076591"/>
      <w:bookmarkStart w:id="27" w:name="_Toc75369781"/>
      <w:bookmarkStart w:id="28" w:name="_Toc90490552"/>
      <w:bookmarkStart w:id="29" w:name="_Toc100141925"/>
      <w:r w:rsidRPr="003F7263">
        <w:t>2</w:t>
      </w:r>
      <w:r w:rsidRPr="003F7263">
        <w:tab/>
        <w:t>References</w:t>
      </w:r>
      <w:bookmarkEnd w:id="21"/>
      <w:bookmarkEnd w:id="22"/>
      <w:bookmarkEnd w:id="23"/>
      <w:bookmarkEnd w:id="24"/>
      <w:bookmarkEnd w:id="25"/>
      <w:bookmarkEnd w:id="26"/>
      <w:bookmarkEnd w:id="27"/>
      <w:bookmarkEnd w:id="28"/>
      <w:bookmarkEnd w:id="29"/>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0" w:name="OLE_LINK1"/>
      <w:bookmarkStart w:id="31" w:name="OLE_LINK2"/>
      <w:bookmarkStart w:id="32" w:name="OLE_LINK3"/>
      <w:bookmarkStart w:id="33"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0"/>
    <w:bookmarkEnd w:id="31"/>
    <w:bookmarkEnd w:id="32"/>
    <w:bookmarkEnd w:id="33"/>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4" w:name="REF_TS36509"/>
      <w:r w:rsidR="006D63A0" w:rsidRPr="003F7263">
        <w:t>6</w:t>
      </w:r>
      <w:bookmarkEnd w:id="34"/>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5" w:name="_Toc27419185"/>
      <w:bookmarkStart w:id="36" w:name="_Toc36040061"/>
      <w:bookmarkStart w:id="37" w:name="_Toc43900793"/>
      <w:bookmarkStart w:id="38" w:name="_Toc51768016"/>
      <w:bookmarkStart w:id="39" w:name="_Toc58241939"/>
      <w:bookmarkStart w:id="40" w:name="_Toc68076592"/>
      <w:bookmarkStart w:id="41" w:name="_Toc75369782"/>
      <w:bookmarkStart w:id="42" w:name="_Toc90490553"/>
      <w:bookmarkStart w:id="43" w:name="_Toc100141926"/>
      <w:r w:rsidRPr="003F7263">
        <w:t>3</w:t>
      </w:r>
      <w:r w:rsidRPr="003F7263">
        <w:tab/>
        <w:t xml:space="preserve">Definitions, </w:t>
      </w:r>
      <w:r w:rsidR="008028A4" w:rsidRPr="003F7263">
        <w:t>symbols and abbreviations</w:t>
      </w:r>
      <w:bookmarkEnd w:id="35"/>
      <w:bookmarkEnd w:id="36"/>
      <w:bookmarkEnd w:id="37"/>
      <w:bookmarkEnd w:id="38"/>
      <w:bookmarkEnd w:id="39"/>
      <w:bookmarkEnd w:id="40"/>
      <w:bookmarkEnd w:id="41"/>
      <w:bookmarkEnd w:id="42"/>
      <w:bookmarkEnd w:id="43"/>
    </w:p>
    <w:p w14:paraId="2FD90511" w14:textId="77777777" w:rsidR="00080512" w:rsidRPr="003F7263" w:rsidRDefault="00080512">
      <w:pPr>
        <w:pStyle w:val="Heading2"/>
      </w:pPr>
      <w:bookmarkStart w:id="44" w:name="_Toc27419186"/>
      <w:bookmarkStart w:id="45" w:name="_Toc36040062"/>
      <w:bookmarkStart w:id="46" w:name="_Toc43900794"/>
      <w:bookmarkStart w:id="47" w:name="_Toc51768017"/>
      <w:bookmarkStart w:id="48" w:name="_Toc58241940"/>
      <w:bookmarkStart w:id="49" w:name="_Toc68076593"/>
      <w:bookmarkStart w:id="50" w:name="_Toc75369783"/>
      <w:bookmarkStart w:id="51" w:name="_Toc90490554"/>
      <w:bookmarkStart w:id="52" w:name="_Toc100141927"/>
      <w:r w:rsidRPr="003F7263">
        <w:t>3.1</w:t>
      </w:r>
      <w:r w:rsidRPr="003F7263">
        <w:tab/>
        <w:t>Definitions</w:t>
      </w:r>
      <w:bookmarkEnd w:id="44"/>
      <w:bookmarkEnd w:id="45"/>
      <w:bookmarkEnd w:id="46"/>
      <w:bookmarkEnd w:id="47"/>
      <w:bookmarkEnd w:id="48"/>
      <w:bookmarkEnd w:id="49"/>
      <w:bookmarkEnd w:id="50"/>
      <w:bookmarkEnd w:id="51"/>
      <w:bookmarkEnd w:id="52"/>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3" w:name="_Toc27419187"/>
      <w:bookmarkStart w:id="54" w:name="_Toc36040063"/>
      <w:bookmarkStart w:id="55" w:name="_Toc43900795"/>
      <w:bookmarkStart w:id="56" w:name="_Toc51768018"/>
      <w:bookmarkStart w:id="57" w:name="_Toc58241941"/>
      <w:bookmarkStart w:id="58" w:name="_Toc68076594"/>
      <w:bookmarkStart w:id="59" w:name="_Toc75369784"/>
      <w:bookmarkStart w:id="60" w:name="_Toc90490555"/>
      <w:bookmarkStart w:id="61" w:name="_Toc100141928"/>
      <w:r w:rsidRPr="003F7263">
        <w:t>3.2</w:t>
      </w:r>
      <w:r w:rsidRPr="003F7263">
        <w:tab/>
        <w:t>Symbols</w:t>
      </w:r>
      <w:bookmarkEnd w:id="53"/>
      <w:bookmarkEnd w:id="54"/>
      <w:bookmarkEnd w:id="55"/>
      <w:bookmarkEnd w:id="56"/>
      <w:bookmarkEnd w:id="57"/>
      <w:bookmarkEnd w:id="58"/>
      <w:bookmarkEnd w:id="59"/>
      <w:bookmarkEnd w:id="60"/>
      <w:bookmarkEnd w:id="61"/>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2" w:name="_Toc27419188"/>
      <w:bookmarkStart w:id="63" w:name="_Toc36040064"/>
      <w:bookmarkStart w:id="64" w:name="_Toc43900796"/>
      <w:bookmarkStart w:id="65" w:name="_Toc51768019"/>
      <w:bookmarkStart w:id="66" w:name="_Toc58241942"/>
      <w:bookmarkStart w:id="67" w:name="_Toc68076595"/>
      <w:bookmarkStart w:id="68" w:name="_Toc75369785"/>
      <w:bookmarkStart w:id="69" w:name="_Toc90490556"/>
      <w:bookmarkStart w:id="70" w:name="_Toc100141929"/>
      <w:r w:rsidRPr="003F7263">
        <w:t>3.3</w:t>
      </w:r>
      <w:r w:rsidRPr="003F7263">
        <w:tab/>
        <w:t>Abbreviations</w:t>
      </w:r>
      <w:bookmarkEnd w:id="62"/>
      <w:bookmarkEnd w:id="63"/>
      <w:bookmarkEnd w:id="64"/>
      <w:bookmarkEnd w:id="65"/>
      <w:bookmarkEnd w:id="66"/>
      <w:bookmarkEnd w:id="67"/>
      <w:bookmarkEnd w:id="68"/>
      <w:bookmarkEnd w:id="69"/>
      <w:bookmarkEnd w:id="70"/>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1" w:name="_Toc27419189"/>
      <w:bookmarkStart w:id="72" w:name="_Toc36040065"/>
      <w:bookmarkStart w:id="73" w:name="_Toc43900797"/>
      <w:bookmarkStart w:id="74" w:name="_Toc51768020"/>
      <w:bookmarkStart w:id="75" w:name="_Toc58241943"/>
      <w:bookmarkStart w:id="76" w:name="_Toc68076596"/>
      <w:bookmarkStart w:id="77" w:name="_Toc75369786"/>
      <w:bookmarkStart w:id="78" w:name="_Toc90490557"/>
      <w:bookmarkStart w:id="79" w:name="_Toc100141930"/>
      <w:r w:rsidRPr="003F7263">
        <w:lastRenderedPageBreak/>
        <w:t>4</w:t>
      </w:r>
      <w:r w:rsidRPr="003F7263">
        <w:tab/>
        <w:t>Recommended Test Case Applicability</w:t>
      </w:r>
      <w:bookmarkEnd w:id="71"/>
      <w:bookmarkEnd w:id="72"/>
      <w:bookmarkEnd w:id="73"/>
      <w:bookmarkEnd w:id="74"/>
      <w:bookmarkEnd w:id="75"/>
      <w:bookmarkEnd w:id="76"/>
      <w:bookmarkEnd w:id="77"/>
      <w:bookmarkEnd w:id="78"/>
      <w:bookmarkEnd w:id="79"/>
    </w:p>
    <w:p w14:paraId="2A162947" w14:textId="77777777" w:rsidR="004259B6" w:rsidRPr="003F7263" w:rsidRDefault="004259B6" w:rsidP="004259B6">
      <w:pPr>
        <w:pStyle w:val="Heading2"/>
      </w:pPr>
      <w:bookmarkStart w:id="80" w:name="_Toc27419190"/>
      <w:bookmarkStart w:id="81" w:name="_Toc36040066"/>
      <w:bookmarkStart w:id="82" w:name="_Toc43900798"/>
      <w:bookmarkStart w:id="83" w:name="_Toc51768021"/>
      <w:bookmarkStart w:id="84" w:name="_Toc58241944"/>
      <w:bookmarkStart w:id="85" w:name="_Toc68076597"/>
      <w:bookmarkStart w:id="86" w:name="_Toc75369787"/>
      <w:bookmarkStart w:id="87" w:name="_Toc90490558"/>
      <w:bookmarkStart w:id="88" w:name="_Toc100141931"/>
      <w:r w:rsidRPr="003F7263">
        <w:t>4.0</w:t>
      </w:r>
      <w:r w:rsidRPr="003F7263">
        <w:tab/>
        <w:t>Introduction</w:t>
      </w:r>
      <w:bookmarkEnd w:id="80"/>
      <w:bookmarkEnd w:id="81"/>
      <w:bookmarkEnd w:id="82"/>
      <w:bookmarkEnd w:id="83"/>
      <w:bookmarkEnd w:id="84"/>
      <w:bookmarkEnd w:id="85"/>
      <w:bookmarkEnd w:id="86"/>
      <w:bookmarkEnd w:id="87"/>
      <w:bookmarkEnd w:id="88"/>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77777777"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xml:space="preserve">"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lastRenderedPageBreak/>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77777777" w:rsidR="009B2E19" w:rsidRPr="003F7263"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3F7263" w:rsidRDefault="00356D76" w:rsidP="00356D76">
      <w:pPr>
        <w:pStyle w:val="Heading2"/>
      </w:pPr>
      <w:bookmarkStart w:id="89" w:name="_Toc27419191"/>
      <w:bookmarkStart w:id="90" w:name="_Toc36040067"/>
      <w:bookmarkStart w:id="91" w:name="_Toc43900799"/>
      <w:bookmarkStart w:id="92" w:name="_Toc51768022"/>
      <w:bookmarkStart w:id="93" w:name="_Toc58241945"/>
      <w:bookmarkStart w:id="94" w:name="_Toc68076598"/>
      <w:bookmarkStart w:id="95" w:name="_Toc75369788"/>
      <w:bookmarkStart w:id="96" w:name="_Toc90490559"/>
      <w:bookmarkStart w:id="97" w:name="_Toc100141932"/>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89"/>
      <w:bookmarkEnd w:id="90"/>
      <w:bookmarkEnd w:id="91"/>
      <w:bookmarkEnd w:id="92"/>
      <w:bookmarkEnd w:id="93"/>
      <w:bookmarkEnd w:id="94"/>
      <w:bookmarkEnd w:id="95"/>
      <w:bookmarkEnd w:id="96"/>
      <w:bookmarkEnd w:id="9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3F7263" w14:paraId="434AB1E8" w14:textId="77777777" w:rsidTr="009E468F">
        <w:trPr>
          <w:tblHeader/>
          <w:jc w:val="center"/>
        </w:trPr>
        <w:tc>
          <w:tcPr>
            <w:tcW w:w="1170" w:type="dxa"/>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60" w:type="dxa"/>
            <w:gridSpan w:val="2"/>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9E468F">
        <w:trPr>
          <w:tblHeader/>
          <w:jc w:val="center"/>
        </w:trPr>
        <w:tc>
          <w:tcPr>
            <w:tcW w:w="1170" w:type="dxa"/>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2" w:type="dxa"/>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9E468F">
        <w:trPr>
          <w:jc w:val="center"/>
        </w:trPr>
        <w:tc>
          <w:tcPr>
            <w:tcW w:w="1170" w:type="dxa"/>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9E468F">
        <w:trPr>
          <w:jc w:val="center"/>
        </w:trPr>
        <w:tc>
          <w:tcPr>
            <w:tcW w:w="1170" w:type="dxa"/>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9E468F">
        <w:trPr>
          <w:jc w:val="center"/>
        </w:trPr>
        <w:tc>
          <w:tcPr>
            <w:tcW w:w="1170" w:type="dxa"/>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9E468F">
        <w:trPr>
          <w:jc w:val="center"/>
        </w:trPr>
        <w:tc>
          <w:tcPr>
            <w:tcW w:w="1170" w:type="dxa"/>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9E468F">
        <w:trPr>
          <w:jc w:val="center"/>
        </w:trPr>
        <w:tc>
          <w:tcPr>
            <w:tcW w:w="1170" w:type="dxa"/>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9E468F">
        <w:trPr>
          <w:jc w:val="center"/>
        </w:trPr>
        <w:tc>
          <w:tcPr>
            <w:tcW w:w="1170" w:type="dxa"/>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9E468F">
        <w:trPr>
          <w:jc w:val="center"/>
        </w:trPr>
        <w:tc>
          <w:tcPr>
            <w:tcW w:w="1170" w:type="dxa"/>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032A057" w14:textId="77777777" w:rsidTr="009E468F">
        <w:trPr>
          <w:jc w:val="center"/>
        </w:trPr>
        <w:tc>
          <w:tcPr>
            <w:tcW w:w="1170" w:type="dxa"/>
            <w:tcBorders>
              <w:bottom w:val="single" w:sz="4" w:space="0" w:color="auto"/>
            </w:tcBorders>
            <w:shd w:val="clear" w:color="auto" w:fill="auto"/>
          </w:tcPr>
          <w:p w14:paraId="65103333"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3989212A" w14:textId="6EA9A472" w:rsidR="00E6117F" w:rsidRPr="003F7263" w:rsidRDefault="00E6117F" w:rsidP="00E6117F">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CCA28D7"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28D9F1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1E1E01AA"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E6117F" w:rsidRPr="003F7263" w14:paraId="3064DC9A" w14:textId="77777777" w:rsidTr="009E468F">
        <w:trPr>
          <w:jc w:val="center"/>
        </w:trPr>
        <w:tc>
          <w:tcPr>
            <w:tcW w:w="1170" w:type="dxa"/>
            <w:tcBorders>
              <w:bottom w:val="single" w:sz="4" w:space="0" w:color="auto"/>
            </w:tcBorders>
            <w:shd w:val="clear" w:color="auto" w:fill="auto"/>
          </w:tcPr>
          <w:p w14:paraId="313DEB52" w14:textId="77777777" w:rsidR="00E6117F" w:rsidRPr="003F7263" w:rsidRDefault="00E6117F" w:rsidP="00E6117F">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2F7967B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F8D48F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A3562B4"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D1882F5" w14:textId="77777777" w:rsidR="00E6117F" w:rsidRPr="003F7263" w:rsidRDefault="00E6117F" w:rsidP="00E6117F">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E6117F" w:rsidRPr="003F7263" w14:paraId="3EE83BF2" w14:textId="77777777" w:rsidTr="009E468F">
        <w:trPr>
          <w:jc w:val="center"/>
        </w:trPr>
        <w:tc>
          <w:tcPr>
            <w:tcW w:w="1170" w:type="dxa"/>
            <w:tcBorders>
              <w:top w:val="single" w:sz="4" w:space="0" w:color="auto"/>
              <w:bottom w:val="single" w:sz="4" w:space="0" w:color="auto"/>
            </w:tcBorders>
            <w:shd w:val="clear" w:color="auto" w:fill="auto"/>
          </w:tcPr>
          <w:p w14:paraId="286FD37E" w14:textId="77777777" w:rsidR="00E6117F" w:rsidRPr="003F7263" w:rsidRDefault="00E6117F" w:rsidP="00E6117F">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6511508E" w14:textId="77777777" w:rsidR="00E6117F" w:rsidRPr="003F7263" w:rsidRDefault="00E6117F" w:rsidP="00E6117F">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44C31DF"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A22337E" w14:textId="77777777" w:rsidR="00E6117F" w:rsidRPr="003F7263" w:rsidDel="00746051" w:rsidRDefault="00E6117F" w:rsidP="00E6117F">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6D1E4FCC" w14:textId="77777777" w:rsidR="00E6117F" w:rsidRPr="003F7263" w:rsidRDefault="00E6117F" w:rsidP="00E6117F">
            <w:pPr>
              <w:pStyle w:val="TAL"/>
              <w:keepNext w:val="0"/>
              <w:keepLines w:val="0"/>
              <w:rPr>
                <w:sz w:val="16"/>
                <w:szCs w:val="16"/>
              </w:rPr>
            </w:pPr>
            <w:r w:rsidRPr="003F7263">
              <w:rPr>
                <w:sz w:val="16"/>
                <w:szCs w:val="16"/>
              </w:rPr>
              <w:t>UEs supporting 5G Core</w:t>
            </w:r>
          </w:p>
        </w:tc>
      </w:tr>
      <w:tr w:rsidR="00E6117F" w:rsidRPr="003F7263" w14:paraId="49A61FF8" w14:textId="77777777" w:rsidTr="009E468F">
        <w:trPr>
          <w:jc w:val="center"/>
        </w:trPr>
        <w:tc>
          <w:tcPr>
            <w:tcW w:w="1170" w:type="dxa"/>
            <w:tcBorders>
              <w:top w:val="single" w:sz="4" w:space="0" w:color="auto"/>
              <w:bottom w:val="single" w:sz="4" w:space="0" w:color="auto"/>
            </w:tcBorders>
            <w:shd w:val="clear" w:color="auto" w:fill="auto"/>
          </w:tcPr>
          <w:p w14:paraId="6E50900C" w14:textId="77777777" w:rsidR="00E6117F" w:rsidRPr="003F7263" w:rsidRDefault="00E6117F" w:rsidP="00E6117F">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23B31419" w14:textId="77777777" w:rsidR="00E6117F" w:rsidRPr="003F7263" w:rsidRDefault="00E6117F" w:rsidP="00E6117F">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816C0C0"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BED4C09" w14:textId="77777777" w:rsidR="00E6117F" w:rsidRPr="003F7263" w:rsidDel="00746051" w:rsidRDefault="00E6117F" w:rsidP="00E6117F">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298AB748" w14:textId="77777777" w:rsidR="00E6117F" w:rsidRPr="003F7263" w:rsidRDefault="00E6117F" w:rsidP="00E6117F">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E6117F" w:rsidRPr="003F7263" w14:paraId="68367973" w14:textId="77777777" w:rsidTr="009E468F">
        <w:trPr>
          <w:jc w:val="center"/>
        </w:trPr>
        <w:tc>
          <w:tcPr>
            <w:tcW w:w="1170" w:type="dxa"/>
            <w:tcBorders>
              <w:top w:val="single" w:sz="4" w:space="0" w:color="auto"/>
              <w:bottom w:val="single" w:sz="4" w:space="0" w:color="auto"/>
            </w:tcBorders>
            <w:shd w:val="clear" w:color="auto" w:fill="D9D9D9"/>
          </w:tcPr>
          <w:p w14:paraId="05254CA2" w14:textId="77777777" w:rsidR="00E6117F" w:rsidRPr="003F7263" w:rsidRDefault="00E6117F" w:rsidP="00E6117F">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F986AC" w14:textId="77777777" w:rsidR="00E6117F" w:rsidRPr="003F7263" w:rsidRDefault="00E6117F" w:rsidP="00E6117F">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39B02138" w14:textId="77777777" w:rsidR="00E6117F" w:rsidRPr="003F7263" w:rsidRDefault="00E6117F" w:rsidP="00E6117F">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4F725AF" w14:textId="77777777" w:rsidR="00E6117F" w:rsidRPr="003F7263" w:rsidRDefault="00E6117F" w:rsidP="00E6117F">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86D67DF" w14:textId="77777777" w:rsidR="00E6117F" w:rsidRPr="003F7263" w:rsidRDefault="00E6117F" w:rsidP="00E6117F">
            <w:pPr>
              <w:spacing w:after="0"/>
              <w:rPr>
                <w:rFonts w:ascii="Arial" w:hAnsi="Arial"/>
                <w:sz w:val="16"/>
                <w:szCs w:val="16"/>
              </w:rPr>
            </w:pPr>
          </w:p>
        </w:tc>
      </w:tr>
      <w:tr w:rsidR="00E6117F" w:rsidRPr="003F7263" w14:paraId="4F746466" w14:textId="77777777" w:rsidTr="009E468F">
        <w:trPr>
          <w:jc w:val="center"/>
        </w:trPr>
        <w:tc>
          <w:tcPr>
            <w:tcW w:w="1170" w:type="dxa"/>
            <w:tcBorders>
              <w:top w:val="single" w:sz="4" w:space="0" w:color="auto"/>
              <w:bottom w:val="single" w:sz="4" w:space="0" w:color="auto"/>
            </w:tcBorders>
            <w:shd w:val="clear" w:color="auto" w:fill="auto"/>
          </w:tcPr>
          <w:p w14:paraId="0CDE2DC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428E446B" w14:textId="42C2C7E7"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proofErr w:type="spellStart"/>
            <w:r w:rsidRPr="003F7263">
              <w:rPr>
                <w:rFonts w:ascii="Arial" w:hAnsi="Arial"/>
                <w:sz w:val="16"/>
                <w:szCs w:val="16"/>
              </w:rPr>
              <w:t>Qrxlevmin</w:t>
            </w:r>
            <w:proofErr w:type="spellEnd"/>
            <w:r w:rsidRPr="003F7263">
              <w:rPr>
                <w:rFonts w:ascii="Arial" w:hAnsi="Arial"/>
                <w:sz w:val="16"/>
                <w:szCs w:val="16"/>
              </w:rPr>
              <w:t xml:space="preserve"> &amp; Cell </w:t>
            </w:r>
            <w:r w:rsidR="00F27F87" w:rsidRPr="003F7263">
              <w:rPr>
                <w:rFonts w:ascii="Arial" w:hAnsi="Arial"/>
                <w:sz w:val="16"/>
                <w:szCs w:val="16"/>
              </w:rPr>
              <w:t>r</w:t>
            </w:r>
            <w:r w:rsidRPr="003F7263">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66E387A6"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1D7CFC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F4B1BC1"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6D796FFC" w14:textId="77777777" w:rsidTr="009E468F">
        <w:trPr>
          <w:jc w:val="center"/>
        </w:trPr>
        <w:tc>
          <w:tcPr>
            <w:tcW w:w="1170" w:type="dxa"/>
            <w:tcBorders>
              <w:top w:val="single" w:sz="4" w:space="0" w:color="auto"/>
              <w:bottom w:val="single" w:sz="4" w:space="0" w:color="auto"/>
            </w:tcBorders>
            <w:shd w:val="clear" w:color="auto" w:fill="auto"/>
          </w:tcPr>
          <w:p w14:paraId="3F3C7A1E"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E259B4E" w14:textId="457BD052"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 xml:space="preserve">election / </w:t>
            </w:r>
            <w:proofErr w:type="spellStart"/>
            <w:r w:rsidRPr="003F7263">
              <w:rPr>
                <w:rFonts w:ascii="Arial" w:hAnsi="Arial"/>
                <w:sz w:val="16"/>
                <w:szCs w:val="16"/>
              </w:rPr>
              <w:t>Qqualmin</w:t>
            </w:r>
            <w:proofErr w:type="spellEnd"/>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3C3C0F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7CEEECB"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ABAF85"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2A15345E" w14:textId="77777777" w:rsidTr="009E468F">
        <w:trPr>
          <w:jc w:val="center"/>
        </w:trPr>
        <w:tc>
          <w:tcPr>
            <w:tcW w:w="1170" w:type="dxa"/>
            <w:tcBorders>
              <w:top w:val="single" w:sz="4" w:space="0" w:color="auto"/>
              <w:bottom w:val="single" w:sz="4" w:space="0" w:color="auto"/>
            </w:tcBorders>
            <w:shd w:val="clear" w:color="auto" w:fill="auto"/>
          </w:tcPr>
          <w:p w14:paraId="66C9FB5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BB84D4" w14:textId="6B2E910E" w:rsidR="00E6117F" w:rsidRPr="003F7263" w:rsidRDefault="00E6117F" w:rsidP="00E6117F">
            <w:pPr>
              <w:spacing w:after="0"/>
              <w:rPr>
                <w:rFonts w:ascii="Arial" w:hAnsi="Arial"/>
                <w:b/>
                <w:sz w:val="16"/>
                <w:szCs w:val="16"/>
              </w:rPr>
            </w:pPr>
            <w:r w:rsidRPr="003F7263">
              <w:rPr>
                <w:rFonts w:ascii="Arial" w:hAnsi="Arial"/>
                <w:sz w:val="16"/>
                <w:szCs w:val="16"/>
              </w:rPr>
              <w:t>Cell selection / Intra NR</w:t>
            </w:r>
            <w:r w:rsidR="00F27F87" w:rsidRPr="003F7263">
              <w:rPr>
                <w:rFonts w:ascii="Arial" w:hAnsi="Arial"/>
                <w:sz w:val="16"/>
                <w:szCs w:val="16"/>
              </w:rPr>
              <w:t xml:space="preserve"> </w:t>
            </w:r>
            <w:r w:rsidRPr="003F7263">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4DE3A583"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1516D08"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BD0889A"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496EC7EB" w14:textId="77777777" w:rsidTr="009E468F">
        <w:trPr>
          <w:jc w:val="center"/>
        </w:trPr>
        <w:tc>
          <w:tcPr>
            <w:tcW w:w="1170" w:type="dxa"/>
            <w:tcBorders>
              <w:top w:val="single" w:sz="4" w:space="0" w:color="auto"/>
              <w:bottom w:val="single" w:sz="4" w:space="0" w:color="auto"/>
            </w:tcBorders>
            <w:shd w:val="clear" w:color="auto" w:fill="auto"/>
          </w:tcPr>
          <w:p w14:paraId="0A86CB60"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7034D174"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5543618" w14:textId="77777777" w:rsidR="00E6117F" w:rsidRPr="003F7263" w:rsidRDefault="00E6117F" w:rsidP="00E6117F">
            <w:pPr>
              <w:keepNext/>
              <w:keepLines/>
              <w:spacing w:after="0"/>
              <w:jc w:val="center"/>
              <w:rPr>
                <w:rFonts w:ascii="Arial" w:hAnsi="Arial"/>
                <w:sz w:val="16"/>
              </w:rPr>
            </w:pPr>
            <w:bookmarkStart w:id="98" w:name="_Hlk534214375"/>
            <w:r w:rsidRPr="003F7263">
              <w:rPr>
                <w:rFonts w:ascii="Arial" w:hAnsi="Arial"/>
                <w:sz w:val="16"/>
                <w:lang w:eastAsia="zh-CN"/>
              </w:rPr>
              <w:t>Rel-15</w:t>
            </w:r>
            <w:bookmarkEnd w:id="98"/>
          </w:p>
        </w:tc>
        <w:tc>
          <w:tcPr>
            <w:tcW w:w="1170" w:type="dxa"/>
            <w:tcBorders>
              <w:top w:val="single" w:sz="4" w:space="0" w:color="auto"/>
              <w:bottom w:val="single" w:sz="4" w:space="0" w:color="auto"/>
            </w:tcBorders>
            <w:shd w:val="clear" w:color="auto" w:fill="auto"/>
          </w:tcPr>
          <w:p w14:paraId="7AAC005F"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3972B8E"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E6117F" w:rsidRPr="003F7263" w14:paraId="3CB87256" w14:textId="77777777" w:rsidTr="009E468F">
        <w:trPr>
          <w:jc w:val="center"/>
        </w:trPr>
        <w:tc>
          <w:tcPr>
            <w:tcW w:w="1170" w:type="dxa"/>
            <w:tcBorders>
              <w:top w:val="single" w:sz="4" w:space="0" w:color="auto"/>
              <w:bottom w:val="single" w:sz="4" w:space="0" w:color="auto"/>
            </w:tcBorders>
            <w:shd w:val="clear" w:color="auto" w:fill="auto"/>
          </w:tcPr>
          <w:p w14:paraId="39F85A56"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7AE7887"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B527A01"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1F639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6D3C488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NR FDD and NR TDD</w:t>
            </w:r>
          </w:p>
        </w:tc>
      </w:tr>
      <w:tr w:rsidR="004468B1" w:rsidRPr="003F7263" w14:paraId="4B2F5FD7" w14:textId="77777777" w:rsidTr="009E468F">
        <w:trPr>
          <w:jc w:val="center"/>
        </w:trPr>
        <w:tc>
          <w:tcPr>
            <w:tcW w:w="1170" w:type="dxa"/>
            <w:tcBorders>
              <w:top w:val="single" w:sz="4" w:space="0" w:color="auto"/>
              <w:bottom w:val="single" w:sz="4" w:space="0" w:color="auto"/>
            </w:tcBorders>
            <w:shd w:val="clear" w:color="auto" w:fill="auto"/>
          </w:tcPr>
          <w:p w14:paraId="66A4198F" w14:textId="29E2D936"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40757DC2" w14:textId="7EB3A5C9"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6664A26" w14:textId="4CEC0090" w:rsidR="004468B1" w:rsidRPr="003F7263" w:rsidRDefault="004468B1" w:rsidP="004468B1">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D37895E" w14:textId="14DE6790" w:rsidR="004468B1" w:rsidRPr="003F7263" w:rsidRDefault="004468B1" w:rsidP="004468B1">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669DB4D6" w14:textId="3337AB39"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21C3DB22" w14:textId="77777777" w:rsidTr="009E468F">
        <w:trPr>
          <w:jc w:val="center"/>
        </w:trPr>
        <w:tc>
          <w:tcPr>
            <w:tcW w:w="1170" w:type="dxa"/>
            <w:tcBorders>
              <w:top w:val="single" w:sz="4" w:space="0" w:color="auto"/>
              <w:bottom w:val="single" w:sz="4" w:space="0" w:color="auto"/>
            </w:tcBorders>
            <w:shd w:val="clear" w:color="auto" w:fill="auto"/>
          </w:tcPr>
          <w:p w14:paraId="0B0725BC"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2C3F64A1"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7044B55"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ACAC35D"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B58533"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36972128" w14:textId="77777777" w:rsidTr="009E468F">
        <w:trPr>
          <w:jc w:val="center"/>
        </w:trPr>
        <w:tc>
          <w:tcPr>
            <w:tcW w:w="1170" w:type="dxa"/>
            <w:tcBorders>
              <w:top w:val="single" w:sz="4" w:space="0" w:color="auto"/>
              <w:bottom w:val="single" w:sz="4" w:space="0" w:color="auto"/>
            </w:tcBorders>
            <w:shd w:val="clear" w:color="auto" w:fill="auto"/>
          </w:tcPr>
          <w:p w14:paraId="71BA6683"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FBB484"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5148E8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509411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F13D31E"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019997F" w14:textId="77777777" w:rsidTr="009E468F">
        <w:trPr>
          <w:jc w:val="center"/>
        </w:trPr>
        <w:tc>
          <w:tcPr>
            <w:tcW w:w="1170" w:type="dxa"/>
            <w:tcBorders>
              <w:top w:val="single" w:sz="4" w:space="0" w:color="auto"/>
              <w:bottom w:val="single" w:sz="4" w:space="0" w:color="auto"/>
            </w:tcBorders>
            <w:shd w:val="clear" w:color="auto" w:fill="auto"/>
          </w:tcPr>
          <w:p w14:paraId="5EDFCDBA" w14:textId="77777777" w:rsidR="004468B1" w:rsidRPr="003F7263" w:rsidRDefault="004468B1" w:rsidP="004468B1">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AE43C60" w14:textId="77777777" w:rsidR="004468B1" w:rsidRPr="003F7263" w:rsidRDefault="004468B1" w:rsidP="004468B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30ED069E" w14:textId="77777777" w:rsidR="004468B1" w:rsidRPr="003F7263" w:rsidRDefault="004468B1" w:rsidP="004468B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23A9C7" w14:textId="77777777" w:rsidR="004468B1" w:rsidRPr="003F7263" w:rsidRDefault="004468B1" w:rsidP="004468B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4EA9E" w14:textId="77777777" w:rsidR="004468B1" w:rsidRPr="003F7263" w:rsidRDefault="004468B1" w:rsidP="004468B1">
            <w:pPr>
              <w:pStyle w:val="TAL"/>
              <w:keepNext w:val="0"/>
              <w:keepLines w:val="0"/>
              <w:rPr>
                <w:rFonts w:cs="Arial"/>
                <w:sz w:val="16"/>
                <w:szCs w:val="16"/>
              </w:rPr>
            </w:pPr>
            <w:r w:rsidRPr="003F7263">
              <w:rPr>
                <w:rFonts w:cs="Arial"/>
                <w:sz w:val="16"/>
                <w:szCs w:val="16"/>
              </w:rPr>
              <w:t>UEs supporting 5G Core</w:t>
            </w:r>
          </w:p>
        </w:tc>
      </w:tr>
      <w:tr w:rsidR="004468B1" w:rsidRPr="003F7263" w14:paraId="0B1AE0C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3F7263" w:rsidRDefault="004468B1" w:rsidP="004468B1">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2BC6BCA3"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3F7263" w:rsidRDefault="004468B1" w:rsidP="004468B1">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545E5B7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3F7263" w:rsidRDefault="004468B1" w:rsidP="004468B1">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02413E19"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3F7263" w:rsidRDefault="004468B1" w:rsidP="004468B1">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3F7263" w:rsidRDefault="004468B1" w:rsidP="004468B1">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4538D80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3F7263" w:rsidRDefault="004468B1" w:rsidP="004468B1">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3F7263" w:rsidRDefault="004468B1" w:rsidP="004468B1">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6B993B0"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3F7263" w:rsidRDefault="004468B1" w:rsidP="004468B1">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3F7263" w:rsidRDefault="004468B1" w:rsidP="004468B1">
            <w:pPr>
              <w:pStyle w:val="TAL"/>
              <w:keepNext w:val="0"/>
              <w:keepLines w:val="0"/>
              <w:rPr>
                <w:sz w:val="16"/>
                <w:szCs w:val="16"/>
              </w:rPr>
            </w:pPr>
            <w:r w:rsidRPr="003F7263">
              <w:rPr>
                <w:sz w:val="16"/>
                <w:szCs w:val="16"/>
              </w:rPr>
              <w:t xml:space="preserve">Cell reselection / Cell-specific reselection parameters provided by the network in a </w:t>
            </w:r>
            <w:r w:rsidRPr="003F7263">
              <w:rPr>
                <w:sz w:val="16"/>
                <w:szCs w:val="16"/>
              </w:rPr>
              <w:lastRenderedPageBreak/>
              <w:t>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3F7263" w:rsidRDefault="004468B1" w:rsidP="004468B1">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E11607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3F7263" w:rsidRDefault="004468B1" w:rsidP="004468B1">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3F7263" w:rsidRDefault="004468B1" w:rsidP="004468B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7A0AC1DA" w14:textId="77777777" w:rsidTr="009E468F">
        <w:trPr>
          <w:jc w:val="center"/>
        </w:trPr>
        <w:tc>
          <w:tcPr>
            <w:tcW w:w="1170" w:type="dxa"/>
            <w:tcBorders>
              <w:top w:val="single" w:sz="4" w:space="0" w:color="auto"/>
              <w:bottom w:val="single" w:sz="4" w:space="0" w:color="auto"/>
            </w:tcBorders>
            <w:shd w:val="clear" w:color="auto" w:fill="auto"/>
          </w:tcPr>
          <w:p w14:paraId="6BAFC1F9" w14:textId="77777777" w:rsidR="004468B1" w:rsidRPr="003F7263" w:rsidRDefault="004468B1" w:rsidP="004468B1">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50B1657E" w14:textId="21CB46A6" w:rsidR="004468B1" w:rsidRPr="003F7263" w:rsidRDefault="004468B1" w:rsidP="004468B1">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08F6C5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3B153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AAA159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9543ACD" w14:textId="77777777" w:rsidTr="009E468F">
        <w:trPr>
          <w:jc w:val="center"/>
        </w:trPr>
        <w:tc>
          <w:tcPr>
            <w:tcW w:w="1170" w:type="dxa"/>
            <w:tcBorders>
              <w:top w:val="single" w:sz="4" w:space="0" w:color="auto"/>
              <w:bottom w:val="single" w:sz="4" w:space="0" w:color="auto"/>
            </w:tcBorders>
            <w:shd w:val="clear" w:color="auto" w:fill="auto"/>
          </w:tcPr>
          <w:p w14:paraId="09BBC86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0403C2CE" w14:textId="77777777" w:rsidR="004468B1" w:rsidRPr="003F7263" w:rsidRDefault="004468B1" w:rsidP="004468B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F5512D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DC03F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350442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57D9802" w14:textId="77777777" w:rsidTr="009E468F">
        <w:trPr>
          <w:jc w:val="center"/>
        </w:trPr>
        <w:tc>
          <w:tcPr>
            <w:tcW w:w="1170" w:type="dxa"/>
            <w:tcBorders>
              <w:top w:val="single" w:sz="4" w:space="0" w:color="auto"/>
              <w:bottom w:val="single" w:sz="4" w:space="0" w:color="auto"/>
            </w:tcBorders>
            <w:shd w:val="clear" w:color="auto" w:fill="auto"/>
          </w:tcPr>
          <w:p w14:paraId="5F60BD30"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D46B7CD"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3D05F36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856F4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AEDF28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957F83E" w14:textId="77777777" w:rsidTr="009E468F">
        <w:trPr>
          <w:jc w:val="center"/>
        </w:trPr>
        <w:tc>
          <w:tcPr>
            <w:tcW w:w="1170" w:type="dxa"/>
            <w:tcBorders>
              <w:top w:val="single" w:sz="4" w:space="0" w:color="auto"/>
              <w:bottom w:val="single" w:sz="4" w:space="0" w:color="auto"/>
            </w:tcBorders>
            <w:shd w:val="clear" w:color="auto" w:fill="auto"/>
          </w:tcPr>
          <w:p w14:paraId="3E3D475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4FE69A70"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CBF9F9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5B3D9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D560DB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30C889F" w14:textId="77777777" w:rsidTr="009E468F">
        <w:trPr>
          <w:jc w:val="center"/>
        </w:trPr>
        <w:tc>
          <w:tcPr>
            <w:tcW w:w="1170" w:type="dxa"/>
            <w:tcBorders>
              <w:top w:val="single" w:sz="4" w:space="0" w:color="auto"/>
              <w:bottom w:val="single" w:sz="4" w:space="0" w:color="auto"/>
            </w:tcBorders>
            <w:shd w:val="clear" w:color="auto" w:fill="auto"/>
          </w:tcPr>
          <w:p w14:paraId="3EDB6486"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1AC4838" w14:textId="7874F5C9" w:rsidR="004468B1" w:rsidRPr="003F7263" w:rsidRDefault="004468B1" w:rsidP="004468B1">
            <w:pPr>
              <w:spacing w:after="0"/>
              <w:rPr>
                <w:rFonts w:ascii="Arial" w:hAnsi="Arial"/>
                <w:sz w:val="16"/>
                <w:szCs w:val="16"/>
              </w:rPr>
            </w:pPr>
            <w:r w:rsidRPr="003F7263">
              <w:rPr>
                <w:rFonts w:ascii="Arial" w:hAnsi="Arial"/>
                <w:sz w:val="16"/>
                <w:szCs w:val="16"/>
              </w:rPr>
              <w:t>Cell reselection</w:t>
            </w:r>
            <w:r w:rsidR="00F27F87" w:rsidRPr="003F7263">
              <w:rPr>
                <w:rFonts w:ascii="Arial" w:hAnsi="Arial"/>
                <w:sz w:val="16"/>
                <w:szCs w:val="16"/>
              </w:rPr>
              <w:t xml:space="preserve"> </w:t>
            </w:r>
            <w:r w:rsidRPr="003F7263">
              <w:rPr>
                <w:rFonts w:ascii="Arial" w:hAnsi="Arial"/>
                <w:sz w:val="16"/>
                <w:szCs w:val="16"/>
              </w:rPr>
              <w:t>/ MFBI</w:t>
            </w:r>
          </w:p>
        </w:tc>
        <w:tc>
          <w:tcPr>
            <w:tcW w:w="810" w:type="dxa"/>
            <w:tcBorders>
              <w:top w:val="single" w:sz="4" w:space="0" w:color="auto"/>
              <w:bottom w:val="single" w:sz="4" w:space="0" w:color="auto"/>
            </w:tcBorders>
            <w:shd w:val="clear" w:color="auto" w:fill="auto"/>
          </w:tcPr>
          <w:p w14:paraId="495B302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A5367F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CC9569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93E240F" w14:textId="77777777" w:rsidTr="009E468F">
        <w:trPr>
          <w:jc w:val="center"/>
        </w:trPr>
        <w:tc>
          <w:tcPr>
            <w:tcW w:w="1170" w:type="dxa"/>
            <w:tcBorders>
              <w:top w:val="single" w:sz="4" w:space="0" w:color="auto"/>
              <w:bottom w:val="single" w:sz="4" w:space="0" w:color="auto"/>
            </w:tcBorders>
            <w:shd w:val="clear" w:color="auto" w:fill="D9D9D9"/>
          </w:tcPr>
          <w:p w14:paraId="22E20F9C" w14:textId="77777777" w:rsidR="004468B1" w:rsidRPr="003F7263" w:rsidRDefault="004468B1" w:rsidP="004468B1">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57D90F6" w14:textId="0E621650" w:rsidR="004468B1" w:rsidRPr="003F7263" w:rsidRDefault="004468B1" w:rsidP="004468B1">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D2F1D89"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38CE764"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F9599E7" w14:textId="77777777" w:rsidR="004468B1" w:rsidRPr="003F7263" w:rsidRDefault="004468B1" w:rsidP="004468B1">
            <w:pPr>
              <w:spacing w:after="0"/>
              <w:rPr>
                <w:rFonts w:ascii="Arial" w:hAnsi="Arial"/>
                <w:sz w:val="16"/>
                <w:szCs w:val="16"/>
              </w:rPr>
            </w:pPr>
          </w:p>
        </w:tc>
      </w:tr>
      <w:tr w:rsidR="004468B1" w:rsidRPr="003F7263" w14:paraId="0B5246EF" w14:textId="77777777" w:rsidTr="009E468F">
        <w:trPr>
          <w:jc w:val="center"/>
        </w:trPr>
        <w:tc>
          <w:tcPr>
            <w:tcW w:w="1170" w:type="dxa"/>
            <w:tcBorders>
              <w:top w:val="single" w:sz="4" w:space="0" w:color="auto"/>
              <w:bottom w:val="single" w:sz="4" w:space="0" w:color="auto"/>
            </w:tcBorders>
            <w:shd w:val="clear" w:color="auto" w:fill="D9D9D9"/>
          </w:tcPr>
          <w:p w14:paraId="3FFA3814" w14:textId="77777777" w:rsidR="004468B1" w:rsidRPr="003F7263" w:rsidRDefault="004468B1" w:rsidP="004468B1">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D462EEE" w14:textId="63FEC3E4" w:rsidR="004468B1" w:rsidRPr="003F7263" w:rsidRDefault="004468B1" w:rsidP="004468B1">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08834E3C"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05D0B52"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88131D" w14:textId="77777777" w:rsidR="004468B1" w:rsidRPr="003F7263" w:rsidRDefault="004468B1" w:rsidP="004468B1">
            <w:pPr>
              <w:spacing w:after="0"/>
              <w:rPr>
                <w:rFonts w:ascii="Arial" w:hAnsi="Arial"/>
                <w:sz w:val="16"/>
                <w:szCs w:val="16"/>
              </w:rPr>
            </w:pPr>
          </w:p>
        </w:tc>
      </w:tr>
      <w:tr w:rsidR="004468B1" w:rsidRPr="003F7263" w14:paraId="4A9CC3D8" w14:textId="77777777" w:rsidTr="009E468F">
        <w:trPr>
          <w:jc w:val="center"/>
        </w:trPr>
        <w:tc>
          <w:tcPr>
            <w:tcW w:w="1170" w:type="dxa"/>
            <w:tcBorders>
              <w:top w:val="single" w:sz="4" w:space="0" w:color="auto"/>
              <w:bottom w:val="single" w:sz="4" w:space="0" w:color="auto"/>
            </w:tcBorders>
            <w:shd w:val="clear" w:color="auto" w:fill="auto"/>
          </w:tcPr>
          <w:p w14:paraId="6E77FAFD" w14:textId="77777777" w:rsidR="004468B1" w:rsidRPr="003F7263" w:rsidRDefault="004468B1" w:rsidP="004468B1">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0BE4B6A5"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03F9FC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3E2365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84C852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72E3BAE" w14:textId="77777777" w:rsidTr="009E468F">
        <w:trPr>
          <w:jc w:val="center"/>
        </w:trPr>
        <w:tc>
          <w:tcPr>
            <w:tcW w:w="1170" w:type="dxa"/>
            <w:tcBorders>
              <w:top w:val="single" w:sz="4" w:space="0" w:color="auto"/>
              <w:bottom w:val="single" w:sz="4" w:space="0" w:color="auto"/>
            </w:tcBorders>
            <w:shd w:val="clear" w:color="auto" w:fill="auto"/>
          </w:tcPr>
          <w:p w14:paraId="7B12026B" w14:textId="77777777" w:rsidR="004468B1" w:rsidRPr="003F7263" w:rsidRDefault="004468B1" w:rsidP="004468B1">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7CF3B19D"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BF1BF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45A1D1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01A976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F935342" w14:textId="77777777" w:rsidTr="009E468F">
        <w:trPr>
          <w:jc w:val="center"/>
        </w:trPr>
        <w:tc>
          <w:tcPr>
            <w:tcW w:w="1170" w:type="dxa"/>
            <w:tcBorders>
              <w:top w:val="single" w:sz="4" w:space="0" w:color="auto"/>
              <w:bottom w:val="single" w:sz="4" w:space="0" w:color="auto"/>
            </w:tcBorders>
            <w:shd w:val="clear" w:color="auto" w:fill="auto"/>
          </w:tcPr>
          <w:p w14:paraId="23B45B14" w14:textId="77777777" w:rsidR="004468B1" w:rsidRPr="003F7263" w:rsidRDefault="004468B1" w:rsidP="004468B1">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5916D213"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5B860B8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0741D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191C084"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D69E71B" w14:textId="77777777" w:rsidTr="009E468F">
        <w:trPr>
          <w:jc w:val="center"/>
        </w:trPr>
        <w:tc>
          <w:tcPr>
            <w:tcW w:w="1170" w:type="dxa"/>
            <w:tcBorders>
              <w:top w:val="single" w:sz="4" w:space="0" w:color="auto"/>
              <w:bottom w:val="single" w:sz="4" w:space="0" w:color="auto"/>
            </w:tcBorders>
            <w:shd w:val="clear" w:color="auto" w:fill="auto"/>
          </w:tcPr>
          <w:p w14:paraId="21EDD382" w14:textId="77777777" w:rsidR="004468B1" w:rsidRPr="003F7263" w:rsidRDefault="004468B1" w:rsidP="004468B1">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3BD7F579"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66F0F53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4FC9CD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A19DE1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3EF3845" w14:textId="77777777" w:rsidTr="009E468F">
        <w:trPr>
          <w:jc w:val="center"/>
        </w:trPr>
        <w:tc>
          <w:tcPr>
            <w:tcW w:w="1170" w:type="dxa"/>
            <w:tcBorders>
              <w:top w:val="single" w:sz="4" w:space="0" w:color="auto"/>
              <w:bottom w:val="single" w:sz="4" w:space="0" w:color="auto"/>
            </w:tcBorders>
            <w:shd w:val="clear" w:color="auto" w:fill="auto"/>
          </w:tcPr>
          <w:p w14:paraId="22D3CCFA" w14:textId="77777777" w:rsidR="004468B1" w:rsidRPr="003F7263" w:rsidRDefault="004468B1" w:rsidP="004468B1">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326B6851" w14:textId="3FADF0F2" w:rsidR="004468B1" w:rsidRPr="003F7263" w:rsidRDefault="004468B1" w:rsidP="004468B1">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D8DA89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E88A4E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B2B37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CF91F73" w14:textId="77777777" w:rsidTr="009E468F">
        <w:trPr>
          <w:jc w:val="center"/>
        </w:trPr>
        <w:tc>
          <w:tcPr>
            <w:tcW w:w="1170" w:type="dxa"/>
            <w:tcBorders>
              <w:top w:val="single" w:sz="4" w:space="0" w:color="auto"/>
              <w:bottom w:val="single" w:sz="4" w:space="0" w:color="auto"/>
            </w:tcBorders>
            <w:shd w:val="clear" w:color="auto" w:fill="D9D9D9"/>
          </w:tcPr>
          <w:p w14:paraId="4B4E80F6"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DB64BAA" w14:textId="77777777" w:rsidR="004468B1" w:rsidRPr="003F7263" w:rsidRDefault="004468B1" w:rsidP="004468B1">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5817A9E" w14:textId="77777777" w:rsidR="004468B1" w:rsidRPr="003F7263"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349F2A4" w14:textId="77777777" w:rsidR="004468B1" w:rsidRPr="003F7263"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6EE3F24" w14:textId="77777777" w:rsidR="004468B1" w:rsidRPr="003F7263" w:rsidRDefault="004468B1" w:rsidP="004468B1">
            <w:pPr>
              <w:spacing w:after="0"/>
              <w:rPr>
                <w:rFonts w:ascii="Arial" w:hAnsi="Arial"/>
                <w:b/>
                <w:color w:val="000000"/>
                <w:sz w:val="16"/>
                <w:szCs w:val="16"/>
              </w:rPr>
            </w:pPr>
          </w:p>
        </w:tc>
      </w:tr>
      <w:tr w:rsidR="004468B1" w:rsidRPr="003F7263" w14:paraId="63C59F52" w14:textId="77777777" w:rsidTr="009E468F">
        <w:trPr>
          <w:jc w:val="center"/>
        </w:trPr>
        <w:tc>
          <w:tcPr>
            <w:tcW w:w="1170" w:type="dxa"/>
            <w:tcBorders>
              <w:top w:val="single" w:sz="4" w:space="0" w:color="auto"/>
              <w:bottom w:val="single" w:sz="4" w:space="0" w:color="auto"/>
            </w:tcBorders>
            <w:shd w:val="clear" w:color="auto" w:fill="auto"/>
          </w:tcPr>
          <w:p w14:paraId="3C384150" w14:textId="77777777" w:rsidR="004468B1" w:rsidRPr="003F7263" w:rsidRDefault="004468B1" w:rsidP="004468B1">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552E7F4A"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3D622E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906F79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B56960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37E5F98" w14:textId="77777777" w:rsidTr="009E468F">
        <w:trPr>
          <w:jc w:val="center"/>
        </w:trPr>
        <w:tc>
          <w:tcPr>
            <w:tcW w:w="1170" w:type="dxa"/>
            <w:tcBorders>
              <w:top w:val="single" w:sz="4" w:space="0" w:color="auto"/>
              <w:bottom w:val="single" w:sz="4" w:space="0" w:color="auto"/>
            </w:tcBorders>
            <w:shd w:val="clear" w:color="auto" w:fill="auto"/>
          </w:tcPr>
          <w:p w14:paraId="2F7DE967" w14:textId="77777777" w:rsidR="004468B1" w:rsidRPr="003F7263" w:rsidRDefault="004468B1" w:rsidP="004468B1">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0C6FDB61" w14:textId="77777777" w:rsidR="004468B1" w:rsidRPr="003F7263" w:rsidRDefault="004468B1" w:rsidP="004468B1">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3A3FCC3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C8B1C3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FC77FCB"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500279A" w14:textId="77777777" w:rsidTr="009E468F">
        <w:trPr>
          <w:jc w:val="center"/>
        </w:trPr>
        <w:tc>
          <w:tcPr>
            <w:tcW w:w="1170" w:type="dxa"/>
            <w:tcBorders>
              <w:top w:val="single" w:sz="4" w:space="0" w:color="auto"/>
              <w:bottom w:val="single" w:sz="4" w:space="0" w:color="auto"/>
            </w:tcBorders>
            <w:shd w:val="clear" w:color="auto" w:fill="D9D9D9"/>
          </w:tcPr>
          <w:p w14:paraId="022623B0"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C33C5C5" w14:textId="77777777" w:rsidR="004468B1" w:rsidRPr="003F7263" w:rsidRDefault="004468B1" w:rsidP="004468B1">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936DE33" w14:textId="77777777" w:rsidR="004468B1" w:rsidRPr="003F7263"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8F72DE0" w14:textId="77777777" w:rsidR="004468B1" w:rsidRPr="003F7263"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DA7AF63" w14:textId="77777777" w:rsidR="004468B1" w:rsidRPr="003F7263" w:rsidRDefault="004468B1" w:rsidP="004468B1">
            <w:pPr>
              <w:spacing w:after="0"/>
              <w:rPr>
                <w:rFonts w:ascii="Arial" w:hAnsi="Arial"/>
                <w:b/>
                <w:color w:val="000000"/>
                <w:sz w:val="16"/>
                <w:szCs w:val="16"/>
              </w:rPr>
            </w:pPr>
          </w:p>
        </w:tc>
      </w:tr>
      <w:tr w:rsidR="004468B1" w:rsidRPr="003F7263" w14:paraId="2C5B4DAA" w14:textId="77777777" w:rsidTr="009E468F">
        <w:trPr>
          <w:jc w:val="center"/>
        </w:trPr>
        <w:tc>
          <w:tcPr>
            <w:tcW w:w="1170" w:type="dxa"/>
            <w:tcBorders>
              <w:top w:val="single" w:sz="4" w:space="0" w:color="auto"/>
              <w:bottom w:val="single" w:sz="4" w:space="0" w:color="auto"/>
            </w:tcBorders>
            <w:shd w:val="clear" w:color="auto" w:fill="auto"/>
          </w:tcPr>
          <w:p w14:paraId="21FC3975" w14:textId="77777777" w:rsidR="004468B1" w:rsidRPr="003F7263" w:rsidRDefault="004468B1" w:rsidP="004468B1">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6434F061" w14:textId="39F3A6BE"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DF69FE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60C1D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F886E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7EBDDA5" w14:textId="77777777" w:rsidTr="009E468F">
        <w:trPr>
          <w:jc w:val="center"/>
        </w:trPr>
        <w:tc>
          <w:tcPr>
            <w:tcW w:w="1170" w:type="dxa"/>
            <w:tcBorders>
              <w:top w:val="single" w:sz="4" w:space="0" w:color="auto"/>
              <w:bottom w:val="single" w:sz="4" w:space="0" w:color="auto"/>
            </w:tcBorders>
            <w:shd w:val="clear" w:color="auto" w:fill="auto"/>
          </w:tcPr>
          <w:p w14:paraId="45BF4A33" w14:textId="77777777" w:rsidR="004468B1" w:rsidRPr="003F7263" w:rsidRDefault="004468B1" w:rsidP="004468B1">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568E5F64" w14:textId="53508F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EEE69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B523C1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CD87AC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F830C1F" w14:textId="77777777" w:rsidTr="009E468F">
        <w:trPr>
          <w:jc w:val="center"/>
        </w:trPr>
        <w:tc>
          <w:tcPr>
            <w:tcW w:w="1170" w:type="dxa"/>
            <w:tcBorders>
              <w:top w:val="single" w:sz="4" w:space="0" w:color="auto"/>
              <w:bottom w:val="single" w:sz="4" w:space="0" w:color="auto"/>
            </w:tcBorders>
            <w:shd w:val="clear" w:color="auto" w:fill="auto"/>
          </w:tcPr>
          <w:p w14:paraId="3EA2CE65" w14:textId="77777777" w:rsidR="004468B1" w:rsidRPr="003F7263" w:rsidRDefault="004468B1" w:rsidP="004468B1">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06D4CF2A" w14:textId="549A4E1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D1C22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73A49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E7D7F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921CE96" w14:textId="77777777" w:rsidTr="009E468F">
        <w:trPr>
          <w:jc w:val="center"/>
        </w:trPr>
        <w:tc>
          <w:tcPr>
            <w:tcW w:w="1170" w:type="dxa"/>
            <w:tcBorders>
              <w:top w:val="single" w:sz="4" w:space="0" w:color="auto"/>
              <w:bottom w:val="single" w:sz="4" w:space="0" w:color="auto"/>
            </w:tcBorders>
            <w:shd w:val="clear" w:color="auto" w:fill="auto"/>
          </w:tcPr>
          <w:p w14:paraId="6174FA1F" w14:textId="77777777" w:rsidR="004468B1" w:rsidRPr="003F7263" w:rsidRDefault="004468B1" w:rsidP="004468B1">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5FAC50A6" w14:textId="3EB2A2DF"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09EE4E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ABFF0F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08B3FF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A4F9F9A" w14:textId="77777777" w:rsidTr="009E468F">
        <w:trPr>
          <w:jc w:val="center"/>
        </w:trPr>
        <w:tc>
          <w:tcPr>
            <w:tcW w:w="1170" w:type="dxa"/>
            <w:tcBorders>
              <w:top w:val="single" w:sz="4" w:space="0" w:color="auto"/>
              <w:bottom w:val="single" w:sz="4" w:space="0" w:color="auto"/>
            </w:tcBorders>
            <w:shd w:val="clear" w:color="auto" w:fill="auto"/>
          </w:tcPr>
          <w:p w14:paraId="70FEFA86" w14:textId="77777777" w:rsidR="004468B1" w:rsidRPr="003F7263" w:rsidRDefault="004468B1" w:rsidP="004468B1">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00DDE311" w14:textId="661F08AC"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From NR RRC_IDLE to E-UTRA_I</w:t>
            </w:r>
            <w:r w:rsidR="00F27F87" w:rsidRPr="003F7263">
              <w:rPr>
                <w:rFonts w:ascii="Arial" w:hAnsi="Arial"/>
                <w:sz w:val="16"/>
                <w:szCs w:val="16"/>
              </w:rPr>
              <w:t>DLE</w:t>
            </w:r>
            <w:r w:rsidRPr="003F7263">
              <w:rPr>
                <w:rFonts w:ascii="Arial" w:hAnsi="Arial"/>
                <w:sz w:val="16"/>
                <w:szCs w:val="16"/>
              </w:rPr>
              <w:t xml:space="preserv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5B5CA45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C1A95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2F55F2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38F241A" w14:textId="77777777" w:rsidTr="009E468F">
        <w:trPr>
          <w:jc w:val="center"/>
        </w:trPr>
        <w:tc>
          <w:tcPr>
            <w:tcW w:w="1170" w:type="dxa"/>
            <w:tcBorders>
              <w:top w:val="single" w:sz="4" w:space="0" w:color="auto"/>
              <w:bottom w:val="single" w:sz="4" w:space="0" w:color="auto"/>
            </w:tcBorders>
            <w:shd w:val="clear" w:color="auto" w:fill="auto"/>
          </w:tcPr>
          <w:p w14:paraId="6BAAA159" w14:textId="77777777" w:rsidR="004468B1" w:rsidRPr="003F7263" w:rsidRDefault="004468B1" w:rsidP="004468B1">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0BFCBB56" w14:textId="4F9C892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79AB8A3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4E22DC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40233E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CCF25E3" w14:textId="77777777" w:rsidTr="009E468F">
        <w:trPr>
          <w:jc w:val="center"/>
        </w:trPr>
        <w:tc>
          <w:tcPr>
            <w:tcW w:w="1170" w:type="dxa"/>
            <w:tcBorders>
              <w:top w:val="single" w:sz="4" w:space="0" w:color="auto"/>
              <w:bottom w:val="single" w:sz="4" w:space="0" w:color="auto"/>
            </w:tcBorders>
            <w:shd w:val="clear" w:color="auto" w:fill="auto"/>
          </w:tcPr>
          <w:p w14:paraId="3568CFD7" w14:textId="77777777" w:rsidR="004468B1" w:rsidRPr="003F7263" w:rsidRDefault="004468B1" w:rsidP="004468B1">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10FA2F25" w14:textId="4EA7A5E8"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 xml:space="preserve">From NR RRC_IDLE to E-UTRA RRC_IDLE,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8EF4F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FBEFAB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CA4795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43AC676" w14:textId="77777777" w:rsidTr="009E468F">
        <w:trPr>
          <w:jc w:val="center"/>
        </w:trPr>
        <w:tc>
          <w:tcPr>
            <w:tcW w:w="1170" w:type="dxa"/>
            <w:tcBorders>
              <w:top w:val="single" w:sz="4" w:space="0" w:color="auto"/>
              <w:bottom w:val="single" w:sz="4" w:space="0" w:color="auto"/>
            </w:tcBorders>
            <w:shd w:val="clear" w:color="auto" w:fill="auto"/>
          </w:tcPr>
          <w:p w14:paraId="61ED7345" w14:textId="77777777" w:rsidR="004468B1" w:rsidRPr="003F7263" w:rsidRDefault="004468B1" w:rsidP="004468B1">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6D6BF701" w14:textId="2E6BA820"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 xml:space="preserve">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1EFD2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6B837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FA0507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19B20CB" w14:textId="77777777" w:rsidTr="009E468F">
        <w:trPr>
          <w:jc w:val="center"/>
        </w:trPr>
        <w:tc>
          <w:tcPr>
            <w:tcW w:w="1170" w:type="dxa"/>
            <w:tcBorders>
              <w:top w:val="single" w:sz="4" w:space="0" w:color="auto"/>
              <w:bottom w:val="single" w:sz="4" w:space="0" w:color="auto"/>
            </w:tcBorders>
            <w:shd w:val="clear" w:color="auto" w:fill="auto"/>
          </w:tcPr>
          <w:p w14:paraId="7DDC5450" w14:textId="77777777" w:rsidR="004468B1" w:rsidRPr="003F7263" w:rsidRDefault="004468B1" w:rsidP="004468B1">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089B6ACA" w14:textId="4235BE16" w:rsidR="004468B1" w:rsidRPr="003F7263" w:rsidRDefault="00F33D47" w:rsidP="004468B1">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4D5C863F" w14:textId="22CA178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719707EF" w14:textId="3DF55F19"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A184EFD" w14:textId="094E1FBF" w:rsidR="004468B1" w:rsidRPr="003F7263" w:rsidRDefault="004468B1" w:rsidP="004468B1">
            <w:pPr>
              <w:spacing w:after="0"/>
              <w:rPr>
                <w:rFonts w:ascii="Arial" w:hAnsi="Arial"/>
                <w:sz w:val="16"/>
                <w:szCs w:val="16"/>
              </w:rPr>
            </w:pPr>
          </w:p>
        </w:tc>
      </w:tr>
      <w:tr w:rsidR="004468B1" w:rsidRPr="003F7263" w14:paraId="0B431A85" w14:textId="77777777" w:rsidTr="009E468F">
        <w:trPr>
          <w:jc w:val="center"/>
        </w:trPr>
        <w:tc>
          <w:tcPr>
            <w:tcW w:w="1170" w:type="dxa"/>
            <w:tcBorders>
              <w:top w:val="single" w:sz="4" w:space="0" w:color="auto"/>
              <w:bottom w:val="single" w:sz="4" w:space="0" w:color="auto"/>
            </w:tcBorders>
            <w:shd w:val="clear" w:color="auto" w:fill="auto"/>
          </w:tcPr>
          <w:p w14:paraId="5745E044" w14:textId="77777777" w:rsidR="004468B1" w:rsidRPr="003F7263" w:rsidRDefault="004468B1" w:rsidP="004468B1">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2EB96659" w14:textId="434648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19982F6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E5FA92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6E85CF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131E7682" w14:textId="77777777" w:rsidTr="009E468F">
        <w:trPr>
          <w:jc w:val="center"/>
        </w:trPr>
        <w:tc>
          <w:tcPr>
            <w:tcW w:w="1170" w:type="dxa"/>
            <w:tcBorders>
              <w:top w:val="single" w:sz="4" w:space="0" w:color="auto"/>
              <w:bottom w:val="single" w:sz="4" w:space="0" w:color="auto"/>
            </w:tcBorders>
            <w:shd w:val="clear" w:color="auto" w:fill="auto"/>
          </w:tcPr>
          <w:p w14:paraId="285D08EE" w14:textId="77777777" w:rsidR="004468B1" w:rsidRPr="003F7263" w:rsidRDefault="004468B1" w:rsidP="004468B1">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142C572C" w14:textId="7A5469D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0418FC1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D8CC92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D0E27ED"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7D0D8B0" w14:textId="77777777" w:rsidTr="009E468F">
        <w:trPr>
          <w:jc w:val="center"/>
        </w:trPr>
        <w:tc>
          <w:tcPr>
            <w:tcW w:w="1170" w:type="dxa"/>
            <w:tcBorders>
              <w:top w:val="single" w:sz="4" w:space="0" w:color="auto"/>
              <w:bottom w:val="single" w:sz="4" w:space="0" w:color="auto"/>
            </w:tcBorders>
            <w:shd w:val="clear" w:color="auto" w:fill="D9D9D9"/>
          </w:tcPr>
          <w:p w14:paraId="12B510AD" w14:textId="77777777" w:rsidR="004468B1" w:rsidRPr="003F7263" w:rsidRDefault="004468B1" w:rsidP="004468B1">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74D8035" w14:textId="77777777" w:rsidR="004468B1" w:rsidRPr="003F7263" w:rsidRDefault="004468B1" w:rsidP="004468B1">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33C5669"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CCBB5DD"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0CB035" w14:textId="77777777" w:rsidR="004468B1" w:rsidRPr="003F7263" w:rsidRDefault="004468B1" w:rsidP="004468B1">
            <w:pPr>
              <w:spacing w:after="0"/>
              <w:rPr>
                <w:rFonts w:ascii="Arial" w:hAnsi="Arial"/>
                <w:b/>
                <w:sz w:val="16"/>
                <w:szCs w:val="16"/>
              </w:rPr>
            </w:pPr>
          </w:p>
        </w:tc>
      </w:tr>
      <w:tr w:rsidR="004468B1" w:rsidRPr="003F7263" w14:paraId="4B22A7C8" w14:textId="77777777" w:rsidTr="009E468F">
        <w:trPr>
          <w:jc w:val="center"/>
        </w:trPr>
        <w:tc>
          <w:tcPr>
            <w:tcW w:w="1170" w:type="dxa"/>
            <w:tcBorders>
              <w:top w:val="single" w:sz="4" w:space="0" w:color="auto"/>
              <w:bottom w:val="single" w:sz="4" w:space="0" w:color="auto"/>
            </w:tcBorders>
            <w:shd w:val="clear" w:color="auto" w:fill="D9D9D9"/>
          </w:tcPr>
          <w:p w14:paraId="2215C675" w14:textId="77777777" w:rsidR="004468B1" w:rsidRPr="003F7263" w:rsidRDefault="004468B1" w:rsidP="004468B1">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86B4D59" w14:textId="77777777" w:rsidR="004468B1" w:rsidRPr="003F7263" w:rsidRDefault="004468B1" w:rsidP="004468B1">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78316D1"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B0F0E57"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BA60536" w14:textId="77777777" w:rsidR="004468B1" w:rsidRPr="003F7263" w:rsidRDefault="004468B1" w:rsidP="004468B1">
            <w:pPr>
              <w:spacing w:after="0"/>
              <w:rPr>
                <w:rFonts w:ascii="Arial" w:hAnsi="Arial"/>
                <w:b/>
                <w:sz w:val="16"/>
                <w:szCs w:val="16"/>
              </w:rPr>
            </w:pPr>
          </w:p>
        </w:tc>
      </w:tr>
      <w:tr w:rsidR="004468B1" w:rsidRPr="003F7263" w14:paraId="5D9756FB" w14:textId="77777777" w:rsidTr="009E468F">
        <w:trPr>
          <w:jc w:val="center"/>
        </w:trPr>
        <w:tc>
          <w:tcPr>
            <w:tcW w:w="1170" w:type="dxa"/>
            <w:tcBorders>
              <w:top w:val="single" w:sz="4" w:space="0" w:color="auto"/>
              <w:bottom w:val="single" w:sz="4" w:space="0" w:color="auto"/>
            </w:tcBorders>
            <w:shd w:val="clear" w:color="auto" w:fill="auto"/>
          </w:tcPr>
          <w:p w14:paraId="0B8B8238" w14:textId="77777777" w:rsidR="004468B1" w:rsidRPr="003F7263" w:rsidRDefault="004468B1" w:rsidP="004468B1">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020F5AAA" w14:textId="5EC24098" w:rsidR="004468B1" w:rsidRPr="003F7263" w:rsidRDefault="004468B1" w:rsidP="004468B1">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215E7B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D66A3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5A8F3A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7BD9617" w14:textId="77777777" w:rsidTr="009E468F">
        <w:trPr>
          <w:jc w:val="center"/>
        </w:trPr>
        <w:tc>
          <w:tcPr>
            <w:tcW w:w="1170" w:type="dxa"/>
            <w:tcBorders>
              <w:top w:val="single" w:sz="4" w:space="0" w:color="auto"/>
              <w:bottom w:val="single" w:sz="4" w:space="0" w:color="auto"/>
            </w:tcBorders>
            <w:shd w:val="clear" w:color="auto" w:fill="auto"/>
          </w:tcPr>
          <w:p w14:paraId="11F0BFD1" w14:textId="77777777" w:rsidR="004468B1" w:rsidRPr="003F7263" w:rsidRDefault="004468B1" w:rsidP="004468B1">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5BFB663A"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Steering of UE in roaming during </w:t>
            </w:r>
            <w:r w:rsidRPr="003F7263">
              <w:rPr>
                <w:rFonts w:ascii="Arial" w:hAnsi="Arial"/>
                <w:sz w:val="16"/>
                <w:szCs w:val="16"/>
              </w:rPr>
              <w:lastRenderedPageBreak/>
              <w:t>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68DACD7" w14:textId="77777777" w:rsidR="004468B1" w:rsidRPr="003F7263" w:rsidRDefault="004468B1" w:rsidP="004468B1">
            <w:pPr>
              <w:keepNext/>
              <w:keepLines/>
              <w:spacing w:after="0"/>
              <w:jc w:val="center"/>
              <w:rPr>
                <w:rFonts w:ascii="Arial" w:hAnsi="Arial"/>
                <w:sz w:val="16"/>
              </w:rPr>
            </w:pPr>
            <w:r w:rsidRPr="003F7263">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142C91E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CE6A7B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831CCE7" w14:textId="77777777" w:rsidTr="009E468F">
        <w:trPr>
          <w:jc w:val="center"/>
        </w:trPr>
        <w:tc>
          <w:tcPr>
            <w:tcW w:w="1170" w:type="dxa"/>
            <w:tcBorders>
              <w:top w:val="single" w:sz="4" w:space="0" w:color="auto"/>
              <w:bottom w:val="single" w:sz="4" w:space="0" w:color="auto"/>
            </w:tcBorders>
            <w:shd w:val="clear" w:color="auto" w:fill="auto"/>
          </w:tcPr>
          <w:p w14:paraId="0F33AC14" w14:textId="77777777" w:rsidR="004468B1" w:rsidRPr="003F7263" w:rsidRDefault="004468B1" w:rsidP="004468B1">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4C5D25D3" w14:textId="16FC3FC5"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C80F01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9874D1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6A44D3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C2B7109" w14:textId="77777777" w:rsidTr="009E468F">
        <w:trPr>
          <w:jc w:val="center"/>
        </w:trPr>
        <w:tc>
          <w:tcPr>
            <w:tcW w:w="1170" w:type="dxa"/>
            <w:tcBorders>
              <w:top w:val="single" w:sz="4" w:space="0" w:color="auto"/>
              <w:bottom w:val="single" w:sz="4" w:space="0" w:color="auto"/>
            </w:tcBorders>
            <w:shd w:val="clear" w:color="auto" w:fill="auto"/>
          </w:tcPr>
          <w:p w14:paraId="598EA909" w14:textId="77777777" w:rsidR="004468B1" w:rsidRPr="003F7263" w:rsidRDefault="004468B1" w:rsidP="004468B1">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50F7A66B" w14:textId="0D78DF1A"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8432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F4A7F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EDCEAD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D2C010C" w14:textId="77777777" w:rsidTr="009E468F">
        <w:trPr>
          <w:jc w:val="center"/>
        </w:trPr>
        <w:tc>
          <w:tcPr>
            <w:tcW w:w="1170" w:type="dxa"/>
            <w:tcBorders>
              <w:top w:val="single" w:sz="4" w:space="0" w:color="auto"/>
              <w:bottom w:val="single" w:sz="4" w:space="0" w:color="auto"/>
            </w:tcBorders>
            <w:shd w:val="clear" w:color="auto" w:fill="auto"/>
          </w:tcPr>
          <w:p w14:paraId="299C5923"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E1458B9"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1D9C9636"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B3B69C4"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51553701"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p>
        </w:tc>
      </w:tr>
      <w:tr w:rsidR="004468B1" w:rsidRPr="003F7263" w14:paraId="401C3027" w14:textId="77777777" w:rsidTr="009E468F">
        <w:trPr>
          <w:jc w:val="center"/>
        </w:trPr>
        <w:tc>
          <w:tcPr>
            <w:tcW w:w="1170" w:type="dxa"/>
            <w:tcBorders>
              <w:top w:val="single" w:sz="4" w:space="0" w:color="auto"/>
              <w:bottom w:val="single" w:sz="4" w:space="0" w:color="auto"/>
            </w:tcBorders>
            <w:shd w:val="clear" w:color="auto" w:fill="auto"/>
          </w:tcPr>
          <w:p w14:paraId="2C31017A"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6F12702C"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166336F"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8CFEF15" w14:textId="283E3ED9" w:rsidR="004468B1" w:rsidRPr="003F7263" w:rsidRDefault="004468B1" w:rsidP="004468B1">
            <w:pPr>
              <w:keepNext/>
              <w:keepLines/>
              <w:spacing w:after="0"/>
              <w:jc w:val="center"/>
              <w:rPr>
                <w:rFonts w:ascii="Arial" w:hAnsi="Arial"/>
                <w:sz w:val="16"/>
              </w:rPr>
            </w:pPr>
            <w:r w:rsidRPr="003F7263">
              <w:rPr>
                <w:rFonts w:ascii="Arial" w:eastAsia="SimSun" w:hAnsi="Arial"/>
                <w:sz w:val="16"/>
              </w:rPr>
              <w:t>C</w:t>
            </w:r>
            <w:r w:rsidR="00DA7FFD">
              <w:rPr>
                <w:rFonts w:ascii="Arial" w:eastAsia="SimSun" w:hAnsi="Arial"/>
                <w:sz w:val="16"/>
              </w:rPr>
              <w:t>9</w:t>
            </w:r>
            <w:r w:rsidRPr="003F7263">
              <w:rPr>
                <w:rFonts w:ascii="Arial" w:eastAsia="SimSun" w:hAnsi="Arial"/>
                <w:sz w:val="16"/>
              </w:rPr>
              <w:t>2</w:t>
            </w:r>
          </w:p>
        </w:tc>
        <w:tc>
          <w:tcPr>
            <w:tcW w:w="3690" w:type="dxa"/>
            <w:tcBorders>
              <w:top w:val="single" w:sz="4" w:space="0" w:color="auto"/>
              <w:bottom w:val="single" w:sz="4" w:space="0" w:color="auto"/>
            </w:tcBorders>
            <w:shd w:val="clear" w:color="auto" w:fill="auto"/>
          </w:tcPr>
          <w:p w14:paraId="1C13D697" w14:textId="64AF0412"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r w:rsidR="00DA7FFD">
              <w:rPr>
                <w:rFonts w:ascii="Arial" w:eastAsia="SimSun" w:hAnsi="Arial"/>
                <w:sz w:val="16"/>
                <w:szCs w:val="16"/>
              </w:rPr>
              <w:t xml:space="preserve"> and emergency services in NR connected to 5GCN</w:t>
            </w:r>
          </w:p>
        </w:tc>
      </w:tr>
      <w:tr w:rsidR="004468B1" w:rsidRPr="003F7263" w14:paraId="59E1A005" w14:textId="77777777" w:rsidTr="009E468F">
        <w:trPr>
          <w:jc w:val="center"/>
        </w:trPr>
        <w:tc>
          <w:tcPr>
            <w:tcW w:w="1170" w:type="dxa"/>
            <w:tcBorders>
              <w:top w:val="single" w:sz="4" w:space="0" w:color="auto"/>
              <w:bottom w:val="single" w:sz="4" w:space="0" w:color="auto"/>
            </w:tcBorders>
            <w:shd w:val="clear" w:color="auto" w:fill="auto"/>
          </w:tcPr>
          <w:p w14:paraId="14702515" w14:textId="77777777" w:rsidR="004468B1" w:rsidRPr="003F7263" w:rsidRDefault="004468B1" w:rsidP="004468B1">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2D4B5319" w14:textId="16D60F7B"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3DBFAFF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DCE4DF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E915E7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BA2B672" w14:textId="77777777" w:rsidTr="009E468F">
        <w:trPr>
          <w:jc w:val="center"/>
        </w:trPr>
        <w:tc>
          <w:tcPr>
            <w:tcW w:w="1170" w:type="dxa"/>
            <w:tcBorders>
              <w:top w:val="single" w:sz="4" w:space="0" w:color="auto"/>
              <w:bottom w:val="single" w:sz="4" w:space="0" w:color="auto"/>
            </w:tcBorders>
            <w:shd w:val="clear" w:color="auto" w:fill="auto"/>
          </w:tcPr>
          <w:p w14:paraId="3FC4C0D9" w14:textId="77777777" w:rsidR="004468B1" w:rsidRPr="003F7263" w:rsidRDefault="004468B1" w:rsidP="004468B1">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7A272749" w14:textId="3D900C30"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4B1B0F4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262F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BF61C2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9E468F" w:rsidRPr="003F7263" w14:paraId="21D5238E" w14:textId="77777777" w:rsidTr="009E468F">
        <w:trPr>
          <w:jc w:val="center"/>
        </w:trPr>
        <w:tc>
          <w:tcPr>
            <w:tcW w:w="1170" w:type="dxa"/>
            <w:tcBorders>
              <w:top w:val="single" w:sz="4" w:space="0" w:color="auto"/>
              <w:bottom w:val="single" w:sz="4" w:space="0" w:color="auto"/>
            </w:tcBorders>
            <w:shd w:val="clear" w:color="auto" w:fill="auto"/>
          </w:tcPr>
          <w:p w14:paraId="50EC4C13" w14:textId="1CC6413C" w:rsidR="009E468F" w:rsidRPr="003F7263" w:rsidRDefault="009E468F" w:rsidP="009E468F">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142F673F" w14:textId="7CC14F2B" w:rsidR="009E468F" w:rsidRPr="003F7263" w:rsidRDefault="009E468F" w:rsidP="009E468F">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79989667" w14:textId="1F07238D" w:rsidR="009E468F" w:rsidRPr="003F7263" w:rsidRDefault="009E468F" w:rsidP="009E468F">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DCEE84C" w14:textId="6FEBA6AC" w:rsidR="009E468F" w:rsidRPr="003F7263" w:rsidRDefault="009E468F" w:rsidP="009E468F">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5B2A79E" w14:textId="3E65F524"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775A04E2" w14:textId="77777777" w:rsidTr="009E468F">
        <w:trPr>
          <w:jc w:val="center"/>
        </w:trPr>
        <w:tc>
          <w:tcPr>
            <w:tcW w:w="1170" w:type="dxa"/>
            <w:tcBorders>
              <w:top w:val="single" w:sz="4" w:space="0" w:color="auto"/>
              <w:bottom w:val="single" w:sz="4" w:space="0" w:color="auto"/>
            </w:tcBorders>
            <w:shd w:val="clear" w:color="auto" w:fill="D9D9D9"/>
          </w:tcPr>
          <w:p w14:paraId="3C3E08AF"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2DFF02D"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40DB694"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222981"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29EF642" w14:textId="77777777" w:rsidR="009E468F" w:rsidRPr="003F7263" w:rsidRDefault="009E468F" w:rsidP="009E468F">
            <w:pPr>
              <w:spacing w:after="0"/>
              <w:rPr>
                <w:rFonts w:ascii="Arial" w:hAnsi="Arial"/>
                <w:b/>
                <w:color w:val="000000"/>
                <w:sz w:val="16"/>
                <w:szCs w:val="16"/>
              </w:rPr>
            </w:pPr>
          </w:p>
        </w:tc>
      </w:tr>
      <w:tr w:rsidR="009E468F" w:rsidRPr="003F7263" w14:paraId="6B00E064" w14:textId="77777777" w:rsidTr="009E468F">
        <w:trPr>
          <w:jc w:val="center"/>
        </w:trPr>
        <w:tc>
          <w:tcPr>
            <w:tcW w:w="1170" w:type="dxa"/>
            <w:tcBorders>
              <w:top w:val="single" w:sz="4" w:space="0" w:color="auto"/>
              <w:bottom w:val="single" w:sz="4" w:space="0" w:color="auto"/>
            </w:tcBorders>
            <w:shd w:val="clear" w:color="auto" w:fill="D9D9D9"/>
          </w:tcPr>
          <w:p w14:paraId="537A5A2C"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7E21E6E"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8B630A2"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074AC6A"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07381E" w14:textId="77777777" w:rsidR="009E468F" w:rsidRPr="003F7263" w:rsidRDefault="009E468F" w:rsidP="009E468F">
            <w:pPr>
              <w:spacing w:after="0"/>
              <w:rPr>
                <w:rFonts w:ascii="Arial" w:hAnsi="Arial"/>
                <w:b/>
                <w:color w:val="000000"/>
                <w:sz w:val="16"/>
                <w:szCs w:val="16"/>
              </w:rPr>
            </w:pPr>
          </w:p>
        </w:tc>
      </w:tr>
      <w:tr w:rsidR="009E468F" w:rsidRPr="003F7263" w14:paraId="33435737" w14:textId="77777777" w:rsidTr="009E468F">
        <w:trPr>
          <w:jc w:val="center"/>
        </w:trPr>
        <w:tc>
          <w:tcPr>
            <w:tcW w:w="1170" w:type="dxa"/>
            <w:tcBorders>
              <w:top w:val="single" w:sz="4" w:space="0" w:color="auto"/>
              <w:bottom w:val="single" w:sz="4" w:space="0" w:color="auto"/>
            </w:tcBorders>
            <w:shd w:val="clear" w:color="auto" w:fill="auto"/>
          </w:tcPr>
          <w:p w14:paraId="1BAD4229" w14:textId="77777777" w:rsidR="009E468F" w:rsidRPr="003F7263" w:rsidRDefault="009E468F" w:rsidP="009E468F">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60CFCCAD" w14:textId="29F472B8" w:rsidR="009E468F" w:rsidRPr="003F7263" w:rsidRDefault="009E468F" w:rsidP="009E468F">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EEBE204"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A4A6CC6" w14:textId="6E15BED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43BC00B" w14:textId="2AAAC629"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3B69E101" w14:textId="77777777" w:rsidTr="009E468F">
        <w:trPr>
          <w:jc w:val="center"/>
        </w:trPr>
        <w:tc>
          <w:tcPr>
            <w:tcW w:w="1170" w:type="dxa"/>
            <w:tcBorders>
              <w:top w:val="single" w:sz="4" w:space="0" w:color="auto"/>
              <w:bottom w:val="single" w:sz="4" w:space="0" w:color="auto"/>
            </w:tcBorders>
            <w:shd w:val="clear" w:color="auto" w:fill="auto"/>
          </w:tcPr>
          <w:p w14:paraId="39759E24" w14:textId="77777777" w:rsidR="009E468F" w:rsidRPr="003F7263" w:rsidRDefault="009E468F" w:rsidP="009E468F">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704097A7" w14:textId="77777777" w:rsidR="009E468F" w:rsidRPr="003F7263" w:rsidRDefault="009E468F" w:rsidP="009E468F">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7906D3E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5FD51D1" w14:textId="6EC3D34E"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3238783F" w14:textId="505512EF"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752608DB" w14:textId="77777777" w:rsidTr="009E468F">
        <w:trPr>
          <w:jc w:val="center"/>
        </w:trPr>
        <w:tc>
          <w:tcPr>
            <w:tcW w:w="1170" w:type="dxa"/>
            <w:tcBorders>
              <w:top w:val="single" w:sz="4" w:space="0" w:color="auto"/>
              <w:bottom w:val="single" w:sz="4" w:space="0" w:color="auto"/>
            </w:tcBorders>
            <w:shd w:val="clear" w:color="auto" w:fill="D9D9D9"/>
          </w:tcPr>
          <w:p w14:paraId="67E9AE37" w14:textId="77777777" w:rsidR="009E468F" w:rsidRPr="003F7263" w:rsidRDefault="009E468F" w:rsidP="009E468F">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0ACD5F6E" w14:textId="10E16793"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03D2C493"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7CBE510"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1F7059" w14:textId="77777777" w:rsidR="009E468F" w:rsidRPr="003F7263" w:rsidRDefault="009E468F" w:rsidP="009E468F">
            <w:pPr>
              <w:spacing w:after="0"/>
              <w:rPr>
                <w:rFonts w:ascii="Arial" w:hAnsi="Arial"/>
                <w:b/>
                <w:color w:val="000000"/>
                <w:sz w:val="16"/>
                <w:szCs w:val="16"/>
              </w:rPr>
            </w:pPr>
          </w:p>
        </w:tc>
      </w:tr>
      <w:tr w:rsidR="009E468F" w:rsidRPr="003F7263" w14:paraId="11F69D99" w14:textId="77777777" w:rsidTr="009E468F">
        <w:trPr>
          <w:jc w:val="center"/>
        </w:trPr>
        <w:tc>
          <w:tcPr>
            <w:tcW w:w="1170" w:type="dxa"/>
            <w:tcBorders>
              <w:top w:val="single" w:sz="4" w:space="0" w:color="auto"/>
              <w:bottom w:val="single" w:sz="4" w:space="0" w:color="auto"/>
            </w:tcBorders>
            <w:shd w:val="clear" w:color="auto" w:fill="auto"/>
          </w:tcPr>
          <w:p w14:paraId="4F2EA395"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B4665DE" w14:textId="61E74D0D"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66BECE36"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E248" w14:textId="23CB7F20"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D6AB6E0" w14:textId="0E5B6356"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0052894" w14:textId="77777777" w:rsidTr="009E468F">
        <w:trPr>
          <w:jc w:val="center"/>
        </w:trPr>
        <w:tc>
          <w:tcPr>
            <w:tcW w:w="1170" w:type="dxa"/>
            <w:tcBorders>
              <w:top w:val="single" w:sz="4" w:space="0" w:color="auto"/>
              <w:bottom w:val="single" w:sz="4" w:space="0" w:color="auto"/>
            </w:tcBorders>
            <w:shd w:val="clear" w:color="auto" w:fill="auto"/>
          </w:tcPr>
          <w:p w14:paraId="3D08B17A"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118D6652"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89B18D3"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11449F7" w14:textId="23A9DBC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266778D" w14:textId="6B8C65DB"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A56E72B" w14:textId="77777777" w:rsidTr="00F37D6F">
        <w:trPr>
          <w:jc w:val="center"/>
        </w:trPr>
        <w:tc>
          <w:tcPr>
            <w:tcW w:w="1170" w:type="dxa"/>
            <w:tcBorders>
              <w:top w:val="single" w:sz="4" w:space="0" w:color="auto"/>
              <w:bottom w:val="single" w:sz="4" w:space="0" w:color="auto"/>
            </w:tcBorders>
            <w:shd w:val="clear" w:color="auto" w:fill="D9D9D9"/>
          </w:tcPr>
          <w:p w14:paraId="00F26CC4" w14:textId="77777777"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6F435B1D" w14:textId="77777777"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60B656B"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E3E7EE0"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E9662BE" w14:textId="77777777" w:rsidR="009E468F" w:rsidRPr="003F7263" w:rsidRDefault="009E468F" w:rsidP="009E468F">
            <w:pPr>
              <w:spacing w:after="0"/>
              <w:rPr>
                <w:rFonts w:ascii="Arial" w:hAnsi="Arial"/>
                <w:color w:val="000000"/>
                <w:sz w:val="16"/>
                <w:szCs w:val="16"/>
              </w:rPr>
            </w:pPr>
          </w:p>
        </w:tc>
      </w:tr>
      <w:tr w:rsidR="009E468F" w:rsidRPr="003F7263" w14:paraId="0F6BAE3E" w14:textId="77777777" w:rsidTr="009E468F">
        <w:trPr>
          <w:jc w:val="center"/>
        </w:trPr>
        <w:tc>
          <w:tcPr>
            <w:tcW w:w="1170" w:type="dxa"/>
            <w:tcBorders>
              <w:top w:val="single" w:sz="4" w:space="0" w:color="auto"/>
              <w:bottom w:val="single" w:sz="4" w:space="0" w:color="auto"/>
            </w:tcBorders>
            <w:shd w:val="clear" w:color="auto" w:fill="auto"/>
          </w:tcPr>
          <w:p w14:paraId="62EF35C9"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DEF3FB5" w14:textId="5A305571"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2E6BB482"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4F8AA14" w14:textId="3E8A3EA3"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2A1ACB8" w14:textId="6111F2F3"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E468F" w:rsidRPr="003F7263" w14:paraId="16501682" w14:textId="77777777" w:rsidTr="00F37D6F">
        <w:trPr>
          <w:jc w:val="center"/>
        </w:trPr>
        <w:tc>
          <w:tcPr>
            <w:tcW w:w="1170" w:type="dxa"/>
            <w:tcBorders>
              <w:top w:val="single" w:sz="4" w:space="0" w:color="auto"/>
              <w:bottom w:val="single" w:sz="4" w:space="0" w:color="auto"/>
            </w:tcBorders>
            <w:shd w:val="clear" w:color="auto" w:fill="D9D9D9"/>
          </w:tcPr>
          <w:p w14:paraId="40614E61" w14:textId="7C0E754C"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008B34E" w14:textId="51B6CEC8"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18D3AFE6"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C0FC813"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47B393F" w14:textId="77777777" w:rsidR="009E468F" w:rsidRPr="003F7263" w:rsidRDefault="009E468F" w:rsidP="009E468F">
            <w:pPr>
              <w:spacing w:after="0"/>
              <w:rPr>
                <w:rFonts w:ascii="Arial" w:hAnsi="Arial"/>
                <w:color w:val="000000"/>
                <w:sz w:val="16"/>
                <w:szCs w:val="16"/>
              </w:rPr>
            </w:pPr>
          </w:p>
        </w:tc>
      </w:tr>
      <w:tr w:rsidR="009E468F" w:rsidRPr="003F7263" w14:paraId="30CDA5CE" w14:textId="77777777" w:rsidTr="00F37D6F">
        <w:trPr>
          <w:jc w:val="center"/>
        </w:trPr>
        <w:tc>
          <w:tcPr>
            <w:tcW w:w="1170" w:type="dxa"/>
            <w:tcBorders>
              <w:top w:val="single" w:sz="4" w:space="0" w:color="auto"/>
              <w:bottom w:val="single" w:sz="4" w:space="0" w:color="auto"/>
            </w:tcBorders>
            <w:shd w:val="clear" w:color="auto" w:fill="D9D9D9"/>
          </w:tcPr>
          <w:p w14:paraId="73B82CC3" w14:textId="6D27B754" w:rsidR="009E468F" w:rsidRPr="003F7263" w:rsidRDefault="009E468F" w:rsidP="009E468F">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B9A2C46" w14:textId="27B10834" w:rsidR="009E468F" w:rsidRPr="003F7263" w:rsidRDefault="009E468F" w:rsidP="009E468F">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64A167F2"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F1DAC1F"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060E8BE" w14:textId="77777777" w:rsidR="009E468F" w:rsidRPr="003F7263" w:rsidRDefault="009E468F" w:rsidP="009E468F">
            <w:pPr>
              <w:spacing w:after="0"/>
              <w:rPr>
                <w:rFonts w:ascii="Arial" w:hAnsi="Arial"/>
                <w:color w:val="000000"/>
                <w:sz w:val="16"/>
                <w:szCs w:val="16"/>
              </w:rPr>
            </w:pPr>
          </w:p>
        </w:tc>
      </w:tr>
      <w:tr w:rsidR="009E468F" w:rsidRPr="003F7263" w14:paraId="7339AAD6" w14:textId="77777777" w:rsidTr="009E468F">
        <w:trPr>
          <w:jc w:val="center"/>
        </w:trPr>
        <w:tc>
          <w:tcPr>
            <w:tcW w:w="1170" w:type="dxa"/>
            <w:tcBorders>
              <w:top w:val="single" w:sz="4" w:space="0" w:color="auto"/>
              <w:bottom w:val="single" w:sz="4" w:space="0" w:color="auto"/>
            </w:tcBorders>
            <w:shd w:val="clear" w:color="auto" w:fill="auto"/>
          </w:tcPr>
          <w:p w14:paraId="552080E5" w14:textId="4D9481F1" w:rsidR="009E468F" w:rsidRPr="003F7263" w:rsidRDefault="009E468F" w:rsidP="009E468F">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5AFDB61E" w14:textId="5549C63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2409070" w14:textId="0A468A72"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F1F5FA" w14:textId="4F39F60E"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A7630C5" w14:textId="7DA14B3A"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9E468F" w:rsidRPr="003F7263" w14:paraId="116834AD" w14:textId="77777777" w:rsidTr="009E468F">
        <w:trPr>
          <w:jc w:val="center"/>
        </w:trPr>
        <w:tc>
          <w:tcPr>
            <w:tcW w:w="1170" w:type="dxa"/>
            <w:tcBorders>
              <w:top w:val="single" w:sz="4" w:space="0" w:color="auto"/>
              <w:bottom w:val="single" w:sz="4" w:space="0" w:color="auto"/>
            </w:tcBorders>
            <w:shd w:val="clear" w:color="auto" w:fill="auto"/>
          </w:tcPr>
          <w:p w14:paraId="347205C7" w14:textId="2FCFEF99" w:rsidR="009E468F" w:rsidRPr="003F7263" w:rsidRDefault="009E468F" w:rsidP="009E468F">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5546947" w14:textId="5727A06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257954B" w14:textId="2641E890"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507498B" w14:textId="49839EEC"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9D3789" w14:textId="5974AFEE"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5C498D" w:rsidRPr="003F7263" w14:paraId="5885025C" w14:textId="77777777" w:rsidTr="009E468F">
        <w:trPr>
          <w:jc w:val="center"/>
        </w:trPr>
        <w:tc>
          <w:tcPr>
            <w:tcW w:w="1170" w:type="dxa"/>
            <w:tcBorders>
              <w:top w:val="single" w:sz="4" w:space="0" w:color="auto"/>
              <w:bottom w:val="single" w:sz="4" w:space="0" w:color="auto"/>
            </w:tcBorders>
            <w:shd w:val="clear" w:color="auto" w:fill="auto"/>
          </w:tcPr>
          <w:p w14:paraId="23431CDC" w14:textId="50C4BEF9" w:rsidR="005C498D" w:rsidRPr="003F7263" w:rsidRDefault="005C498D" w:rsidP="005C498D">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60B6DA51" w14:textId="26DF2AFA" w:rsidR="005C498D" w:rsidRPr="003F7263" w:rsidRDefault="005C498D" w:rsidP="005C498D">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61E250AE" w14:textId="5A808E76"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23E1BB2" w14:textId="731E15CB"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63B95880" w14:textId="6ABE4EB0" w:rsidR="005C498D" w:rsidRPr="003F7263" w:rsidRDefault="005C498D" w:rsidP="005C498D">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E468F" w:rsidRPr="003F7263" w14:paraId="3D97E1AC" w14:textId="77777777" w:rsidTr="00F37D6F">
        <w:trPr>
          <w:jc w:val="center"/>
        </w:trPr>
        <w:tc>
          <w:tcPr>
            <w:tcW w:w="1170" w:type="dxa"/>
            <w:tcBorders>
              <w:top w:val="single" w:sz="4" w:space="0" w:color="auto"/>
              <w:bottom w:val="single" w:sz="4" w:space="0" w:color="auto"/>
            </w:tcBorders>
            <w:shd w:val="clear" w:color="auto" w:fill="D9D9D9"/>
          </w:tcPr>
          <w:p w14:paraId="307E699A" w14:textId="6C8E2263" w:rsidR="009E468F" w:rsidRPr="003F7263" w:rsidRDefault="009E468F" w:rsidP="009E468F">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7CA61195" w14:textId="23CA2382" w:rsidR="009E468F" w:rsidRPr="003F7263" w:rsidRDefault="009E468F" w:rsidP="009E468F">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09FD7CC4"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CA81397"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7045E06" w14:textId="77777777" w:rsidR="009E468F" w:rsidRPr="003F7263" w:rsidRDefault="009E468F" w:rsidP="009E468F">
            <w:pPr>
              <w:spacing w:after="0"/>
              <w:rPr>
                <w:rFonts w:ascii="Arial" w:hAnsi="Arial"/>
                <w:color w:val="000000"/>
                <w:sz w:val="16"/>
                <w:szCs w:val="16"/>
              </w:rPr>
            </w:pPr>
          </w:p>
        </w:tc>
      </w:tr>
      <w:tr w:rsidR="009E468F" w:rsidRPr="003F7263" w14:paraId="1FBBA8A2" w14:textId="77777777" w:rsidTr="009E468F">
        <w:trPr>
          <w:jc w:val="center"/>
        </w:trPr>
        <w:tc>
          <w:tcPr>
            <w:tcW w:w="1170" w:type="dxa"/>
            <w:tcBorders>
              <w:top w:val="single" w:sz="4" w:space="0" w:color="auto"/>
              <w:bottom w:val="single" w:sz="4" w:space="0" w:color="auto"/>
            </w:tcBorders>
            <w:shd w:val="clear" w:color="auto" w:fill="auto"/>
          </w:tcPr>
          <w:p w14:paraId="4D5A2DA1" w14:textId="1CC0E94D" w:rsidR="009E468F" w:rsidRPr="003F7263" w:rsidRDefault="009E468F" w:rsidP="009E468F">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17955846" w14:textId="2FC2F5DB"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76846A7" w14:textId="655EA5F4"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6B4A9C" w14:textId="7B1161D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6D1A299F" w14:textId="64E3A45C"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9E468F" w:rsidRPr="003F7263" w14:paraId="7775A388" w14:textId="77777777" w:rsidTr="009E468F">
        <w:trPr>
          <w:jc w:val="center"/>
        </w:trPr>
        <w:tc>
          <w:tcPr>
            <w:tcW w:w="1170" w:type="dxa"/>
            <w:tcBorders>
              <w:top w:val="single" w:sz="4" w:space="0" w:color="auto"/>
              <w:bottom w:val="single" w:sz="4" w:space="0" w:color="auto"/>
            </w:tcBorders>
            <w:shd w:val="clear" w:color="auto" w:fill="auto"/>
          </w:tcPr>
          <w:p w14:paraId="6C2EB540" w14:textId="0C25583C" w:rsidR="009E468F" w:rsidRPr="003F7263" w:rsidRDefault="009E468F" w:rsidP="009E468F">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56EC38E8" w14:textId="0FB69E1D"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F500269" w14:textId="6BDC675E"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793FB9" w14:textId="01768121"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8E8448" w14:textId="3A448BC1"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5C498D" w:rsidRPr="003F7263" w14:paraId="26252420" w14:textId="77777777" w:rsidTr="009E468F">
        <w:trPr>
          <w:jc w:val="center"/>
        </w:trPr>
        <w:tc>
          <w:tcPr>
            <w:tcW w:w="1170" w:type="dxa"/>
            <w:tcBorders>
              <w:top w:val="single" w:sz="4" w:space="0" w:color="auto"/>
              <w:bottom w:val="single" w:sz="4" w:space="0" w:color="auto"/>
            </w:tcBorders>
            <w:shd w:val="clear" w:color="auto" w:fill="auto"/>
          </w:tcPr>
          <w:p w14:paraId="2ACC5744" w14:textId="2E002C0A" w:rsidR="005C498D" w:rsidRPr="003F7263" w:rsidRDefault="005C498D" w:rsidP="005C498D">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7C3C9069" w14:textId="57A63A32" w:rsidR="005C498D" w:rsidRPr="003F7263" w:rsidRDefault="005C498D" w:rsidP="005C498D">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3A7CFBA3" w14:textId="1F1383B5"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7CE80D7" w14:textId="71209DA0"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7831B622" w14:textId="6D6C6527" w:rsidR="005C498D" w:rsidRPr="003F7263" w:rsidRDefault="005C498D" w:rsidP="005C498D">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99" w:name="_Hlk511903087"/>
      <w:r w:rsidRPr="003F7263">
        <w:rPr>
          <w:rFonts w:eastAsia="SimSun"/>
        </w:rPr>
        <w:t>Table 4.1-1b</w:t>
      </w:r>
      <w:bookmarkEnd w:id="9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3F7263"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3F7263" w:rsidRDefault="004468B1" w:rsidP="0082273C">
            <w:pPr>
              <w:pStyle w:val="TAL"/>
              <w:rPr>
                <w:rFonts w:eastAsia="SimSun"/>
                <w:b/>
                <w:bCs/>
                <w:sz w:val="16"/>
                <w:szCs w:val="16"/>
                <w:lang w:eastAsia="en-US"/>
              </w:rPr>
            </w:pPr>
            <w:r w:rsidRPr="003F7263">
              <w:rPr>
                <w:sz w:val="16"/>
                <w:szCs w:val="16"/>
              </w:rPr>
              <w:t>6.1.2.8</w:t>
            </w:r>
          </w:p>
        </w:tc>
        <w:tc>
          <w:tcPr>
            <w:tcW w:w="2340" w:type="dxa"/>
            <w:shd w:val="clear" w:color="auto" w:fill="auto"/>
          </w:tcPr>
          <w:p w14:paraId="5B66D80B" w14:textId="77777777" w:rsidR="004468B1" w:rsidRPr="003F7263"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3F7263"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3F7263" w:rsidRDefault="004468B1" w:rsidP="0082273C">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709907" w14:textId="77777777" w:rsidR="004468B1" w:rsidRPr="003F7263" w:rsidRDefault="004468B1" w:rsidP="0082273C">
            <w:pPr>
              <w:pStyle w:val="TAL"/>
              <w:rPr>
                <w:rFonts w:eastAsia="SimSun"/>
                <w:b/>
                <w:sz w:val="16"/>
                <w:szCs w:val="16"/>
                <w:lang w:eastAsia="en-US"/>
              </w:rPr>
            </w:pPr>
          </w:p>
        </w:tc>
      </w:tr>
      <w:tr w:rsidR="004E3BA0" w:rsidRPr="003F7263" w14:paraId="03F75D96" w14:textId="77777777" w:rsidTr="00BF6D9D">
        <w:trPr>
          <w:tblHeader/>
          <w:jc w:val="center"/>
        </w:trPr>
        <w:tc>
          <w:tcPr>
            <w:tcW w:w="1137" w:type="dxa"/>
            <w:tcBorders>
              <w:top w:val="single" w:sz="4" w:space="0" w:color="auto"/>
              <w:bottom w:val="single" w:sz="4" w:space="0" w:color="auto"/>
            </w:tcBorders>
            <w:shd w:val="clear" w:color="auto" w:fill="auto"/>
          </w:tcPr>
          <w:p w14:paraId="6BE10A2F" w14:textId="54BA11D3" w:rsidR="004E3BA0" w:rsidRPr="003F7263" w:rsidRDefault="004E3BA0" w:rsidP="004E3BA0">
            <w:pPr>
              <w:pStyle w:val="TAL"/>
              <w:rPr>
                <w:sz w:val="16"/>
                <w:szCs w:val="16"/>
              </w:rPr>
            </w:pPr>
            <w:r w:rsidRPr="003F7263">
              <w:rPr>
                <w:sz w:val="16"/>
                <w:szCs w:val="16"/>
              </w:rPr>
              <w:t>6.1.2.23</w:t>
            </w:r>
          </w:p>
        </w:tc>
        <w:tc>
          <w:tcPr>
            <w:tcW w:w="2340" w:type="dxa"/>
            <w:shd w:val="clear" w:color="auto" w:fill="auto"/>
          </w:tcPr>
          <w:p w14:paraId="3350AA95" w14:textId="77777777" w:rsidR="004E3BA0" w:rsidRPr="003F7263" w:rsidRDefault="004E3BA0" w:rsidP="004E3BA0">
            <w:pPr>
              <w:pStyle w:val="TAL"/>
              <w:rPr>
                <w:rFonts w:eastAsia="SimSun"/>
                <w:b/>
                <w:sz w:val="16"/>
                <w:szCs w:val="16"/>
                <w:lang w:eastAsia="en-US"/>
              </w:rPr>
            </w:pPr>
          </w:p>
        </w:tc>
        <w:tc>
          <w:tcPr>
            <w:tcW w:w="2250" w:type="dxa"/>
            <w:shd w:val="clear" w:color="auto" w:fill="auto"/>
          </w:tcPr>
          <w:p w14:paraId="38ACD332" w14:textId="014AB48E" w:rsidR="004E3BA0" w:rsidRPr="003F7263" w:rsidRDefault="004E3BA0" w:rsidP="004E3BA0">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592F006D" w14:textId="77777777" w:rsidR="004E3BA0" w:rsidRPr="003F7263" w:rsidRDefault="004E3BA0" w:rsidP="004E3BA0">
            <w:pPr>
              <w:pStyle w:val="TAL"/>
              <w:rPr>
                <w:sz w:val="16"/>
                <w:szCs w:val="16"/>
              </w:rPr>
            </w:pPr>
          </w:p>
        </w:tc>
        <w:tc>
          <w:tcPr>
            <w:tcW w:w="2483" w:type="dxa"/>
            <w:shd w:val="clear" w:color="auto" w:fill="auto"/>
          </w:tcPr>
          <w:p w14:paraId="7B303893" w14:textId="77777777" w:rsidR="004E3BA0" w:rsidRPr="003F7263" w:rsidRDefault="004E3BA0" w:rsidP="004E3BA0">
            <w:pPr>
              <w:pStyle w:val="TAL"/>
              <w:rPr>
                <w:rFonts w:eastAsia="SimSun"/>
                <w:b/>
                <w:sz w:val="16"/>
                <w:szCs w:val="16"/>
                <w:lang w:eastAsia="en-US"/>
              </w:rPr>
            </w:pPr>
          </w:p>
        </w:tc>
      </w:tr>
      <w:tr w:rsidR="004E3BA0" w:rsidRPr="003F7263"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lastRenderedPageBreak/>
              <w:t>6.2.1.4</w:t>
            </w:r>
          </w:p>
        </w:tc>
        <w:tc>
          <w:tcPr>
            <w:tcW w:w="2340" w:type="dxa"/>
            <w:shd w:val="clear" w:color="auto" w:fill="auto"/>
          </w:tcPr>
          <w:p w14:paraId="10703ACA" w14:textId="739D39DE"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3C8C003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3F7263" w:rsidRDefault="004E3BA0" w:rsidP="004E3BA0">
            <w:pPr>
              <w:spacing w:after="0"/>
              <w:jc w:val="center"/>
              <w:rPr>
                <w:rFonts w:ascii="Arial" w:hAnsi="Arial"/>
                <w:sz w:val="16"/>
                <w:szCs w:val="16"/>
              </w:rPr>
            </w:pPr>
          </w:p>
        </w:tc>
      </w:tr>
      <w:tr w:rsidR="004E3BA0" w:rsidRPr="003F7263"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3F7263" w:rsidRDefault="004E3BA0" w:rsidP="004E3BA0">
            <w:pPr>
              <w:spacing w:after="0"/>
              <w:jc w:val="center"/>
              <w:rPr>
                <w:rFonts w:ascii="Arial" w:hAnsi="Arial"/>
                <w:sz w:val="16"/>
                <w:szCs w:val="16"/>
              </w:rPr>
            </w:pPr>
          </w:p>
        </w:tc>
      </w:tr>
      <w:tr w:rsidR="004E3BA0" w:rsidRPr="003F7263"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1CEB2BEA"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3F7263" w:rsidRDefault="004E3BA0" w:rsidP="004E3B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3F7263" w:rsidRDefault="004E3BA0" w:rsidP="004E3BA0">
            <w:pPr>
              <w:spacing w:after="0"/>
              <w:jc w:val="center"/>
              <w:rPr>
                <w:rFonts w:ascii="Arial" w:hAnsi="Arial"/>
                <w:sz w:val="16"/>
                <w:szCs w:val="16"/>
              </w:rPr>
            </w:pPr>
          </w:p>
        </w:tc>
      </w:tr>
      <w:tr w:rsidR="004E3BA0" w:rsidRPr="003F7263"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3F7263" w:rsidRDefault="004E3BA0" w:rsidP="004E3BA0">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3F7263" w:rsidRDefault="004E3BA0" w:rsidP="004E3BA0">
            <w:pPr>
              <w:spacing w:after="0"/>
              <w:jc w:val="center"/>
              <w:rPr>
                <w:rFonts w:ascii="Arial" w:hAnsi="Arial"/>
                <w:sz w:val="16"/>
                <w:szCs w:val="16"/>
              </w:rPr>
            </w:pPr>
          </w:p>
        </w:tc>
      </w:tr>
      <w:tr w:rsidR="004E3BA0" w:rsidRPr="003F7263" w14:paraId="47A6F10F" w14:textId="77777777" w:rsidTr="00BF6D9D">
        <w:trPr>
          <w:tblHeader/>
          <w:jc w:val="center"/>
        </w:trPr>
        <w:tc>
          <w:tcPr>
            <w:tcW w:w="1137" w:type="dxa"/>
            <w:tcBorders>
              <w:top w:val="single" w:sz="4" w:space="0" w:color="auto"/>
              <w:bottom w:val="single" w:sz="4" w:space="0" w:color="auto"/>
            </w:tcBorders>
            <w:shd w:val="clear" w:color="auto" w:fill="auto"/>
          </w:tcPr>
          <w:p w14:paraId="1DC758F5" w14:textId="27F936A9" w:rsidR="004E3BA0" w:rsidRPr="003F7263" w:rsidRDefault="004E3BA0" w:rsidP="004E3BA0">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4E3BA0" w:rsidRPr="003F7263" w:rsidRDefault="004E3BA0" w:rsidP="004E3BA0">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072B3BC8"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A121A7"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6094CDC5" w14:textId="77777777" w:rsidR="004E3BA0" w:rsidRPr="003F7263" w:rsidRDefault="004E3BA0" w:rsidP="004E3BA0">
            <w:pPr>
              <w:spacing w:after="0"/>
              <w:jc w:val="center"/>
              <w:rPr>
                <w:rFonts w:ascii="Arial" w:hAnsi="Arial"/>
                <w:sz w:val="16"/>
                <w:szCs w:val="16"/>
              </w:rPr>
            </w:pPr>
          </w:p>
        </w:tc>
      </w:tr>
      <w:tr w:rsidR="004E3BA0" w:rsidRPr="003F7263"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3F7263" w:rsidRDefault="004E3BA0" w:rsidP="004E3B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3F7263" w:rsidRDefault="004E3BA0" w:rsidP="004E3BA0">
            <w:pPr>
              <w:spacing w:after="0"/>
              <w:jc w:val="center"/>
              <w:rPr>
                <w:rFonts w:ascii="Arial" w:hAnsi="Arial"/>
                <w:sz w:val="16"/>
                <w:szCs w:val="16"/>
              </w:rPr>
            </w:pPr>
          </w:p>
        </w:tc>
      </w:tr>
      <w:tr w:rsidR="004E3BA0" w:rsidRPr="003F7263"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3F7263" w:rsidRDefault="004E3BA0" w:rsidP="004E3B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3F7263" w:rsidRDefault="004E3BA0" w:rsidP="004E3BA0">
            <w:pPr>
              <w:spacing w:after="0"/>
              <w:jc w:val="center"/>
              <w:rPr>
                <w:rFonts w:ascii="Arial" w:hAnsi="Arial"/>
                <w:sz w:val="16"/>
                <w:szCs w:val="16"/>
              </w:rPr>
            </w:pPr>
          </w:p>
        </w:tc>
      </w:tr>
      <w:tr w:rsidR="004E3BA0" w:rsidRPr="003F7263"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3F7263" w:rsidRDefault="004E3BA0" w:rsidP="004E3BA0">
            <w:pPr>
              <w:spacing w:after="0"/>
              <w:jc w:val="center"/>
              <w:rPr>
                <w:rFonts w:ascii="Arial" w:hAnsi="Arial"/>
                <w:sz w:val="16"/>
                <w:szCs w:val="16"/>
              </w:rPr>
            </w:pPr>
          </w:p>
        </w:tc>
      </w:tr>
      <w:tr w:rsidR="004E3BA0" w:rsidRPr="003F7263"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3F7263" w:rsidRDefault="004E3BA0" w:rsidP="004E3BA0">
            <w:pPr>
              <w:spacing w:after="0"/>
              <w:jc w:val="center"/>
              <w:rPr>
                <w:rFonts w:ascii="Arial" w:hAnsi="Arial"/>
                <w:sz w:val="16"/>
                <w:szCs w:val="16"/>
              </w:rPr>
            </w:pPr>
          </w:p>
        </w:tc>
      </w:tr>
      <w:tr w:rsidR="004E3BA0" w:rsidRPr="003F7263"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3F7263" w:rsidRDefault="004E3BA0" w:rsidP="004E3B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00"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21AC" w:rsidRPr="003F7263" w14:paraId="767F8319" w14:textId="77777777" w:rsidTr="009E468F">
        <w:trPr>
          <w:tblHeader/>
          <w:jc w:val="center"/>
        </w:trPr>
        <w:tc>
          <w:tcPr>
            <w:tcW w:w="1087" w:type="dxa"/>
            <w:tcBorders>
              <w:bottom w:val="nil"/>
            </w:tcBorders>
          </w:tcPr>
          <w:bookmarkEnd w:id="10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4" w:type="dxa"/>
            <w:gridSpan w:val="2"/>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9E468F">
        <w:trPr>
          <w:tblHeader/>
          <w:jc w:val="center"/>
        </w:trPr>
        <w:tc>
          <w:tcPr>
            <w:tcW w:w="1087" w:type="dxa"/>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7" w:type="dxa"/>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9E468F">
        <w:trPr>
          <w:jc w:val="center"/>
        </w:trPr>
        <w:tc>
          <w:tcPr>
            <w:tcW w:w="1087" w:type="dxa"/>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9E468F">
        <w:trPr>
          <w:jc w:val="center"/>
        </w:trPr>
        <w:tc>
          <w:tcPr>
            <w:tcW w:w="1087" w:type="dxa"/>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9E468F">
        <w:trPr>
          <w:jc w:val="center"/>
        </w:trPr>
        <w:tc>
          <w:tcPr>
            <w:tcW w:w="1087" w:type="dxa"/>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9E468F">
        <w:trPr>
          <w:jc w:val="center"/>
        </w:trPr>
        <w:tc>
          <w:tcPr>
            <w:tcW w:w="1087" w:type="dxa"/>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9E468F">
        <w:trPr>
          <w:jc w:val="center"/>
        </w:trPr>
        <w:tc>
          <w:tcPr>
            <w:tcW w:w="1087" w:type="dxa"/>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9E468F">
        <w:trPr>
          <w:jc w:val="center"/>
        </w:trPr>
        <w:tc>
          <w:tcPr>
            <w:tcW w:w="1087" w:type="dxa"/>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9E468F">
        <w:trPr>
          <w:jc w:val="center"/>
        </w:trPr>
        <w:tc>
          <w:tcPr>
            <w:tcW w:w="1087" w:type="dxa"/>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9E468F">
        <w:trPr>
          <w:jc w:val="center"/>
        </w:trPr>
        <w:tc>
          <w:tcPr>
            <w:tcW w:w="1087" w:type="dxa"/>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F5A15BF"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0E0103E7"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2BEF960" w14:textId="77777777" w:rsidTr="009E468F">
        <w:trPr>
          <w:jc w:val="center"/>
        </w:trPr>
        <w:tc>
          <w:tcPr>
            <w:tcW w:w="1087" w:type="dxa"/>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9E468F">
        <w:trPr>
          <w:jc w:val="center"/>
        </w:trPr>
        <w:tc>
          <w:tcPr>
            <w:tcW w:w="1087" w:type="dxa"/>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9E468F">
        <w:trPr>
          <w:jc w:val="center"/>
        </w:trPr>
        <w:tc>
          <w:tcPr>
            <w:tcW w:w="1087" w:type="dxa"/>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9E468F">
        <w:trPr>
          <w:jc w:val="center"/>
        </w:trPr>
        <w:tc>
          <w:tcPr>
            <w:tcW w:w="1087" w:type="dxa"/>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9E468F">
        <w:trPr>
          <w:jc w:val="center"/>
        </w:trPr>
        <w:tc>
          <w:tcPr>
            <w:tcW w:w="1087" w:type="dxa"/>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9E468F">
        <w:trPr>
          <w:jc w:val="center"/>
        </w:trPr>
        <w:tc>
          <w:tcPr>
            <w:tcW w:w="1087" w:type="dxa"/>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9E468F">
        <w:trPr>
          <w:jc w:val="center"/>
        </w:trPr>
        <w:tc>
          <w:tcPr>
            <w:tcW w:w="1087" w:type="dxa"/>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5B5061D3" w14:textId="77777777" w:rsidTr="009E468F">
        <w:trPr>
          <w:jc w:val="center"/>
        </w:trPr>
        <w:tc>
          <w:tcPr>
            <w:tcW w:w="1087" w:type="dxa"/>
            <w:tcBorders>
              <w:bottom w:val="single" w:sz="4" w:space="0" w:color="auto"/>
            </w:tcBorders>
            <w:shd w:val="clear" w:color="auto" w:fill="E6E6E6"/>
          </w:tcPr>
          <w:p w14:paraId="0BEE4875"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4F5E5C9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067F4395" w14:textId="77777777" w:rsidR="00DD0B23" w:rsidRPr="003F7263" w:rsidRDefault="00DD0B23" w:rsidP="00DD0B23">
            <w:pPr>
              <w:pStyle w:val="TAL"/>
              <w:keepNext w:val="0"/>
              <w:keepLines w:val="0"/>
              <w:rPr>
                <w:sz w:val="16"/>
                <w:szCs w:val="16"/>
                <w:lang w:eastAsia="en-US"/>
              </w:rPr>
            </w:pPr>
          </w:p>
        </w:tc>
      </w:tr>
      <w:tr w:rsidR="00DD0B23" w:rsidRPr="003F7263" w14:paraId="3CB56332" w14:textId="77777777" w:rsidTr="009E468F">
        <w:trPr>
          <w:jc w:val="center"/>
        </w:trPr>
        <w:tc>
          <w:tcPr>
            <w:tcW w:w="1087" w:type="dxa"/>
            <w:tcBorders>
              <w:bottom w:val="single" w:sz="4" w:space="0" w:color="auto"/>
            </w:tcBorders>
            <w:shd w:val="clear" w:color="auto" w:fill="auto"/>
          </w:tcPr>
          <w:p w14:paraId="35C5CC6C"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00400CE0"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E6151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DC4A9DD"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486403E2" w14:textId="77777777" w:rsidTr="009E468F">
        <w:trPr>
          <w:jc w:val="center"/>
        </w:trPr>
        <w:tc>
          <w:tcPr>
            <w:tcW w:w="1087" w:type="dxa"/>
            <w:tcBorders>
              <w:bottom w:val="single" w:sz="4" w:space="0" w:color="auto"/>
            </w:tcBorders>
            <w:shd w:val="clear" w:color="auto" w:fill="auto"/>
          </w:tcPr>
          <w:p w14:paraId="15AB3BD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6522CC24"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C15AB5" w14:textId="77777777" w:rsidR="00DD0B23" w:rsidRPr="003F7263" w:rsidRDefault="00DD0B23" w:rsidP="00DD0B23">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15C1D70E"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DD0B23" w:rsidRPr="003F7263" w14:paraId="342D5FB2" w14:textId="77777777" w:rsidTr="009E468F">
        <w:trPr>
          <w:jc w:val="center"/>
        </w:trPr>
        <w:tc>
          <w:tcPr>
            <w:tcW w:w="1087" w:type="dxa"/>
            <w:tcBorders>
              <w:bottom w:val="single" w:sz="4" w:space="0" w:color="auto"/>
            </w:tcBorders>
            <w:shd w:val="clear" w:color="auto" w:fill="auto"/>
          </w:tcPr>
          <w:p w14:paraId="3FF5E019" w14:textId="77777777" w:rsidR="00DD0B23" w:rsidRPr="003F7263" w:rsidRDefault="00DD0B23" w:rsidP="00DD0B23">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56A3079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F8D4CBD"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C5DFF4"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1B366CB6" w14:textId="77777777" w:rsidTr="009E468F">
        <w:trPr>
          <w:jc w:val="center"/>
        </w:trPr>
        <w:tc>
          <w:tcPr>
            <w:tcW w:w="1087" w:type="dxa"/>
            <w:tcBorders>
              <w:bottom w:val="single" w:sz="4" w:space="0" w:color="auto"/>
            </w:tcBorders>
            <w:shd w:val="clear" w:color="auto" w:fill="auto"/>
          </w:tcPr>
          <w:p w14:paraId="4BBCF127" w14:textId="778C6E8E" w:rsidR="00DD0B23" w:rsidRPr="003F7263" w:rsidRDefault="003F7263" w:rsidP="00DD0B23">
            <w:pPr>
              <w:pStyle w:val="TAL"/>
              <w:keepNext w:val="0"/>
              <w:keepLines w:val="0"/>
              <w:rPr>
                <w:bCs/>
                <w:sz w:val="16"/>
                <w:szCs w:val="16"/>
                <w:lang w:eastAsia="zh-CN"/>
              </w:rPr>
            </w:pPr>
            <w:r w:rsidRPr="003F7263">
              <w:rPr>
                <w:bCs/>
                <w:sz w:val="16"/>
                <w:szCs w:val="16"/>
                <w:lang w:eastAsia="zh-CN"/>
              </w:rPr>
              <w:t>6</w:t>
            </w:r>
            <w:r w:rsidR="00DD0B23" w:rsidRPr="003F7263">
              <w:rPr>
                <w:bCs/>
                <w:sz w:val="16"/>
                <w:szCs w:val="16"/>
                <w:lang w:eastAsia="zh-CN"/>
              </w:rPr>
              <w:t>7.1.1.2.4</w:t>
            </w:r>
          </w:p>
        </w:tc>
        <w:tc>
          <w:tcPr>
            <w:tcW w:w="3507" w:type="dxa"/>
            <w:tcBorders>
              <w:bottom w:val="single" w:sz="4" w:space="0" w:color="auto"/>
            </w:tcBorders>
            <w:shd w:val="clear" w:color="auto" w:fill="auto"/>
          </w:tcPr>
          <w:p w14:paraId="2A7C359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1BC6139"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2EA8D2B"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A463FC" w:rsidRPr="003F7263" w14:paraId="08B9A64E" w14:textId="77777777" w:rsidTr="00BF6D9D">
        <w:trPr>
          <w:jc w:val="center"/>
        </w:trPr>
        <w:tc>
          <w:tcPr>
            <w:tcW w:w="1087" w:type="dxa"/>
            <w:tcBorders>
              <w:bottom w:val="single" w:sz="4" w:space="0" w:color="auto"/>
            </w:tcBorders>
            <w:shd w:val="clear" w:color="auto" w:fill="auto"/>
          </w:tcPr>
          <w:p w14:paraId="3D8DE80D" w14:textId="3D097BCB" w:rsidR="00A463FC" w:rsidRPr="003F7263" w:rsidRDefault="00A463FC" w:rsidP="00A463FC">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auto"/>
          </w:tcPr>
          <w:p w14:paraId="080C0C40" w14:textId="2FDEE2FA" w:rsidR="00A463FC" w:rsidRPr="003F7263" w:rsidRDefault="00A463FC" w:rsidP="00A463FC">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A463FC" w:rsidRPr="003F7263" w:rsidRDefault="00A463FC" w:rsidP="00A463FC">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671812" w14:textId="005812F4" w:rsidR="00A463FC" w:rsidRPr="003F7263" w:rsidRDefault="00A463FC" w:rsidP="00A463FC">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auto"/>
          </w:tcPr>
          <w:p w14:paraId="33135BE8" w14:textId="0D3192E2" w:rsidR="00A463FC" w:rsidRPr="003F7263" w:rsidRDefault="00A463FC" w:rsidP="00A463FC">
            <w:pPr>
              <w:pStyle w:val="TAL"/>
              <w:keepNext w:val="0"/>
              <w:keepLines w:val="0"/>
              <w:rPr>
                <w:sz w:val="16"/>
                <w:szCs w:val="16"/>
                <w:lang w:eastAsia="en-US"/>
              </w:rPr>
            </w:pPr>
            <w:r w:rsidRPr="003F7263">
              <w:rPr>
                <w:sz w:val="16"/>
                <w:szCs w:val="16"/>
                <w:lang w:eastAsia="en-US"/>
              </w:rPr>
              <w:t>UEs supporting DCI DL Priority Indicator</w:t>
            </w:r>
          </w:p>
        </w:tc>
      </w:tr>
      <w:tr w:rsidR="00DD0B23" w:rsidRPr="003F7263" w14:paraId="1061E6E2" w14:textId="77777777" w:rsidTr="009E468F">
        <w:trPr>
          <w:jc w:val="center"/>
        </w:trPr>
        <w:tc>
          <w:tcPr>
            <w:tcW w:w="1087" w:type="dxa"/>
            <w:tcBorders>
              <w:bottom w:val="single" w:sz="4" w:space="0" w:color="auto"/>
            </w:tcBorders>
            <w:shd w:val="clear" w:color="auto" w:fill="E6E6E6"/>
          </w:tcPr>
          <w:p w14:paraId="11F53D8A"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08468C3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6FAE64E7" w14:textId="77777777" w:rsidR="00DD0B23" w:rsidRPr="003F7263" w:rsidRDefault="00DD0B23" w:rsidP="00DD0B23">
            <w:pPr>
              <w:pStyle w:val="TAL"/>
              <w:keepNext w:val="0"/>
              <w:keepLines w:val="0"/>
              <w:rPr>
                <w:sz w:val="16"/>
                <w:szCs w:val="16"/>
                <w:lang w:eastAsia="en-US"/>
              </w:rPr>
            </w:pPr>
          </w:p>
        </w:tc>
      </w:tr>
      <w:tr w:rsidR="00DD0B23" w:rsidRPr="003F7263" w14:paraId="02758904" w14:textId="77777777" w:rsidTr="009E468F">
        <w:trPr>
          <w:jc w:val="center"/>
        </w:trPr>
        <w:tc>
          <w:tcPr>
            <w:tcW w:w="1087" w:type="dxa"/>
            <w:tcBorders>
              <w:bottom w:val="single" w:sz="4" w:space="0" w:color="auto"/>
            </w:tcBorders>
            <w:shd w:val="clear" w:color="auto" w:fill="auto"/>
          </w:tcPr>
          <w:p w14:paraId="16E33469"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lastRenderedPageBreak/>
              <w:t>7.1.1.3.1</w:t>
            </w:r>
          </w:p>
        </w:tc>
        <w:tc>
          <w:tcPr>
            <w:tcW w:w="3507" w:type="dxa"/>
            <w:tcBorders>
              <w:bottom w:val="single" w:sz="4" w:space="0" w:color="auto"/>
            </w:tcBorders>
            <w:shd w:val="clear" w:color="auto" w:fill="auto"/>
          </w:tcPr>
          <w:p w14:paraId="255E5E7D"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52391D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09F831C"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07105B24" w14:textId="77777777" w:rsidTr="009E468F">
        <w:trPr>
          <w:jc w:val="center"/>
        </w:trPr>
        <w:tc>
          <w:tcPr>
            <w:tcW w:w="1087" w:type="dxa"/>
            <w:tcBorders>
              <w:bottom w:val="single" w:sz="4" w:space="0" w:color="auto"/>
            </w:tcBorders>
            <w:shd w:val="clear" w:color="auto" w:fill="auto"/>
          </w:tcPr>
          <w:p w14:paraId="721608A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525644A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B01D5" w14:textId="77777777" w:rsidR="00DD0B23" w:rsidRPr="003F7263" w:rsidRDefault="00DD0B23" w:rsidP="00DD0B23">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15A21BC7"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 and RLC UM Mode</w:t>
            </w:r>
          </w:p>
        </w:tc>
      </w:tr>
      <w:tr w:rsidR="00DD0B23" w:rsidRPr="003F7263" w14:paraId="05882C9E" w14:textId="77777777" w:rsidTr="009E468F">
        <w:trPr>
          <w:jc w:val="center"/>
        </w:trPr>
        <w:tc>
          <w:tcPr>
            <w:tcW w:w="1087" w:type="dxa"/>
            <w:tcBorders>
              <w:bottom w:val="single" w:sz="4" w:space="0" w:color="auto"/>
            </w:tcBorders>
            <w:shd w:val="clear" w:color="auto" w:fill="auto"/>
          </w:tcPr>
          <w:p w14:paraId="19853040" w14:textId="77777777" w:rsidR="00DD0B23" w:rsidRPr="003F7263" w:rsidRDefault="00DD0B23" w:rsidP="00DD0B23">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2598B542" w14:textId="77777777" w:rsidR="00DD0B23" w:rsidRPr="003F7263" w:rsidRDefault="00DD0B23" w:rsidP="00DD0B23">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DD0B23" w:rsidRPr="003F7263" w:rsidRDefault="00DD0B23" w:rsidP="00DD0B23">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D4C48E6" w14:textId="0663EE7B" w:rsidR="00DD0B23" w:rsidRPr="003F7263" w:rsidRDefault="00953698" w:rsidP="00DD0B23">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1295526F" w14:textId="76FDC4E6" w:rsidR="00DD0B23" w:rsidRPr="003F7263" w:rsidRDefault="00DD0B23" w:rsidP="00DD0B23">
            <w:pPr>
              <w:pStyle w:val="TAL"/>
              <w:keepNext w:val="0"/>
              <w:keepLines w:val="0"/>
              <w:rPr>
                <w:sz w:val="16"/>
                <w:szCs w:val="16"/>
              </w:rPr>
            </w:pPr>
            <w:r w:rsidRPr="003F7263">
              <w:rPr>
                <w:sz w:val="16"/>
                <w:szCs w:val="16"/>
              </w:rPr>
              <w:t>UEs supporting 5GS</w:t>
            </w:r>
            <w:r w:rsidR="00953698" w:rsidRPr="003F7263">
              <w:rPr>
                <w:sz w:val="16"/>
                <w:szCs w:val="16"/>
              </w:rPr>
              <w:t xml:space="preserve"> and </w:t>
            </w:r>
            <w:r w:rsidR="00DA7FFD">
              <w:rPr>
                <w:sz w:val="16"/>
                <w:szCs w:val="16"/>
              </w:rPr>
              <w:t>selection of logical channels for each UL grant based on RRC configured restriction</w:t>
            </w:r>
          </w:p>
        </w:tc>
      </w:tr>
      <w:tr w:rsidR="00DD0B23" w:rsidRPr="003F7263" w14:paraId="68520DC0" w14:textId="77777777" w:rsidTr="009E468F">
        <w:trPr>
          <w:jc w:val="center"/>
        </w:trPr>
        <w:tc>
          <w:tcPr>
            <w:tcW w:w="1087" w:type="dxa"/>
            <w:tcBorders>
              <w:bottom w:val="single" w:sz="4" w:space="0" w:color="auto"/>
            </w:tcBorders>
            <w:shd w:val="clear" w:color="auto" w:fill="auto"/>
          </w:tcPr>
          <w:p w14:paraId="54245707"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112B992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D19C28" w14:textId="77777777" w:rsidR="00DD0B23" w:rsidRPr="003F7263" w:rsidRDefault="00DD0B23" w:rsidP="00DD0B23">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7A60A2CA"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DD0B23" w:rsidRPr="003F7263" w14:paraId="61915BDB" w14:textId="77777777" w:rsidTr="009E468F">
        <w:trPr>
          <w:jc w:val="center"/>
        </w:trPr>
        <w:tc>
          <w:tcPr>
            <w:tcW w:w="1087" w:type="dxa"/>
            <w:tcBorders>
              <w:bottom w:val="single" w:sz="4" w:space="0" w:color="auto"/>
            </w:tcBorders>
            <w:shd w:val="clear" w:color="auto" w:fill="auto"/>
          </w:tcPr>
          <w:p w14:paraId="2EE66E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5917858A"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D99888A"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617FEA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0D89D8EB" w14:textId="77777777" w:rsidTr="009E468F">
        <w:trPr>
          <w:jc w:val="center"/>
        </w:trPr>
        <w:tc>
          <w:tcPr>
            <w:tcW w:w="1087" w:type="dxa"/>
            <w:tcBorders>
              <w:bottom w:val="single" w:sz="4" w:space="0" w:color="auto"/>
            </w:tcBorders>
            <w:shd w:val="clear" w:color="auto" w:fill="auto"/>
          </w:tcPr>
          <w:p w14:paraId="207DBED2"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130E451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EEA0B8E"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3CA28B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41EC417" w14:textId="77777777" w:rsidTr="009E468F">
        <w:trPr>
          <w:jc w:val="center"/>
        </w:trPr>
        <w:tc>
          <w:tcPr>
            <w:tcW w:w="1087" w:type="dxa"/>
            <w:tcBorders>
              <w:bottom w:val="single" w:sz="4" w:space="0" w:color="auto"/>
            </w:tcBorders>
            <w:shd w:val="clear" w:color="auto" w:fill="auto"/>
          </w:tcPr>
          <w:p w14:paraId="7C53655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2662CC3D"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ABBE866"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5CF7DE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6D2A43CD" w14:textId="77777777" w:rsidTr="009E468F">
        <w:trPr>
          <w:jc w:val="center"/>
        </w:trPr>
        <w:tc>
          <w:tcPr>
            <w:tcW w:w="1087" w:type="dxa"/>
            <w:tcBorders>
              <w:bottom w:val="single" w:sz="4" w:space="0" w:color="auto"/>
            </w:tcBorders>
            <w:shd w:val="clear" w:color="auto" w:fill="auto"/>
          </w:tcPr>
          <w:p w14:paraId="636B1876" w14:textId="563C2F74" w:rsidR="00DD0B23" w:rsidRPr="003F7263" w:rsidRDefault="00DD0B23" w:rsidP="00DD0B23">
            <w:pPr>
              <w:pStyle w:val="TAL"/>
              <w:keepNext w:val="0"/>
              <w:keepLines w:val="0"/>
              <w:rPr>
                <w:bCs/>
                <w:sz w:val="16"/>
                <w:szCs w:val="16"/>
                <w:lang w:eastAsia="en-US"/>
              </w:rPr>
            </w:pPr>
            <w:r w:rsidRPr="003F7263">
              <w:rPr>
                <w:bCs/>
                <w:sz w:val="16"/>
                <w:szCs w:val="16"/>
                <w:lang w:eastAsia="en-US"/>
              </w:rPr>
              <w:t>7.1.1.3.7</w:t>
            </w:r>
          </w:p>
        </w:tc>
        <w:tc>
          <w:tcPr>
            <w:tcW w:w="3507" w:type="dxa"/>
            <w:tcBorders>
              <w:bottom w:val="single" w:sz="4" w:space="0" w:color="auto"/>
            </w:tcBorders>
            <w:shd w:val="clear" w:color="auto" w:fill="auto"/>
          </w:tcPr>
          <w:p w14:paraId="1E9654DD" w14:textId="5DF55007" w:rsidR="00DD0B23" w:rsidRPr="003F7263" w:rsidRDefault="00DD0B23" w:rsidP="00DD0B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79B4093" w14:textId="12DDA96C"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092DAF" w14:textId="5CB9415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8B66C11" w14:textId="77777777" w:rsidTr="00F37D6F">
        <w:trPr>
          <w:jc w:val="center"/>
        </w:trPr>
        <w:tc>
          <w:tcPr>
            <w:tcW w:w="1087" w:type="dxa"/>
            <w:tcBorders>
              <w:bottom w:val="single" w:sz="4" w:space="0" w:color="auto"/>
            </w:tcBorders>
            <w:shd w:val="clear" w:color="auto" w:fill="D9D9D9"/>
          </w:tcPr>
          <w:p w14:paraId="7C056AAB" w14:textId="072AD2A8" w:rsidR="00DD0B23" w:rsidRPr="003F7263" w:rsidRDefault="00DD0B23" w:rsidP="00DD0B23">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76DA2E9C" w14:textId="10E02A6F" w:rsidR="00DD0B23" w:rsidRPr="003F7263" w:rsidRDefault="00DD0B23" w:rsidP="00DD0B23">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DD0B23" w:rsidRPr="003F7263" w:rsidRDefault="00DD0B23" w:rsidP="00DD0B2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D9D9D9"/>
          </w:tcPr>
          <w:p w14:paraId="4CD66A3C" w14:textId="77777777" w:rsidR="00DD0B23" w:rsidRPr="003F7263" w:rsidRDefault="00DD0B23" w:rsidP="00DD0B23">
            <w:pPr>
              <w:pStyle w:val="TAL"/>
              <w:keepNext w:val="0"/>
              <w:keepLines w:val="0"/>
              <w:rPr>
                <w:bCs/>
                <w:sz w:val="16"/>
                <w:szCs w:val="16"/>
                <w:lang w:eastAsia="en-US"/>
              </w:rPr>
            </w:pPr>
          </w:p>
        </w:tc>
      </w:tr>
      <w:tr w:rsidR="00DD0B23" w:rsidRPr="003F7263" w14:paraId="3B0A7302" w14:textId="77777777" w:rsidTr="009E468F">
        <w:trPr>
          <w:jc w:val="center"/>
        </w:trPr>
        <w:tc>
          <w:tcPr>
            <w:tcW w:w="1087" w:type="dxa"/>
            <w:tcBorders>
              <w:bottom w:val="single" w:sz="4" w:space="0" w:color="auto"/>
            </w:tcBorders>
            <w:shd w:val="clear" w:color="auto" w:fill="auto"/>
          </w:tcPr>
          <w:p w14:paraId="0386E4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68E6450B" w14:textId="77777777"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64F39DCC"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0F97D0A" w14:textId="77777777" w:rsidR="00DD0B23" w:rsidRPr="003F7263" w:rsidRDefault="00DD0B23" w:rsidP="00DD0B23">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2E3ED1FC" w14:textId="77777777" w:rsidR="00DD0B23" w:rsidRPr="003F7263" w:rsidRDefault="00DD0B23" w:rsidP="00DD0B23">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DD0B23" w:rsidRPr="003F7263" w14:paraId="486FCBB9" w14:textId="77777777" w:rsidTr="009E468F">
        <w:trPr>
          <w:jc w:val="center"/>
        </w:trPr>
        <w:tc>
          <w:tcPr>
            <w:tcW w:w="1087" w:type="dxa"/>
            <w:tcBorders>
              <w:bottom w:val="single" w:sz="4" w:space="0" w:color="auto"/>
            </w:tcBorders>
            <w:shd w:val="clear" w:color="auto" w:fill="auto"/>
          </w:tcPr>
          <w:p w14:paraId="1AEAF1FD" w14:textId="77777777" w:rsidR="00DD0B23" w:rsidRPr="003F7263" w:rsidRDefault="00DD0B23" w:rsidP="00DD0B23">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42523DB8" w14:textId="1BE9C19D"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single" w:sz="4" w:space="0" w:color="auto"/>
            </w:tcBorders>
            <w:shd w:val="clear" w:color="auto" w:fill="auto"/>
          </w:tcPr>
          <w:p w14:paraId="68168845"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376A365" w14:textId="77777777" w:rsidR="00DD0B23" w:rsidRPr="003F7263" w:rsidRDefault="00DD0B23" w:rsidP="00DD0B23">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39673BD9" w14:textId="77777777" w:rsidR="00DD0B23" w:rsidRPr="003F7263" w:rsidRDefault="00DD0B23" w:rsidP="00DD0B23">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DD0B23" w:rsidRPr="003F7263" w14:paraId="001A5A08" w14:textId="77777777" w:rsidTr="009E468F">
        <w:trPr>
          <w:jc w:val="center"/>
        </w:trPr>
        <w:tc>
          <w:tcPr>
            <w:tcW w:w="1087" w:type="dxa"/>
            <w:tcBorders>
              <w:bottom w:val="single" w:sz="4" w:space="0" w:color="auto"/>
            </w:tcBorders>
            <w:shd w:val="clear" w:color="auto" w:fill="auto"/>
          </w:tcPr>
          <w:p w14:paraId="03E75486" w14:textId="77777777" w:rsidR="00DD0B23" w:rsidRPr="003F7263" w:rsidRDefault="00DD0B23" w:rsidP="00DD0B23">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CA243C3" w14:textId="71B56718"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580E7AB0"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E858C87" w14:textId="77777777" w:rsidR="00DD0B23" w:rsidRPr="003F7263" w:rsidRDefault="00DD0B23" w:rsidP="00DD0B23">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246CE1AC" w14:textId="77777777" w:rsidR="00DD0B23" w:rsidRPr="003F7263" w:rsidRDefault="00DD0B23" w:rsidP="00DD0B23">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DD0B23" w:rsidRPr="003F7263" w14:paraId="06C23BE9" w14:textId="77777777" w:rsidTr="009E468F">
        <w:trPr>
          <w:jc w:val="center"/>
        </w:trPr>
        <w:tc>
          <w:tcPr>
            <w:tcW w:w="1087" w:type="dxa"/>
            <w:tcBorders>
              <w:bottom w:val="single" w:sz="4" w:space="0" w:color="auto"/>
            </w:tcBorders>
            <w:shd w:val="clear" w:color="auto" w:fill="auto"/>
          </w:tcPr>
          <w:p w14:paraId="0DFC908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2D40E6DB"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2DE52BAB"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BC90F72" w14:textId="77777777" w:rsidR="00DD0B23" w:rsidRPr="003F7263" w:rsidRDefault="00DD0B23" w:rsidP="00DD0B23">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7B625776"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DD0B23" w:rsidRPr="003F7263" w14:paraId="36CF8CB3" w14:textId="77777777" w:rsidTr="009E468F">
        <w:trPr>
          <w:jc w:val="center"/>
        </w:trPr>
        <w:tc>
          <w:tcPr>
            <w:tcW w:w="1087" w:type="dxa"/>
            <w:tcBorders>
              <w:bottom w:val="single" w:sz="4" w:space="0" w:color="auto"/>
            </w:tcBorders>
            <w:shd w:val="clear" w:color="auto" w:fill="auto"/>
          </w:tcPr>
          <w:p w14:paraId="64811ECD"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4887916A"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13E25B6A" w14:textId="77777777" w:rsidR="00DD0B23" w:rsidRPr="003F7263" w:rsidRDefault="00DD0B23" w:rsidP="00DD0B23">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DD9A50E" w14:textId="77777777" w:rsidR="00DD0B23" w:rsidRPr="003F7263" w:rsidRDefault="00DD0B23" w:rsidP="00DD0B23">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519E0917"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UEs supporting 5GS and multi-DCI based Multi-TRP</w:t>
            </w:r>
          </w:p>
        </w:tc>
      </w:tr>
      <w:tr w:rsidR="00DD0B23" w:rsidRPr="003F7263" w14:paraId="0A830596" w14:textId="77777777" w:rsidTr="009E468F">
        <w:trPr>
          <w:jc w:val="center"/>
        </w:trPr>
        <w:tc>
          <w:tcPr>
            <w:tcW w:w="1087" w:type="dxa"/>
            <w:tcBorders>
              <w:bottom w:val="single" w:sz="4" w:space="0" w:color="auto"/>
            </w:tcBorders>
            <w:shd w:val="clear" w:color="auto" w:fill="auto"/>
          </w:tcPr>
          <w:p w14:paraId="528B3447" w14:textId="5C526A81" w:rsidR="00DD0B23" w:rsidRPr="003F7263" w:rsidRDefault="00DD0B23" w:rsidP="00DD0B23">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416167DA" w14:textId="60CCB56C" w:rsidR="00DD0B23" w:rsidRPr="003F7263" w:rsidRDefault="00DD0B23" w:rsidP="00DD0B23">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DD0B23" w:rsidRPr="003F7263" w:rsidRDefault="00DD0B23" w:rsidP="00DD0B23">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531123FE" w14:textId="6E09A504" w:rsidR="00DD0B23" w:rsidRPr="003F7263" w:rsidRDefault="00DD0B23" w:rsidP="00DD0B23">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539EB498" w14:textId="085D0BE5" w:rsidR="00DD0B23" w:rsidRPr="003F7263" w:rsidRDefault="00DD0B23" w:rsidP="00DD0B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E468F" w:rsidRPr="003F7263" w14:paraId="24517BA5" w14:textId="77777777" w:rsidTr="009E468F">
        <w:trPr>
          <w:jc w:val="center"/>
        </w:trPr>
        <w:tc>
          <w:tcPr>
            <w:tcW w:w="1087" w:type="dxa"/>
            <w:tcBorders>
              <w:bottom w:val="single" w:sz="4" w:space="0" w:color="auto"/>
            </w:tcBorders>
            <w:shd w:val="clear" w:color="auto" w:fill="auto"/>
          </w:tcPr>
          <w:p w14:paraId="1A3AE371" w14:textId="3CB788E6" w:rsidR="009E468F" w:rsidRPr="003F7263" w:rsidRDefault="009E468F" w:rsidP="009E468F">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60342643" w14:textId="680BA59C" w:rsidR="009E468F" w:rsidRPr="003F7263" w:rsidRDefault="009E468F" w:rsidP="009E468F">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9E468F" w:rsidRPr="003F7263" w:rsidRDefault="009E468F" w:rsidP="009E468F">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F109448" w14:textId="41A67B0A" w:rsidR="009E468F" w:rsidRPr="003F7263" w:rsidRDefault="009E468F" w:rsidP="009E468F">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7A1575B4" w14:textId="2ACB0D0B" w:rsidR="009E468F" w:rsidRPr="003F7263" w:rsidRDefault="009E468F" w:rsidP="009E468F">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463FC" w:rsidRPr="003F7263" w14:paraId="6577D53B" w14:textId="77777777" w:rsidTr="00BF6D9D">
        <w:trPr>
          <w:jc w:val="center"/>
        </w:trPr>
        <w:tc>
          <w:tcPr>
            <w:tcW w:w="1087" w:type="dxa"/>
            <w:tcBorders>
              <w:bottom w:val="single" w:sz="4" w:space="0" w:color="auto"/>
            </w:tcBorders>
            <w:shd w:val="clear" w:color="auto" w:fill="auto"/>
          </w:tcPr>
          <w:p w14:paraId="6788E6DB" w14:textId="119DF1E1" w:rsidR="00A463FC" w:rsidRPr="003F7263" w:rsidRDefault="00A463FC" w:rsidP="00A463FC">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auto"/>
          </w:tcPr>
          <w:p w14:paraId="0A0D5B92" w14:textId="7354FC55" w:rsidR="00A463FC" w:rsidRPr="003F7263" w:rsidRDefault="00A463FC" w:rsidP="00A463FC">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A463FC" w:rsidRPr="003F7263" w:rsidRDefault="00A463FC" w:rsidP="00A463FC">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1D8A1A" w14:textId="20CDF1F6" w:rsidR="00A463FC" w:rsidRPr="003F7263" w:rsidRDefault="00A463FC" w:rsidP="00A463FC">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auto"/>
          </w:tcPr>
          <w:p w14:paraId="5447E70E" w14:textId="577E27B2" w:rsidR="00A463FC" w:rsidRPr="003F7263" w:rsidRDefault="00A463FC" w:rsidP="00A463FC">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E468F" w:rsidRPr="003F7263" w14:paraId="1A2DCCDD" w14:textId="77777777" w:rsidTr="009E468F">
        <w:trPr>
          <w:jc w:val="center"/>
        </w:trPr>
        <w:tc>
          <w:tcPr>
            <w:tcW w:w="1087" w:type="dxa"/>
            <w:tcBorders>
              <w:bottom w:val="single" w:sz="4" w:space="0" w:color="auto"/>
            </w:tcBorders>
            <w:shd w:val="clear" w:color="auto" w:fill="E6E6E6"/>
          </w:tcPr>
          <w:p w14:paraId="5355849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12CCA5B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42A69E8" w14:textId="77777777" w:rsidR="009E468F" w:rsidRPr="003F7263" w:rsidRDefault="009E468F" w:rsidP="009E468F">
            <w:pPr>
              <w:pStyle w:val="TAL"/>
              <w:keepNext w:val="0"/>
              <w:keepLines w:val="0"/>
              <w:rPr>
                <w:sz w:val="16"/>
                <w:szCs w:val="16"/>
                <w:lang w:eastAsia="en-US"/>
              </w:rPr>
            </w:pPr>
          </w:p>
        </w:tc>
      </w:tr>
      <w:tr w:rsidR="009E468F" w:rsidRPr="003F7263" w14:paraId="44E4DD00" w14:textId="77777777" w:rsidTr="009E468F">
        <w:trPr>
          <w:jc w:val="center"/>
        </w:trPr>
        <w:tc>
          <w:tcPr>
            <w:tcW w:w="1087" w:type="dxa"/>
            <w:tcBorders>
              <w:bottom w:val="single" w:sz="4" w:space="0" w:color="auto"/>
            </w:tcBorders>
            <w:shd w:val="clear" w:color="auto" w:fill="E6E6E6"/>
          </w:tcPr>
          <w:p w14:paraId="6A18FD3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5BB648DF"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DA52E0E" w14:textId="77777777" w:rsidR="009E468F" w:rsidRPr="003F7263" w:rsidRDefault="009E468F" w:rsidP="009E468F">
            <w:pPr>
              <w:pStyle w:val="TAL"/>
              <w:keepNext w:val="0"/>
              <w:keepLines w:val="0"/>
              <w:rPr>
                <w:sz w:val="16"/>
                <w:szCs w:val="16"/>
                <w:lang w:eastAsia="en-US"/>
              </w:rPr>
            </w:pPr>
          </w:p>
        </w:tc>
      </w:tr>
      <w:tr w:rsidR="009E468F" w:rsidRPr="003F7263" w14:paraId="04AB488E" w14:textId="77777777" w:rsidTr="009E468F">
        <w:trPr>
          <w:jc w:val="center"/>
        </w:trPr>
        <w:tc>
          <w:tcPr>
            <w:tcW w:w="1087" w:type="dxa"/>
            <w:tcBorders>
              <w:bottom w:val="single" w:sz="4" w:space="0" w:color="auto"/>
            </w:tcBorders>
            <w:shd w:val="clear" w:color="auto" w:fill="auto"/>
          </w:tcPr>
          <w:p w14:paraId="1AFF240A"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491661B5"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5AE50B" w14:textId="0077A2FF" w:rsidR="009E468F" w:rsidRPr="003F7263" w:rsidRDefault="00DA7FFD" w:rsidP="009E468F">
            <w:pPr>
              <w:pStyle w:val="TAL"/>
              <w:keepNext w:val="0"/>
              <w:keepLines w:val="0"/>
              <w:jc w:val="center"/>
              <w:rPr>
                <w:sz w:val="16"/>
                <w:szCs w:val="16"/>
                <w:lang w:eastAsia="en-US"/>
              </w:rPr>
            </w:pPr>
            <w:r>
              <w:rPr>
                <w:sz w:val="16"/>
                <w:szCs w:val="16"/>
              </w:rPr>
              <w:t>R</w:t>
            </w:r>
          </w:p>
        </w:tc>
        <w:tc>
          <w:tcPr>
            <w:tcW w:w="3594" w:type="dxa"/>
            <w:tcBorders>
              <w:bottom w:val="single" w:sz="4" w:space="0" w:color="auto"/>
            </w:tcBorders>
            <w:shd w:val="clear" w:color="auto" w:fill="auto"/>
          </w:tcPr>
          <w:p w14:paraId="2A11B72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CE7D59D" w14:textId="77777777" w:rsidTr="009E468F">
        <w:trPr>
          <w:jc w:val="center"/>
        </w:trPr>
        <w:tc>
          <w:tcPr>
            <w:tcW w:w="1087" w:type="dxa"/>
            <w:tcBorders>
              <w:bottom w:val="single" w:sz="4" w:space="0" w:color="auto"/>
            </w:tcBorders>
            <w:shd w:val="clear" w:color="auto" w:fill="auto"/>
          </w:tcPr>
          <w:p w14:paraId="6A1054EE" w14:textId="76519668" w:rsidR="009E468F" w:rsidRPr="003F7263" w:rsidRDefault="009E468F" w:rsidP="009E468F">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0F972BD2" w14:textId="330409F2"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3578C658"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9E468F" w:rsidRPr="003F7263" w:rsidRDefault="009E468F" w:rsidP="009E468F">
            <w:pPr>
              <w:pStyle w:val="TAL"/>
              <w:keepNext w:val="0"/>
              <w:keepLines w:val="0"/>
              <w:jc w:val="center"/>
              <w:rPr>
                <w:sz w:val="16"/>
                <w:szCs w:val="16"/>
              </w:rPr>
            </w:pPr>
          </w:p>
        </w:tc>
        <w:tc>
          <w:tcPr>
            <w:tcW w:w="3594" w:type="dxa"/>
            <w:tcBorders>
              <w:bottom w:val="single" w:sz="4" w:space="0" w:color="auto"/>
            </w:tcBorders>
            <w:shd w:val="clear" w:color="auto" w:fill="auto"/>
          </w:tcPr>
          <w:p w14:paraId="31600D37" w14:textId="77777777" w:rsidR="009E468F" w:rsidRPr="003F7263" w:rsidRDefault="009E468F" w:rsidP="009E468F">
            <w:pPr>
              <w:pStyle w:val="TAL"/>
              <w:keepNext w:val="0"/>
              <w:keepLines w:val="0"/>
              <w:rPr>
                <w:sz w:val="16"/>
                <w:szCs w:val="16"/>
                <w:lang w:eastAsia="en-US"/>
              </w:rPr>
            </w:pPr>
          </w:p>
        </w:tc>
      </w:tr>
      <w:tr w:rsidR="009E468F" w:rsidRPr="003F7263" w14:paraId="151A7681" w14:textId="77777777" w:rsidTr="009E468F">
        <w:trPr>
          <w:jc w:val="center"/>
        </w:trPr>
        <w:tc>
          <w:tcPr>
            <w:tcW w:w="1087" w:type="dxa"/>
            <w:tcBorders>
              <w:bottom w:val="single" w:sz="4" w:space="0" w:color="auto"/>
            </w:tcBorders>
            <w:shd w:val="clear" w:color="auto" w:fill="auto"/>
          </w:tcPr>
          <w:p w14:paraId="3A0B21B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581930D0"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BC744" w14:textId="08B4B26F" w:rsidR="009E468F" w:rsidRPr="003F7263" w:rsidRDefault="00DA7FFD" w:rsidP="009E468F">
            <w:pPr>
              <w:pStyle w:val="TAL"/>
              <w:keepNext w:val="0"/>
              <w:keepLines w:val="0"/>
              <w:jc w:val="center"/>
              <w:rPr>
                <w:sz w:val="16"/>
                <w:szCs w:val="16"/>
                <w:lang w:eastAsia="en-US"/>
              </w:rPr>
            </w:pPr>
            <w:r>
              <w:rPr>
                <w:sz w:val="16"/>
                <w:szCs w:val="16"/>
                <w:lang w:eastAsia="en-US"/>
              </w:rPr>
              <w:t>C64</w:t>
            </w:r>
          </w:p>
        </w:tc>
        <w:tc>
          <w:tcPr>
            <w:tcW w:w="3594" w:type="dxa"/>
            <w:tcBorders>
              <w:bottom w:val="single" w:sz="4" w:space="0" w:color="auto"/>
            </w:tcBorders>
            <w:shd w:val="clear" w:color="auto" w:fill="auto"/>
          </w:tcPr>
          <w:p w14:paraId="71383A1E" w14:textId="5740F35C"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3F7263" w14:paraId="3E0BDD07" w14:textId="77777777" w:rsidTr="009E468F">
        <w:trPr>
          <w:jc w:val="center"/>
        </w:trPr>
        <w:tc>
          <w:tcPr>
            <w:tcW w:w="1087" w:type="dxa"/>
            <w:tcBorders>
              <w:bottom w:val="single" w:sz="4" w:space="0" w:color="auto"/>
            </w:tcBorders>
            <w:shd w:val="clear" w:color="auto" w:fill="auto"/>
          </w:tcPr>
          <w:p w14:paraId="3340F20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5D91D51A"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9B92ED"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3D609A4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E468F" w:rsidRPr="003F7263" w14:paraId="3F35D6A2" w14:textId="77777777" w:rsidTr="009E468F">
        <w:trPr>
          <w:jc w:val="center"/>
        </w:trPr>
        <w:tc>
          <w:tcPr>
            <w:tcW w:w="1087" w:type="dxa"/>
            <w:tcBorders>
              <w:bottom w:val="single" w:sz="4" w:space="0" w:color="auto"/>
            </w:tcBorders>
            <w:shd w:val="clear" w:color="auto" w:fill="auto"/>
          </w:tcPr>
          <w:p w14:paraId="42E52F94" w14:textId="40810DC7" w:rsidR="009E468F" w:rsidRPr="003F7263" w:rsidRDefault="009E468F" w:rsidP="009E468F">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6D5F1A87" w14:textId="31FA5B2B"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E8375C1" w14:textId="1EE2A238"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7449685E" w14:textId="2B741A4C" w:rsidR="009E468F" w:rsidRPr="003F7263" w:rsidRDefault="009E468F" w:rsidP="009E468F">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E468F" w:rsidRPr="003F7263" w14:paraId="0F267094" w14:textId="77777777" w:rsidTr="009E468F">
        <w:trPr>
          <w:jc w:val="center"/>
        </w:trPr>
        <w:tc>
          <w:tcPr>
            <w:tcW w:w="1087" w:type="dxa"/>
            <w:tcBorders>
              <w:bottom w:val="single" w:sz="4" w:space="0" w:color="auto"/>
            </w:tcBorders>
            <w:shd w:val="clear" w:color="auto" w:fill="D9D9D9"/>
          </w:tcPr>
          <w:p w14:paraId="682B2EB5"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5BABB570"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9E468F" w:rsidRPr="003F7263" w:rsidDel="00C9715B"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D3ED963" w14:textId="77777777" w:rsidR="009E468F" w:rsidRPr="003F7263" w:rsidRDefault="009E468F" w:rsidP="009E468F">
            <w:pPr>
              <w:pStyle w:val="TAL"/>
              <w:keepNext w:val="0"/>
              <w:keepLines w:val="0"/>
              <w:rPr>
                <w:sz w:val="16"/>
                <w:szCs w:val="16"/>
                <w:lang w:eastAsia="en-US"/>
              </w:rPr>
            </w:pPr>
          </w:p>
        </w:tc>
      </w:tr>
      <w:tr w:rsidR="009E468F" w:rsidRPr="003F7263" w14:paraId="262D8A71" w14:textId="77777777" w:rsidTr="009E468F">
        <w:trPr>
          <w:jc w:val="center"/>
        </w:trPr>
        <w:tc>
          <w:tcPr>
            <w:tcW w:w="1087" w:type="dxa"/>
            <w:tcBorders>
              <w:bottom w:val="single" w:sz="4" w:space="0" w:color="auto"/>
            </w:tcBorders>
            <w:shd w:val="clear" w:color="auto" w:fill="auto"/>
          </w:tcPr>
          <w:p w14:paraId="50B9876D"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788D3A2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CFC2CE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527766"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3BB5E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B59EA42" w14:textId="77777777" w:rsidTr="009E468F">
        <w:trPr>
          <w:jc w:val="center"/>
        </w:trPr>
        <w:tc>
          <w:tcPr>
            <w:tcW w:w="1087" w:type="dxa"/>
            <w:tcBorders>
              <w:bottom w:val="single" w:sz="4" w:space="0" w:color="auto"/>
            </w:tcBorders>
            <w:shd w:val="clear" w:color="auto" w:fill="auto"/>
          </w:tcPr>
          <w:p w14:paraId="6DB06558" w14:textId="0F6A56D0" w:rsidR="009E468F" w:rsidRPr="003F7263" w:rsidRDefault="009E468F" w:rsidP="009E468F">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232CD57C" w14:textId="7D911FA8"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0A06BAE9"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9E468F" w:rsidRPr="003F7263"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9018BB8" w14:textId="77777777" w:rsidR="009E468F" w:rsidRPr="003F7263" w:rsidRDefault="009E468F" w:rsidP="009E468F">
            <w:pPr>
              <w:pStyle w:val="TAL"/>
              <w:keepNext w:val="0"/>
              <w:keepLines w:val="0"/>
              <w:rPr>
                <w:sz w:val="16"/>
                <w:szCs w:val="16"/>
                <w:lang w:eastAsia="en-US"/>
              </w:rPr>
            </w:pPr>
          </w:p>
        </w:tc>
      </w:tr>
      <w:tr w:rsidR="009E468F" w:rsidRPr="003F7263" w14:paraId="1001CE21" w14:textId="77777777" w:rsidTr="009E468F">
        <w:trPr>
          <w:jc w:val="center"/>
        </w:trPr>
        <w:tc>
          <w:tcPr>
            <w:tcW w:w="1087" w:type="dxa"/>
            <w:tcBorders>
              <w:bottom w:val="single" w:sz="4" w:space="0" w:color="auto"/>
            </w:tcBorders>
            <w:shd w:val="clear" w:color="auto" w:fill="auto"/>
          </w:tcPr>
          <w:p w14:paraId="3C24E37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6E376B4D"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5F1C5AB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DD0EE21"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34C450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11240B7E" w14:textId="77777777" w:rsidTr="009E468F">
        <w:trPr>
          <w:jc w:val="center"/>
        </w:trPr>
        <w:tc>
          <w:tcPr>
            <w:tcW w:w="1087" w:type="dxa"/>
            <w:tcBorders>
              <w:bottom w:val="single" w:sz="4" w:space="0" w:color="auto"/>
            </w:tcBorders>
            <w:shd w:val="clear" w:color="auto" w:fill="auto"/>
          </w:tcPr>
          <w:p w14:paraId="304D89A0"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29A59D76" w14:textId="71C50322" w:rsidR="009E468F" w:rsidRPr="003F7263" w:rsidRDefault="009E468F" w:rsidP="009E468F">
            <w:pPr>
              <w:pStyle w:val="TAL"/>
              <w:rPr>
                <w:sz w:val="16"/>
                <w:szCs w:val="16"/>
              </w:rPr>
            </w:pPr>
            <w:r w:rsidRPr="003F7263">
              <w:rPr>
                <w:sz w:val="16"/>
                <w:szCs w:val="16"/>
              </w:rPr>
              <w:t xml:space="preserve">UL-SCH transport block size selection / DCI </w:t>
            </w:r>
            <w:r w:rsidRPr="003F7263">
              <w:rPr>
                <w:sz w:val="16"/>
                <w:szCs w:val="16"/>
              </w:rPr>
              <w:lastRenderedPageBreak/>
              <w:t>format 0_1 / RA type 0/RA Type 1 / 256QAM / Transform precoding disabled</w:t>
            </w:r>
          </w:p>
        </w:tc>
        <w:tc>
          <w:tcPr>
            <w:tcW w:w="810" w:type="dxa"/>
            <w:tcBorders>
              <w:bottom w:val="single" w:sz="4" w:space="0" w:color="auto"/>
            </w:tcBorders>
            <w:shd w:val="clear" w:color="auto" w:fill="auto"/>
          </w:tcPr>
          <w:p w14:paraId="519685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bottom w:val="single" w:sz="4" w:space="0" w:color="auto"/>
            </w:tcBorders>
            <w:shd w:val="clear" w:color="auto" w:fill="auto"/>
          </w:tcPr>
          <w:p w14:paraId="1691D340"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7361FC96"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and 256QAM for PDSCH </w:t>
            </w:r>
            <w:r w:rsidRPr="003F7263">
              <w:rPr>
                <w:sz w:val="16"/>
                <w:szCs w:val="16"/>
                <w:lang w:eastAsia="en-US"/>
              </w:rPr>
              <w:lastRenderedPageBreak/>
              <w:t>for FR1/FR2</w:t>
            </w:r>
          </w:p>
        </w:tc>
      </w:tr>
      <w:tr w:rsidR="009E468F" w:rsidRPr="003F7263" w14:paraId="6C21E62E" w14:textId="77777777" w:rsidTr="009E468F">
        <w:trPr>
          <w:jc w:val="center"/>
        </w:trPr>
        <w:tc>
          <w:tcPr>
            <w:tcW w:w="1087" w:type="dxa"/>
            <w:tcBorders>
              <w:bottom w:val="single" w:sz="4" w:space="0" w:color="auto"/>
            </w:tcBorders>
            <w:shd w:val="clear" w:color="auto" w:fill="auto"/>
          </w:tcPr>
          <w:p w14:paraId="2ED9A423" w14:textId="77777777" w:rsidR="009E468F" w:rsidRPr="003F7263" w:rsidRDefault="009E468F" w:rsidP="009E468F">
            <w:pPr>
              <w:pStyle w:val="TAL"/>
              <w:keepNext w:val="0"/>
              <w:keepLines w:val="0"/>
              <w:rPr>
                <w:sz w:val="16"/>
                <w:szCs w:val="16"/>
                <w:lang w:eastAsia="en-US"/>
              </w:rPr>
            </w:pPr>
            <w:r w:rsidRPr="003F7263">
              <w:rPr>
                <w:sz w:val="16"/>
                <w:szCs w:val="16"/>
                <w:lang w:eastAsia="en-US"/>
              </w:rPr>
              <w:lastRenderedPageBreak/>
              <w:t>7.1.1.4.2.5</w:t>
            </w:r>
          </w:p>
        </w:tc>
        <w:tc>
          <w:tcPr>
            <w:tcW w:w="3507" w:type="dxa"/>
            <w:tcBorders>
              <w:bottom w:val="single" w:sz="4" w:space="0" w:color="auto"/>
            </w:tcBorders>
            <w:shd w:val="clear" w:color="auto" w:fill="auto"/>
          </w:tcPr>
          <w:p w14:paraId="6E7A9181" w14:textId="77777777"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18BE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D15120"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6BE81" w14:textId="77777777" w:rsidTr="009E468F">
        <w:trPr>
          <w:jc w:val="center"/>
        </w:trPr>
        <w:tc>
          <w:tcPr>
            <w:tcW w:w="1087" w:type="dxa"/>
            <w:tcBorders>
              <w:bottom w:val="single" w:sz="4" w:space="0" w:color="auto"/>
            </w:tcBorders>
            <w:shd w:val="clear" w:color="auto" w:fill="auto"/>
          </w:tcPr>
          <w:p w14:paraId="05197110" w14:textId="644AE635" w:rsidR="009E468F" w:rsidRPr="003F7263" w:rsidRDefault="009E468F" w:rsidP="009E468F">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3C1323E4" w14:textId="286E7B1D"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04410A7" w14:textId="4D69D7AD"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2E3FC21E" w14:textId="3E0DF520" w:rsidR="009E468F" w:rsidRPr="003F7263" w:rsidRDefault="009E468F" w:rsidP="009E468F">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E468F" w:rsidRPr="003F7263" w14:paraId="3B00123B" w14:textId="77777777" w:rsidTr="009E468F">
        <w:trPr>
          <w:jc w:val="center"/>
        </w:trPr>
        <w:tc>
          <w:tcPr>
            <w:tcW w:w="1087" w:type="dxa"/>
            <w:tcBorders>
              <w:bottom w:val="single" w:sz="4" w:space="0" w:color="auto"/>
            </w:tcBorders>
            <w:shd w:val="clear" w:color="auto" w:fill="E7E6E6"/>
          </w:tcPr>
          <w:p w14:paraId="6B885D5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697172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9E468F" w:rsidRPr="003F7263" w:rsidRDefault="009E468F" w:rsidP="009E468F">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0FD6B590" w14:textId="77777777" w:rsidR="009E468F" w:rsidRPr="003F7263" w:rsidRDefault="009E468F" w:rsidP="009E468F">
            <w:pPr>
              <w:pStyle w:val="TAL"/>
              <w:keepNext w:val="0"/>
              <w:keepLines w:val="0"/>
              <w:rPr>
                <w:b/>
                <w:sz w:val="16"/>
                <w:szCs w:val="16"/>
                <w:lang w:eastAsia="en-US"/>
              </w:rPr>
            </w:pPr>
          </w:p>
        </w:tc>
      </w:tr>
      <w:tr w:rsidR="009E468F" w:rsidRPr="003F7263" w14:paraId="6FAD6B37" w14:textId="77777777" w:rsidTr="009E468F">
        <w:trPr>
          <w:jc w:val="center"/>
        </w:trPr>
        <w:tc>
          <w:tcPr>
            <w:tcW w:w="1087" w:type="dxa"/>
            <w:tcBorders>
              <w:bottom w:val="single" w:sz="4" w:space="0" w:color="auto"/>
            </w:tcBorders>
            <w:shd w:val="clear" w:color="auto" w:fill="auto"/>
          </w:tcPr>
          <w:p w14:paraId="0CC82EC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76B6B3B2"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4EC24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687F1DF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37F7B4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7AD8900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64FDDB0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3F7263" w:rsidRDefault="009E468F" w:rsidP="009E468F">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79CE89B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3F7263" w:rsidRDefault="009E468F" w:rsidP="009E468F">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3F7263" w:rsidRDefault="009E468F" w:rsidP="009E468F">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3F7263" w:rsidRDefault="009E468F" w:rsidP="009E468F">
            <w:pPr>
              <w:pStyle w:val="TAL"/>
              <w:keepNext w:val="0"/>
              <w:keepLines w:val="0"/>
              <w:rPr>
                <w:sz w:val="16"/>
                <w:szCs w:val="16"/>
                <w:lang w:eastAsia="ja-JP"/>
              </w:rPr>
            </w:pPr>
            <w:r w:rsidRPr="003F7263">
              <w:rPr>
                <w:sz w:val="16"/>
                <w:szCs w:val="16"/>
                <w:lang w:eastAsia="ja-JP"/>
              </w:rPr>
              <w:t>UEs supporting 5GS and long DRX cycle and short DRX cycle</w:t>
            </w:r>
          </w:p>
        </w:tc>
      </w:tr>
      <w:tr w:rsidR="009E468F" w:rsidRPr="003F7263" w14:paraId="50FB064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3F7263" w:rsidRDefault="009E468F" w:rsidP="009E468F">
            <w:pPr>
              <w:pStyle w:val="TAL"/>
              <w:keepNext w:val="0"/>
              <w:keepLines w:val="0"/>
              <w:rPr>
                <w:b/>
                <w:sz w:val="16"/>
                <w:szCs w:val="16"/>
                <w:lang w:eastAsia="en-US"/>
              </w:rPr>
            </w:pPr>
          </w:p>
        </w:tc>
      </w:tr>
      <w:tr w:rsidR="009E468F" w:rsidRPr="003F7263" w14:paraId="7E62E6F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E468F" w:rsidRPr="003F7263" w14:paraId="725E390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E468F" w:rsidRPr="003F7263" w14:paraId="7438B4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E468F" w:rsidRPr="003F7263" w14:paraId="326BDC8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3F7263" w:rsidRDefault="009E468F" w:rsidP="009E468F">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3F7263" w:rsidRDefault="009E468F" w:rsidP="009E468F">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3F7263" w:rsidRDefault="009E468F" w:rsidP="009E468F">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3F7263" w:rsidRDefault="009E468F" w:rsidP="009E468F">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3F7263" w:rsidRDefault="009E468F" w:rsidP="009E468F">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E468F" w:rsidRPr="003F7263" w14:paraId="336EE1B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E468F" w:rsidRPr="003F7263" w14:paraId="1D3040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3F7263" w:rsidRDefault="009E468F" w:rsidP="009E468F">
            <w:pPr>
              <w:pStyle w:val="TAL"/>
              <w:keepNext w:val="0"/>
              <w:keepLines w:val="0"/>
              <w:rPr>
                <w:sz w:val="16"/>
                <w:szCs w:val="16"/>
                <w:lang w:eastAsia="en-US"/>
              </w:rPr>
            </w:pPr>
          </w:p>
        </w:tc>
      </w:tr>
      <w:tr w:rsidR="009E468F" w:rsidRPr="003F7263" w14:paraId="4F7F536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3F7263" w:rsidRDefault="009E468F" w:rsidP="009E468F">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3F7263" w:rsidRDefault="009E468F" w:rsidP="009E468F">
            <w:pPr>
              <w:pStyle w:val="TAL"/>
              <w:keepNext w:val="0"/>
              <w:keepLines w:val="0"/>
              <w:rPr>
                <w:sz w:val="16"/>
                <w:szCs w:val="16"/>
                <w:lang w:eastAsia="en-US"/>
              </w:rPr>
            </w:pPr>
          </w:p>
        </w:tc>
      </w:tr>
      <w:tr w:rsidR="009E468F" w:rsidRPr="003F7263" w14:paraId="34D5497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3F7263" w:rsidRDefault="009E468F" w:rsidP="009E468F">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3F7263" w:rsidRDefault="009E468F" w:rsidP="009E468F">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E468F" w:rsidRPr="003F7263" w14:paraId="19CCAF3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3F7263" w:rsidRDefault="009E468F" w:rsidP="009E468F">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E468F" w:rsidRPr="003F7263" w14:paraId="4262F98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3F7263" w:rsidRDefault="009E468F" w:rsidP="009E468F">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E468F" w:rsidRPr="003F7263" w14:paraId="6B8A82C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3F7263" w:rsidRDefault="009E468F" w:rsidP="009E468F">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3F7263" w:rsidRDefault="009E468F" w:rsidP="009E468F">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3F7263" w:rsidRDefault="009E468F" w:rsidP="009E468F">
            <w:pPr>
              <w:pStyle w:val="TAL"/>
              <w:keepNext w:val="0"/>
              <w:keepLines w:val="0"/>
              <w:rPr>
                <w:sz w:val="16"/>
                <w:szCs w:val="16"/>
                <w:lang w:eastAsia="en-US"/>
              </w:rPr>
            </w:pPr>
          </w:p>
        </w:tc>
      </w:tr>
      <w:tr w:rsidR="009E468F" w:rsidRPr="003F7263" w14:paraId="2741F61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3F7263" w:rsidRDefault="009E468F" w:rsidP="009E468F">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3F7263" w:rsidRDefault="009E468F" w:rsidP="009E468F">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E468F" w:rsidRPr="003F7263" w14:paraId="16F7D6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E468F" w:rsidRPr="003F7263" w:rsidRDefault="009E468F" w:rsidP="009E468F">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E468F" w:rsidRPr="003F7263" w:rsidRDefault="009E468F" w:rsidP="009E468F">
            <w:pPr>
              <w:pStyle w:val="TAL"/>
              <w:keepNext w:val="0"/>
              <w:keepLines w:val="0"/>
              <w:rPr>
                <w:sz w:val="16"/>
                <w:szCs w:val="16"/>
                <w:lang w:eastAsia="en-US"/>
              </w:rPr>
            </w:pPr>
          </w:p>
        </w:tc>
      </w:tr>
      <w:tr w:rsidR="009E468F" w:rsidRPr="003F7263" w14:paraId="4B857D3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9E468F" w:rsidRPr="003F7263" w:rsidRDefault="009E468F" w:rsidP="009E468F">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4F15C2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E468F" w:rsidRPr="003F7263" w:rsidRDefault="009E468F" w:rsidP="009E468F">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E468F" w:rsidRPr="003F7263" w:rsidRDefault="009E468F" w:rsidP="009E468F">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E468F" w:rsidRPr="003F7263" w:rsidRDefault="009E468F" w:rsidP="009E468F">
            <w:pPr>
              <w:pStyle w:val="TAL"/>
              <w:keepNext w:val="0"/>
              <w:keepLines w:val="0"/>
              <w:rPr>
                <w:sz w:val="16"/>
                <w:szCs w:val="16"/>
              </w:rPr>
            </w:pPr>
          </w:p>
        </w:tc>
      </w:tr>
      <w:tr w:rsidR="009E468F" w:rsidRPr="003F7263" w14:paraId="2202A7D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9E468F" w:rsidRPr="003F7263" w:rsidRDefault="009E468F" w:rsidP="009E468F">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9E468F" w:rsidRPr="003F7263" w:rsidRDefault="009E468F" w:rsidP="009E468F">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9E468F" w:rsidRPr="003F7263" w:rsidRDefault="009E468F" w:rsidP="009E468F">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1EA313D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9E468F" w:rsidRPr="003F7263" w:rsidRDefault="009E468F" w:rsidP="009E468F">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9E468F" w:rsidRPr="003F7263" w:rsidRDefault="009E468F" w:rsidP="009E468F">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9E468F" w:rsidRPr="003F7263" w:rsidRDefault="009E468F" w:rsidP="009E468F">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9E468F" w:rsidRPr="003F7263" w:rsidRDefault="009E468F" w:rsidP="009E468F">
            <w:pPr>
              <w:pStyle w:val="TAL"/>
              <w:keepNext w:val="0"/>
              <w:keepLines w:val="0"/>
              <w:rPr>
                <w:sz w:val="16"/>
                <w:szCs w:val="16"/>
              </w:rPr>
            </w:pPr>
            <w:r w:rsidRPr="003F7263">
              <w:rPr>
                <w:sz w:val="16"/>
                <w:szCs w:val="16"/>
              </w:rPr>
              <w:t>UEs supporting 5G Core and MTSI speech and bit rate recommendation query message</w:t>
            </w:r>
          </w:p>
        </w:tc>
      </w:tr>
      <w:tr w:rsidR="009E468F" w:rsidRPr="003F7263" w14:paraId="2D47A8D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E468F" w:rsidRPr="003F7263" w:rsidRDefault="009E468F" w:rsidP="009E468F">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E468F" w:rsidRPr="003F7263" w:rsidRDefault="009E468F" w:rsidP="009E468F">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E468F" w:rsidRPr="003F7263" w:rsidRDefault="009E468F" w:rsidP="009E468F">
            <w:pPr>
              <w:pStyle w:val="TAL"/>
              <w:keepNext w:val="0"/>
              <w:keepLines w:val="0"/>
              <w:rPr>
                <w:sz w:val="16"/>
                <w:szCs w:val="16"/>
              </w:rPr>
            </w:pPr>
          </w:p>
        </w:tc>
      </w:tr>
      <w:tr w:rsidR="009E468F" w:rsidRPr="003F7263" w14:paraId="5172A7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9E468F" w:rsidRPr="003F7263" w:rsidRDefault="009E468F" w:rsidP="009E468F">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9E468F" w:rsidRPr="003F7263" w:rsidRDefault="009E468F" w:rsidP="009E468F">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9E468F" w:rsidRPr="003F7263" w:rsidRDefault="009E468F" w:rsidP="009E468F">
            <w:pPr>
              <w:pStyle w:val="TAL"/>
              <w:keepNext w:val="0"/>
              <w:keepLines w:val="0"/>
              <w:rPr>
                <w:sz w:val="16"/>
                <w:szCs w:val="16"/>
              </w:rPr>
            </w:pPr>
            <w:r w:rsidRPr="003F7263">
              <w:rPr>
                <w:sz w:val="16"/>
                <w:szCs w:val="16"/>
              </w:rPr>
              <w:t>UEs supporting NR-DC</w:t>
            </w:r>
          </w:p>
        </w:tc>
      </w:tr>
      <w:tr w:rsidR="009E468F" w:rsidRPr="003F7263" w14:paraId="512C331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E468F" w:rsidRPr="003F7263" w:rsidRDefault="009E468F" w:rsidP="009E468F">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E468F" w:rsidRPr="003F7263" w:rsidRDefault="009E468F" w:rsidP="009E468F">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E468F" w:rsidRPr="003F7263" w:rsidRDefault="009E468F" w:rsidP="009E468F">
            <w:pPr>
              <w:pStyle w:val="TAL"/>
              <w:keepNext w:val="0"/>
              <w:keepLines w:val="0"/>
              <w:rPr>
                <w:sz w:val="16"/>
                <w:szCs w:val="16"/>
              </w:rPr>
            </w:pPr>
          </w:p>
        </w:tc>
      </w:tr>
      <w:tr w:rsidR="009E468F" w:rsidRPr="003F7263" w14:paraId="726547C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9E468F" w:rsidRPr="003F7263" w:rsidRDefault="009E468F" w:rsidP="009E468F">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9E468F" w:rsidRPr="003F7263" w:rsidRDefault="009E468F" w:rsidP="009E468F">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9E468F" w:rsidRPr="003F7263" w:rsidRDefault="009E468F" w:rsidP="009E468F">
            <w:pPr>
              <w:pStyle w:val="TAL"/>
              <w:keepNext w:val="0"/>
              <w:keepLines w:val="0"/>
              <w:rPr>
                <w:sz w:val="16"/>
                <w:szCs w:val="16"/>
              </w:rPr>
            </w:pPr>
          </w:p>
        </w:tc>
      </w:tr>
      <w:tr w:rsidR="009E468F" w:rsidRPr="003F7263" w14:paraId="216A450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9E468F" w:rsidRPr="003F7263" w:rsidRDefault="009E468F" w:rsidP="009E468F">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9E468F" w:rsidRPr="003F7263" w:rsidRDefault="009E468F" w:rsidP="009E468F">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9E468F" w:rsidRPr="003F7263" w:rsidRDefault="009E468F" w:rsidP="009E468F">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9E468F" w:rsidRPr="003F7263" w:rsidRDefault="009E468F" w:rsidP="009E468F">
            <w:pPr>
              <w:pStyle w:val="TAL"/>
              <w:keepNext w:val="0"/>
              <w:keepLines w:val="0"/>
              <w:rPr>
                <w:sz w:val="16"/>
                <w:szCs w:val="16"/>
              </w:rPr>
            </w:pPr>
            <w:r w:rsidRPr="003F7263">
              <w:rPr>
                <w:rFonts w:cs="Arial"/>
                <w:sz w:val="16"/>
                <w:szCs w:val="16"/>
                <w:lang w:eastAsia="zh-CN"/>
              </w:rPr>
              <w:t>UEs supporting 5GS and Long DRX Cycle and DRX adaptation</w:t>
            </w:r>
          </w:p>
        </w:tc>
      </w:tr>
      <w:tr w:rsidR="009E468F" w:rsidRPr="003F7263" w14:paraId="30D2C17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9E468F" w:rsidRPr="003F7263" w:rsidRDefault="009E468F" w:rsidP="009E468F">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DB943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9E468F" w:rsidRPr="003F7263" w14:paraId="08BD23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9E468F" w:rsidRPr="003F7263" w:rsidRDefault="009E468F" w:rsidP="009E468F">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289A88"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9E468F" w:rsidRPr="003F7263" w14:paraId="0DC48E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9E468F" w:rsidRPr="003F7263" w:rsidRDefault="009E468F" w:rsidP="009E468F">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37910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w:t>
            </w:r>
            <w:r w:rsidRPr="003F7263">
              <w:rPr>
                <w:rFonts w:cs="Arial"/>
                <w:sz w:val="16"/>
                <w:szCs w:val="16"/>
                <w:lang w:eastAsia="zh-CN"/>
              </w:rPr>
              <w:lastRenderedPageBreak/>
              <w:t xml:space="preserve">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9E468F" w:rsidRPr="003F7263" w14:paraId="3923078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lastRenderedPageBreak/>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E468F" w:rsidRPr="003F7263" w:rsidRDefault="009E468F" w:rsidP="009E468F">
            <w:pPr>
              <w:pStyle w:val="TAL"/>
              <w:keepNext w:val="0"/>
              <w:keepLines w:val="0"/>
              <w:rPr>
                <w:sz w:val="16"/>
                <w:szCs w:val="16"/>
                <w:lang w:eastAsia="en-US"/>
              </w:rPr>
            </w:pPr>
          </w:p>
        </w:tc>
      </w:tr>
      <w:tr w:rsidR="009E468F" w:rsidRPr="003F7263" w14:paraId="5AD854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E468F" w:rsidRPr="003F7263" w:rsidRDefault="009E468F" w:rsidP="009E468F">
            <w:pPr>
              <w:pStyle w:val="TAL"/>
              <w:keepNext w:val="0"/>
              <w:keepLines w:val="0"/>
              <w:rPr>
                <w:sz w:val="16"/>
                <w:szCs w:val="16"/>
                <w:lang w:eastAsia="en-US"/>
              </w:rPr>
            </w:pPr>
          </w:p>
        </w:tc>
      </w:tr>
      <w:tr w:rsidR="009E468F" w:rsidRPr="003F7263" w14:paraId="66197BE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E468F" w:rsidRPr="003F7263" w14:paraId="1E722B6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E468F" w:rsidRPr="003F7263" w14:paraId="2E15676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E468F" w:rsidRPr="003F7263" w14:paraId="3CCE15F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E468F" w:rsidRPr="003F7263" w14:paraId="3D11A7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20410EC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7CEB909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E468F" w:rsidRPr="003F7263" w:rsidRDefault="009E468F" w:rsidP="009E468F">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E468F" w:rsidRPr="003F7263" w:rsidRDefault="009E468F" w:rsidP="009E468F">
            <w:pPr>
              <w:pStyle w:val="TAL"/>
              <w:keepNext w:val="0"/>
              <w:keepLines w:val="0"/>
              <w:rPr>
                <w:b/>
                <w:sz w:val="16"/>
                <w:szCs w:val="16"/>
                <w:lang w:eastAsia="en-US"/>
              </w:rPr>
            </w:pPr>
          </w:p>
        </w:tc>
      </w:tr>
      <w:tr w:rsidR="009E468F" w:rsidRPr="003F7263" w14:paraId="57301E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191F36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D4B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w:t>
            </w:r>
          </w:p>
        </w:tc>
      </w:tr>
      <w:tr w:rsidR="009E468F" w:rsidRPr="003F7263" w14:paraId="677475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749FEFD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D8221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and RLC </w:t>
            </w:r>
          </w:p>
        </w:tc>
      </w:tr>
      <w:tr w:rsidR="009E468F" w:rsidRPr="003F7263" w14:paraId="5DB421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9E468F" w:rsidRPr="003F7263" w:rsidRDefault="009E468F" w:rsidP="009E468F">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9E468F" w:rsidRPr="003F7263" w:rsidRDefault="009E468F" w:rsidP="009E468F">
            <w:pPr>
              <w:pStyle w:val="TAL"/>
              <w:keepNext w:val="0"/>
              <w:keepLines w:val="0"/>
              <w:rPr>
                <w:sz w:val="16"/>
                <w:szCs w:val="16"/>
                <w:lang w:eastAsia="en-US"/>
              </w:rPr>
            </w:pPr>
            <w:r w:rsidRPr="003F7263">
              <w:rPr>
                <w:sz w:val="16"/>
                <w:szCs w:val="16"/>
              </w:rPr>
              <w:t>UEs supporting 5GS and RLC AM with 12-bit length of RLC sequence number</w:t>
            </w:r>
          </w:p>
        </w:tc>
      </w:tr>
      <w:tr w:rsidR="009E468F" w:rsidRPr="003F7263" w14:paraId="2780145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77777777" w:rsidR="009E468F" w:rsidRPr="003F7263" w:rsidRDefault="009E468F" w:rsidP="009E468F">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98AF0C" w14:textId="77777777" w:rsidR="009E468F" w:rsidRPr="003F7263" w:rsidRDefault="009E468F" w:rsidP="009E468F">
            <w:pPr>
              <w:pStyle w:val="TAL"/>
              <w:keepNext w:val="0"/>
              <w:keepLines w:val="0"/>
              <w:rPr>
                <w:sz w:val="16"/>
                <w:szCs w:val="16"/>
              </w:rPr>
            </w:pPr>
            <w:r w:rsidRPr="003F7263">
              <w:rPr>
                <w:sz w:val="16"/>
                <w:szCs w:val="16"/>
              </w:rPr>
              <w:t>UEs supporting 5GS</w:t>
            </w:r>
          </w:p>
        </w:tc>
      </w:tr>
      <w:tr w:rsidR="009E468F" w:rsidRPr="003F7263" w14:paraId="08BC12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749D98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733935D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231FD32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9E468F" w:rsidRPr="003F7263" w:rsidDel="00865AEC"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A006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DED3FF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6F9B0B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E468F" w:rsidRPr="003F7263" w:rsidRDefault="009E468F" w:rsidP="009E468F">
            <w:pPr>
              <w:pStyle w:val="TAL"/>
              <w:keepNext w:val="0"/>
              <w:keepLines w:val="0"/>
              <w:rPr>
                <w:b/>
                <w:bCs/>
                <w:sz w:val="16"/>
                <w:szCs w:val="16"/>
                <w:lang w:eastAsia="en-US"/>
              </w:rPr>
            </w:pPr>
          </w:p>
        </w:tc>
      </w:tr>
      <w:tr w:rsidR="009E468F" w:rsidRPr="003F7263" w14:paraId="2117955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E468F" w:rsidRPr="003F7263" w:rsidRDefault="009E468F" w:rsidP="009E468F">
            <w:pPr>
              <w:pStyle w:val="TAL"/>
              <w:keepNext w:val="0"/>
              <w:keepLines w:val="0"/>
              <w:rPr>
                <w:b/>
                <w:bCs/>
                <w:sz w:val="16"/>
                <w:szCs w:val="16"/>
                <w:lang w:eastAsia="en-US"/>
              </w:rPr>
            </w:pPr>
          </w:p>
        </w:tc>
      </w:tr>
      <w:tr w:rsidR="009E468F" w:rsidRPr="003F7263" w14:paraId="6B80F75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9E468F" w:rsidRPr="003F7263" w:rsidRDefault="009E468F" w:rsidP="009E468F">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E468F" w:rsidRPr="003F7263" w14:paraId="43C7B6E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916AD"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12AA210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E468F" w:rsidRPr="003F7263" w:rsidRDefault="009E468F" w:rsidP="009E468F">
            <w:pPr>
              <w:pStyle w:val="TAL"/>
              <w:keepNext w:val="0"/>
              <w:keepLines w:val="0"/>
              <w:rPr>
                <w:b/>
                <w:bCs/>
                <w:sz w:val="16"/>
                <w:szCs w:val="16"/>
                <w:lang w:eastAsia="en-US"/>
              </w:rPr>
            </w:pPr>
          </w:p>
        </w:tc>
      </w:tr>
      <w:tr w:rsidR="009E468F" w:rsidRPr="003F7263" w14:paraId="51DA2B8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6EDDA04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545936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9E468F" w:rsidRPr="003F7263" w:rsidRDefault="009E468F" w:rsidP="009E468F">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ZUC algorithm</w:t>
            </w:r>
          </w:p>
        </w:tc>
      </w:tr>
      <w:tr w:rsidR="009E468F" w:rsidRPr="003F7263" w14:paraId="07DD29C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E468F" w:rsidRPr="003F7263" w:rsidRDefault="009E468F" w:rsidP="009E468F">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E468F" w:rsidRPr="003F7263" w:rsidRDefault="009E468F" w:rsidP="009E468F">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E468F" w:rsidRPr="003F7263" w:rsidRDefault="009E468F" w:rsidP="009E468F">
            <w:pPr>
              <w:pStyle w:val="TAL"/>
              <w:keepNext w:val="0"/>
              <w:keepLines w:val="0"/>
              <w:rPr>
                <w:b/>
                <w:sz w:val="16"/>
                <w:szCs w:val="16"/>
                <w:lang w:eastAsia="en-US"/>
              </w:rPr>
            </w:pPr>
          </w:p>
        </w:tc>
      </w:tr>
      <w:tr w:rsidR="009E468F" w:rsidRPr="003F7263" w14:paraId="2D2BA2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E83265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5E61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9E468F" w:rsidRPr="003F7263" w:rsidRDefault="009E468F" w:rsidP="009E468F">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ZUC algorithm</w:t>
            </w:r>
          </w:p>
        </w:tc>
      </w:tr>
      <w:tr w:rsidR="009E468F" w:rsidRPr="003F7263" w14:paraId="3EBB596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E468F" w:rsidRPr="003F7263" w:rsidRDefault="009E468F" w:rsidP="009E468F">
            <w:pPr>
              <w:pStyle w:val="TAL"/>
              <w:keepNext w:val="0"/>
              <w:keepLines w:val="0"/>
              <w:rPr>
                <w:b/>
                <w:bCs/>
                <w:sz w:val="16"/>
                <w:szCs w:val="16"/>
                <w:lang w:eastAsia="en-US"/>
              </w:rPr>
            </w:pPr>
          </w:p>
        </w:tc>
      </w:tr>
      <w:tr w:rsidR="009E468F" w:rsidRPr="003F7263" w14:paraId="5D776B6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9707BE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1B4E23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9E468F" w:rsidRPr="003F7263" w:rsidRDefault="009E468F" w:rsidP="009E468F">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9E468F" w:rsidRPr="003F7263" w:rsidRDefault="009E468F" w:rsidP="009E468F">
            <w:pPr>
              <w:pStyle w:val="TAL"/>
              <w:keepNext w:val="0"/>
              <w:keepLines w:val="0"/>
              <w:rPr>
                <w:sz w:val="16"/>
                <w:szCs w:val="16"/>
                <w:lang w:eastAsia="en-US"/>
              </w:rPr>
            </w:pPr>
            <w:r w:rsidRPr="003F7263">
              <w:rPr>
                <w:rFonts w:cs="Arial"/>
                <w:sz w:val="16"/>
                <w:szCs w:val="16"/>
              </w:rPr>
              <w:t>UEs supporting 5G Core and intra-frequency DAPS handover</w:t>
            </w:r>
          </w:p>
        </w:tc>
      </w:tr>
      <w:tr w:rsidR="000F1C6D" w:rsidRPr="003F7263" w14:paraId="5EF630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0F1C6D" w:rsidRPr="003F7263" w:rsidRDefault="000F1C6D" w:rsidP="000F1C6D">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0F1C6D" w:rsidRPr="003F7263" w:rsidRDefault="000F1C6D" w:rsidP="000F1C6D">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0F1C6D" w:rsidRPr="003F7263" w:rsidRDefault="000F1C6D" w:rsidP="000F1C6D">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0F1C6D" w:rsidRPr="003F7263" w:rsidRDefault="000F1C6D" w:rsidP="000F1C6D">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0F1C6D" w:rsidRPr="003F7263" w:rsidRDefault="000F1C6D" w:rsidP="000F1C6D">
            <w:pPr>
              <w:pStyle w:val="TAL"/>
              <w:keepNext w:val="0"/>
              <w:keepLines w:val="0"/>
              <w:rPr>
                <w:rFonts w:cs="Arial"/>
                <w:sz w:val="16"/>
                <w:szCs w:val="16"/>
              </w:rPr>
            </w:pPr>
            <w:r w:rsidRPr="003F7263">
              <w:rPr>
                <w:rFonts w:cs="Arial"/>
                <w:sz w:val="16"/>
                <w:szCs w:val="16"/>
              </w:rPr>
              <w:t>UEs supporting 5G Core and inter-frequency DAPS handover</w:t>
            </w:r>
          </w:p>
        </w:tc>
      </w:tr>
      <w:tr w:rsidR="009E468F" w:rsidRPr="003F7263" w14:paraId="284CC72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E468F" w:rsidRPr="003F7263" w:rsidRDefault="009E468F" w:rsidP="009E468F">
            <w:pPr>
              <w:pStyle w:val="TAL"/>
              <w:keepNext w:val="0"/>
              <w:keepLines w:val="0"/>
              <w:rPr>
                <w:b/>
                <w:bCs/>
                <w:sz w:val="16"/>
                <w:szCs w:val="16"/>
                <w:lang w:eastAsia="en-US"/>
              </w:rPr>
            </w:pPr>
          </w:p>
        </w:tc>
      </w:tr>
      <w:tr w:rsidR="009E468F" w:rsidRPr="003F7263" w14:paraId="36893C3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lastRenderedPageBreak/>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6F735E2C"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E468F" w:rsidRPr="003F7263" w14:paraId="618C1FBE" w14:textId="77777777" w:rsidTr="00B46C9E">
        <w:trPr>
          <w:jc w:val="center"/>
        </w:trPr>
        <w:tc>
          <w:tcPr>
            <w:tcW w:w="1087" w:type="dxa"/>
            <w:vMerge/>
            <w:tcBorders>
              <w:left w:val="single" w:sz="4" w:space="0" w:color="auto"/>
              <w:bottom w:val="nil"/>
              <w:right w:val="single" w:sz="4" w:space="0" w:color="auto"/>
            </w:tcBorders>
            <w:shd w:val="clear" w:color="auto" w:fill="auto"/>
            <w:vAlign w:val="center"/>
          </w:tcPr>
          <w:p w14:paraId="37F0A3D0"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25C936B5" w14:textId="77777777" w:rsidR="009E468F" w:rsidRPr="003F7263" w:rsidRDefault="009E468F" w:rsidP="009E468F">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334496EB"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9E468F" w:rsidRPr="003F7263" w:rsidRDefault="009E468F" w:rsidP="009E468F">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9E468F" w:rsidRPr="003F7263" w:rsidRDefault="009E468F" w:rsidP="009E468F">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A7FFD" w:rsidRPr="003F7263" w14:paraId="3620FF31" w14:textId="77777777" w:rsidTr="00B46C9E">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4B1E19BD" w14:textId="77777777" w:rsidR="00DA7FFD" w:rsidRPr="003F7263" w:rsidRDefault="00DA7FFD" w:rsidP="00DA7FFD">
            <w:pPr>
              <w:pStyle w:val="TAL"/>
              <w:keepNext w:val="0"/>
              <w:keepLines w:val="0"/>
              <w:rPr>
                <w:rFonts w:eastAsia="SimSun"/>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5CCE3CDA" w14:textId="77777777" w:rsidR="00DA7FFD" w:rsidRPr="003F7263" w:rsidRDefault="00DA7FFD" w:rsidP="00DA7FFD">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DA7FFD" w:rsidRPr="003F7263" w:rsidRDefault="00DA7FFD" w:rsidP="00DA7FF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DA7FFD" w:rsidRPr="00B46C9E" w:rsidRDefault="00DA7FFD" w:rsidP="00DA7FFD">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DA7FFD" w:rsidRPr="00B46C9E" w:rsidRDefault="00DA7FFD" w:rsidP="00DA7FFD">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E468F" w:rsidRPr="003F7263" w14:paraId="03D2AC87"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9E468F" w:rsidRPr="003F7263" w:rsidRDefault="009E468F" w:rsidP="009E468F">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9E468F" w:rsidRPr="003F7263" w:rsidRDefault="009E468F" w:rsidP="009E468F">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E468F" w:rsidRPr="003F7263" w14:paraId="08D00A2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4315F48"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5211563" w14:textId="77777777" w:rsidR="009E468F" w:rsidRPr="003F7263" w:rsidRDefault="009E468F" w:rsidP="009E468F">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9E468F" w:rsidRPr="003F7263" w:rsidRDefault="009E468F" w:rsidP="009E468F">
            <w:pPr>
              <w:pStyle w:val="TAL"/>
              <w:keepNext w:val="0"/>
              <w:keepLines w:val="0"/>
              <w:rPr>
                <w:sz w:val="16"/>
                <w:szCs w:val="16"/>
                <w:lang w:eastAsia="en-US"/>
              </w:rPr>
            </w:pPr>
            <w:r w:rsidRPr="003F7263">
              <w:rPr>
                <w:sz w:val="16"/>
                <w:szCs w:val="16"/>
              </w:rPr>
              <w:t>UEs supporting NR-DC</w:t>
            </w:r>
          </w:p>
        </w:tc>
      </w:tr>
      <w:tr w:rsidR="009E468F" w:rsidRPr="003F7263" w14:paraId="1385A1F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AA88F"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E468F" w:rsidRPr="003F7263" w14:paraId="4B354CC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6F171A8" w14:textId="77777777" w:rsidR="009E468F" w:rsidRPr="003F7263" w:rsidRDefault="009E468F" w:rsidP="009E468F">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A20F99" w14:textId="77777777" w:rsidR="009E468F" w:rsidRPr="003F7263" w:rsidRDefault="009E468F" w:rsidP="009E468F">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9E468F" w:rsidRPr="003F7263" w:rsidRDefault="009E468F" w:rsidP="009E468F">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PDCP duplication over split DRB</w:t>
            </w:r>
          </w:p>
        </w:tc>
      </w:tr>
      <w:tr w:rsidR="009E468F" w:rsidRPr="003F7263" w14:paraId="2D080D1B"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6D018A8" w14:textId="4F747764"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7.1.3.5.6</w:t>
            </w:r>
            <w:r w:rsidR="005E17DF" w:rsidRPr="003F7263">
              <w:rPr>
                <w:rFonts w:cs="Arial"/>
                <w:sz w:val="16"/>
                <w:szCs w:val="16"/>
                <w:lang w:eastAsia="zh-CN"/>
              </w:rPr>
              <w:t>.1</w:t>
            </w:r>
          </w:p>
        </w:tc>
        <w:tc>
          <w:tcPr>
            <w:tcW w:w="3507" w:type="dxa"/>
            <w:tcBorders>
              <w:left w:val="single" w:sz="4" w:space="0" w:color="auto"/>
              <w:bottom w:val="single" w:sz="4" w:space="0" w:color="auto"/>
              <w:right w:val="single" w:sz="4" w:space="0" w:color="auto"/>
            </w:tcBorders>
            <w:shd w:val="clear" w:color="auto" w:fill="auto"/>
            <w:vAlign w:val="center"/>
          </w:tcPr>
          <w:p w14:paraId="084ECA1D" w14:textId="4B3F3FF6"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PDCP Duplication / 3 RLC entities</w:t>
            </w:r>
            <w:r w:rsidR="005E17DF" w:rsidRPr="003F7263">
              <w:rPr>
                <w:rFonts w:cs="Arial"/>
                <w:sz w:val="16"/>
                <w:szCs w:val="16"/>
                <w:lang w:eastAsia="zh-CN"/>
              </w:rPr>
              <w:t xml:space="preserve">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9E468F" w:rsidRPr="003F7263" w:rsidRDefault="009E468F" w:rsidP="009E468F">
            <w:pPr>
              <w:pStyle w:val="TAL"/>
              <w:keepNext w:val="0"/>
              <w:keepLines w:val="0"/>
              <w:rPr>
                <w:rFonts w:cs="Arial"/>
                <w:sz w:val="16"/>
                <w:szCs w:val="16"/>
              </w:rPr>
            </w:pPr>
            <w:r w:rsidRPr="003F7263">
              <w:rPr>
                <w:rFonts w:cs="Arial"/>
                <w:sz w:val="16"/>
                <w:szCs w:val="16"/>
                <w:lang w:eastAsia="zh-CN"/>
              </w:rPr>
              <w:t xml:space="preserve">UEs supporting 5GC and Intra-band contiguous CA and DL </w:t>
            </w:r>
            <w:r w:rsidR="005E17DF" w:rsidRPr="003F7263">
              <w:rPr>
                <w:rFonts w:cs="Arial"/>
                <w:sz w:val="16"/>
                <w:szCs w:val="16"/>
                <w:lang w:eastAsia="zh-CN"/>
              </w:rPr>
              <w:t xml:space="preserve">and UL </w:t>
            </w:r>
            <w:r w:rsidRPr="003F7263">
              <w:rPr>
                <w:rFonts w:cs="Arial"/>
                <w:sz w:val="16"/>
                <w:szCs w:val="16"/>
                <w:lang w:eastAsia="zh-CN"/>
              </w:rPr>
              <w:t>NR CA with 3 carriers and PDCP duplication with more than two RLC entities</w:t>
            </w:r>
          </w:p>
        </w:tc>
      </w:tr>
      <w:tr w:rsidR="005E17DF" w:rsidRPr="003F7263" w14:paraId="298B90C9"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5E51F28" w14:textId="0963E79A" w:rsidR="005E17DF" w:rsidRPr="003F7263" w:rsidRDefault="005E17DF" w:rsidP="005E17DF">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1E92F3A" w14:textId="58B8B737" w:rsidR="005E17DF" w:rsidRPr="003F7263" w:rsidRDefault="005E17DF" w:rsidP="005E17DF">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5E17DF" w:rsidRPr="003F7263" w:rsidRDefault="005E17DF" w:rsidP="005E17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5E17DF" w:rsidRPr="003F7263" w:rsidRDefault="005E17DF" w:rsidP="005E17DF">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5E17DF" w:rsidRPr="003F7263" w:rsidRDefault="005E17DF" w:rsidP="005E17DF">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E468F" w:rsidRPr="003F7263" w14:paraId="162B1BE1"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8EBA16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729C7330" w14:textId="77777777" w:rsidR="009E468F" w:rsidRPr="003F7263" w:rsidRDefault="009E468F" w:rsidP="009E468F">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E468F" w:rsidRPr="003F7263" w14:paraId="7A8272E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E468F" w:rsidRPr="003F7263" w:rsidRDefault="009E468F" w:rsidP="009E468F">
            <w:pPr>
              <w:pStyle w:val="TAL"/>
              <w:keepNext w:val="0"/>
              <w:keepLines w:val="0"/>
              <w:rPr>
                <w:sz w:val="16"/>
                <w:szCs w:val="16"/>
                <w:lang w:eastAsia="en-US"/>
              </w:rPr>
            </w:pPr>
          </w:p>
        </w:tc>
      </w:tr>
      <w:tr w:rsidR="009E468F" w:rsidRPr="003F7263" w14:paraId="72EEA62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and reflective QoS</w:t>
            </w:r>
          </w:p>
        </w:tc>
      </w:tr>
      <w:tr w:rsidR="009E468F" w:rsidRPr="003F7263" w14:paraId="466009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E468F" w:rsidRPr="003F7263" w:rsidRDefault="009E468F" w:rsidP="009E468F">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lastRenderedPageBreak/>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AB4540" w:rsidRPr="003F7263"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AB4540" w:rsidRPr="003F7263"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044600" w:rsidRPr="003F7263" w14:paraId="4F89C1C3"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3F7263" w:rsidRDefault="00044600" w:rsidP="00DB19D0">
            <w:pPr>
              <w:pStyle w:val="TAH"/>
              <w:keepNext w:val="0"/>
              <w:keepLines w:val="0"/>
              <w:jc w:val="left"/>
              <w:rPr>
                <w:sz w:val="16"/>
                <w:szCs w:val="16"/>
                <w:lang w:eastAsia="en-US"/>
              </w:rPr>
            </w:pPr>
            <w:r w:rsidRPr="003F7263">
              <w:rPr>
                <w:bCs/>
                <w:sz w:val="16"/>
                <w:szCs w:val="16"/>
                <w:lang w:eastAsia="en-US"/>
              </w:rPr>
              <w:t>7.1</w:t>
            </w:r>
            <w:r w:rsidR="007C21AC" w:rsidRPr="003F7263">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3F7263"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3F7263"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3F7263"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3F7263" w:rsidRDefault="00044600" w:rsidP="009B2E16">
            <w:pPr>
              <w:pStyle w:val="TAC"/>
              <w:keepNext w:val="0"/>
              <w:keepLines w:val="0"/>
              <w:rPr>
                <w:b/>
                <w:sz w:val="16"/>
                <w:szCs w:val="16"/>
                <w:lang w:eastAsia="en-US"/>
              </w:rPr>
            </w:pPr>
          </w:p>
        </w:tc>
      </w:tr>
      <w:tr w:rsidR="004838FC" w:rsidRPr="003F7263" w14:paraId="45AF5741" w14:textId="77777777" w:rsidTr="004838FC">
        <w:trPr>
          <w:gridAfter w:val="1"/>
          <w:wAfter w:w="33" w:type="dxa"/>
          <w:tblHeader/>
          <w:jc w:val="center"/>
        </w:trPr>
        <w:tc>
          <w:tcPr>
            <w:tcW w:w="1137" w:type="dxa"/>
            <w:gridSpan w:val="2"/>
            <w:tcBorders>
              <w:top w:val="single" w:sz="4" w:space="0" w:color="auto"/>
              <w:bottom w:val="nil"/>
            </w:tcBorders>
            <w:shd w:val="clear" w:color="auto" w:fill="E7E6E6"/>
          </w:tcPr>
          <w:p w14:paraId="72DB2BB4" w14:textId="6E91A8E8" w:rsidR="00AB4540" w:rsidRPr="003F7263" w:rsidRDefault="00AB4540" w:rsidP="00AB454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D289EBC" w14:textId="77777777" w:rsidR="00AB4540" w:rsidRPr="003F7263"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AB4540" w:rsidRPr="003F7263" w:rsidRDefault="00AB4540" w:rsidP="00AB4540">
            <w:pPr>
              <w:pStyle w:val="TAC"/>
              <w:keepNext w:val="0"/>
              <w:keepLines w:val="0"/>
              <w:rPr>
                <w:sz w:val="16"/>
                <w:szCs w:val="16"/>
                <w:lang w:eastAsia="en-US"/>
              </w:rPr>
            </w:pPr>
          </w:p>
        </w:tc>
      </w:tr>
      <w:tr w:rsidR="00AB4540" w:rsidRPr="003F7263"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3F7263" w:rsidRDefault="00AB4540" w:rsidP="00AB454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CC93EA9" w14:textId="1268BC73" w:rsidR="00AB4540" w:rsidRPr="003F7263" w:rsidRDefault="00AB4540" w:rsidP="00AB4540">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F75BDBA"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3F7263" w:rsidRDefault="00AB4540" w:rsidP="00AB4540">
            <w:pPr>
              <w:pStyle w:val="TAC"/>
              <w:keepNext w:val="0"/>
              <w:keepLines w:val="0"/>
              <w:rPr>
                <w:sz w:val="16"/>
                <w:szCs w:val="16"/>
                <w:lang w:eastAsia="en-US"/>
              </w:rPr>
            </w:pPr>
          </w:p>
        </w:tc>
      </w:tr>
      <w:tr w:rsidR="00953698"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953698" w:rsidRPr="003F7263" w:rsidRDefault="00953698" w:rsidP="0076013C">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8705E7C" w14:textId="77777777" w:rsidR="00953698" w:rsidRPr="003F7263" w:rsidRDefault="00953698" w:rsidP="0076013C">
            <w:pPr>
              <w:pStyle w:val="TAL"/>
              <w:jc w:val="center"/>
              <w:rPr>
                <w:sz w:val="16"/>
              </w:rPr>
            </w:pPr>
          </w:p>
        </w:tc>
        <w:tc>
          <w:tcPr>
            <w:tcW w:w="2250" w:type="dxa"/>
            <w:gridSpan w:val="2"/>
            <w:tcBorders>
              <w:bottom w:val="single" w:sz="4" w:space="0" w:color="auto"/>
            </w:tcBorders>
            <w:shd w:val="clear" w:color="auto" w:fill="E7E6E6"/>
          </w:tcPr>
          <w:p w14:paraId="59E580A7"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E7E6E6"/>
          </w:tcPr>
          <w:p w14:paraId="54857D0E"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E7E6E6"/>
          </w:tcPr>
          <w:p w14:paraId="201B5BA1" w14:textId="77777777" w:rsidR="00953698" w:rsidRPr="003F7263" w:rsidRDefault="00953698" w:rsidP="0076013C">
            <w:pPr>
              <w:pStyle w:val="TAL"/>
              <w:rPr>
                <w:sz w:val="16"/>
              </w:rPr>
            </w:pPr>
          </w:p>
        </w:tc>
      </w:tr>
      <w:tr w:rsidR="00953698"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953698" w:rsidRPr="003F7263" w:rsidRDefault="00953698" w:rsidP="0076013C">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953698" w:rsidRPr="003F7263" w:rsidRDefault="00953698" w:rsidP="0076013C">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FFFFFF"/>
          </w:tcPr>
          <w:p w14:paraId="34AF0FCA"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FFFFFF"/>
          </w:tcPr>
          <w:p w14:paraId="3AFD91C6" w14:textId="77777777" w:rsidR="00953698" w:rsidRPr="003F7263" w:rsidRDefault="00953698" w:rsidP="0076013C">
            <w:pPr>
              <w:pStyle w:val="TAL"/>
              <w:rPr>
                <w:sz w:val="16"/>
              </w:rPr>
            </w:pPr>
          </w:p>
        </w:tc>
      </w:tr>
      <w:tr w:rsidR="00AB4540"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3F7263" w:rsidRDefault="00AB4540" w:rsidP="00022CB7">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3F7263" w:rsidRDefault="00AB4540" w:rsidP="00022CB7">
            <w:pPr>
              <w:pStyle w:val="TAL"/>
              <w:rPr>
                <w:sz w:val="16"/>
              </w:rPr>
            </w:pPr>
          </w:p>
        </w:tc>
      </w:tr>
      <w:tr w:rsidR="00AB4540"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3F7263" w:rsidRDefault="00AB4540" w:rsidP="00022CB7">
            <w:pPr>
              <w:pStyle w:val="TAL"/>
              <w:rPr>
                <w:bCs/>
                <w:sz w:val="16"/>
              </w:rPr>
            </w:pPr>
            <w:r w:rsidRPr="003F7263">
              <w:rPr>
                <w:b/>
                <w:bCs/>
                <w:sz w:val="16"/>
              </w:rPr>
              <w:t>7.1.1.4.1</w:t>
            </w:r>
          </w:p>
        </w:tc>
        <w:tc>
          <w:tcPr>
            <w:tcW w:w="2340" w:type="dxa"/>
            <w:gridSpan w:val="2"/>
            <w:shd w:val="clear" w:color="auto" w:fill="E8E8E8"/>
          </w:tcPr>
          <w:p w14:paraId="2ECA0B56" w14:textId="77777777" w:rsidR="00AB4540" w:rsidRPr="003F7263" w:rsidRDefault="00AB4540" w:rsidP="00022CB7">
            <w:pPr>
              <w:pStyle w:val="TAL"/>
              <w:jc w:val="center"/>
              <w:rPr>
                <w:sz w:val="16"/>
              </w:rPr>
            </w:pPr>
          </w:p>
        </w:tc>
        <w:tc>
          <w:tcPr>
            <w:tcW w:w="2250" w:type="dxa"/>
            <w:gridSpan w:val="2"/>
            <w:shd w:val="clear" w:color="auto" w:fill="E8E8E8"/>
          </w:tcPr>
          <w:p w14:paraId="1821AFF2" w14:textId="77777777" w:rsidR="00AB4540" w:rsidRPr="003F7263" w:rsidRDefault="00AB4540" w:rsidP="00022CB7">
            <w:pPr>
              <w:pStyle w:val="TAL"/>
              <w:rPr>
                <w:sz w:val="16"/>
              </w:rPr>
            </w:pPr>
          </w:p>
        </w:tc>
        <w:tc>
          <w:tcPr>
            <w:tcW w:w="1903" w:type="dxa"/>
            <w:gridSpan w:val="2"/>
            <w:shd w:val="clear" w:color="auto" w:fill="E8E8E8"/>
          </w:tcPr>
          <w:p w14:paraId="5F679840" w14:textId="77777777" w:rsidR="00AB4540" w:rsidRPr="003F7263" w:rsidRDefault="00AB4540" w:rsidP="00022CB7">
            <w:pPr>
              <w:pStyle w:val="TAL"/>
              <w:rPr>
                <w:sz w:val="16"/>
              </w:rPr>
            </w:pPr>
          </w:p>
        </w:tc>
        <w:tc>
          <w:tcPr>
            <w:tcW w:w="2483" w:type="dxa"/>
            <w:gridSpan w:val="2"/>
            <w:shd w:val="clear" w:color="auto" w:fill="E8E8E8"/>
          </w:tcPr>
          <w:p w14:paraId="2448B814" w14:textId="77777777" w:rsidR="00AB4540" w:rsidRPr="003F7263" w:rsidRDefault="00AB4540" w:rsidP="00022CB7">
            <w:pPr>
              <w:pStyle w:val="TAL"/>
              <w:rPr>
                <w:sz w:val="16"/>
              </w:rPr>
            </w:pPr>
          </w:p>
        </w:tc>
      </w:tr>
      <w:tr w:rsidR="00AB4540"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3F7263" w:rsidRDefault="00AB4540" w:rsidP="00022CB7">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3F7263" w:rsidRDefault="00AB4540" w:rsidP="00022CB7">
            <w:pPr>
              <w:pStyle w:val="TAL"/>
              <w:rPr>
                <w:sz w:val="16"/>
              </w:rPr>
            </w:pPr>
          </w:p>
        </w:tc>
      </w:tr>
      <w:tr w:rsidR="00AB4540"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3F7263" w:rsidRDefault="00AB4540" w:rsidP="00022CB7">
            <w:pPr>
              <w:pStyle w:val="TAL"/>
              <w:rPr>
                <w:sz w:val="16"/>
              </w:rPr>
            </w:pPr>
            <w:r w:rsidRPr="003F7263">
              <w:rPr>
                <w:sz w:val="16"/>
              </w:rPr>
              <w:t>7.1.1.4.1.4</w:t>
            </w:r>
          </w:p>
        </w:tc>
        <w:tc>
          <w:tcPr>
            <w:tcW w:w="2340" w:type="dxa"/>
            <w:gridSpan w:val="2"/>
            <w:shd w:val="clear" w:color="auto" w:fill="auto"/>
          </w:tcPr>
          <w:p w14:paraId="488BEC65"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AB4540" w:rsidRPr="003F7263" w:rsidRDefault="00AB4540" w:rsidP="00022CB7">
            <w:pPr>
              <w:pStyle w:val="TAL"/>
              <w:rPr>
                <w:sz w:val="16"/>
              </w:rPr>
            </w:pPr>
          </w:p>
        </w:tc>
        <w:tc>
          <w:tcPr>
            <w:tcW w:w="1903" w:type="dxa"/>
            <w:gridSpan w:val="2"/>
            <w:shd w:val="clear" w:color="auto" w:fill="auto"/>
          </w:tcPr>
          <w:p w14:paraId="71DA95F0" w14:textId="77777777" w:rsidR="00AB4540" w:rsidRPr="003F7263" w:rsidRDefault="00AB4540" w:rsidP="00022CB7">
            <w:pPr>
              <w:pStyle w:val="TAL"/>
              <w:rPr>
                <w:sz w:val="16"/>
              </w:rPr>
            </w:pPr>
          </w:p>
        </w:tc>
        <w:tc>
          <w:tcPr>
            <w:tcW w:w="2483" w:type="dxa"/>
            <w:gridSpan w:val="2"/>
            <w:shd w:val="clear" w:color="auto" w:fill="auto"/>
          </w:tcPr>
          <w:p w14:paraId="69B718D6" w14:textId="77777777" w:rsidR="00AB4540" w:rsidRPr="003F7263" w:rsidRDefault="00AB4540" w:rsidP="00022CB7">
            <w:pPr>
              <w:pStyle w:val="TAL"/>
              <w:rPr>
                <w:sz w:val="16"/>
              </w:rPr>
            </w:pPr>
          </w:p>
        </w:tc>
      </w:tr>
      <w:tr w:rsidR="00AB4540"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3F7263" w:rsidRDefault="00AB4540" w:rsidP="00022CB7">
            <w:pPr>
              <w:pStyle w:val="TAL"/>
              <w:rPr>
                <w:bCs/>
                <w:sz w:val="16"/>
              </w:rPr>
            </w:pPr>
            <w:r w:rsidRPr="003F7263">
              <w:rPr>
                <w:b/>
                <w:bCs/>
                <w:sz w:val="16"/>
              </w:rPr>
              <w:t>7.1.1.4.2</w:t>
            </w:r>
          </w:p>
        </w:tc>
        <w:tc>
          <w:tcPr>
            <w:tcW w:w="2340" w:type="dxa"/>
            <w:gridSpan w:val="2"/>
            <w:shd w:val="clear" w:color="auto" w:fill="E8E8E8"/>
          </w:tcPr>
          <w:p w14:paraId="3E4B20A9" w14:textId="77777777" w:rsidR="00AB4540" w:rsidRPr="003F7263" w:rsidRDefault="00AB4540" w:rsidP="00022CB7">
            <w:pPr>
              <w:pStyle w:val="TAL"/>
              <w:jc w:val="center"/>
              <w:rPr>
                <w:sz w:val="16"/>
              </w:rPr>
            </w:pPr>
          </w:p>
        </w:tc>
        <w:tc>
          <w:tcPr>
            <w:tcW w:w="2250" w:type="dxa"/>
            <w:gridSpan w:val="2"/>
            <w:shd w:val="clear" w:color="auto" w:fill="E8E8E8"/>
          </w:tcPr>
          <w:p w14:paraId="6330D0C1" w14:textId="77777777" w:rsidR="00AB4540" w:rsidRPr="003F7263" w:rsidRDefault="00AB4540" w:rsidP="00022CB7">
            <w:pPr>
              <w:pStyle w:val="TAL"/>
              <w:rPr>
                <w:sz w:val="16"/>
              </w:rPr>
            </w:pPr>
          </w:p>
        </w:tc>
        <w:tc>
          <w:tcPr>
            <w:tcW w:w="1903" w:type="dxa"/>
            <w:gridSpan w:val="2"/>
            <w:shd w:val="clear" w:color="auto" w:fill="E8E8E8"/>
          </w:tcPr>
          <w:p w14:paraId="62C56263" w14:textId="77777777" w:rsidR="00AB4540" w:rsidRPr="003F7263" w:rsidRDefault="00AB4540" w:rsidP="00022CB7">
            <w:pPr>
              <w:pStyle w:val="TAL"/>
              <w:rPr>
                <w:sz w:val="16"/>
              </w:rPr>
            </w:pPr>
          </w:p>
        </w:tc>
        <w:tc>
          <w:tcPr>
            <w:tcW w:w="2483" w:type="dxa"/>
            <w:gridSpan w:val="2"/>
            <w:shd w:val="clear" w:color="auto" w:fill="E8E8E8"/>
          </w:tcPr>
          <w:p w14:paraId="495C6DD8" w14:textId="77777777" w:rsidR="00AB4540" w:rsidRPr="003F7263" w:rsidRDefault="00AB4540" w:rsidP="00022CB7">
            <w:pPr>
              <w:pStyle w:val="TAL"/>
              <w:rPr>
                <w:sz w:val="16"/>
              </w:rPr>
            </w:pPr>
          </w:p>
        </w:tc>
      </w:tr>
      <w:tr w:rsidR="00AB4540"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3F7263" w:rsidRDefault="00AB4540" w:rsidP="00022CB7">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3F7263" w:rsidRDefault="00AB4540" w:rsidP="00022CB7">
            <w:pPr>
              <w:pStyle w:val="TAL"/>
              <w:rPr>
                <w:sz w:val="16"/>
              </w:rPr>
            </w:pPr>
          </w:p>
        </w:tc>
      </w:tr>
      <w:tr w:rsidR="00AB4540"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3F7263" w:rsidRDefault="00AB4540" w:rsidP="00022CB7">
            <w:pPr>
              <w:pStyle w:val="TAL"/>
              <w:rPr>
                <w:sz w:val="16"/>
              </w:rPr>
            </w:pPr>
            <w:r w:rsidRPr="003F7263">
              <w:rPr>
                <w:sz w:val="16"/>
              </w:rPr>
              <w:t>7.1.1.4.2.4</w:t>
            </w:r>
          </w:p>
        </w:tc>
        <w:tc>
          <w:tcPr>
            <w:tcW w:w="2340" w:type="dxa"/>
            <w:gridSpan w:val="2"/>
            <w:shd w:val="clear" w:color="auto" w:fill="auto"/>
          </w:tcPr>
          <w:p w14:paraId="067F5F3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AB4540" w:rsidRPr="003F7263" w:rsidRDefault="00AB4540" w:rsidP="00022CB7">
            <w:pPr>
              <w:pStyle w:val="TAL"/>
              <w:rPr>
                <w:sz w:val="16"/>
              </w:rPr>
            </w:pPr>
          </w:p>
        </w:tc>
        <w:tc>
          <w:tcPr>
            <w:tcW w:w="1903" w:type="dxa"/>
            <w:gridSpan w:val="2"/>
            <w:shd w:val="clear" w:color="auto" w:fill="auto"/>
          </w:tcPr>
          <w:p w14:paraId="40F2BD53" w14:textId="77777777" w:rsidR="00AB4540" w:rsidRPr="003F7263" w:rsidRDefault="00AB4540" w:rsidP="00022CB7">
            <w:pPr>
              <w:pStyle w:val="TAL"/>
              <w:rPr>
                <w:sz w:val="16"/>
              </w:rPr>
            </w:pPr>
          </w:p>
        </w:tc>
        <w:tc>
          <w:tcPr>
            <w:tcW w:w="2483" w:type="dxa"/>
            <w:gridSpan w:val="2"/>
            <w:shd w:val="clear" w:color="auto" w:fill="auto"/>
          </w:tcPr>
          <w:p w14:paraId="3B56031A" w14:textId="77777777" w:rsidR="00AB4540" w:rsidRPr="003F7263" w:rsidRDefault="00AB4540" w:rsidP="00022CB7">
            <w:pPr>
              <w:pStyle w:val="TAL"/>
              <w:rPr>
                <w:sz w:val="16"/>
              </w:rPr>
            </w:pPr>
          </w:p>
        </w:tc>
      </w:tr>
      <w:tr w:rsidR="00AB4540"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3F7263" w:rsidRDefault="00AB4540" w:rsidP="00022CB7">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3F7263" w:rsidRDefault="00AB4540" w:rsidP="00022CB7">
            <w:pPr>
              <w:pStyle w:val="TAL"/>
              <w:rPr>
                <w:sz w:val="16"/>
              </w:rPr>
            </w:pPr>
          </w:p>
        </w:tc>
      </w:tr>
      <w:tr w:rsidR="00AB4540"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3F7263" w:rsidRDefault="00AB4540" w:rsidP="00022CB7">
            <w:pPr>
              <w:pStyle w:val="TAL"/>
              <w:rPr>
                <w:sz w:val="16"/>
              </w:rPr>
            </w:pPr>
            <w:r w:rsidRPr="003F7263">
              <w:rPr>
                <w:sz w:val="16"/>
              </w:rPr>
              <w:t>7.1.1.6.4</w:t>
            </w:r>
          </w:p>
        </w:tc>
        <w:tc>
          <w:tcPr>
            <w:tcW w:w="2340" w:type="dxa"/>
            <w:gridSpan w:val="2"/>
            <w:shd w:val="clear" w:color="auto" w:fill="auto"/>
          </w:tcPr>
          <w:p w14:paraId="0A5F8511"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D808F28" w14:textId="77777777" w:rsidR="00AB4540" w:rsidRPr="003F7263" w:rsidRDefault="00AB4540" w:rsidP="00022CB7">
            <w:pPr>
              <w:pStyle w:val="TAL"/>
              <w:rPr>
                <w:sz w:val="16"/>
              </w:rPr>
            </w:pPr>
          </w:p>
        </w:tc>
        <w:tc>
          <w:tcPr>
            <w:tcW w:w="1903" w:type="dxa"/>
            <w:gridSpan w:val="2"/>
            <w:shd w:val="clear" w:color="auto" w:fill="auto"/>
          </w:tcPr>
          <w:p w14:paraId="1800AAEE" w14:textId="77777777" w:rsidR="00AB4540" w:rsidRPr="003F7263" w:rsidRDefault="00AB4540" w:rsidP="00022CB7">
            <w:pPr>
              <w:pStyle w:val="TAL"/>
              <w:rPr>
                <w:sz w:val="16"/>
              </w:rPr>
            </w:pPr>
          </w:p>
        </w:tc>
        <w:tc>
          <w:tcPr>
            <w:tcW w:w="2483" w:type="dxa"/>
            <w:gridSpan w:val="2"/>
            <w:shd w:val="clear" w:color="auto" w:fill="auto"/>
          </w:tcPr>
          <w:p w14:paraId="6CAA252E" w14:textId="77777777" w:rsidR="00AB4540" w:rsidRPr="003F7263" w:rsidRDefault="00AB4540" w:rsidP="00022CB7">
            <w:pPr>
              <w:pStyle w:val="TAL"/>
              <w:rPr>
                <w:sz w:val="16"/>
              </w:rPr>
            </w:pPr>
          </w:p>
        </w:tc>
      </w:tr>
      <w:tr w:rsidR="00AB4540"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3F7263" w:rsidRDefault="00AB4540" w:rsidP="00022CB7">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3F7263" w:rsidRDefault="00AB4540" w:rsidP="00022CB7">
            <w:pPr>
              <w:pStyle w:val="TAL"/>
              <w:rPr>
                <w:sz w:val="16"/>
              </w:rPr>
            </w:pPr>
          </w:p>
        </w:tc>
      </w:tr>
      <w:tr w:rsidR="00AB4540"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3F7263" w:rsidRDefault="00AB4540" w:rsidP="00022CB7">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3F7263" w:rsidRDefault="00AB4540" w:rsidP="00022CB7">
            <w:pPr>
              <w:pStyle w:val="TAL"/>
              <w:rPr>
                <w:sz w:val="16"/>
              </w:rPr>
            </w:pPr>
          </w:p>
        </w:tc>
      </w:tr>
      <w:tr w:rsidR="00AB4540"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3F7263" w:rsidRDefault="00AB4540" w:rsidP="00022CB7">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3F7263" w:rsidRDefault="00AB4540" w:rsidP="00022CB7">
            <w:pPr>
              <w:pStyle w:val="TAL"/>
              <w:rPr>
                <w:sz w:val="16"/>
              </w:rPr>
            </w:pPr>
          </w:p>
        </w:tc>
      </w:tr>
      <w:tr w:rsidR="00AB4540"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3F7263" w:rsidRDefault="00AB4540" w:rsidP="00022CB7">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3F7263" w:rsidRDefault="00AB4540" w:rsidP="00022CB7">
            <w:pPr>
              <w:pStyle w:val="TAL"/>
              <w:rPr>
                <w:sz w:val="16"/>
              </w:rPr>
            </w:pPr>
          </w:p>
        </w:tc>
      </w:tr>
      <w:tr w:rsidR="00AB4540"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3F7263" w:rsidRDefault="00AB4540" w:rsidP="00022CB7">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5095FE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3F7263" w:rsidRDefault="00AB4540" w:rsidP="00022CB7">
            <w:pPr>
              <w:pStyle w:val="TAL"/>
              <w:rPr>
                <w:sz w:val="16"/>
              </w:rPr>
            </w:pPr>
          </w:p>
        </w:tc>
      </w:tr>
      <w:tr w:rsidR="00AB4540"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3F7263" w:rsidRDefault="00AB4540" w:rsidP="00022CB7">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3F7263" w:rsidRDefault="00AB4540" w:rsidP="00022CB7">
            <w:pPr>
              <w:pStyle w:val="TAL"/>
              <w:rPr>
                <w:sz w:val="16"/>
              </w:rPr>
            </w:pPr>
          </w:p>
        </w:tc>
      </w:tr>
      <w:tr w:rsidR="00AB4540"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3F7263" w:rsidRDefault="00AB4540" w:rsidP="00022CB7">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3F7263" w:rsidRDefault="00AB4540" w:rsidP="00022CB7">
            <w:pPr>
              <w:pStyle w:val="TAL"/>
              <w:rPr>
                <w:sz w:val="16"/>
              </w:rPr>
            </w:pPr>
          </w:p>
        </w:tc>
      </w:tr>
      <w:tr w:rsidR="00AB4540"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3F7263" w:rsidRDefault="00AB4540" w:rsidP="00022CB7">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92F0BF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3F7263" w:rsidRDefault="00AB4540" w:rsidP="00022CB7">
            <w:pPr>
              <w:pStyle w:val="TAL"/>
              <w:rPr>
                <w:sz w:val="16"/>
              </w:rPr>
            </w:pPr>
          </w:p>
        </w:tc>
      </w:tr>
      <w:tr w:rsidR="00AB4540"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3F7263" w:rsidRDefault="00AB4540" w:rsidP="00022CB7">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624EA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3F7263" w:rsidRDefault="00AB4540" w:rsidP="00022CB7">
            <w:pPr>
              <w:pStyle w:val="TAL"/>
              <w:rPr>
                <w:sz w:val="16"/>
              </w:rPr>
            </w:pPr>
          </w:p>
        </w:tc>
      </w:tr>
      <w:tr w:rsidR="00AB4540"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3F7263" w:rsidRDefault="00AB4540" w:rsidP="00022CB7">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3F7263" w:rsidRDefault="00AB4540" w:rsidP="00022CB7">
            <w:pPr>
              <w:pStyle w:val="TAL"/>
              <w:rPr>
                <w:sz w:val="16"/>
              </w:rPr>
            </w:pPr>
          </w:p>
        </w:tc>
      </w:tr>
      <w:tr w:rsidR="00AB4540"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3F7263" w:rsidRDefault="00AB4540" w:rsidP="00022CB7">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AB4540" w:rsidRPr="003F7263" w:rsidRDefault="00AB4540" w:rsidP="00022CB7">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3F7263" w:rsidRDefault="00AB4540" w:rsidP="00022CB7">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7C21AC" w:rsidRPr="003F7263" w14:paraId="5A021E0B" w14:textId="77777777" w:rsidTr="005E17DF">
        <w:trPr>
          <w:gridAfter w:val="3"/>
          <w:wAfter w:w="142" w:type="dxa"/>
          <w:tblHeader/>
          <w:jc w:val="center"/>
        </w:trPr>
        <w:tc>
          <w:tcPr>
            <w:tcW w:w="1078"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50"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5E17DF">
        <w:trPr>
          <w:gridAfter w:val="3"/>
          <w:wAfter w:w="142" w:type="dxa"/>
          <w:tblHeader/>
          <w:jc w:val="center"/>
        </w:trPr>
        <w:tc>
          <w:tcPr>
            <w:tcW w:w="1078"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97"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10"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6"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5E17DF">
        <w:trPr>
          <w:gridAfter w:val="3"/>
          <w:wAfter w:w="142" w:type="dxa"/>
          <w:jc w:val="center"/>
        </w:trPr>
        <w:tc>
          <w:tcPr>
            <w:tcW w:w="1078"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5E17DF">
        <w:trPr>
          <w:gridAfter w:val="3"/>
          <w:wAfter w:w="142" w:type="dxa"/>
          <w:jc w:val="center"/>
        </w:trPr>
        <w:tc>
          <w:tcPr>
            <w:tcW w:w="1078"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5E17DF">
        <w:trPr>
          <w:gridAfter w:val="3"/>
          <w:wAfter w:w="142" w:type="dxa"/>
          <w:jc w:val="center"/>
        </w:trPr>
        <w:tc>
          <w:tcPr>
            <w:tcW w:w="1078"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5E17DF">
        <w:trPr>
          <w:gridAfter w:val="3"/>
          <w:wAfter w:w="142" w:type="dxa"/>
          <w:jc w:val="center"/>
        </w:trPr>
        <w:tc>
          <w:tcPr>
            <w:tcW w:w="1078"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5E17DF">
        <w:trPr>
          <w:gridAfter w:val="3"/>
          <w:wAfter w:w="142" w:type="dxa"/>
          <w:jc w:val="center"/>
        </w:trPr>
        <w:tc>
          <w:tcPr>
            <w:tcW w:w="1078"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5E17DF">
        <w:trPr>
          <w:gridAfter w:val="3"/>
          <w:wAfter w:w="142" w:type="dxa"/>
          <w:jc w:val="center"/>
        </w:trPr>
        <w:tc>
          <w:tcPr>
            <w:tcW w:w="1078"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3C062D" w:rsidRPr="003F7263" w14:paraId="4B293608" w14:textId="77777777" w:rsidTr="005E17DF">
        <w:trPr>
          <w:gridAfter w:val="3"/>
          <w:wAfter w:w="142" w:type="dxa"/>
          <w:jc w:val="center"/>
        </w:trPr>
        <w:tc>
          <w:tcPr>
            <w:tcW w:w="1078" w:type="dxa"/>
            <w:gridSpan w:val="2"/>
            <w:tcBorders>
              <w:bottom w:val="single" w:sz="4" w:space="0" w:color="auto"/>
            </w:tcBorders>
            <w:shd w:val="clear" w:color="auto" w:fill="E6E6E6"/>
          </w:tcPr>
          <w:p w14:paraId="5E6FE0E9"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8.1.1.2</w:t>
            </w:r>
          </w:p>
        </w:tc>
        <w:tc>
          <w:tcPr>
            <w:tcW w:w="3497" w:type="dxa"/>
            <w:gridSpan w:val="3"/>
            <w:tcBorders>
              <w:bottom w:val="single" w:sz="4" w:space="0" w:color="auto"/>
            </w:tcBorders>
            <w:shd w:val="clear" w:color="auto" w:fill="E6E6E6"/>
          </w:tcPr>
          <w:p w14:paraId="0514345F"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7329DF4D"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8686F0E"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9793D15" w14:textId="77777777" w:rsidR="003C062D" w:rsidRPr="003F7263" w:rsidRDefault="003C062D" w:rsidP="003C062D">
            <w:pPr>
              <w:pStyle w:val="TAL"/>
              <w:keepNext w:val="0"/>
              <w:keepLines w:val="0"/>
              <w:rPr>
                <w:rFonts w:cs="Arial"/>
                <w:sz w:val="16"/>
                <w:szCs w:val="16"/>
                <w:lang w:eastAsia="en-US"/>
              </w:rPr>
            </w:pPr>
          </w:p>
        </w:tc>
      </w:tr>
      <w:tr w:rsidR="003C062D" w:rsidRPr="003F7263" w14:paraId="1FBD57EC" w14:textId="77777777" w:rsidTr="005E17DF">
        <w:trPr>
          <w:gridAfter w:val="3"/>
          <w:wAfter w:w="142" w:type="dxa"/>
          <w:jc w:val="center"/>
        </w:trPr>
        <w:tc>
          <w:tcPr>
            <w:tcW w:w="1078" w:type="dxa"/>
            <w:gridSpan w:val="2"/>
            <w:tcBorders>
              <w:bottom w:val="single" w:sz="4" w:space="0" w:color="auto"/>
            </w:tcBorders>
            <w:shd w:val="clear" w:color="auto" w:fill="auto"/>
          </w:tcPr>
          <w:p w14:paraId="070A9DDD" w14:textId="77777777" w:rsidR="003C062D" w:rsidRPr="003F7263" w:rsidRDefault="003C062D" w:rsidP="003C062D">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3D56C94E" w14:textId="77777777" w:rsidR="003C062D" w:rsidRPr="003F7263" w:rsidRDefault="003C062D" w:rsidP="003C062D">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45757AA5"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6EEE674" w14:textId="77777777" w:rsidR="003C062D" w:rsidRPr="003F7263" w:rsidRDefault="003C062D" w:rsidP="003C062D">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60BDA2A" w14:textId="77777777" w:rsidR="003C062D" w:rsidRPr="003F7263" w:rsidRDefault="003C062D" w:rsidP="003C062D">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4DB37B57" w14:textId="77777777" w:rsidTr="005E17DF">
        <w:trPr>
          <w:gridAfter w:val="3"/>
          <w:wAfter w:w="142" w:type="dxa"/>
          <w:jc w:val="center"/>
        </w:trPr>
        <w:tc>
          <w:tcPr>
            <w:tcW w:w="1078" w:type="dxa"/>
            <w:gridSpan w:val="2"/>
            <w:tcBorders>
              <w:bottom w:val="single" w:sz="4" w:space="0" w:color="auto"/>
            </w:tcBorders>
            <w:shd w:val="clear" w:color="auto" w:fill="auto"/>
          </w:tcPr>
          <w:p w14:paraId="52A6CF0C" w14:textId="033E0D34"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6461D2E7" w14:textId="7E8D3FAE" w:rsidR="008F2345" w:rsidRPr="003F7263" w:rsidRDefault="008F2345" w:rsidP="008F2345">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17E4D611" w14:textId="77777777" w:rsidR="008F2345" w:rsidRPr="003F7263" w:rsidRDefault="008F2345" w:rsidP="008F2345">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0F4FE1A" w14:textId="77777777" w:rsidR="008F2345" w:rsidRPr="003F7263" w:rsidRDefault="008F2345" w:rsidP="008F2345">
            <w:pPr>
              <w:pStyle w:val="TAC"/>
              <w:keepNext w:val="0"/>
              <w:keepLines w:val="0"/>
              <w:rPr>
                <w:sz w:val="16"/>
                <w:szCs w:val="16"/>
              </w:rPr>
            </w:pPr>
          </w:p>
        </w:tc>
        <w:tc>
          <w:tcPr>
            <w:tcW w:w="3584" w:type="dxa"/>
            <w:gridSpan w:val="4"/>
            <w:tcBorders>
              <w:bottom w:val="single" w:sz="4" w:space="0" w:color="auto"/>
            </w:tcBorders>
            <w:shd w:val="clear" w:color="auto" w:fill="auto"/>
          </w:tcPr>
          <w:p w14:paraId="11C50091" w14:textId="77777777" w:rsidR="008F2345" w:rsidRPr="003F7263" w:rsidRDefault="008F2345" w:rsidP="008F2345">
            <w:pPr>
              <w:pStyle w:val="TAL"/>
              <w:keepNext w:val="0"/>
              <w:keepLines w:val="0"/>
              <w:rPr>
                <w:sz w:val="16"/>
                <w:szCs w:val="16"/>
                <w:lang w:eastAsia="en-US"/>
              </w:rPr>
            </w:pPr>
          </w:p>
        </w:tc>
      </w:tr>
      <w:tr w:rsidR="008F2345" w:rsidRPr="003F7263" w14:paraId="11FBDB21" w14:textId="77777777" w:rsidTr="005E17DF">
        <w:trPr>
          <w:gridAfter w:val="3"/>
          <w:wAfter w:w="142" w:type="dxa"/>
          <w:jc w:val="center"/>
        </w:trPr>
        <w:tc>
          <w:tcPr>
            <w:tcW w:w="1078" w:type="dxa"/>
            <w:gridSpan w:val="2"/>
            <w:tcBorders>
              <w:bottom w:val="single" w:sz="4" w:space="0" w:color="auto"/>
            </w:tcBorders>
            <w:shd w:val="clear" w:color="auto" w:fill="auto"/>
          </w:tcPr>
          <w:p w14:paraId="3DE2CA55" w14:textId="77777777"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4078F14D" w14:textId="77777777" w:rsidR="008F2345" w:rsidRPr="003F7263" w:rsidRDefault="008F2345" w:rsidP="008F2345">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7ACDE951" w14:textId="77777777" w:rsidR="008F2345" w:rsidRPr="003F7263" w:rsidRDefault="008F2345" w:rsidP="008F2345">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87CBA2B"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73FED344" w14:textId="77777777" w:rsidR="008F2345" w:rsidRPr="003F7263" w:rsidRDefault="008F2345" w:rsidP="008F2345">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8F2345" w:rsidRPr="003F7263" w14:paraId="55A86A6E" w14:textId="77777777" w:rsidTr="005E17DF">
        <w:trPr>
          <w:gridAfter w:val="3"/>
          <w:wAfter w:w="142" w:type="dxa"/>
          <w:jc w:val="center"/>
        </w:trPr>
        <w:tc>
          <w:tcPr>
            <w:tcW w:w="1078" w:type="dxa"/>
            <w:gridSpan w:val="2"/>
            <w:tcBorders>
              <w:bottom w:val="single" w:sz="4" w:space="0" w:color="auto"/>
            </w:tcBorders>
            <w:shd w:val="clear" w:color="auto" w:fill="auto"/>
          </w:tcPr>
          <w:p w14:paraId="06124B8C"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06E8E313" w14:textId="77777777" w:rsidR="008F2345" w:rsidRPr="003F7263" w:rsidRDefault="008F2345" w:rsidP="008F234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2F5BFFA2" w14:textId="6A8D4624" w:rsidR="008F2345" w:rsidRPr="003F7263" w:rsidRDefault="008F2345" w:rsidP="008F2345">
            <w:pPr>
              <w:pStyle w:val="TAC"/>
              <w:keepNext w:val="0"/>
              <w:keepLines w:val="0"/>
              <w:rPr>
                <w:rFonts w:cs="Arial"/>
                <w:bCs/>
                <w:sz w:val="16"/>
                <w:szCs w:val="16"/>
              </w:rPr>
            </w:pPr>
            <w:r w:rsidRPr="003F7263">
              <w:rPr>
                <w:rFonts w:cs="Arial"/>
                <w:bCs/>
                <w:sz w:val="16"/>
                <w:szCs w:val="16"/>
              </w:rPr>
              <w:t>Rel-15</w:t>
            </w:r>
            <w:r w:rsidR="00267782"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776AB860" w14:textId="77777777" w:rsidR="008F2345" w:rsidRPr="003F7263" w:rsidRDefault="008F2345" w:rsidP="008F2345">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54302280"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8F2345" w:rsidRPr="003F7263" w14:paraId="311F636D" w14:textId="77777777" w:rsidTr="005E17DF">
        <w:trPr>
          <w:gridAfter w:val="3"/>
          <w:wAfter w:w="142" w:type="dxa"/>
          <w:jc w:val="center"/>
        </w:trPr>
        <w:tc>
          <w:tcPr>
            <w:tcW w:w="1078" w:type="dxa"/>
            <w:gridSpan w:val="2"/>
            <w:tcBorders>
              <w:bottom w:val="single" w:sz="4" w:space="0" w:color="auto"/>
            </w:tcBorders>
            <w:shd w:val="clear" w:color="auto" w:fill="E6E6E6"/>
          </w:tcPr>
          <w:p w14:paraId="3907E750" w14:textId="77777777"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7F41AA5F" w14:textId="0B5E3ACF"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1531F533" w14:textId="77777777" w:rsidR="008F2345" w:rsidRPr="003F7263" w:rsidRDefault="008F2345" w:rsidP="008F2345">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8987494" w14:textId="77777777" w:rsidR="008F2345" w:rsidRPr="003F7263" w:rsidRDefault="008F2345" w:rsidP="008F2345">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BBD1D71" w14:textId="77777777" w:rsidR="008F2345" w:rsidRPr="003F7263" w:rsidRDefault="008F2345" w:rsidP="008F2345">
            <w:pPr>
              <w:pStyle w:val="TAL"/>
              <w:keepNext w:val="0"/>
              <w:keepLines w:val="0"/>
              <w:rPr>
                <w:rFonts w:cs="Arial"/>
                <w:sz w:val="16"/>
                <w:szCs w:val="16"/>
                <w:lang w:eastAsia="en-US"/>
              </w:rPr>
            </w:pPr>
          </w:p>
        </w:tc>
      </w:tr>
      <w:tr w:rsidR="008F2345" w:rsidRPr="003F7263" w14:paraId="26D9CB9A" w14:textId="77777777" w:rsidTr="005E17DF">
        <w:trPr>
          <w:gridAfter w:val="3"/>
          <w:wAfter w:w="142" w:type="dxa"/>
          <w:jc w:val="center"/>
        </w:trPr>
        <w:tc>
          <w:tcPr>
            <w:tcW w:w="1078" w:type="dxa"/>
            <w:gridSpan w:val="2"/>
            <w:tcBorders>
              <w:bottom w:val="single" w:sz="4" w:space="0" w:color="auto"/>
            </w:tcBorders>
            <w:shd w:val="clear" w:color="auto" w:fill="auto"/>
          </w:tcPr>
          <w:p w14:paraId="1C360B3D"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6059F74E"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7671447F"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25DC22E" w14:textId="77777777" w:rsidR="008F2345" w:rsidRPr="003F7263" w:rsidRDefault="008F2345" w:rsidP="008F2345">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11EF5D45" w14:textId="77777777" w:rsidR="008F2345" w:rsidRPr="003F7263" w:rsidRDefault="008F2345" w:rsidP="008F2345">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27991073" w14:textId="77777777" w:rsidTr="005E17DF">
        <w:trPr>
          <w:gridAfter w:val="3"/>
          <w:wAfter w:w="142" w:type="dxa"/>
          <w:jc w:val="center"/>
        </w:trPr>
        <w:tc>
          <w:tcPr>
            <w:tcW w:w="1078" w:type="dxa"/>
            <w:gridSpan w:val="2"/>
            <w:tcBorders>
              <w:bottom w:val="single" w:sz="4" w:space="0" w:color="auto"/>
            </w:tcBorders>
            <w:shd w:val="clear" w:color="auto" w:fill="auto"/>
          </w:tcPr>
          <w:p w14:paraId="0C649AE1" w14:textId="77777777"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0A966B9B" w14:textId="3902DA43"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47AABFD2"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8DC310"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65812C9B" w14:textId="77777777" w:rsidR="008F2345" w:rsidRPr="003F7263" w:rsidRDefault="008F2345" w:rsidP="008F2345">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8F2345" w:rsidRPr="003F7263" w14:paraId="7EF57C92" w14:textId="77777777" w:rsidTr="005E17DF">
        <w:trPr>
          <w:gridAfter w:val="3"/>
          <w:wAfter w:w="142" w:type="dxa"/>
          <w:jc w:val="center"/>
        </w:trPr>
        <w:tc>
          <w:tcPr>
            <w:tcW w:w="1078" w:type="dxa"/>
            <w:gridSpan w:val="2"/>
            <w:tcBorders>
              <w:bottom w:val="single" w:sz="4" w:space="0" w:color="auto"/>
            </w:tcBorders>
            <w:shd w:val="clear" w:color="auto" w:fill="auto"/>
          </w:tcPr>
          <w:p w14:paraId="3618D2F6" w14:textId="77777777" w:rsidR="008F2345" w:rsidRPr="003F7263" w:rsidRDefault="008F2345" w:rsidP="008F2345">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7161F045"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54B7D27"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0D2532" w14:textId="77777777" w:rsidR="008F2345" w:rsidRPr="003F7263" w:rsidRDefault="008F2345" w:rsidP="008F2345">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F58DBD0" w14:textId="77777777" w:rsidR="008F2345" w:rsidRPr="003F7263" w:rsidRDefault="008F2345" w:rsidP="008F2345">
            <w:pPr>
              <w:spacing w:after="0"/>
              <w:rPr>
                <w:rFonts w:ascii="Arial" w:hAnsi="Arial" w:cs="Arial"/>
                <w:sz w:val="16"/>
                <w:szCs w:val="16"/>
              </w:rPr>
            </w:pPr>
            <w:r w:rsidRPr="003F7263">
              <w:rPr>
                <w:rFonts w:ascii="Arial" w:hAnsi="Arial"/>
                <w:sz w:val="16"/>
                <w:szCs w:val="16"/>
              </w:rPr>
              <w:t>UEs supporting 5G Core</w:t>
            </w:r>
          </w:p>
        </w:tc>
      </w:tr>
      <w:tr w:rsidR="008F2345" w:rsidRPr="003F7263" w14:paraId="641E852F" w14:textId="77777777" w:rsidTr="005E17DF">
        <w:trPr>
          <w:gridAfter w:val="3"/>
          <w:wAfter w:w="142" w:type="dxa"/>
          <w:jc w:val="center"/>
        </w:trPr>
        <w:tc>
          <w:tcPr>
            <w:tcW w:w="1078" w:type="dxa"/>
            <w:gridSpan w:val="2"/>
            <w:tcBorders>
              <w:bottom w:val="single" w:sz="4" w:space="0" w:color="auto"/>
            </w:tcBorders>
            <w:shd w:val="clear" w:color="auto" w:fill="auto"/>
          </w:tcPr>
          <w:p w14:paraId="2AB8EE38" w14:textId="77777777" w:rsidR="008F2345" w:rsidRPr="003F7263" w:rsidRDefault="008F2345" w:rsidP="008F2345">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3979384"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3902F92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21C607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55ACE01C" w14:textId="77777777" w:rsidR="008F2345" w:rsidRPr="003F7263" w:rsidRDefault="008F2345" w:rsidP="008F2345">
            <w:pPr>
              <w:spacing w:after="0"/>
              <w:rPr>
                <w:rFonts w:ascii="Arial" w:hAnsi="Arial" w:cs="Arial"/>
                <w:sz w:val="16"/>
                <w:szCs w:val="16"/>
              </w:rPr>
            </w:pPr>
            <w:r w:rsidRPr="003F7263">
              <w:rPr>
                <w:rFonts w:ascii="Arial" w:hAnsi="Arial" w:cs="Arial"/>
                <w:sz w:val="16"/>
                <w:szCs w:val="16"/>
              </w:rPr>
              <w:t>UEs supporting 5GS and E-UTRA</w:t>
            </w:r>
          </w:p>
        </w:tc>
      </w:tr>
      <w:tr w:rsidR="008F2345" w:rsidRPr="003F7263" w14:paraId="75CA34DE" w14:textId="77777777" w:rsidTr="005E17DF">
        <w:trPr>
          <w:gridAfter w:val="3"/>
          <w:wAfter w:w="142" w:type="dxa"/>
          <w:jc w:val="center"/>
        </w:trPr>
        <w:tc>
          <w:tcPr>
            <w:tcW w:w="1078" w:type="dxa"/>
            <w:gridSpan w:val="2"/>
            <w:tcBorders>
              <w:bottom w:val="single" w:sz="4" w:space="0" w:color="auto"/>
            </w:tcBorders>
            <w:shd w:val="clear" w:color="auto" w:fill="auto"/>
          </w:tcPr>
          <w:p w14:paraId="01E85550" w14:textId="77777777" w:rsidR="008F2345" w:rsidRPr="003F7263" w:rsidRDefault="008F2345" w:rsidP="008F2345">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491D8D7E"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C9F3CB" w14:textId="77777777" w:rsidR="008F2345" w:rsidRPr="003F7263" w:rsidRDefault="008F2345" w:rsidP="008F234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79A7523" w14:textId="77777777" w:rsidR="008F2345" w:rsidRPr="003F7263" w:rsidRDefault="008F2345" w:rsidP="008F234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B8C70A5" w14:textId="77777777" w:rsidR="008F2345" w:rsidRPr="003F7263" w:rsidRDefault="008F2345" w:rsidP="008F2345">
            <w:pPr>
              <w:spacing w:after="0"/>
              <w:rPr>
                <w:rFonts w:ascii="Arial" w:hAnsi="Arial" w:cs="Arial"/>
                <w:sz w:val="16"/>
                <w:szCs w:val="16"/>
              </w:rPr>
            </w:pPr>
          </w:p>
        </w:tc>
      </w:tr>
      <w:tr w:rsidR="008F2345" w:rsidRPr="003F7263" w14:paraId="740D9F68" w14:textId="77777777" w:rsidTr="005E17DF">
        <w:trPr>
          <w:gridAfter w:val="3"/>
          <w:wAfter w:w="142" w:type="dxa"/>
          <w:jc w:val="center"/>
        </w:trPr>
        <w:tc>
          <w:tcPr>
            <w:tcW w:w="1078" w:type="dxa"/>
            <w:gridSpan w:val="2"/>
            <w:tcBorders>
              <w:bottom w:val="single" w:sz="4" w:space="0" w:color="auto"/>
            </w:tcBorders>
            <w:shd w:val="clear" w:color="auto" w:fill="auto"/>
          </w:tcPr>
          <w:p w14:paraId="695B1B10" w14:textId="77777777" w:rsidR="008F2345" w:rsidRPr="003F7263" w:rsidRDefault="008F2345" w:rsidP="008F2345">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672A1CBC"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59D5607" w14:textId="77777777" w:rsidR="008F2345" w:rsidRPr="003F7263" w:rsidRDefault="008F2345" w:rsidP="008F234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FFA1C71" w14:textId="77777777" w:rsidR="008F2345" w:rsidRPr="003F7263" w:rsidRDefault="008F2345" w:rsidP="008F234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921E2FC" w14:textId="77777777" w:rsidR="008F2345" w:rsidRPr="003F7263" w:rsidRDefault="008F2345" w:rsidP="008F2345">
            <w:pPr>
              <w:spacing w:after="0"/>
              <w:rPr>
                <w:rFonts w:ascii="Arial" w:hAnsi="Arial" w:cs="Arial"/>
                <w:sz w:val="16"/>
                <w:szCs w:val="16"/>
              </w:rPr>
            </w:pPr>
          </w:p>
        </w:tc>
      </w:tr>
      <w:tr w:rsidR="00007B9F" w:rsidRPr="003F7263" w14:paraId="1CC7E88C" w14:textId="77777777" w:rsidTr="005E17DF">
        <w:trPr>
          <w:gridAfter w:val="3"/>
          <w:wAfter w:w="142" w:type="dxa"/>
          <w:jc w:val="center"/>
        </w:trPr>
        <w:tc>
          <w:tcPr>
            <w:tcW w:w="1078" w:type="dxa"/>
            <w:gridSpan w:val="2"/>
            <w:tcBorders>
              <w:bottom w:val="single" w:sz="4" w:space="0" w:color="auto"/>
            </w:tcBorders>
            <w:shd w:val="clear" w:color="auto" w:fill="auto"/>
          </w:tcPr>
          <w:p w14:paraId="15668D5C" w14:textId="2E6D5F5B" w:rsidR="00007B9F" w:rsidRPr="003F7263" w:rsidRDefault="00007B9F" w:rsidP="00007B9F">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A49C629" w14:textId="3ED380D2" w:rsidR="00007B9F" w:rsidRPr="003F7263" w:rsidRDefault="00007B9F" w:rsidP="00007B9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w:t>
            </w:r>
            <w:r w:rsidR="004B6B64" w:rsidRPr="003F7263">
              <w:rPr>
                <w:rFonts w:ascii="Arial" w:hAnsi="Arial"/>
                <w:sz w:val="16"/>
                <w:szCs w:val="16"/>
              </w:rPr>
              <w:t xml:space="preserve">Frequency / </w:t>
            </w:r>
            <w:r w:rsidRPr="003F7263">
              <w:rPr>
                <w:rFonts w:ascii="Arial" w:hAnsi="Arial"/>
                <w:sz w:val="16"/>
                <w:szCs w:val="16"/>
              </w:rPr>
              <w:t>T325 expiry</w:t>
            </w:r>
          </w:p>
        </w:tc>
        <w:tc>
          <w:tcPr>
            <w:tcW w:w="810" w:type="dxa"/>
            <w:gridSpan w:val="4"/>
            <w:tcBorders>
              <w:bottom w:val="single" w:sz="4" w:space="0" w:color="auto"/>
            </w:tcBorders>
            <w:shd w:val="clear" w:color="auto" w:fill="auto"/>
          </w:tcPr>
          <w:p w14:paraId="1B43CE2A" w14:textId="74D19C6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348EEBD" w14:textId="27D1202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6FFB7517" w14:textId="7517C1BE" w:rsidR="00007B9F" w:rsidRPr="003F7263" w:rsidRDefault="00007B9F" w:rsidP="00007B9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7C1A56" w:rsidRPr="003F7263" w14:paraId="38FF530F" w14:textId="77777777" w:rsidTr="005E17DF">
        <w:trPr>
          <w:gridAfter w:val="3"/>
          <w:wAfter w:w="142" w:type="dxa"/>
          <w:jc w:val="center"/>
        </w:trPr>
        <w:tc>
          <w:tcPr>
            <w:tcW w:w="1078" w:type="dxa"/>
            <w:gridSpan w:val="2"/>
            <w:tcBorders>
              <w:bottom w:val="single" w:sz="4" w:space="0" w:color="auto"/>
            </w:tcBorders>
            <w:shd w:val="clear" w:color="auto" w:fill="auto"/>
          </w:tcPr>
          <w:p w14:paraId="54F26373" w14:textId="77777777" w:rsidR="004B6B64" w:rsidRPr="003F7263" w:rsidRDefault="004B6B64" w:rsidP="009E468F">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71DE0FFC"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6F183540" w14:textId="77777777"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BFB816" w14:textId="63DE0402"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6C05E3C1"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8B1614" w:rsidRPr="003F7263" w14:paraId="6D2D54A6" w14:textId="77777777" w:rsidTr="005E17DF">
        <w:trPr>
          <w:gridAfter w:val="3"/>
          <w:wAfter w:w="142" w:type="dxa"/>
          <w:jc w:val="center"/>
        </w:trPr>
        <w:tc>
          <w:tcPr>
            <w:tcW w:w="1078" w:type="dxa"/>
            <w:gridSpan w:val="2"/>
            <w:tcBorders>
              <w:bottom w:val="single" w:sz="4" w:space="0" w:color="auto"/>
            </w:tcBorders>
            <w:shd w:val="clear" w:color="auto" w:fill="auto"/>
          </w:tcPr>
          <w:p w14:paraId="4592A05C" w14:textId="5C89DBD1" w:rsidR="008B1614" w:rsidRPr="003F7263" w:rsidRDefault="008B1614" w:rsidP="008B1614">
            <w:pPr>
              <w:spacing w:after="0"/>
              <w:rPr>
                <w:rFonts w:ascii="Arial" w:hAnsi="Arial"/>
                <w:sz w:val="16"/>
                <w:szCs w:val="16"/>
              </w:rPr>
            </w:pPr>
            <w:r w:rsidRPr="003F7263">
              <w:rPr>
                <w:rFonts w:ascii="Arial" w:hAnsi="Arial"/>
                <w:sz w:val="16"/>
                <w:szCs w:val="16"/>
              </w:rPr>
              <w:lastRenderedPageBreak/>
              <w:t>8.1.1.3.7b</w:t>
            </w:r>
          </w:p>
        </w:tc>
        <w:tc>
          <w:tcPr>
            <w:tcW w:w="3497" w:type="dxa"/>
            <w:gridSpan w:val="3"/>
            <w:tcBorders>
              <w:bottom w:val="single" w:sz="4" w:space="0" w:color="auto"/>
            </w:tcBorders>
            <w:shd w:val="clear" w:color="auto" w:fill="auto"/>
          </w:tcPr>
          <w:p w14:paraId="251ECFB3" w14:textId="2FC2CC13" w:rsidR="008B1614" w:rsidRPr="003F7263" w:rsidRDefault="008B1614" w:rsidP="008B1614">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2A12DD8C" w14:textId="5F1BC500" w:rsidR="008B1614" w:rsidRPr="003F7263" w:rsidRDefault="008B1614" w:rsidP="008B16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0C9FD55" w14:textId="64F1B128" w:rsidR="008B1614" w:rsidRPr="003F7263" w:rsidRDefault="00A21092" w:rsidP="008B1614">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50086591" w14:textId="004C6046" w:rsidR="008B1614" w:rsidRPr="003F7263" w:rsidRDefault="008B1614" w:rsidP="008B1614">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007B9F" w:rsidRPr="003F7263" w14:paraId="607A91E0" w14:textId="77777777" w:rsidTr="005E17DF">
        <w:trPr>
          <w:gridAfter w:val="3"/>
          <w:wAfter w:w="142" w:type="dxa"/>
          <w:jc w:val="center"/>
        </w:trPr>
        <w:tc>
          <w:tcPr>
            <w:tcW w:w="1078" w:type="dxa"/>
            <w:gridSpan w:val="2"/>
            <w:tcBorders>
              <w:bottom w:val="single" w:sz="4" w:space="0" w:color="auto"/>
            </w:tcBorders>
            <w:shd w:val="clear" w:color="auto" w:fill="D9D9D9"/>
          </w:tcPr>
          <w:p w14:paraId="49A94C05" w14:textId="77777777" w:rsidR="00007B9F" w:rsidRPr="003F7263" w:rsidRDefault="00007B9F" w:rsidP="00007B9F">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ED643BD" w14:textId="3D7C059F" w:rsidR="00007B9F" w:rsidRPr="003F7263" w:rsidRDefault="00007B9F" w:rsidP="00007B9F">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7CF1A763" w14:textId="77777777" w:rsidR="00007B9F" w:rsidRPr="003F7263" w:rsidRDefault="00007B9F" w:rsidP="00007B9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DAF7960" w14:textId="77777777" w:rsidR="00007B9F" w:rsidRPr="003F7263" w:rsidRDefault="00007B9F" w:rsidP="00007B9F">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FD02DD2" w14:textId="77777777" w:rsidR="00007B9F" w:rsidRPr="003F7263" w:rsidRDefault="00007B9F" w:rsidP="00007B9F">
            <w:pPr>
              <w:spacing w:after="0"/>
              <w:rPr>
                <w:rFonts w:ascii="Arial" w:hAnsi="Arial" w:cs="Arial"/>
                <w:sz w:val="16"/>
                <w:szCs w:val="16"/>
              </w:rPr>
            </w:pPr>
          </w:p>
        </w:tc>
      </w:tr>
      <w:tr w:rsidR="00007B9F" w:rsidRPr="003F7263" w14:paraId="70AC9A6A" w14:textId="77777777" w:rsidTr="005E17DF">
        <w:trPr>
          <w:gridAfter w:val="3"/>
          <w:wAfter w:w="142" w:type="dxa"/>
          <w:jc w:val="center"/>
        </w:trPr>
        <w:tc>
          <w:tcPr>
            <w:tcW w:w="1078" w:type="dxa"/>
            <w:gridSpan w:val="2"/>
            <w:tcBorders>
              <w:bottom w:val="single" w:sz="4" w:space="0" w:color="auto"/>
            </w:tcBorders>
            <w:shd w:val="clear" w:color="auto" w:fill="auto"/>
          </w:tcPr>
          <w:p w14:paraId="593B2E3E" w14:textId="77777777" w:rsidR="00007B9F" w:rsidRPr="003F7263" w:rsidRDefault="00007B9F" w:rsidP="00007B9F">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4E69E1A1" w14:textId="77777777" w:rsidR="00007B9F" w:rsidRPr="003F7263" w:rsidRDefault="00007B9F" w:rsidP="00007B9F">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4F01C6E9" w14:textId="77777777" w:rsidR="00007B9F" w:rsidRPr="003F7263" w:rsidRDefault="00007B9F" w:rsidP="00007B9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238C84A" w14:textId="782A8327"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7688B16" w14:textId="378BE11D" w:rsidR="00007B9F" w:rsidRPr="003F7263" w:rsidRDefault="00007B9F" w:rsidP="00007B9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03A492D2" w14:textId="77777777" w:rsidTr="005E17DF">
        <w:trPr>
          <w:gridAfter w:val="3"/>
          <w:wAfter w:w="142" w:type="dxa"/>
          <w:jc w:val="center"/>
        </w:trPr>
        <w:tc>
          <w:tcPr>
            <w:tcW w:w="1078" w:type="dxa"/>
            <w:gridSpan w:val="2"/>
            <w:tcBorders>
              <w:bottom w:val="single" w:sz="4" w:space="0" w:color="auto"/>
            </w:tcBorders>
            <w:shd w:val="clear" w:color="auto" w:fill="auto"/>
          </w:tcPr>
          <w:p w14:paraId="28ACC307" w14:textId="77777777" w:rsidR="00007B9F" w:rsidRPr="003F7263" w:rsidRDefault="00007B9F" w:rsidP="00007B9F">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06C2BA64" w14:textId="77777777" w:rsidR="00007B9F" w:rsidRPr="003F7263" w:rsidRDefault="00007B9F" w:rsidP="00007B9F">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77752F72" w14:textId="77777777" w:rsidR="00007B9F" w:rsidRPr="003F7263" w:rsidRDefault="00007B9F" w:rsidP="00007B9F">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5AA0D31" w14:textId="3374FFC8"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47C8F67A" w14:textId="23048811" w:rsidR="00007B9F" w:rsidRPr="003F7263" w:rsidRDefault="00007B9F" w:rsidP="00007B9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2780C2B6" w14:textId="77777777" w:rsidTr="005E17DF">
        <w:trPr>
          <w:gridAfter w:val="3"/>
          <w:wAfter w:w="142" w:type="dxa"/>
          <w:jc w:val="center"/>
        </w:trPr>
        <w:tc>
          <w:tcPr>
            <w:tcW w:w="1078" w:type="dxa"/>
            <w:gridSpan w:val="2"/>
            <w:tcBorders>
              <w:bottom w:val="single" w:sz="4" w:space="0" w:color="auto"/>
            </w:tcBorders>
            <w:shd w:val="clear" w:color="auto" w:fill="auto"/>
          </w:tcPr>
          <w:p w14:paraId="5BA1365D" w14:textId="77777777" w:rsidR="00007B9F" w:rsidRPr="003F7263" w:rsidRDefault="00007B9F" w:rsidP="00007B9F">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52AF70D7" w14:textId="77777777" w:rsidR="00007B9F" w:rsidRPr="003F7263" w:rsidRDefault="00007B9F" w:rsidP="00007B9F">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F88C6E4" w14:textId="77777777" w:rsidR="00007B9F" w:rsidRPr="003F7263" w:rsidRDefault="00007B9F" w:rsidP="00007B9F">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D42EA0D" w14:textId="77777777" w:rsidR="00007B9F" w:rsidRPr="003F7263" w:rsidRDefault="00007B9F" w:rsidP="00007B9F">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B19CAAA" w14:textId="77777777" w:rsidR="00007B9F" w:rsidRPr="003F7263" w:rsidRDefault="00007B9F" w:rsidP="00007B9F">
            <w:pPr>
              <w:spacing w:after="0"/>
              <w:rPr>
                <w:rFonts w:ascii="Arial" w:hAnsi="Arial" w:cs="Arial"/>
                <w:sz w:val="16"/>
                <w:szCs w:val="16"/>
              </w:rPr>
            </w:pPr>
          </w:p>
        </w:tc>
      </w:tr>
      <w:tr w:rsidR="007C1A56" w:rsidRPr="003F7263" w14:paraId="7C1439F4" w14:textId="77777777" w:rsidTr="005E17DF">
        <w:trPr>
          <w:gridAfter w:val="3"/>
          <w:wAfter w:w="142" w:type="dxa"/>
          <w:jc w:val="center"/>
        </w:trPr>
        <w:tc>
          <w:tcPr>
            <w:tcW w:w="1078" w:type="dxa"/>
            <w:gridSpan w:val="2"/>
            <w:tcBorders>
              <w:bottom w:val="single" w:sz="4" w:space="0" w:color="auto"/>
            </w:tcBorders>
            <w:shd w:val="clear" w:color="auto" w:fill="auto"/>
          </w:tcPr>
          <w:p w14:paraId="0ACB5E43" w14:textId="6C9D763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36EBD5BB" w14:textId="6FCCA63E"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07332EA" w14:textId="19129462"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74F587" w14:textId="044DB78B"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57FC1090" w14:textId="5904AB20"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7C1A56" w:rsidRPr="003F7263" w14:paraId="172E044D" w14:textId="77777777" w:rsidTr="005E17DF">
        <w:trPr>
          <w:gridAfter w:val="3"/>
          <w:wAfter w:w="142" w:type="dxa"/>
          <w:jc w:val="center"/>
        </w:trPr>
        <w:tc>
          <w:tcPr>
            <w:tcW w:w="1078" w:type="dxa"/>
            <w:gridSpan w:val="2"/>
            <w:tcBorders>
              <w:bottom w:val="single" w:sz="4" w:space="0" w:color="auto"/>
            </w:tcBorders>
            <w:shd w:val="clear" w:color="auto" w:fill="auto"/>
          </w:tcPr>
          <w:p w14:paraId="5FB52D3E" w14:textId="2325C55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44959F61" w14:textId="7B115959"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B102FBE" w14:textId="639D9FFE"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7046E40" w14:textId="0135586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006927A" w14:textId="46228D26"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7C1A56" w:rsidRPr="003F7263" w14:paraId="7A43BFAB" w14:textId="77777777" w:rsidTr="005E17DF">
        <w:trPr>
          <w:gridAfter w:val="3"/>
          <w:wAfter w:w="142" w:type="dxa"/>
          <w:jc w:val="center"/>
        </w:trPr>
        <w:tc>
          <w:tcPr>
            <w:tcW w:w="1078" w:type="dxa"/>
            <w:gridSpan w:val="2"/>
            <w:tcBorders>
              <w:bottom w:val="single" w:sz="4" w:space="0" w:color="auto"/>
            </w:tcBorders>
            <w:shd w:val="clear" w:color="auto" w:fill="auto"/>
          </w:tcPr>
          <w:p w14:paraId="19219D0D" w14:textId="368DC7F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3992AB01" w14:textId="783C39EB"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AB71071" w14:textId="3986F69D"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BFE990A" w14:textId="7155545E"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141F43E" w14:textId="36F82083"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2119C5" w:rsidRPr="003F7263" w14:paraId="2116DEFA" w14:textId="77777777" w:rsidTr="005E17DF">
        <w:trPr>
          <w:gridAfter w:val="3"/>
          <w:wAfter w:w="142" w:type="dxa"/>
          <w:jc w:val="center"/>
        </w:trPr>
        <w:tc>
          <w:tcPr>
            <w:tcW w:w="1078" w:type="dxa"/>
            <w:gridSpan w:val="2"/>
            <w:tcBorders>
              <w:bottom w:val="single" w:sz="4" w:space="0" w:color="auto"/>
            </w:tcBorders>
            <w:shd w:val="clear" w:color="auto" w:fill="auto"/>
          </w:tcPr>
          <w:p w14:paraId="66B12D28" w14:textId="23904DC1"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361E3CAF" w14:textId="7203B8CE"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410AE7A8" w14:textId="13D5B2EC"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A65E8F4" w14:textId="4B5F61F4"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12A6B914" w14:textId="4218E5BD" w:rsidR="002119C5" w:rsidRPr="003F7263" w:rsidRDefault="002119C5" w:rsidP="002119C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2119C5" w:rsidRPr="003F7263" w14:paraId="7E7BA912" w14:textId="77777777" w:rsidTr="005E17DF">
        <w:trPr>
          <w:gridAfter w:val="3"/>
          <w:wAfter w:w="142" w:type="dxa"/>
          <w:jc w:val="center"/>
        </w:trPr>
        <w:tc>
          <w:tcPr>
            <w:tcW w:w="1078" w:type="dxa"/>
            <w:gridSpan w:val="2"/>
            <w:tcBorders>
              <w:bottom w:val="single" w:sz="4" w:space="0" w:color="auto"/>
            </w:tcBorders>
            <w:shd w:val="clear" w:color="auto" w:fill="auto"/>
          </w:tcPr>
          <w:p w14:paraId="57457202" w14:textId="503263A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1E33A4E0" w14:textId="38257E91"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E48D94D" w14:textId="11756169"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0BC53418" w14:textId="48017A5B"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276C3D62" w14:textId="6C962074"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2119C5" w:rsidRPr="003F7263" w14:paraId="4884B1A8" w14:textId="77777777" w:rsidTr="005E17DF">
        <w:trPr>
          <w:gridAfter w:val="3"/>
          <w:wAfter w:w="142" w:type="dxa"/>
          <w:jc w:val="center"/>
        </w:trPr>
        <w:tc>
          <w:tcPr>
            <w:tcW w:w="1078" w:type="dxa"/>
            <w:gridSpan w:val="2"/>
            <w:tcBorders>
              <w:bottom w:val="single" w:sz="4" w:space="0" w:color="auto"/>
            </w:tcBorders>
            <w:shd w:val="clear" w:color="auto" w:fill="auto"/>
          </w:tcPr>
          <w:p w14:paraId="2B8F270A" w14:textId="5667F2D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2DD96EF8" w14:textId="6CDBB669"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0982ECC0" w14:textId="43F1BC9A"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EC12E41" w14:textId="0B06417C"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54186FC5" w14:textId="5F273AE6"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7C1A56" w:rsidRPr="003F7263" w14:paraId="1369F508" w14:textId="77777777" w:rsidTr="005E17DF">
        <w:trPr>
          <w:gridAfter w:val="3"/>
          <w:wAfter w:w="142" w:type="dxa"/>
          <w:jc w:val="center"/>
        </w:trPr>
        <w:tc>
          <w:tcPr>
            <w:tcW w:w="1078" w:type="dxa"/>
            <w:gridSpan w:val="2"/>
            <w:tcBorders>
              <w:bottom w:val="single" w:sz="4" w:space="0" w:color="auto"/>
            </w:tcBorders>
            <w:shd w:val="clear" w:color="auto" w:fill="D9D9D9"/>
          </w:tcPr>
          <w:p w14:paraId="11BA89C6" w14:textId="77777777" w:rsidR="007C1A56" w:rsidRPr="003F7263" w:rsidRDefault="007C1A56" w:rsidP="007C1A56">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3C44399C" w14:textId="77777777" w:rsidR="007C1A56" w:rsidRPr="003F7263" w:rsidRDefault="007C1A56" w:rsidP="007C1A56">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2062F6DB"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FA4F997" w14:textId="77777777" w:rsidR="007C1A56" w:rsidRPr="003F7263" w:rsidRDefault="007C1A56" w:rsidP="007C1A56">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4707DB04" w14:textId="77777777" w:rsidR="007C1A56" w:rsidRPr="003F7263" w:rsidRDefault="007C1A56" w:rsidP="007C1A56">
            <w:pPr>
              <w:spacing w:after="0"/>
              <w:rPr>
                <w:rFonts w:ascii="Arial" w:hAnsi="Arial" w:cs="Arial"/>
                <w:b/>
                <w:sz w:val="16"/>
                <w:szCs w:val="16"/>
              </w:rPr>
            </w:pPr>
          </w:p>
        </w:tc>
      </w:tr>
      <w:tr w:rsidR="007C1A56" w:rsidRPr="003F7263" w14:paraId="0EA8563D" w14:textId="77777777" w:rsidTr="005E17DF">
        <w:trPr>
          <w:gridAfter w:val="3"/>
          <w:wAfter w:w="142" w:type="dxa"/>
          <w:jc w:val="center"/>
        </w:trPr>
        <w:tc>
          <w:tcPr>
            <w:tcW w:w="1078" w:type="dxa"/>
            <w:gridSpan w:val="2"/>
            <w:tcBorders>
              <w:bottom w:val="single" w:sz="4" w:space="0" w:color="auto"/>
            </w:tcBorders>
            <w:shd w:val="clear" w:color="auto" w:fill="D9D9D9"/>
          </w:tcPr>
          <w:p w14:paraId="62E9FFCF" w14:textId="77777777" w:rsidR="007C1A56" w:rsidRPr="003F7263" w:rsidRDefault="007C1A56" w:rsidP="007C1A56">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607821D" w14:textId="77777777" w:rsidR="007C1A56" w:rsidRPr="003F7263" w:rsidRDefault="007C1A56" w:rsidP="007C1A56">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9176B2D"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77729F" w14:textId="77777777" w:rsidR="007C1A56" w:rsidRPr="003F7263" w:rsidRDefault="007C1A56" w:rsidP="007C1A56">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3B74E600" w14:textId="77777777" w:rsidR="007C1A56" w:rsidRPr="003F7263" w:rsidRDefault="007C1A56" w:rsidP="007C1A56">
            <w:pPr>
              <w:spacing w:after="0"/>
              <w:rPr>
                <w:rFonts w:ascii="Arial" w:hAnsi="Arial" w:cs="Arial"/>
                <w:b/>
                <w:sz w:val="16"/>
                <w:szCs w:val="16"/>
              </w:rPr>
            </w:pPr>
          </w:p>
        </w:tc>
      </w:tr>
      <w:tr w:rsidR="007C1A56" w:rsidRPr="003F7263" w14:paraId="0F39046D" w14:textId="77777777" w:rsidTr="005E17DF">
        <w:trPr>
          <w:gridAfter w:val="3"/>
          <w:wAfter w:w="142" w:type="dxa"/>
          <w:jc w:val="center"/>
        </w:trPr>
        <w:tc>
          <w:tcPr>
            <w:tcW w:w="1078" w:type="dxa"/>
            <w:gridSpan w:val="2"/>
            <w:tcBorders>
              <w:bottom w:val="single" w:sz="4" w:space="0" w:color="auto"/>
            </w:tcBorders>
            <w:shd w:val="clear" w:color="auto" w:fill="auto"/>
          </w:tcPr>
          <w:p w14:paraId="6B010A2B" w14:textId="77777777" w:rsidR="007C1A56" w:rsidRPr="003F7263" w:rsidRDefault="007C1A56" w:rsidP="007C1A56">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21F013AD" w14:textId="77777777" w:rsidR="007C1A56" w:rsidRPr="003F7263" w:rsidRDefault="007C1A56" w:rsidP="007C1A5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122F97A9"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6D9F0A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31F14035" w14:textId="77777777"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p>
        </w:tc>
      </w:tr>
      <w:tr w:rsidR="007C1A56" w:rsidRPr="003F7263" w14:paraId="1AA9CFD8" w14:textId="77777777" w:rsidTr="005E17DF">
        <w:trPr>
          <w:gridAfter w:val="3"/>
          <w:wAfter w:w="142" w:type="dxa"/>
          <w:jc w:val="center"/>
        </w:trPr>
        <w:tc>
          <w:tcPr>
            <w:tcW w:w="1078" w:type="dxa"/>
            <w:gridSpan w:val="2"/>
            <w:tcBorders>
              <w:bottom w:val="single" w:sz="4" w:space="0" w:color="auto"/>
            </w:tcBorders>
            <w:shd w:val="clear" w:color="auto" w:fill="auto"/>
          </w:tcPr>
          <w:p w14:paraId="196B94E7"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4F3C2A73"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2355106" w14:textId="77777777" w:rsidR="007C1A56" w:rsidRPr="003F7263" w:rsidRDefault="007C1A56" w:rsidP="007C1A5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6272257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013978D"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7C1A56" w:rsidRPr="003F7263" w14:paraId="47CAAD49" w14:textId="77777777" w:rsidTr="005E17DF">
        <w:trPr>
          <w:gridAfter w:val="3"/>
          <w:wAfter w:w="142" w:type="dxa"/>
          <w:jc w:val="center"/>
        </w:trPr>
        <w:tc>
          <w:tcPr>
            <w:tcW w:w="1078" w:type="dxa"/>
            <w:gridSpan w:val="2"/>
            <w:tcBorders>
              <w:bottom w:val="single" w:sz="4" w:space="0" w:color="auto"/>
            </w:tcBorders>
            <w:shd w:val="clear" w:color="auto" w:fill="auto"/>
          </w:tcPr>
          <w:p w14:paraId="7F976037" w14:textId="77777777" w:rsidR="007C1A56" w:rsidRPr="003F7263" w:rsidRDefault="007C1A56" w:rsidP="007C1A56">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6D531A82" w14:textId="77777777" w:rsidR="007C1A56" w:rsidRPr="003F7263" w:rsidRDefault="007C1A56" w:rsidP="007C1A56">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82CE93C"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DFC6DF3" w14:textId="77777777" w:rsidR="007C1A56" w:rsidRPr="003F7263" w:rsidRDefault="007C1A56" w:rsidP="007C1A56">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812E43C" w14:textId="77777777" w:rsidR="007C1A56" w:rsidRPr="003F7263" w:rsidRDefault="007C1A56" w:rsidP="007C1A56">
            <w:pPr>
              <w:spacing w:after="0"/>
              <w:rPr>
                <w:rFonts w:ascii="Arial" w:hAnsi="Arial" w:cs="Arial"/>
                <w:sz w:val="16"/>
                <w:szCs w:val="16"/>
              </w:rPr>
            </w:pPr>
          </w:p>
        </w:tc>
      </w:tr>
      <w:tr w:rsidR="007C1A56" w:rsidRPr="003F7263" w14:paraId="7D8C9E6E" w14:textId="77777777" w:rsidTr="005E17DF">
        <w:trPr>
          <w:gridAfter w:val="3"/>
          <w:wAfter w:w="142" w:type="dxa"/>
          <w:jc w:val="center"/>
        </w:trPr>
        <w:tc>
          <w:tcPr>
            <w:tcW w:w="1078" w:type="dxa"/>
            <w:gridSpan w:val="2"/>
            <w:tcBorders>
              <w:bottom w:val="single" w:sz="4" w:space="0" w:color="auto"/>
            </w:tcBorders>
            <w:shd w:val="clear" w:color="auto" w:fill="auto"/>
          </w:tcPr>
          <w:p w14:paraId="45669B0B"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0C56C07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721D23E"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78B85E3"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6E9C4EEC"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UEs supporting 5GS</w:t>
            </w:r>
          </w:p>
        </w:tc>
      </w:tr>
      <w:tr w:rsidR="007C1A56" w:rsidRPr="003F7263" w14:paraId="06D105BA" w14:textId="77777777" w:rsidTr="005E17DF">
        <w:trPr>
          <w:gridAfter w:val="3"/>
          <w:wAfter w:w="142" w:type="dxa"/>
          <w:jc w:val="center"/>
        </w:trPr>
        <w:tc>
          <w:tcPr>
            <w:tcW w:w="1078" w:type="dxa"/>
            <w:gridSpan w:val="2"/>
            <w:tcBorders>
              <w:bottom w:val="single" w:sz="4" w:space="0" w:color="auto"/>
            </w:tcBorders>
            <w:shd w:val="clear" w:color="auto" w:fill="BFBFBF"/>
          </w:tcPr>
          <w:p w14:paraId="16A6D4FB"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19454DC5"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12C534F8" w14:textId="77777777" w:rsidR="007C1A56" w:rsidRPr="003F7263" w:rsidRDefault="007C1A56" w:rsidP="007C1A56">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328DBCA0" w14:textId="77777777" w:rsidR="007C1A56" w:rsidRPr="003F7263" w:rsidRDefault="007C1A56" w:rsidP="007C1A56">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028A1840" w14:textId="77777777" w:rsidR="007C1A56" w:rsidRPr="003F7263" w:rsidRDefault="007C1A56" w:rsidP="007C1A56">
            <w:pPr>
              <w:spacing w:after="0"/>
              <w:rPr>
                <w:rFonts w:ascii="Arial" w:hAnsi="Arial" w:cs="Arial"/>
                <w:bCs/>
                <w:sz w:val="16"/>
                <w:szCs w:val="16"/>
              </w:rPr>
            </w:pPr>
          </w:p>
        </w:tc>
      </w:tr>
      <w:tr w:rsidR="007C1A56" w:rsidRPr="003F7263" w14:paraId="31A7F308" w14:textId="77777777" w:rsidTr="005E17DF">
        <w:trPr>
          <w:gridAfter w:val="3"/>
          <w:wAfter w:w="142" w:type="dxa"/>
          <w:jc w:val="center"/>
        </w:trPr>
        <w:tc>
          <w:tcPr>
            <w:tcW w:w="1078" w:type="dxa"/>
            <w:gridSpan w:val="2"/>
            <w:tcBorders>
              <w:bottom w:val="single" w:sz="4" w:space="0" w:color="auto"/>
            </w:tcBorders>
            <w:shd w:val="clear" w:color="auto" w:fill="auto"/>
          </w:tcPr>
          <w:p w14:paraId="1BD5661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64B9A588"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41103DAB"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71A907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412488FC"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contiguous CA</w:t>
            </w:r>
          </w:p>
        </w:tc>
      </w:tr>
      <w:tr w:rsidR="007C1A56" w:rsidRPr="003F7263" w14:paraId="6F34D8CF" w14:textId="77777777" w:rsidTr="005E17DF">
        <w:trPr>
          <w:gridAfter w:val="3"/>
          <w:wAfter w:w="142" w:type="dxa"/>
          <w:jc w:val="center"/>
        </w:trPr>
        <w:tc>
          <w:tcPr>
            <w:tcW w:w="1078" w:type="dxa"/>
            <w:gridSpan w:val="2"/>
            <w:tcBorders>
              <w:bottom w:val="single" w:sz="4" w:space="0" w:color="auto"/>
            </w:tcBorders>
            <w:shd w:val="clear" w:color="auto" w:fill="auto"/>
          </w:tcPr>
          <w:p w14:paraId="1323385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4934876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7F3AECDA"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29D6C1F"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3C499DBB"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inter-band CA</w:t>
            </w:r>
          </w:p>
        </w:tc>
      </w:tr>
      <w:tr w:rsidR="007C1A56" w:rsidRPr="003F7263" w14:paraId="5A599A0D" w14:textId="77777777" w:rsidTr="005E17DF">
        <w:trPr>
          <w:gridAfter w:val="3"/>
          <w:wAfter w:w="142" w:type="dxa"/>
          <w:jc w:val="center"/>
        </w:trPr>
        <w:tc>
          <w:tcPr>
            <w:tcW w:w="1078" w:type="dxa"/>
            <w:gridSpan w:val="2"/>
            <w:tcBorders>
              <w:bottom w:val="single" w:sz="4" w:space="0" w:color="auto"/>
            </w:tcBorders>
            <w:shd w:val="clear" w:color="auto" w:fill="auto"/>
          </w:tcPr>
          <w:p w14:paraId="596E8126"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7F5D63B2"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3CC69C26"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A613AA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6F138170"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non-contiguous CA</w:t>
            </w:r>
          </w:p>
        </w:tc>
      </w:tr>
      <w:tr w:rsidR="007C1A56" w:rsidRPr="003F7263" w14:paraId="066EE5D5" w14:textId="77777777" w:rsidTr="005E17DF">
        <w:trPr>
          <w:gridAfter w:val="3"/>
          <w:wAfter w:w="142" w:type="dxa"/>
          <w:jc w:val="center"/>
        </w:trPr>
        <w:tc>
          <w:tcPr>
            <w:tcW w:w="1078" w:type="dxa"/>
            <w:gridSpan w:val="2"/>
            <w:tcBorders>
              <w:bottom w:val="single" w:sz="4" w:space="0" w:color="auto"/>
            </w:tcBorders>
            <w:shd w:val="clear" w:color="auto" w:fill="D9D9D9"/>
          </w:tcPr>
          <w:p w14:paraId="3A77C202"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1F5AA60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73A082E7" w14:textId="77777777" w:rsidR="007C1A56" w:rsidRPr="003F7263" w:rsidRDefault="007C1A56" w:rsidP="007C1A56">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6FCADDBD" w14:textId="77777777" w:rsidR="007C1A56" w:rsidRPr="003F7263" w:rsidRDefault="007C1A56" w:rsidP="007C1A56">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54A98562" w14:textId="77777777" w:rsidR="007C1A56" w:rsidRPr="003F7263" w:rsidRDefault="007C1A56" w:rsidP="007C1A56">
            <w:pPr>
              <w:pStyle w:val="TAL"/>
              <w:keepNext w:val="0"/>
              <w:keepLines w:val="0"/>
              <w:rPr>
                <w:rFonts w:cs="Arial"/>
                <w:sz w:val="16"/>
                <w:szCs w:val="16"/>
                <w:lang w:eastAsia="en-US"/>
              </w:rPr>
            </w:pPr>
          </w:p>
        </w:tc>
      </w:tr>
      <w:tr w:rsidR="007C1A56" w:rsidRPr="003F7263" w14:paraId="7B2944C1" w14:textId="77777777" w:rsidTr="005E17DF">
        <w:trPr>
          <w:gridAfter w:val="3"/>
          <w:wAfter w:w="142" w:type="dxa"/>
          <w:jc w:val="center"/>
        </w:trPr>
        <w:tc>
          <w:tcPr>
            <w:tcW w:w="1078" w:type="dxa"/>
            <w:gridSpan w:val="2"/>
            <w:tcBorders>
              <w:bottom w:val="single" w:sz="4" w:space="0" w:color="auto"/>
            </w:tcBorders>
            <w:shd w:val="clear" w:color="auto" w:fill="D9D9D9"/>
          </w:tcPr>
          <w:p w14:paraId="6773DF10"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63415BF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5D7266A0" w14:textId="77777777" w:rsidR="007C1A56" w:rsidRPr="003F7263" w:rsidRDefault="007C1A56" w:rsidP="007C1A56">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8D7FC0B" w14:textId="77777777" w:rsidR="007C1A56" w:rsidRPr="003F7263" w:rsidRDefault="007C1A56" w:rsidP="007C1A56">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0ECE565" w14:textId="77777777" w:rsidR="007C1A56" w:rsidRPr="003F7263" w:rsidRDefault="007C1A56" w:rsidP="007C1A56">
            <w:pPr>
              <w:pStyle w:val="TAL"/>
              <w:keepNext w:val="0"/>
              <w:keepLines w:val="0"/>
              <w:rPr>
                <w:rFonts w:cs="Arial"/>
                <w:sz w:val="16"/>
                <w:szCs w:val="16"/>
                <w:lang w:eastAsia="en-US"/>
              </w:rPr>
            </w:pPr>
          </w:p>
        </w:tc>
      </w:tr>
      <w:tr w:rsidR="007C1A56" w:rsidRPr="003F7263" w14:paraId="3DEBFAB0" w14:textId="77777777" w:rsidTr="005E17DF">
        <w:trPr>
          <w:gridAfter w:val="3"/>
          <w:wAfter w:w="142" w:type="dxa"/>
          <w:jc w:val="center"/>
        </w:trPr>
        <w:tc>
          <w:tcPr>
            <w:tcW w:w="1078" w:type="dxa"/>
            <w:gridSpan w:val="2"/>
            <w:tcBorders>
              <w:bottom w:val="single" w:sz="4" w:space="0" w:color="auto"/>
            </w:tcBorders>
            <w:shd w:val="clear" w:color="auto" w:fill="auto"/>
          </w:tcPr>
          <w:p w14:paraId="793FA3FC"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8.1.3.1.1</w:t>
            </w:r>
          </w:p>
        </w:tc>
        <w:tc>
          <w:tcPr>
            <w:tcW w:w="3497" w:type="dxa"/>
            <w:gridSpan w:val="3"/>
            <w:tcBorders>
              <w:bottom w:val="single" w:sz="4" w:space="0" w:color="auto"/>
            </w:tcBorders>
            <w:shd w:val="clear" w:color="auto" w:fill="auto"/>
          </w:tcPr>
          <w:p w14:paraId="1982EEC3"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4F0E7E30"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A0BDEFC"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4766ACD" w14:textId="77777777" w:rsidR="007C1A56" w:rsidRPr="003F7263" w:rsidRDefault="007C1A56" w:rsidP="007C1A56">
            <w:pPr>
              <w:pStyle w:val="TAL"/>
              <w:keepNext w:val="0"/>
              <w:keepLines w:val="0"/>
              <w:rPr>
                <w:rFonts w:cs="Arial"/>
                <w:sz w:val="16"/>
                <w:szCs w:val="16"/>
                <w:lang w:eastAsia="en-US"/>
              </w:rPr>
            </w:pPr>
            <w:r w:rsidRPr="003F7263">
              <w:rPr>
                <w:sz w:val="16"/>
                <w:szCs w:val="16"/>
                <w:lang w:eastAsia="en-US"/>
              </w:rPr>
              <w:t>UEs supporting 5G Core</w:t>
            </w:r>
          </w:p>
        </w:tc>
      </w:tr>
      <w:tr w:rsidR="007C1A56" w:rsidRPr="003F7263" w14:paraId="68394F3C" w14:textId="77777777" w:rsidTr="005E17DF">
        <w:trPr>
          <w:gridAfter w:val="3"/>
          <w:wAfter w:w="142" w:type="dxa"/>
          <w:jc w:val="center"/>
        </w:trPr>
        <w:tc>
          <w:tcPr>
            <w:tcW w:w="1078" w:type="dxa"/>
            <w:gridSpan w:val="2"/>
            <w:tcBorders>
              <w:bottom w:val="single" w:sz="4" w:space="0" w:color="auto"/>
            </w:tcBorders>
            <w:shd w:val="clear" w:color="auto" w:fill="auto"/>
          </w:tcPr>
          <w:p w14:paraId="20FCFEF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24CE1915" w14:textId="3009AEE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11A4FBD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15D5BD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59821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3794D5D" w14:textId="77777777" w:rsidTr="005E17DF">
        <w:trPr>
          <w:gridAfter w:val="3"/>
          <w:wAfter w:w="142" w:type="dxa"/>
          <w:jc w:val="center"/>
        </w:trPr>
        <w:tc>
          <w:tcPr>
            <w:tcW w:w="1078" w:type="dxa"/>
            <w:gridSpan w:val="2"/>
            <w:tcBorders>
              <w:bottom w:val="single" w:sz="4" w:space="0" w:color="auto"/>
            </w:tcBorders>
            <w:shd w:val="clear" w:color="auto" w:fill="auto"/>
          </w:tcPr>
          <w:p w14:paraId="79A18FE1"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461997D5" w14:textId="478BB1AB"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5EE2B233"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9DB36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9D8F69A"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345F821E" w14:textId="77777777" w:rsidTr="005E17DF">
        <w:trPr>
          <w:gridAfter w:val="3"/>
          <w:wAfter w:w="142" w:type="dxa"/>
          <w:jc w:val="center"/>
        </w:trPr>
        <w:tc>
          <w:tcPr>
            <w:tcW w:w="1078" w:type="dxa"/>
            <w:gridSpan w:val="2"/>
            <w:tcBorders>
              <w:bottom w:val="single" w:sz="4" w:space="0" w:color="auto"/>
            </w:tcBorders>
            <w:shd w:val="clear" w:color="auto" w:fill="auto"/>
          </w:tcPr>
          <w:p w14:paraId="5F998CF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20C22265" w14:textId="74240456"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2AE52C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AAB78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450372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7589654F" w14:textId="77777777" w:rsidTr="005E17DF">
        <w:trPr>
          <w:gridAfter w:val="3"/>
          <w:wAfter w:w="142" w:type="dxa"/>
          <w:jc w:val="center"/>
        </w:trPr>
        <w:tc>
          <w:tcPr>
            <w:tcW w:w="1078" w:type="dxa"/>
            <w:gridSpan w:val="2"/>
            <w:tcBorders>
              <w:bottom w:val="single" w:sz="4" w:space="0" w:color="auto"/>
            </w:tcBorders>
            <w:shd w:val="clear" w:color="auto" w:fill="auto"/>
          </w:tcPr>
          <w:p w14:paraId="4F0F9B4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24C4DF97" w14:textId="1E657A7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2FC273C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1E17868"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1D50E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228CD34" w14:textId="77777777" w:rsidTr="005E17DF">
        <w:trPr>
          <w:gridAfter w:val="3"/>
          <w:wAfter w:w="142" w:type="dxa"/>
          <w:jc w:val="center"/>
        </w:trPr>
        <w:tc>
          <w:tcPr>
            <w:tcW w:w="1078" w:type="dxa"/>
            <w:gridSpan w:val="2"/>
            <w:tcBorders>
              <w:bottom w:val="single" w:sz="4" w:space="0" w:color="auto"/>
            </w:tcBorders>
            <w:shd w:val="clear" w:color="auto" w:fill="auto"/>
          </w:tcPr>
          <w:p w14:paraId="33007E50"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34FA8B38" w14:textId="6D1D683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0ABBBA1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DFAB0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5B1D44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F9FD991" w14:textId="77777777" w:rsidTr="005E17DF">
        <w:trPr>
          <w:gridAfter w:val="3"/>
          <w:wAfter w:w="142" w:type="dxa"/>
          <w:jc w:val="center"/>
        </w:trPr>
        <w:tc>
          <w:tcPr>
            <w:tcW w:w="1078" w:type="dxa"/>
            <w:gridSpan w:val="2"/>
            <w:tcBorders>
              <w:bottom w:val="single" w:sz="4" w:space="0" w:color="auto"/>
            </w:tcBorders>
            <w:shd w:val="clear" w:color="auto" w:fill="auto"/>
          </w:tcPr>
          <w:p w14:paraId="02552CF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8A9E65B" w14:textId="3D49C182" w:rsidR="007C1A56" w:rsidRPr="003F7263" w:rsidRDefault="007C1A56" w:rsidP="007C1A56">
            <w:pPr>
              <w:spacing w:after="0"/>
              <w:rPr>
                <w:rFonts w:ascii="Arial" w:hAnsi="Arial" w:cs="Arial"/>
                <w:bCs/>
                <w:sz w:val="16"/>
                <w:szCs w:val="16"/>
              </w:rPr>
            </w:pPr>
            <w:r w:rsidRPr="003F7263">
              <w:rPr>
                <w:rFonts w:ascii="Arial" w:hAnsi="Arial" w:cs="Arial"/>
                <w:bCs/>
                <w:sz w:val="16"/>
                <w:szCs w:val="16"/>
              </w:rPr>
              <w:t xml:space="preserve">Measurement configuration control and </w:t>
            </w:r>
            <w:r w:rsidRPr="003F7263">
              <w:rPr>
                <w:rFonts w:ascii="Arial" w:hAnsi="Arial" w:cs="Arial"/>
                <w:bCs/>
                <w:sz w:val="16"/>
                <w:szCs w:val="16"/>
              </w:rPr>
              <w:lastRenderedPageBreak/>
              <w:t>reporting / Event A4 / Measurement of Neighbour NR cell / Inter-band measurements</w:t>
            </w:r>
          </w:p>
        </w:tc>
        <w:tc>
          <w:tcPr>
            <w:tcW w:w="810" w:type="dxa"/>
            <w:gridSpan w:val="4"/>
            <w:tcBorders>
              <w:bottom w:val="single" w:sz="4" w:space="0" w:color="auto"/>
            </w:tcBorders>
            <w:shd w:val="clear" w:color="auto" w:fill="auto"/>
          </w:tcPr>
          <w:p w14:paraId="48F6EB81"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43B5986B"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8A5119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5E411FB7" w14:textId="77777777" w:rsidTr="005E17DF">
        <w:trPr>
          <w:gridAfter w:val="3"/>
          <w:wAfter w:w="142" w:type="dxa"/>
          <w:jc w:val="center"/>
        </w:trPr>
        <w:tc>
          <w:tcPr>
            <w:tcW w:w="1078" w:type="dxa"/>
            <w:gridSpan w:val="2"/>
            <w:tcBorders>
              <w:bottom w:val="single" w:sz="4" w:space="0" w:color="auto"/>
            </w:tcBorders>
            <w:shd w:val="clear" w:color="auto" w:fill="auto"/>
          </w:tcPr>
          <w:p w14:paraId="126A6D1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17E8B86C" w14:textId="12F7DC58"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55F7B44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ACB74EA"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50F12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76BDEA8" w14:textId="77777777" w:rsidTr="005E17DF">
        <w:trPr>
          <w:gridAfter w:val="3"/>
          <w:wAfter w:w="142" w:type="dxa"/>
          <w:jc w:val="center"/>
        </w:trPr>
        <w:tc>
          <w:tcPr>
            <w:tcW w:w="1078" w:type="dxa"/>
            <w:gridSpan w:val="2"/>
            <w:tcBorders>
              <w:bottom w:val="single" w:sz="4" w:space="0" w:color="auto"/>
            </w:tcBorders>
            <w:shd w:val="clear" w:color="auto" w:fill="auto"/>
          </w:tcPr>
          <w:p w14:paraId="036A9D8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2C2AFD8B" w14:textId="5F99674C"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084D96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39C90F3"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8718E46"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4764FC1" w14:textId="77777777" w:rsidTr="005E17DF">
        <w:trPr>
          <w:gridAfter w:val="3"/>
          <w:wAfter w:w="142" w:type="dxa"/>
          <w:jc w:val="center"/>
        </w:trPr>
        <w:tc>
          <w:tcPr>
            <w:tcW w:w="1078" w:type="dxa"/>
            <w:gridSpan w:val="2"/>
            <w:tcBorders>
              <w:bottom w:val="single" w:sz="4" w:space="0" w:color="auto"/>
            </w:tcBorders>
            <w:shd w:val="clear" w:color="auto" w:fill="auto"/>
          </w:tcPr>
          <w:p w14:paraId="1049BAF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7796205E" w14:textId="5A45779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5564AE6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283BA27"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628932F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0F490A2E" w14:textId="77777777" w:rsidTr="005E17DF">
        <w:trPr>
          <w:gridAfter w:val="3"/>
          <w:wAfter w:w="142" w:type="dxa"/>
          <w:jc w:val="center"/>
        </w:trPr>
        <w:tc>
          <w:tcPr>
            <w:tcW w:w="1078" w:type="dxa"/>
            <w:gridSpan w:val="2"/>
            <w:tcBorders>
              <w:bottom w:val="single" w:sz="4" w:space="0" w:color="auto"/>
            </w:tcBorders>
            <w:shd w:val="clear" w:color="auto" w:fill="auto"/>
          </w:tcPr>
          <w:p w14:paraId="09DE87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38F8019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1D62A99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D100F17"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C1FE96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5GCore</w:t>
            </w:r>
          </w:p>
        </w:tc>
      </w:tr>
      <w:tr w:rsidR="007C1A56" w:rsidRPr="003F7263" w14:paraId="7F3D5E9F" w14:textId="77777777" w:rsidTr="005E17DF">
        <w:trPr>
          <w:gridAfter w:val="3"/>
          <w:wAfter w:w="142" w:type="dxa"/>
          <w:jc w:val="center"/>
        </w:trPr>
        <w:tc>
          <w:tcPr>
            <w:tcW w:w="1078" w:type="dxa"/>
            <w:gridSpan w:val="2"/>
            <w:tcBorders>
              <w:bottom w:val="single" w:sz="4" w:space="0" w:color="auto"/>
            </w:tcBorders>
            <w:shd w:val="clear" w:color="auto" w:fill="auto"/>
          </w:tcPr>
          <w:p w14:paraId="0018355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BC23D8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25BEC9A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34B8EF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24B9995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SS-SINR measurements</w:t>
            </w:r>
          </w:p>
        </w:tc>
      </w:tr>
      <w:tr w:rsidR="007C1A56" w:rsidRPr="003F7263" w14:paraId="2F6144D0" w14:textId="77777777" w:rsidTr="005E17DF">
        <w:trPr>
          <w:gridAfter w:val="3"/>
          <w:wAfter w:w="142" w:type="dxa"/>
          <w:jc w:val="center"/>
        </w:trPr>
        <w:tc>
          <w:tcPr>
            <w:tcW w:w="1078" w:type="dxa"/>
            <w:gridSpan w:val="2"/>
            <w:tcBorders>
              <w:bottom w:val="single" w:sz="4" w:space="0" w:color="auto"/>
            </w:tcBorders>
            <w:shd w:val="clear" w:color="auto" w:fill="auto"/>
          </w:tcPr>
          <w:p w14:paraId="7063F1C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453FF8A6" w14:textId="07731110"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232D48B"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310A2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2049196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098577F6" w14:textId="77777777" w:rsidTr="005E17DF">
        <w:trPr>
          <w:gridAfter w:val="3"/>
          <w:wAfter w:w="142" w:type="dxa"/>
          <w:jc w:val="center"/>
        </w:trPr>
        <w:tc>
          <w:tcPr>
            <w:tcW w:w="1078" w:type="dxa"/>
            <w:gridSpan w:val="2"/>
            <w:tcBorders>
              <w:bottom w:val="single" w:sz="4" w:space="0" w:color="auto"/>
            </w:tcBorders>
            <w:shd w:val="clear" w:color="auto" w:fill="auto"/>
          </w:tcPr>
          <w:p w14:paraId="4199ADB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3FAA0A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7958A2CC"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86A72FB" w14:textId="77777777" w:rsidR="007C1A56" w:rsidRPr="003F7263" w:rsidRDefault="007C1A56" w:rsidP="007C1A56">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6C9DF3A" w14:textId="77777777" w:rsidR="007C1A56" w:rsidRPr="003F7263" w:rsidRDefault="007C1A56" w:rsidP="007C1A56">
            <w:pPr>
              <w:spacing w:after="0"/>
              <w:rPr>
                <w:rFonts w:ascii="Arial" w:hAnsi="Arial"/>
                <w:sz w:val="16"/>
                <w:szCs w:val="16"/>
              </w:rPr>
            </w:pPr>
          </w:p>
        </w:tc>
      </w:tr>
      <w:tr w:rsidR="007C1A56" w:rsidRPr="003F7263" w14:paraId="247E067D" w14:textId="77777777" w:rsidTr="005E17DF">
        <w:trPr>
          <w:gridAfter w:val="3"/>
          <w:wAfter w:w="142" w:type="dxa"/>
          <w:jc w:val="center"/>
        </w:trPr>
        <w:tc>
          <w:tcPr>
            <w:tcW w:w="1078" w:type="dxa"/>
            <w:gridSpan w:val="2"/>
            <w:tcBorders>
              <w:bottom w:val="single" w:sz="4" w:space="0" w:color="auto"/>
            </w:tcBorders>
            <w:shd w:val="clear" w:color="auto" w:fill="auto"/>
          </w:tcPr>
          <w:p w14:paraId="6057BB3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20B5CBDA" w14:textId="3A005DD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795A3D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FF69C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028ADE47" w14:textId="2A856324"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409C6D44" w14:textId="77777777" w:rsidTr="005E17DF">
        <w:trPr>
          <w:gridAfter w:val="3"/>
          <w:wAfter w:w="142" w:type="dxa"/>
          <w:jc w:val="center"/>
        </w:trPr>
        <w:tc>
          <w:tcPr>
            <w:tcW w:w="1078" w:type="dxa"/>
            <w:gridSpan w:val="2"/>
            <w:tcBorders>
              <w:bottom w:val="single" w:sz="4" w:space="0" w:color="auto"/>
            </w:tcBorders>
            <w:shd w:val="clear" w:color="auto" w:fill="auto"/>
          </w:tcPr>
          <w:p w14:paraId="11CBA1D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4C0C509B" w14:textId="77777777" w:rsidR="007C1A56" w:rsidRPr="003F7263" w:rsidRDefault="007C1A56" w:rsidP="007C1A56">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F7D1730"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CEF4DD9" w14:textId="77777777" w:rsidR="007C1A56" w:rsidRPr="003F7263" w:rsidRDefault="007C1A56" w:rsidP="007C1A56">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138A6DA1" w14:textId="77777777" w:rsidR="007C1A56" w:rsidRPr="003F7263" w:rsidRDefault="007C1A56" w:rsidP="007C1A56">
            <w:pPr>
              <w:spacing w:after="0"/>
              <w:rPr>
                <w:rFonts w:ascii="Arial" w:hAnsi="Arial"/>
                <w:sz w:val="16"/>
                <w:szCs w:val="16"/>
              </w:rPr>
            </w:pPr>
          </w:p>
        </w:tc>
      </w:tr>
      <w:tr w:rsidR="007C1A56" w:rsidRPr="003F7263" w14:paraId="70485CFB" w14:textId="77777777" w:rsidTr="005E17DF">
        <w:trPr>
          <w:gridAfter w:val="3"/>
          <w:wAfter w:w="142" w:type="dxa"/>
          <w:jc w:val="center"/>
        </w:trPr>
        <w:tc>
          <w:tcPr>
            <w:tcW w:w="1078" w:type="dxa"/>
            <w:gridSpan w:val="2"/>
            <w:tcBorders>
              <w:bottom w:val="single" w:sz="4" w:space="0" w:color="auto"/>
            </w:tcBorders>
            <w:shd w:val="clear" w:color="auto" w:fill="auto"/>
          </w:tcPr>
          <w:p w14:paraId="4C1890E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657B1D5E" w14:textId="77777777" w:rsidR="007C1A56" w:rsidRPr="003F7263" w:rsidRDefault="007C1A56" w:rsidP="007C1A56">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F22953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CC402D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6AD454C"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D22B996" w14:textId="77777777" w:rsidTr="005E17DF">
        <w:trPr>
          <w:gridAfter w:val="3"/>
          <w:wAfter w:w="142" w:type="dxa"/>
          <w:jc w:val="center"/>
        </w:trPr>
        <w:tc>
          <w:tcPr>
            <w:tcW w:w="1078" w:type="dxa"/>
            <w:gridSpan w:val="2"/>
            <w:tcBorders>
              <w:bottom w:val="single" w:sz="4" w:space="0" w:color="auto"/>
            </w:tcBorders>
            <w:shd w:val="clear" w:color="auto" w:fill="auto"/>
          </w:tcPr>
          <w:p w14:paraId="23240A70"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38B12AE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7FC7ACF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A428F4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67EE4F7"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0BB1C3F" w14:textId="77777777" w:rsidTr="005E17DF">
        <w:trPr>
          <w:gridAfter w:val="3"/>
          <w:wAfter w:w="142" w:type="dxa"/>
          <w:jc w:val="center"/>
        </w:trPr>
        <w:tc>
          <w:tcPr>
            <w:tcW w:w="1078" w:type="dxa"/>
            <w:gridSpan w:val="2"/>
            <w:tcBorders>
              <w:bottom w:val="single" w:sz="4" w:space="0" w:color="auto"/>
            </w:tcBorders>
            <w:shd w:val="clear" w:color="auto" w:fill="D9D9D9"/>
          </w:tcPr>
          <w:p w14:paraId="183691E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008704D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56D04926"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F930961" w14:textId="77777777" w:rsidR="007C1A56" w:rsidRPr="003F7263" w:rsidRDefault="007C1A56" w:rsidP="007C1A56">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6DB93A0" w14:textId="77777777" w:rsidR="007C1A56" w:rsidRPr="003F7263" w:rsidRDefault="007C1A56" w:rsidP="007C1A56">
            <w:pPr>
              <w:spacing w:after="0"/>
              <w:rPr>
                <w:rFonts w:ascii="Arial" w:hAnsi="Arial"/>
                <w:b/>
                <w:sz w:val="16"/>
                <w:szCs w:val="16"/>
              </w:rPr>
            </w:pPr>
          </w:p>
        </w:tc>
      </w:tr>
      <w:tr w:rsidR="007C1A56" w:rsidRPr="003F7263" w14:paraId="383A9D4B" w14:textId="77777777" w:rsidTr="005E17DF">
        <w:trPr>
          <w:gridAfter w:val="3"/>
          <w:wAfter w:w="142" w:type="dxa"/>
          <w:jc w:val="center"/>
        </w:trPr>
        <w:tc>
          <w:tcPr>
            <w:tcW w:w="1078" w:type="dxa"/>
            <w:gridSpan w:val="2"/>
            <w:tcBorders>
              <w:bottom w:val="single" w:sz="4" w:space="0" w:color="auto"/>
            </w:tcBorders>
            <w:shd w:val="clear" w:color="auto" w:fill="auto"/>
          </w:tcPr>
          <w:p w14:paraId="25375C6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57E19CA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0542F2C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69222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050D651"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043FDB1B" w14:textId="77777777" w:rsidTr="005E17DF">
        <w:trPr>
          <w:gridAfter w:val="3"/>
          <w:wAfter w:w="142" w:type="dxa"/>
          <w:jc w:val="center"/>
        </w:trPr>
        <w:tc>
          <w:tcPr>
            <w:tcW w:w="1078" w:type="dxa"/>
            <w:gridSpan w:val="2"/>
            <w:tcBorders>
              <w:bottom w:val="single" w:sz="4" w:space="0" w:color="auto"/>
            </w:tcBorders>
            <w:shd w:val="clear" w:color="auto" w:fill="auto"/>
          </w:tcPr>
          <w:p w14:paraId="3BB1251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15E9636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359699F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D9E749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2ECDF4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39D0452F" w14:textId="77777777" w:rsidTr="005E17DF">
        <w:trPr>
          <w:gridAfter w:val="3"/>
          <w:wAfter w:w="142" w:type="dxa"/>
          <w:jc w:val="center"/>
        </w:trPr>
        <w:tc>
          <w:tcPr>
            <w:tcW w:w="1078" w:type="dxa"/>
            <w:gridSpan w:val="2"/>
            <w:tcBorders>
              <w:bottom w:val="single" w:sz="4" w:space="0" w:color="auto"/>
            </w:tcBorders>
            <w:shd w:val="clear" w:color="auto" w:fill="auto"/>
          </w:tcPr>
          <w:p w14:paraId="20C5429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4A98AC5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5E19623F"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DAEB66"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7F8559B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7C1A56" w:rsidRPr="003F7263" w14:paraId="0A73F739" w14:textId="77777777" w:rsidTr="005E17DF">
        <w:trPr>
          <w:gridAfter w:val="3"/>
          <w:wAfter w:w="142" w:type="dxa"/>
          <w:jc w:val="center"/>
        </w:trPr>
        <w:tc>
          <w:tcPr>
            <w:tcW w:w="1078" w:type="dxa"/>
            <w:gridSpan w:val="2"/>
            <w:tcBorders>
              <w:bottom w:val="single" w:sz="4" w:space="0" w:color="auto"/>
            </w:tcBorders>
            <w:shd w:val="clear" w:color="auto" w:fill="D9D9D9"/>
          </w:tcPr>
          <w:p w14:paraId="05FAE56F"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05408023"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168063A8"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67BEC90" w14:textId="77777777" w:rsidR="007C1A56" w:rsidRPr="003F7263" w:rsidRDefault="007C1A56" w:rsidP="007C1A56">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B2F238E" w14:textId="77777777" w:rsidR="007C1A56" w:rsidRPr="003F7263" w:rsidRDefault="007C1A56" w:rsidP="007C1A56">
            <w:pPr>
              <w:spacing w:after="0"/>
              <w:rPr>
                <w:rFonts w:ascii="Arial" w:hAnsi="Arial"/>
                <w:b/>
                <w:sz w:val="16"/>
                <w:szCs w:val="16"/>
              </w:rPr>
            </w:pPr>
          </w:p>
        </w:tc>
      </w:tr>
      <w:tr w:rsidR="007C1A56" w:rsidRPr="003F7263" w14:paraId="48B9C042" w14:textId="77777777" w:rsidTr="005E17DF">
        <w:trPr>
          <w:gridAfter w:val="3"/>
          <w:wAfter w:w="142" w:type="dxa"/>
          <w:jc w:val="center"/>
        </w:trPr>
        <w:tc>
          <w:tcPr>
            <w:tcW w:w="1078" w:type="dxa"/>
            <w:gridSpan w:val="2"/>
            <w:tcBorders>
              <w:bottom w:val="single" w:sz="4" w:space="0" w:color="auto"/>
            </w:tcBorders>
            <w:shd w:val="clear" w:color="auto" w:fill="auto"/>
          </w:tcPr>
          <w:p w14:paraId="1DE00A4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36F6B44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316E34D9"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EE3FB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E107734"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1DDD90A3" w14:textId="77777777" w:rsidTr="005E17DF">
        <w:trPr>
          <w:gridAfter w:val="3"/>
          <w:wAfter w:w="142" w:type="dxa"/>
          <w:jc w:val="center"/>
        </w:trPr>
        <w:tc>
          <w:tcPr>
            <w:tcW w:w="1078" w:type="dxa"/>
            <w:gridSpan w:val="2"/>
            <w:tcBorders>
              <w:bottom w:val="single" w:sz="4" w:space="0" w:color="auto"/>
            </w:tcBorders>
            <w:shd w:val="clear" w:color="auto" w:fill="auto"/>
          </w:tcPr>
          <w:p w14:paraId="191190E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51F18B9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A861D17"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616DC6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611A46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4C2DE242" w14:textId="77777777" w:rsidTr="005E17DF">
        <w:trPr>
          <w:gridAfter w:val="3"/>
          <w:wAfter w:w="142" w:type="dxa"/>
          <w:jc w:val="center"/>
        </w:trPr>
        <w:tc>
          <w:tcPr>
            <w:tcW w:w="1078" w:type="dxa"/>
            <w:gridSpan w:val="2"/>
            <w:tcBorders>
              <w:bottom w:val="single" w:sz="4" w:space="0" w:color="auto"/>
            </w:tcBorders>
            <w:shd w:val="clear" w:color="auto" w:fill="auto"/>
          </w:tcPr>
          <w:p w14:paraId="5802891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74531DCF"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33AB8D3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54D93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D1EA85D"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6F949D3D" w14:textId="77777777" w:rsidTr="005E17DF">
        <w:trPr>
          <w:gridAfter w:val="3"/>
          <w:wAfter w:w="142" w:type="dxa"/>
          <w:jc w:val="center"/>
        </w:trPr>
        <w:tc>
          <w:tcPr>
            <w:tcW w:w="1078" w:type="dxa"/>
            <w:gridSpan w:val="2"/>
            <w:tcBorders>
              <w:bottom w:val="single" w:sz="4" w:space="0" w:color="auto"/>
            </w:tcBorders>
            <w:shd w:val="clear" w:color="auto" w:fill="auto"/>
          </w:tcPr>
          <w:p w14:paraId="655D9790" w14:textId="47443DEC" w:rsidR="009E468F" w:rsidRPr="003F7263" w:rsidRDefault="009E468F" w:rsidP="009E468F">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528C4F38" w14:textId="20085B68"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6BC8045D" w14:textId="7BA761FF"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5C48A3" w14:textId="5F675CD6"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365B81F0" w14:textId="1B61587C" w:rsidR="009E468F" w:rsidRPr="003F7263" w:rsidRDefault="009E468F" w:rsidP="009E468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E468F" w:rsidRPr="003F7263" w14:paraId="43236611" w14:textId="77777777" w:rsidTr="005E17DF">
        <w:trPr>
          <w:gridAfter w:val="3"/>
          <w:wAfter w:w="142" w:type="dxa"/>
          <w:jc w:val="center"/>
        </w:trPr>
        <w:tc>
          <w:tcPr>
            <w:tcW w:w="1078" w:type="dxa"/>
            <w:gridSpan w:val="2"/>
            <w:tcBorders>
              <w:bottom w:val="single" w:sz="4" w:space="0" w:color="auto"/>
            </w:tcBorders>
            <w:shd w:val="clear" w:color="auto" w:fill="auto"/>
          </w:tcPr>
          <w:p w14:paraId="174DDC2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2103F719"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302B4AA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7DAE67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73C762B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26C763F6" w14:textId="77777777" w:rsidTr="005E17DF">
        <w:trPr>
          <w:gridAfter w:val="3"/>
          <w:wAfter w:w="142" w:type="dxa"/>
          <w:jc w:val="center"/>
        </w:trPr>
        <w:tc>
          <w:tcPr>
            <w:tcW w:w="1078" w:type="dxa"/>
            <w:gridSpan w:val="2"/>
            <w:tcBorders>
              <w:bottom w:val="single" w:sz="4" w:space="0" w:color="auto"/>
            </w:tcBorders>
            <w:shd w:val="clear" w:color="auto" w:fill="auto"/>
          </w:tcPr>
          <w:p w14:paraId="400F749D"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lastRenderedPageBreak/>
              <w:t>8.1.3.1.21</w:t>
            </w:r>
          </w:p>
        </w:tc>
        <w:tc>
          <w:tcPr>
            <w:tcW w:w="3497" w:type="dxa"/>
            <w:gridSpan w:val="3"/>
            <w:tcBorders>
              <w:bottom w:val="single" w:sz="4" w:space="0" w:color="auto"/>
            </w:tcBorders>
            <w:shd w:val="clear" w:color="auto" w:fill="auto"/>
          </w:tcPr>
          <w:p w14:paraId="2BF98E1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1FCCE72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2CC214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3C265CE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19C72E78" w14:textId="77777777" w:rsidTr="005E17DF">
        <w:trPr>
          <w:gridAfter w:val="3"/>
          <w:wAfter w:w="142" w:type="dxa"/>
          <w:jc w:val="center"/>
        </w:trPr>
        <w:tc>
          <w:tcPr>
            <w:tcW w:w="1078" w:type="dxa"/>
            <w:gridSpan w:val="2"/>
            <w:tcBorders>
              <w:bottom w:val="single" w:sz="4" w:space="0" w:color="auto"/>
            </w:tcBorders>
            <w:shd w:val="clear" w:color="auto" w:fill="auto"/>
          </w:tcPr>
          <w:p w14:paraId="4A529DD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5E7F551E" w14:textId="49A934AA"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55F1495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96BE6F"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614748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5FA4E0EB" w14:textId="77777777" w:rsidTr="005E17DF">
        <w:trPr>
          <w:gridAfter w:val="3"/>
          <w:wAfter w:w="142" w:type="dxa"/>
          <w:jc w:val="center"/>
        </w:trPr>
        <w:tc>
          <w:tcPr>
            <w:tcW w:w="1078" w:type="dxa"/>
            <w:gridSpan w:val="2"/>
            <w:tcBorders>
              <w:bottom w:val="single" w:sz="4" w:space="0" w:color="auto"/>
            </w:tcBorders>
            <w:shd w:val="clear" w:color="auto" w:fill="D9D9D9"/>
          </w:tcPr>
          <w:p w14:paraId="094E79C1"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22A19185"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2B585BD5"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7C7BCEA"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4A7423C" w14:textId="77777777" w:rsidR="009E468F" w:rsidRPr="003F7263" w:rsidRDefault="009E468F" w:rsidP="009E468F">
            <w:pPr>
              <w:spacing w:after="0"/>
              <w:rPr>
                <w:rFonts w:ascii="Arial" w:hAnsi="Arial"/>
                <w:sz w:val="16"/>
                <w:szCs w:val="16"/>
              </w:rPr>
            </w:pPr>
          </w:p>
        </w:tc>
      </w:tr>
      <w:tr w:rsidR="009E468F" w:rsidRPr="003F7263" w14:paraId="4F7810AC" w14:textId="77777777" w:rsidTr="005E17DF">
        <w:trPr>
          <w:gridAfter w:val="3"/>
          <w:wAfter w:w="142" w:type="dxa"/>
          <w:jc w:val="center"/>
        </w:trPr>
        <w:tc>
          <w:tcPr>
            <w:tcW w:w="1078" w:type="dxa"/>
            <w:gridSpan w:val="2"/>
            <w:tcBorders>
              <w:bottom w:val="single" w:sz="4" w:space="0" w:color="auto"/>
            </w:tcBorders>
            <w:shd w:val="clear" w:color="auto" w:fill="auto"/>
          </w:tcPr>
          <w:p w14:paraId="53559181" w14:textId="77777777" w:rsidR="009E468F" w:rsidRPr="003F7263" w:rsidRDefault="009E468F" w:rsidP="009E468F">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14BBDE8D"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06559527"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47A90D" w14:textId="77777777"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42D0DD3"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1FBB79E6" w14:textId="77777777" w:rsidTr="005E17DF">
        <w:trPr>
          <w:gridAfter w:val="3"/>
          <w:wAfter w:w="142" w:type="dxa"/>
          <w:jc w:val="center"/>
        </w:trPr>
        <w:tc>
          <w:tcPr>
            <w:tcW w:w="1078" w:type="dxa"/>
            <w:gridSpan w:val="2"/>
            <w:tcBorders>
              <w:bottom w:val="single" w:sz="4" w:space="0" w:color="auto"/>
            </w:tcBorders>
            <w:shd w:val="clear" w:color="auto" w:fill="auto"/>
          </w:tcPr>
          <w:p w14:paraId="4C247917" w14:textId="77777777" w:rsidR="009E468F" w:rsidRPr="003F7263" w:rsidRDefault="009E468F" w:rsidP="009E468F">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2E4642B2"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58796A4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4EDECF2"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6A7D5A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5A0855DA" w14:textId="77777777" w:rsidTr="005E17DF">
        <w:trPr>
          <w:gridAfter w:val="3"/>
          <w:wAfter w:w="142" w:type="dxa"/>
          <w:jc w:val="center"/>
        </w:trPr>
        <w:tc>
          <w:tcPr>
            <w:tcW w:w="1078" w:type="dxa"/>
            <w:gridSpan w:val="2"/>
            <w:tcBorders>
              <w:bottom w:val="single" w:sz="4" w:space="0" w:color="auto"/>
            </w:tcBorders>
            <w:shd w:val="clear" w:color="auto" w:fill="auto"/>
          </w:tcPr>
          <w:p w14:paraId="7640427F" w14:textId="77777777" w:rsidR="009E468F" w:rsidRPr="003F7263" w:rsidRDefault="009E468F" w:rsidP="009E468F">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1A43E917"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A51E103"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31F8C4"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2217EC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63F1C248" w14:textId="77777777" w:rsidTr="005E17DF">
        <w:trPr>
          <w:gridAfter w:val="3"/>
          <w:wAfter w:w="142" w:type="dxa"/>
          <w:jc w:val="center"/>
        </w:trPr>
        <w:tc>
          <w:tcPr>
            <w:tcW w:w="1078" w:type="dxa"/>
            <w:gridSpan w:val="2"/>
            <w:tcBorders>
              <w:bottom w:val="single" w:sz="4" w:space="0" w:color="auto"/>
            </w:tcBorders>
            <w:shd w:val="clear" w:color="auto" w:fill="auto"/>
          </w:tcPr>
          <w:p w14:paraId="0CD27EB1"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02530566"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4602DD4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6EF50EB"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60048B2" w14:textId="1C3A6F2E"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UEs supporting 5G Core and Inter-RAT E-UTRA measurements and Event B triggered reporting and </w:t>
            </w:r>
            <w:r w:rsidR="001C27F0" w:rsidRPr="003F7263">
              <w:rPr>
                <w:rFonts w:ascii="Arial" w:hAnsi="Arial" w:cs="Arial"/>
                <w:bCs/>
                <w:sz w:val="16"/>
                <w:szCs w:val="16"/>
              </w:rPr>
              <w:t>E-UTRA R</w:t>
            </w:r>
            <w:r w:rsidRPr="003F7263">
              <w:rPr>
                <w:rFonts w:ascii="Arial" w:hAnsi="Arial" w:cs="Arial"/>
                <w:bCs/>
                <w:sz w:val="16"/>
                <w:szCs w:val="16"/>
              </w:rPr>
              <w:t>S-SINR measurements</w:t>
            </w:r>
          </w:p>
        </w:tc>
      </w:tr>
      <w:tr w:rsidR="009E468F" w:rsidRPr="003F7263" w14:paraId="249F3DBB" w14:textId="77777777" w:rsidTr="005E17DF">
        <w:trPr>
          <w:gridAfter w:val="3"/>
          <w:wAfter w:w="142" w:type="dxa"/>
          <w:jc w:val="center"/>
        </w:trPr>
        <w:tc>
          <w:tcPr>
            <w:tcW w:w="1078" w:type="dxa"/>
            <w:gridSpan w:val="2"/>
            <w:tcBorders>
              <w:bottom w:val="single" w:sz="4" w:space="0" w:color="auto"/>
            </w:tcBorders>
            <w:shd w:val="clear" w:color="auto" w:fill="auto"/>
          </w:tcPr>
          <w:p w14:paraId="1D9D6B01" w14:textId="5FF6BD28"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3B1EBDC9" w14:textId="17C39215" w:rsidR="009E468F" w:rsidRPr="003F7263" w:rsidRDefault="009E468F" w:rsidP="009E468F">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563993E" w14:textId="77777777" w:rsidR="009E468F" w:rsidRPr="003F7263" w:rsidRDefault="009E468F" w:rsidP="009E468F">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78FAB577"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45107D2F" w14:textId="77777777" w:rsidR="009E468F" w:rsidRPr="003F7263" w:rsidRDefault="009E468F" w:rsidP="009E468F">
            <w:pPr>
              <w:spacing w:after="0"/>
              <w:rPr>
                <w:rFonts w:ascii="Arial" w:hAnsi="Arial" w:cs="Arial"/>
                <w:bCs/>
                <w:sz w:val="16"/>
                <w:szCs w:val="16"/>
              </w:rPr>
            </w:pPr>
          </w:p>
        </w:tc>
      </w:tr>
      <w:tr w:rsidR="009E468F" w:rsidRPr="003F7263" w14:paraId="0E1AAE52" w14:textId="77777777" w:rsidTr="005E17DF">
        <w:trPr>
          <w:gridAfter w:val="3"/>
          <w:wAfter w:w="142" w:type="dxa"/>
          <w:jc w:val="center"/>
        </w:trPr>
        <w:tc>
          <w:tcPr>
            <w:tcW w:w="1078" w:type="dxa"/>
            <w:gridSpan w:val="2"/>
            <w:tcBorders>
              <w:bottom w:val="single" w:sz="4" w:space="0" w:color="auto"/>
            </w:tcBorders>
            <w:shd w:val="clear" w:color="auto" w:fill="auto"/>
          </w:tcPr>
          <w:p w14:paraId="7F68C5DA" w14:textId="1EAAA0E9"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717B37FA" w14:textId="12EBC50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1F1F59E6" w14:textId="79F1F108"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0C88B93" w14:textId="2E2CB1BD"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789F30A9" w14:textId="4FFB94E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478B753E" w14:textId="77777777" w:rsidTr="005E17DF">
        <w:trPr>
          <w:gridAfter w:val="3"/>
          <w:wAfter w:w="142" w:type="dxa"/>
          <w:jc w:val="center"/>
        </w:trPr>
        <w:tc>
          <w:tcPr>
            <w:tcW w:w="1078" w:type="dxa"/>
            <w:gridSpan w:val="2"/>
            <w:tcBorders>
              <w:bottom w:val="single" w:sz="4" w:space="0" w:color="auto"/>
            </w:tcBorders>
            <w:shd w:val="clear" w:color="auto" w:fill="auto"/>
          </w:tcPr>
          <w:p w14:paraId="4EAA3111" w14:textId="3849FCF0"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72293C3A" w14:textId="097944D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32F88238" w14:textId="0C5230FE"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02A86FA5" w14:textId="51EC5586"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12CFC37E" w14:textId="018BB531"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59DC152E" w14:textId="77777777" w:rsidTr="005E17DF">
        <w:trPr>
          <w:gridAfter w:val="3"/>
          <w:wAfter w:w="142" w:type="dxa"/>
          <w:jc w:val="center"/>
        </w:trPr>
        <w:tc>
          <w:tcPr>
            <w:tcW w:w="1078" w:type="dxa"/>
            <w:gridSpan w:val="2"/>
            <w:tcBorders>
              <w:bottom w:val="single" w:sz="4" w:space="0" w:color="auto"/>
            </w:tcBorders>
            <w:shd w:val="clear" w:color="auto" w:fill="auto"/>
          </w:tcPr>
          <w:p w14:paraId="31F6AE93" w14:textId="4BB8C00A" w:rsidR="009E468F" w:rsidRPr="003F7263" w:rsidRDefault="009E468F" w:rsidP="009E468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5F940C73" w14:textId="09AC2012" w:rsidR="009E468F" w:rsidRPr="003F7263" w:rsidRDefault="009E468F" w:rsidP="009E468F">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4DAE89D1" w14:textId="2B56FD40"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3BEA024C" w14:textId="433E4842" w:rsidR="009E468F" w:rsidRPr="003F7263" w:rsidRDefault="009E468F" w:rsidP="009E468F">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1B67029E" w14:textId="50DE1C3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2EA10BC5" w14:textId="77777777" w:rsidTr="005E17DF">
        <w:trPr>
          <w:gridAfter w:val="3"/>
          <w:wAfter w:w="142" w:type="dxa"/>
          <w:jc w:val="center"/>
        </w:trPr>
        <w:tc>
          <w:tcPr>
            <w:tcW w:w="1078" w:type="dxa"/>
            <w:gridSpan w:val="2"/>
            <w:tcBorders>
              <w:bottom w:val="single" w:sz="4" w:space="0" w:color="auto"/>
            </w:tcBorders>
            <w:shd w:val="clear" w:color="auto" w:fill="D9D9D9"/>
          </w:tcPr>
          <w:p w14:paraId="4CB73A65" w14:textId="77777777"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C48004C" w14:textId="5A391A7E"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614021A6" w14:textId="77777777" w:rsidR="009E468F" w:rsidRPr="003F7263" w:rsidRDefault="009E468F" w:rsidP="009E468F">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7457C66D"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6643DBB" w14:textId="77777777" w:rsidR="009E468F" w:rsidRPr="003F7263" w:rsidRDefault="009E468F" w:rsidP="009E468F">
            <w:pPr>
              <w:spacing w:after="0"/>
              <w:rPr>
                <w:rFonts w:ascii="Arial" w:hAnsi="Arial"/>
                <w:b/>
                <w:sz w:val="16"/>
                <w:szCs w:val="16"/>
                <w:lang w:eastAsia="zh-CN"/>
              </w:rPr>
            </w:pPr>
          </w:p>
        </w:tc>
      </w:tr>
      <w:tr w:rsidR="009E468F" w:rsidRPr="003F7263" w14:paraId="145C83DB" w14:textId="77777777" w:rsidTr="005E17DF">
        <w:trPr>
          <w:gridAfter w:val="3"/>
          <w:wAfter w:w="142" w:type="dxa"/>
          <w:jc w:val="center"/>
        </w:trPr>
        <w:tc>
          <w:tcPr>
            <w:tcW w:w="1078" w:type="dxa"/>
            <w:gridSpan w:val="2"/>
            <w:tcBorders>
              <w:bottom w:val="single" w:sz="4" w:space="0" w:color="auto"/>
            </w:tcBorders>
            <w:shd w:val="clear" w:color="auto" w:fill="auto"/>
          </w:tcPr>
          <w:p w14:paraId="734D606D"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7A7929F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154B9FA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138A9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5BA3A54"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3F7263" w14:paraId="2DAE962B" w14:textId="77777777" w:rsidTr="005E17DF">
        <w:trPr>
          <w:gridAfter w:val="3"/>
          <w:wAfter w:w="142" w:type="dxa"/>
          <w:jc w:val="center"/>
        </w:trPr>
        <w:tc>
          <w:tcPr>
            <w:tcW w:w="1078" w:type="dxa"/>
            <w:gridSpan w:val="2"/>
            <w:tcBorders>
              <w:bottom w:val="single" w:sz="4" w:space="0" w:color="auto"/>
            </w:tcBorders>
            <w:shd w:val="clear" w:color="auto" w:fill="auto"/>
          </w:tcPr>
          <w:p w14:paraId="3C3B2C2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45195B23"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78CA23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DBE2B5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0392B175" w14:textId="77777777" w:rsidR="009E468F" w:rsidRPr="003F7263" w:rsidRDefault="009E468F" w:rsidP="009E468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E468F" w:rsidRPr="003F7263" w14:paraId="3DD573F1" w14:textId="77777777" w:rsidTr="005E17DF">
        <w:trPr>
          <w:gridAfter w:val="3"/>
          <w:wAfter w:w="142" w:type="dxa"/>
          <w:jc w:val="center"/>
        </w:trPr>
        <w:tc>
          <w:tcPr>
            <w:tcW w:w="1078" w:type="dxa"/>
            <w:gridSpan w:val="2"/>
            <w:tcBorders>
              <w:bottom w:val="single" w:sz="4" w:space="0" w:color="auto"/>
            </w:tcBorders>
            <w:shd w:val="clear" w:color="auto" w:fill="D9D9D9"/>
          </w:tcPr>
          <w:p w14:paraId="1DC3C01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79AD35B4"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04F22431"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863318F"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07118E8" w14:textId="77777777" w:rsidR="009E468F" w:rsidRPr="003F7263" w:rsidRDefault="009E468F" w:rsidP="009E468F">
            <w:pPr>
              <w:spacing w:after="0"/>
              <w:rPr>
                <w:rFonts w:ascii="Arial" w:hAnsi="Arial"/>
                <w:b/>
                <w:sz w:val="16"/>
                <w:szCs w:val="16"/>
              </w:rPr>
            </w:pPr>
          </w:p>
        </w:tc>
      </w:tr>
      <w:tr w:rsidR="009E468F" w:rsidRPr="003F7263" w14:paraId="2065A1BB" w14:textId="77777777" w:rsidTr="005E17DF">
        <w:trPr>
          <w:gridAfter w:val="3"/>
          <w:wAfter w:w="142" w:type="dxa"/>
          <w:jc w:val="center"/>
        </w:trPr>
        <w:tc>
          <w:tcPr>
            <w:tcW w:w="1078" w:type="dxa"/>
            <w:gridSpan w:val="2"/>
            <w:tcBorders>
              <w:bottom w:val="single" w:sz="4" w:space="0" w:color="auto"/>
            </w:tcBorders>
            <w:shd w:val="clear" w:color="auto" w:fill="D9D9D9"/>
          </w:tcPr>
          <w:p w14:paraId="40CDC18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30868E9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35183CCC"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DE13C11"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4CA4FD6" w14:textId="77777777" w:rsidR="009E468F" w:rsidRPr="003F7263" w:rsidRDefault="009E468F" w:rsidP="009E468F">
            <w:pPr>
              <w:spacing w:after="0"/>
              <w:rPr>
                <w:rFonts w:ascii="Arial" w:hAnsi="Arial"/>
                <w:b/>
                <w:sz w:val="16"/>
                <w:szCs w:val="16"/>
              </w:rPr>
            </w:pPr>
          </w:p>
        </w:tc>
      </w:tr>
      <w:tr w:rsidR="009E468F" w:rsidRPr="003F7263" w14:paraId="3AB56B7D" w14:textId="77777777" w:rsidTr="005E17DF">
        <w:trPr>
          <w:gridAfter w:val="3"/>
          <w:wAfter w:w="142" w:type="dxa"/>
          <w:jc w:val="center"/>
        </w:trPr>
        <w:tc>
          <w:tcPr>
            <w:tcW w:w="1078" w:type="dxa"/>
            <w:gridSpan w:val="2"/>
            <w:tcBorders>
              <w:bottom w:val="single" w:sz="4" w:space="0" w:color="auto"/>
            </w:tcBorders>
            <w:shd w:val="clear" w:color="auto" w:fill="auto"/>
          </w:tcPr>
          <w:p w14:paraId="75FA465E"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1D6A7046"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761E51B"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19EEEB7"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93894E8" w14:textId="77777777" w:rsidR="009E468F" w:rsidRPr="003F7263" w:rsidRDefault="009E468F" w:rsidP="009E468F">
            <w:pPr>
              <w:spacing w:after="0"/>
              <w:rPr>
                <w:rFonts w:ascii="Arial" w:hAnsi="Arial"/>
                <w:b/>
                <w:sz w:val="16"/>
                <w:szCs w:val="16"/>
              </w:rPr>
            </w:pPr>
          </w:p>
        </w:tc>
      </w:tr>
      <w:tr w:rsidR="009E468F" w:rsidRPr="003F7263" w14:paraId="10A787C1" w14:textId="77777777" w:rsidTr="005E17DF">
        <w:trPr>
          <w:gridAfter w:val="3"/>
          <w:wAfter w:w="142" w:type="dxa"/>
          <w:jc w:val="center"/>
        </w:trPr>
        <w:tc>
          <w:tcPr>
            <w:tcW w:w="1078" w:type="dxa"/>
            <w:gridSpan w:val="2"/>
            <w:tcBorders>
              <w:bottom w:val="single" w:sz="4" w:space="0" w:color="auto"/>
            </w:tcBorders>
            <w:shd w:val="clear" w:color="auto" w:fill="auto"/>
          </w:tcPr>
          <w:p w14:paraId="5CE960C4"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00322E8D" w14:textId="5BBA3960" w:rsidR="009E468F" w:rsidRPr="003F7263" w:rsidRDefault="009E468F" w:rsidP="009E468F">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2030878E" w14:textId="77777777" w:rsidR="009E468F" w:rsidRPr="003F7263" w:rsidRDefault="009E468F" w:rsidP="009E468F">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0CD0C23" w14:textId="77777777" w:rsidR="009E468F" w:rsidRPr="003F7263" w:rsidRDefault="009E468F" w:rsidP="009E468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5574965" w14:textId="77777777" w:rsidR="009E468F" w:rsidRPr="003F7263" w:rsidRDefault="009E468F" w:rsidP="009E468F">
            <w:pPr>
              <w:spacing w:after="0"/>
              <w:rPr>
                <w:rFonts w:ascii="Arial" w:hAnsi="Arial"/>
                <w:b/>
                <w:sz w:val="16"/>
                <w:szCs w:val="16"/>
              </w:rPr>
            </w:pPr>
            <w:r w:rsidRPr="003F7263">
              <w:rPr>
                <w:rFonts w:ascii="Arial" w:hAnsi="Arial" w:cs="Arial"/>
                <w:bCs/>
                <w:sz w:val="16"/>
                <w:szCs w:val="16"/>
              </w:rPr>
              <w:t>UEs supporting 5G Core</w:t>
            </w:r>
          </w:p>
        </w:tc>
      </w:tr>
      <w:tr w:rsidR="009E468F" w:rsidRPr="003F7263" w14:paraId="3DED782F" w14:textId="77777777" w:rsidTr="005E17DF">
        <w:trPr>
          <w:gridAfter w:val="3"/>
          <w:wAfter w:w="142" w:type="dxa"/>
          <w:jc w:val="center"/>
        </w:trPr>
        <w:tc>
          <w:tcPr>
            <w:tcW w:w="1078" w:type="dxa"/>
            <w:gridSpan w:val="2"/>
            <w:tcBorders>
              <w:bottom w:val="single" w:sz="4" w:space="0" w:color="auto"/>
            </w:tcBorders>
            <w:shd w:val="clear" w:color="auto" w:fill="auto"/>
          </w:tcPr>
          <w:p w14:paraId="060FB0D0"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22FEC9CC"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3904D5C"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1F48960"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D47289A" w14:textId="77777777" w:rsidR="009E468F" w:rsidRPr="003F7263" w:rsidRDefault="009E468F" w:rsidP="009E468F">
            <w:pPr>
              <w:spacing w:after="0"/>
              <w:rPr>
                <w:rFonts w:ascii="Arial" w:hAnsi="Arial"/>
                <w:b/>
                <w:sz w:val="16"/>
                <w:szCs w:val="16"/>
              </w:rPr>
            </w:pPr>
          </w:p>
        </w:tc>
      </w:tr>
      <w:tr w:rsidR="009E468F" w:rsidRPr="003F7263" w14:paraId="67BEBDB0" w14:textId="77777777" w:rsidTr="005E17DF">
        <w:trPr>
          <w:gridAfter w:val="3"/>
          <w:wAfter w:w="142" w:type="dxa"/>
          <w:jc w:val="center"/>
        </w:trPr>
        <w:tc>
          <w:tcPr>
            <w:tcW w:w="1078" w:type="dxa"/>
            <w:gridSpan w:val="2"/>
            <w:tcBorders>
              <w:bottom w:val="single" w:sz="4" w:space="0" w:color="auto"/>
            </w:tcBorders>
            <w:shd w:val="clear" w:color="auto" w:fill="auto"/>
          </w:tcPr>
          <w:p w14:paraId="5A286D8D"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5BFFA931"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7A0A9703"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350429B"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917F92B" w14:textId="77777777" w:rsidR="009E468F" w:rsidRPr="003F7263" w:rsidRDefault="009E468F" w:rsidP="009E468F">
            <w:pPr>
              <w:spacing w:after="0"/>
              <w:rPr>
                <w:rFonts w:ascii="Arial" w:hAnsi="Arial"/>
                <w:b/>
                <w:sz w:val="16"/>
                <w:szCs w:val="16"/>
              </w:rPr>
            </w:pPr>
          </w:p>
        </w:tc>
      </w:tr>
      <w:tr w:rsidR="009E468F" w:rsidRPr="003F7263" w14:paraId="57C42A55" w14:textId="77777777" w:rsidTr="005E17DF">
        <w:trPr>
          <w:gridAfter w:val="3"/>
          <w:wAfter w:w="142" w:type="dxa"/>
          <w:jc w:val="center"/>
        </w:trPr>
        <w:tc>
          <w:tcPr>
            <w:tcW w:w="1078" w:type="dxa"/>
            <w:gridSpan w:val="2"/>
            <w:tcBorders>
              <w:bottom w:val="single" w:sz="4" w:space="0" w:color="auto"/>
            </w:tcBorders>
            <w:shd w:val="clear" w:color="auto" w:fill="auto"/>
          </w:tcPr>
          <w:p w14:paraId="1B7FFC5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17FFF1D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0EE92D6"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83F6A1"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09964F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241F8074" w14:textId="77777777" w:rsidTr="005E17DF">
        <w:trPr>
          <w:gridAfter w:val="3"/>
          <w:wAfter w:w="142" w:type="dxa"/>
          <w:jc w:val="center"/>
        </w:trPr>
        <w:tc>
          <w:tcPr>
            <w:tcW w:w="1078" w:type="dxa"/>
            <w:gridSpan w:val="2"/>
            <w:tcBorders>
              <w:bottom w:val="single" w:sz="4" w:space="0" w:color="auto"/>
            </w:tcBorders>
            <w:shd w:val="clear" w:color="auto" w:fill="auto"/>
          </w:tcPr>
          <w:p w14:paraId="1B98D25A"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50CA878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04BD64A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0CA95F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6E7C28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67A48E49" w14:textId="77777777" w:rsidTr="005E17DF">
        <w:trPr>
          <w:gridAfter w:val="3"/>
          <w:wAfter w:w="142" w:type="dxa"/>
          <w:jc w:val="center"/>
        </w:trPr>
        <w:tc>
          <w:tcPr>
            <w:tcW w:w="1078" w:type="dxa"/>
            <w:gridSpan w:val="2"/>
            <w:tcBorders>
              <w:bottom w:val="single" w:sz="4" w:space="0" w:color="auto"/>
            </w:tcBorders>
            <w:shd w:val="clear" w:color="auto" w:fill="D9D9D9"/>
          </w:tcPr>
          <w:p w14:paraId="678FA4D3"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0CB325D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4FBEA3BC"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F9C30D9"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60ACE9A" w14:textId="77777777" w:rsidR="009E468F" w:rsidRPr="003F7263" w:rsidRDefault="009E468F" w:rsidP="009E468F">
            <w:pPr>
              <w:spacing w:after="0"/>
              <w:rPr>
                <w:rFonts w:ascii="Arial" w:hAnsi="Arial" w:cs="Arial"/>
                <w:bCs/>
                <w:sz w:val="16"/>
                <w:szCs w:val="16"/>
              </w:rPr>
            </w:pPr>
          </w:p>
        </w:tc>
      </w:tr>
      <w:tr w:rsidR="009E468F" w:rsidRPr="003F7263" w14:paraId="458A8898" w14:textId="77777777" w:rsidTr="005E17DF">
        <w:trPr>
          <w:gridAfter w:val="3"/>
          <w:wAfter w:w="142" w:type="dxa"/>
          <w:jc w:val="center"/>
        </w:trPr>
        <w:tc>
          <w:tcPr>
            <w:tcW w:w="1078" w:type="dxa"/>
            <w:gridSpan w:val="2"/>
            <w:tcBorders>
              <w:bottom w:val="single" w:sz="4" w:space="0" w:color="auto"/>
            </w:tcBorders>
            <w:shd w:val="clear" w:color="auto" w:fill="auto"/>
          </w:tcPr>
          <w:p w14:paraId="2EF3640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4A5154C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2D2D65C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A5575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F1436E2"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60288881" w14:textId="77777777" w:rsidTr="005E17DF">
        <w:trPr>
          <w:gridAfter w:val="3"/>
          <w:wAfter w:w="142" w:type="dxa"/>
          <w:jc w:val="center"/>
        </w:trPr>
        <w:tc>
          <w:tcPr>
            <w:tcW w:w="1078" w:type="dxa"/>
            <w:gridSpan w:val="2"/>
            <w:tcBorders>
              <w:bottom w:val="single" w:sz="4" w:space="0" w:color="auto"/>
            </w:tcBorders>
            <w:shd w:val="clear" w:color="auto" w:fill="auto"/>
          </w:tcPr>
          <w:p w14:paraId="6EA6F8DF"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16A6720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0A72646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18334D6"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18ED90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1C0E0366" w14:textId="77777777" w:rsidTr="005E17DF">
        <w:trPr>
          <w:gridAfter w:val="3"/>
          <w:wAfter w:w="142" w:type="dxa"/>
          <w:jc w:val="center"/>
        </w:trPr>
        <w:tc>
          <w:tcPr>
            <w:tcW w:w="1078" w:type="dxa"/>
            <w:gridSpan w:val="2"/>
            <w:tcBorders>
              <w:bottom w:val="single" w:sz="4" w:space="0" w:color="auto"/>
            </w:tcBorders>
            <w:shd w:val="clear" w:color="auto" w:fill="auto"/>
          </w:tcPr>
          <w:p w14:paraId="0E09A8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2382368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5572870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B3C5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7CA9E04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3ABDDD3" w14:textId="77777777" w:rsidTr="005E17DF">
        <w:trPr>
          <w:gridAfter w:val="3"/>
          <w:wAfter w:w="142" w:type="dxa"/>
          <w:jc w:val="center"/>
        </w:trPr>
        <w:tc>
          <w:tcPr>
            <w:tcW w:w="1078" w:type="dxa"/>
            <w:gridSpan w:val="2"/>
            <w:tcBorders>
              <w:bottom w:val="single" w:sz="4" w:space="0" w:color="auto"/>
            </w:tcBorders>
            <w:shd w:val="clear" w:color="auto" w:fill="D9D9D9"/>
          </w:tcPr>
          <w:p w14:paraId="60A5206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39D983D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68A36FD9"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106C021"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B05AC32" w14:textId="77777777" w:rsidR="009E468F" w:rsidRPr="003F7263" w:rsidRDefault="009E468F" w:rsidP="009E468F">
            <w:pPr>
              <w:spacing w:after="0"/>
              <w:rPr>
                <w:rFonts w:ascii="Arial" w:hAnsi="Arial" w:cs="Arial"/>
                <w:bCs/>
                <w:sz w:val="16"/>
                <w:szCs w:val="16"/>
              </w:rPr>
            </w:pPr>
          </w:p>
        </w:tc>
      </w:tr>
      <w:tr w:rsidR="009E468F" w:rsidRPr="003F7263" w14:paraId="0FFEE095" w14:textId="77777777" w:rsidTr="005E17DF">
        <w:trPr>
          <w:gridAfter w:val="3"/>
          <w:wAfter w:w="142" w:type="dxa"/>
          <w:jc w:val="center"/>
        </w:trPr>
        <w:tc>
          <w:tcPr>
            <w:tcW w:w="1078" w:type="dxa"/>
            <w:gridSpan w:val="2"/>
            <w:tcBorders>
              <w:bottom w:val="single" w:sz="4" w:space="0" w:color="auto"/>
            </w:tcBorders>
            <w:shd w:val="clear" w:color="auto" w:fill="auto"/>
          </w:tcPr>
          <w:p w14:paraId="73698B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3309EE5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1F09322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D6FFDA"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92232AC"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contiguous CA</w:t>
            </w:r>
          </w:p>
        </w:tc>
      </w:tr>
      <w:tr w:rsidR="009E468F" w:rsidRPr="003F7263" w14:paraId="4FBCA085" w14:textId="77777777" w:rsidTr="005E17DF">
        <w:trPr>
          <w:gridAfter w:val="3"/>
          <w:wAfter w:w="142" w:type="dxa"/>
          <w:jc w:val="center"/>
        </w:trPr>
        <w:tc>
          <w:tcPr>
            <w:tcW w:w="1078" w:type="dxa"/>
            <w:gridSpan w:val="2"/>
            <w:tcBorders>
              <w:bottom w:val="single" w:sz="4" w:space="0" w:color="auto"/>
            </w:tcBorders>
            <w:shd w:val="clear" w:color="auto" w:fill="auto"/>
          </w:tcPr>
          <w:p w14:paraId="3FFA5D6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02DE8893"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w:t>
            </w:r>
            <w:r w:rsidRPr="003F7263">
              <w:rPr>
                <w:rFonts w:ascii="Arial" w:hAnsi="Arial" w:cs="Arial"/>
                <w:sz w:val="16"/>
                <w:szCs w:val="16"/>
              </w:rPr>
              <w:lastRenderedPageBreak/>
              <w:t xml:space="preserve">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2E2A137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1F38BE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5EDFEE0F"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27BFCA00" w14:textId="77777777" w:rsidTr="005E17DF">
        <w:trPr>
          <w:gridAfter w:val="3"/>
          <w:wAfter w:w="142" w:type="dxa"/>
          <w:jc w:val="center"/>
        </w:trPr>
        <w:tc>
          <w:tcPr>
            <w:tcW w:w="1078" w:type="dxa"/>
            <w:gridSpan w:val="2"/>
            <w:tcBorders>
              <w:bottom w:val="single" w:sz="4" w:space="0" w:color="auto"/>
            </w:tcBorders>
            <w:shd w:val="clear" w:color="auto" w:fill="auto"/>
          </w:tcPr>
          <w:p w14:paraId="1266FDD0"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1423D2D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3D5BE6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9AD8EFC"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25310FE"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F03E5D3" w14:textId="77777777" w:rsidTr="005E17DF">
        <w:trPr>
          <w:gridAfter w:val="3"/>
          <w:wAfter w:w="142" w:type="dxa"/>
          <w:jc w:val="center"/>
        </w:trPr>
        <w:tc>
          <w:tcPr>
            <w:tcW w:w="1078" w:type="dxa"/>
            <w:gridSpan w:val="2"/>
            <w:tcBorders>
              <w:bottom w:val="single" w:sz="4" w:space="0" w:color="auto"/>
            </w:tcBorders>
            <w:shd w:val="clear" w:color="auto" w:fill="D9D9D9"/>
          </w:tcPr>
          <w:p w14:paraId="03B520C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56B7C77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636BF127"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F0F459A"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7EDF604" w14:textId="77777777" w:rsidR="009E468F" w:rsidRPr="003F7263" w:rsidRDefault="009E468F" w:rsidP="009E468F">
            <w:pPr>
              <w:spacing w:after="0"/>
              <w:rPr>
                <w:rFonts w:ascii="Arial" w:hAnsi="Arial" w:cs="Arial"/>
                <w:bCs/>
                <w:sz w:val="16"/>
                <w:szCs w:val="16"/>
              </w:rPr>
            </w:pPr>
          </w:p>
        </w:tc>
      </w:tr>
      <w:tr w:rsidR="009E468F" w:rsidRPr="003F7263" w14:paraId="796C12E3" w14:textId="77777777" w:rsidTr="005E17DF">
        <w:trPr>
          <w:gridAfter w:val="3"/>
          <w:wAfter w:w="142" w:type="dxa"/>
          <w:jc w:val="center"/>
        </w:trPr>
        <w:tc>
          <w:tcPr>
            <w:tcW w:w="1078" w:type="dxa"/>
            <w:gridSpan w:val="2"/>
            <w:tcBorders>
              <w:bottom w:val="single" w:sz="4" w:space="0" w:color="auto"/>
            </w:tcBorders>
            <w:shd w:val="clear" w:color="auto" w:fill="auto"/>
          </w:tcPr>
          <w:p w14:paraId="2394987C"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16AA95C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2941C1A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ADDD0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B0567CD"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2459A048" w14:textId="77777777" w:rsidTr="005E17DF">
        <w:trPr>
          <w:gridAfter w:val="3"/>
          <w:wAfter w:w="142" w:type="dxa"/>
          <w:jc w:val="center"/>
        </w:trPr>
        <w:tc>
          <w:tcPr>
            <w:tcW w:w="1078" w:type="dxa"/>
            <w:gridSpan w:val="2"/>
            <w:tcBorders>
              <w:bottom w:val="single" w:sz="4" w:space="0" w:color="auto"/>
            </w:tcBorders>
            <w:shd w:val="clear" w:color="auto" w:fill="auto"/>
          </w:tcPr>
          <w:p w14:paraId="421D927D"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389A15A"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51FFA84D"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E86B10"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A601D88"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inter-band CA</w:t>
            </w:r>
          </w:p>
        </w:tc>
      </w:tr>
      <w:tr w:rsidR="009E468F" w:rsidRPr="003F7263" w14:paraId="09DD1843" w14:textId="77777777" w:rsidTr="005E17DF">
        <w:trPr>
          <w:gridAfter w:val="3"/>
          <w:wAfter w:w="142" w:type="dxa"/>
          <w:jc w:val="center"/>
        </w:trPr>
        <w:tc>
          <w:tcPr>
            <w:tcW w:w="1078" w:type="dxa"/>
            <w:gridSpan w:val="2"/>
            <w:tcBorders>
              <w:bottom w:val="single" w:sz="4" w:space="0" w:color="auto"/>
            </w:tcBorders>
            <w:shd w:val="clear" w:color="auto" w:fill="auto"/>
          </w:tcPr>
          <w:p w14:paraId="1D66B4A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082C99D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3215E78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5F0E0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2A9743E"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non-contiguous CA</w:t>
            </w:r>
          </w:p>
        </w:tc>
      </w:tr>
      <w:tr w:rsidR="00DF04F9" w:rsidRPr="003F7263" w14:paraId="6113286F" w14:textId="77777777" w:rsidTr="005E17DF">
        <w:trPr>
          <w:gridAfter w:val="3"/>
          <w:wAfter w:w="142" w:type="dxa"/>
          <w:jc w:val="center"/>
        </w:trPr>
        <w:tc>
          <w:tcPr>
            <w:tcW w:w="1078" w:type="dxa"/>
            <w:gridSpan w:val="2"/>
            <w:tcBorders>
              <w:bottom w:val="single" w:sz="4" w:space="0" w:color="auto"/>
            </w:tcBorders>
            <w:shd w:val="clear" w:color="auto" w:fill="auto"/>
          </w:tcPr>
          <w:p w14:paraId="58340AE0" w14:textId="24667299" w:rsidR="00DF04F9" w:rsidRPr="003F7263" w:rsidRDefault="00DF04F9" w:rsidP="00DF04F9">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5F920904" w14:textId="0947146D" w:rsidR="00DF04F9" w:rsidRPr="003F7263" w:rsidRDefault="00DF04F9" w:rsidP="00DF04F9">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0070CFE6" w14:textId="06E75FF6" w:rsidR="00DF04F9" w:rsidRPr="003F7263" w:rsidRDefault="00DF04F9" w:rsidP="00DF04F9">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02E45E2F" w14:textId="59C4BA3B" w:rsidR="00DF04F9" w:rsidRPr="0021076F" w:rsidRDefault="00DF04F9" w:rsidP="00DF04F9">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0DFDEA53" w14:textId="72D4543C" w:rsidR="00DF04F9" w:rsidRPr="003F7263" w:rsidRDefault="00DF04F9" w:rsidP="00DF04F9">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9E468F" w:rsidRPr="003F7263" w14:paraId="35F2C29A" w14:textId="77777777" w:rsidTr="005E17DF">
        <w:trPr>
          <w:gridAfter w:val="3"/>
          <w:wAfter w:w="142" w:type="dxa"/>
          <w:jc w:val="center"/>
        </w:trPr>
        <w:tc>
          <w:tcPr>
            <w:tcW w:w="1078" w:type="dxa"/>
            <w:gridSpan w:val="2"/>
            <w:tcBorders>
              <w:bottom w:val="single" w:sz="4" w:space="0" w:color="auto"/>
            </w:tcBorders>
            <w:shd w:val="clear" w:color="auto" w:fill="D9D9D9"/>
          </w:tcPr>
          <w:p w14:paraId="01F87C7D"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34CC791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234E2B3F"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8DDC9BC"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F90ED77" w14:textId="77777777" w:rsidR="009E468F" w:rsidRPr="003F7263" w:rsidRDefault="009E468F" w:rsidP="009E468F">
            <w:pPr>
              <w:spacing w:after="0"/>
              <w:rPr>
                <w:rFonts w:ascii="Arial" w:hAnsi="Arial"/>
                <w:b/>
                <w:sz w:val="16"/>
                <w:szCs w:val="16"/>
              </w:rPr>
            </w:pPr>
          </w:p>
        </w:tc>
      </w:tr>
      <w:tr w:rsidR="009E468F" w:rsidRPr="003F7263" w14:paraId="638666BA" w14:textId="77777777" w:rsidTr="005E17DF">
        <w:trPr>
          <w:gridAfter w:val="3"/>
          <w:wAfter w:w="142" w:type="dxa"/>
          <w:jc w:val="center"/>
        </w:trPr>
        <w:tc>
          <w:tcPr>
            <w:tcW w:w="1078" w:type="dxa"/>
            <w:gridSpan w:val="2"/>
            <w:tcBorders>
              <w:bottom w:val="single" w:sz="4" w:space="0" w:color="auto"/>
            </w:tcBorders>
            <w:shd w:val="clear" w:color="auto" w:fill="D9D9D9"/>
          </w:tcPr>
          <w:p w14:paraId="3D2055A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1C82BAFE" w14:textId="1237FD68"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5E4C5526"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6B7975"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31F5181" w14:textId="77777777" w:rsidR="009E468F" w:rsidRPr="003F7263" w:rsidRDefault="009E468F" w:rsidP="009E468F">
            <w:pPr>
              <w:spacing w:after="0"/>
              <w:rPr>
                <w:rFonts w:ascii="Arial" w:hAnsi="Arial"/>
                <w:b/>
                <w:sz w:val="16"/>
                <w:szCs w:val="16"/>
              </w:rPr>
            </w:pPr>
          </w:p>
        </w:tc>
      </w:tr>
      <w:tr w:rsidR="009E468F" w:rsidRPr="003F7263" w14:paraId="1F9215E8" w14:textId="77777777" w:rsidTr="005E17DF">
        <w:trPr>
          <w:gridAfter w:val="3"/>
          <w:wAfter w:w="142" w:type="dxa"/>
          <w:jc w:val="center"/>
        </w:trPr>
        <w:tc>
          <w:tcPr>
            <w:tcW w:w="1078" w:type="dxa"/>
            <w:gridSpan w:val="2"/>
            <w:tcBorders>
              <w:bottom w:val="single" w:sz="4" w:space="0" w:color="auto"/>
            </w:tcBorders>
            <w:shd w:val="clear" w:color="auto" w:fill="auto"/>
          </w:tcPr>
          <w:p w14:paraId="361FD580"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E4E5781"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1E7FDF0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9D0B3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65C3B20A"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E-UTRA</w:t>
            </w:r>
          </w:p>
        </w:tc>
      </w:tr>
      <w:tr w:rsidR="009E468F" w:rsidRPr="003F7263" w14:paraId="63B5550E" w14:textId="77777777" w:rsidTr="005E17DF">
        <w:trPr>
          <w:gridAfter w:val="3"/>
          <w:wAfter w:w="142" w:type="dxa"/>
          <w:jc w:val="center"/>
        </w:trPr>
        <w:tc>
          <w:tcPr>
            <w:tcW w:w="1078" w:type="dxa"/>
            <w:gridSpan w:val="2"/>
            <w:tcBorders>
              <w:bottom w:val="single" w:sz="4" w:space="0" w:color="auto"/>
            </w:tcBorders>
            <w:shd w:val="clear" w:color="auto" w:fill="auto"/>
          </w:tcPr>
          <w:p w14:paraId="425F2AD1"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57FA5CFB" w14:textId="090136FB"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3ACDE6D8"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81DC84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79985301"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E468F" w:rsidRPr="003F7263" w14:paraId="6C63BDC1" w14:textId="77777777" w:rsidTr="005E17DF">
        <w:trPr>
          <w:gridAfter w:val="3"/>
          <w:wAfter w:w="142" w:type="dxa"/>
          <w:jc w:val="center"/>
        </w:trPr>
        <w:tc>
          <w:tcPr>
            <w:tcW w:w="1078" w:type="dxa"/>
            <w:gridSpan w:val="2"/>
            <w:tcBorders>
              <w:bottom w:val="single" w:sz="4" w:space="0" w:color="auto"/>
            </w:tcBorders>
            <w:shd w:val="clear" w:color="auto" w:fill="E7E6E6"/>
          </w:tcPr>
          <w:p w14:paraId="3E8CF87E"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4125BDA9"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5FE9C599"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264E6A2E"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294C3A42" w14:textId="77777777" w:rsidR="009E468F" w:rsidRPr="003F7263" w:rsidRDefault="009E468F" w:rsidP="009E468F">
            <w:pPr>
              <w:spacing w:after="0"/>
              <w:rPr>
                <w:rFonts w:ascii="Arial" w:hAnsi="Arial"/>
                <w:sz w:val="16"/>
                <w:szCs w:val="16"/>
              </w:rPr>
            </w:pPr>
          </w:p>
        </w:tc>
      </w:tr>
      <w:tr w:rsidR="009E468F" w:rsidRPr="003F7263" w14:paraId="061915F4" w14:textId="77777777" w:rsidTr="005E17DF">
        <w:trPr>
          <w:gridAfter w:val="3"/>
          <w:wAfter w:w="142" w:type="dxa"/>
          <w:jc w:val="center"/>
        </w:trPr>
        <w:tc>
          <w:tcPr>
            <w:tcW w:w="1078" w:type="dxa"/>
            <w:gridSpan w:val="2"/>
            <w:tcBorders>
              <w:bottom w:val="single" w:sz="4" w:space="0" w:color="auto"/>
            </w:tcBorders>
            <w:shd w:val="clear" w:color="auto" w:fill="auto"/>
          </w:tcPr>
          <w:p w14:paraId="497395C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7245556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8E9F1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1E9B949"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2E76293F"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E468F" w:rsidRPr="003F7263" w14:paraId="72DD68B7" w14:textId="77777777" w:rsidTr="005E17DF">
        <w:trPr>
          <w:gridAfter w:val="3"/>
          <w:wAfter w:w="142" w:type="dxa"/>
          <w:jc w:val="center"/>
        </w:trPr>
        <w:tc>
          <w:tcPr>
            <w:tcW w:w="1078" w:type="dxa"/>
            <w:gridSpan w:val="2"/>
            <w:tcBorders>
              <w:bottom w:val="single" w:sz="4" w:space="0" w:color="auto"/>
            </w:tcBorders>
            <w:shd w:val="clear" w:color="auto" w:fill="D9D9D9"/>
          </w:tcPr>
          <w:p w14:paraId="5C9F3991" w14:textId="328D9946" w:rsidR="009E468F" w:rsidRPr="003F7263" w:rsidRDefault="009E468F" w:rsidP="009E468F">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637063F6" w14:textId="7D3DD749" w:rsidR="009E468F" w:rsidRPr="003F7263" w:rsidRDefault="009E468F" w:rsidP="009E468F">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69B7D0F9" w14:textId="77777777" w:rsidR="009E468F" w:rsidRPr="003F7263" w:rsidRDefault="009E468F" w:rsidP="009E468F">
            <w:pPr>
              <w:pStyle w:val="TAL"/>
              <w:keepNext w:val="0"/>
              <w:keepLines w:val="0"/>
              <w:rPr>
                <w:b/>
                <w:sz w:val="16"/>
                <w:szCs w:val="16"/>
              </w:rPr>
            </w:pPr>
          </w:p>
        </w:tc>
        <w:tc>
          <w:tcPr>
            <w:tcW w:w="1166" w:type="dxa"/>
            <w:gridSpan w:val="4"/>
            <w:tcBorders>
              <w:bottom w:val="single" w:sz="4" w:space="0" w:color="auto"/>
            </w:tcBorders>
            <w:shd w:val="clear" w:color="auto" w:fill="D9D9D9"/>
          </w:tcPr>
          <w:p w14:paraId="4BD8BCEB" w14:textId="77777777" w:rsidR="009E468F" w:rsidRPr="003F7263" w:rsidRDefault="009E468F" w:rsidP="009E468F">
            <w:pPr>
              <w:pStyle w:val="TAL"/>
              <w:keepNext w:val="0"/>
              <w:keepLines w:val="0"/>
              <w:rPr>
                <w:b/>
                <w:sz w:val="16"/>
                <w:szCs w:val="16"/>
              </w:rPr>
            </w:pPr>
          </w:p>
        </w:tc>
        <w:tc>
          <w:tcPr>
            <w:tcW w:w="3584" w:type="dxa"/>
            <w:gridSpan w:val="4"/>
            <w:tcBorders>
              <w:bottom w:val="single" w:sz="4" w:space="0" w:color="auto"/>
            </w:tcBorders>
            <w:shd w:val="clear" w:color="auto" w:fill="D9D9D9"/>
          </w:tcPr>
          <w:p w14:paraId="54D462C1" w14:textId="77777777" w:rsidR="009E468F" w:rsidRPr="003F7263" w:rsidRDefault="009E468F" w:rsidP="009E468F">
            <w:pPr>
              <w:pStyle w:val="TAL"/>
              <w:keepNext w:val="0"/>
              <w:keepLines w:val="0"/>
              <w:rPr>
                <w:b/>
                <w:sz w:val="16"/>
                <w:szCs w:val="16"/>
              </w:rPr>
            </w:pPr>
          </w:p>
        </w:tc>
      </w:tr>
      <w:tr w:rsidR="009E468F" w:rsidRPr="003F7263" w14:paraId="66C546DC" w14:textId="77777777" w:rsidTr="005E17DF">
        <w:trPr>
          <w:gridAfter w:val="3"/>
          <w:wAfter w:w="142" w:type="dxa"/>
          <w:jc w:val="center"/>
        </w:trPr>
        <w:tc>
          <w:tcPr>
            <w:tcW w:w="1078" w:type="dxa"/>
            <w:gridSpan w:val="2"/>
            <w:tcBorders>
              <w:bottom w:val="single" w:sz="4" w:space="0" w:color="auto"/>
            </w:tcBorders>
            <w:shd w:val="clear" w:color="auto" w:fill="auto"/>
          </w:tcPr>
          <w:p w14:paraId="69AB201D" w14:textId="77777777" w:rsidR="009E468F" w:rsidRPr="003F7263" w:rsidRDefault="009E468F" w:rsidP="009E468F">
            <w:pPr>
              <w:pStyle w:val="TAL"/>
              <w:rPr>
                <w:rFonts w:cs="Arial"/>
                <w:bCs/>
                <w:sz w:val="16"/>
                <w:szCs w:val="16"/>
              </w:rPr>
            </w:pPr>
            <w:r w:rsidRPr="003F7263">
              <w:rPr>
                <w:rFonts w:cs="Arial"/>
                <w:bCs/>
                <w:sz w:val="16"/>
                <w:szCs w:val="16"/>
              </w:rPr>
              <w:t>8.1.4.3.1</w:t>
            </w:r>
          </w:p>
        </w:tc>
        <w:tc>
          <w:tcPr>
            <w:tcW w:w="3497" w:type="dxa"/>
            <w:gridSpan w:val="3"/>
            <w:tcBorders>
              <w:bottom w:val="single" w:sz="4" w:space="0" w:color="auto"/>
            </w:tcBorders>
            <w:shd w:val="clear" w:color="auto" w:fill="auto"/>
          </w:tcPr>
          <w:p w14:paraId="64FBEDF2" w14:textId="2AC6B649" w:rsidR="009E468F" w:rsidRPr="003F7263" w:rsidRDefault="009E468F" w:rsidP="009E468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2FE44EF5"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4B5D203" w14:textId="77777777" w:rsidR="009E468F" w:rsidRPr="003F7263" w:rsidDel="00242979"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2E46A218" w14:textId="77777777"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4B0CB44" w14:textId="77777777" w:rsidTr="005E17DF">
        <w:trPr>
          <w:gridAfter w:val="3"/>
          <w:wAfter w:w="142" w:type="dxa"/>
          <w:jc w:val="center"/>
        </w:trPr>
        <w:tc>
          <w:tcPr>
            <w:tcW w:w="1078" w:type="dxa"/>
            <w:gridSpan w:val="2"/>
            <w:tcBorders>
              <w:bottom w:val="single" w:sz="4" w:space="0" w:color="auto"/>
            </w:tcBorders>
            <w:shd w:val="clear" w:color="auto" w:fill="auto"/>
          </w:tcPr>
          <w:p w14:paraId="29738857" w14:textId="57ADDFC8" w:rsidR="009E468F" w:rsidRPr="003F7263" w:rsidRDefault="009E468F" w:rsidP="009E468F">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50422C46" w14:textId="446EE4EE" w:rsidR="009E468F" w:rsidRPr="003F7263" w:rsidRDefault="009E468F" w:rsidP="009E468F">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15A95BE3" w14:textId="6D51602A"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D36E0DE" w14:textId="65E3261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D5D7079" w14:textId="563828E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0E67A9F" w14:textId="77777777" w:rsidTr="005E17DF">
        <w:trPr>
          <w:gridAfter w:val="3"/>
          <w:wAfter w:w="142" w:type="dxa"/>
          <w:jc w:val="center"/>
        </w:trPr>
        <w:tc>
          <w:tcPr>
            <w:tcW w:w="1078" w:type="dxa"/>
            <w:gridSpan w:val="2"/>
            <w:tcBorders>
              <w:bottom w:val="single" w:sz="4" w:space="0" w:color="auto"/>
            </w:tcBorders>
            <w:shd w:val="clear" w:color="auto" w:fill="auto"/>
          </w:tcPr>
          <w:p w14:paraId="3AA97486" w14:textId="7060DC4C" w:rsidR="009E468F" w:rsidRPr="003F7263" w:rsidRDefault="009E468F" w:rsidP="009E468F">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11E8160B" w14:textId="2C88D23A" w:rsidR="009E468F" w:rsidRPr="003F7263" w:rsidRDefault="009E468F" w:rsidP="009E468F">
            <w:pPr>
              <w:pStyle w:val="TAL"/>
              <w:rPr>
                <w:sz w:val="16"/>
                <w:szCs w:val="16"/>
              </w:rPr>
            </w:pPr>
            <w:r w:rsidRPr="003F7263">
              <w:rPr>
                <w:rFonts w:cs="Arial"/>
                <w:bCs/>
                <w:sz w:val="16"/>
                <w:szCs w:val="16"/>
              </w:rPr>
              <w:t xml:space="preserve">DAPS handover </w:t>
            </w:r>
            <w:r w:rsidR="000C052B" w:rsidRPr="003F7263">
              <w:rPr>
                <w:rFonts w:cs="Arial"/>
                <w:bCs/>
                <w:sz w:val="16"/>
                <w:szCs w:val="16"/>
              </w:rPr>
              <w:t xml:space="preserve">with key change </w:t>
            </w:r>
            <w:r w:rsidRPr="003F7263">
              <w:rPr>
                <w:rFonts w:cs="Arial"/>
                <w:bCs/>
                <w:sz w:val="16"/>
                <w:szCs w:val="16"/>
              </w:rPr>
              <w:t>/ Success</w:t>
            </w:r>
            <w:r w:rsidRPr="003F7263">
              <w:t xml:space="preserve"> / Inter-frequency</w:t>
            </w:r>
          </w:p>
        </w:tc>
        <w:tc>
          <w:tcPr>
            <w:tcW w:w="810" w:type="dxa"/>
            <w:gridSpan w:val="4"/>
            <w:tcBorders>
              <w:bottom w:val="single" w:sz="4" w:space="0" w:color="auto"/>
            </w:tcBorders>
            <w:shd w:val="clear" w:color="auto" w:fill="auto"/>
          </w:tcPr>
          <w:p w14:paraId="0FA263EA" w14:textId="70DCF6CB"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3DFB929" w14:textId="67F4AD6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18CF39BB" w14:textId="30AD1260"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F1C6D" w:rsidRPr="003F7263" w14:paraId="660C85EC" w14:textId="77777777" w:rsidTr="005E17DF">
        <w:trPr>
          <w:gridAfter w:val="3"/>
          <w:wAfter w:w="142" w:type="dxa"/>
          <w:jc w:val="center"/>
        </w:trPr>
        <w:tc>
          <w:tcPr>
            <w:tcW w:w="1078" w:type="dxa"/>
            <w:gridSpan w:val="2"/>
            <w:tcBorders>
              <w:bottom w:val="single" w:sz="4" w:space="0" w:color="auto"/>
            </w:tcBorders>
            <w:shd w:val="clear" w:color="auto" w:fill="auto"/>
          </w:tcPr>
          <w:p w14:paraId="0A8518C5" w14:textId="76530956" w:rsidR="000F1C6D" w:rsidRPr="003F7263" w:rsidRDefault="000F1C6D" w:rsidP="000F1C6D">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2F13F5C4" w14:textId="6A9A1F4D" w:rsidR="000F1C6D" w:rsidRPr="003F7263" w:rsidRDefault="000F1C6D" w:rsidP="000F1C6D">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2BC81C86" w14:textId="35AFBEF1"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6FAFCA0" w14:textId="323CE198"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5BA4597" w14:textId="64A746FA" w:rsidR="000F1C6D" w:rsidRPr="003F7263" w:rsidRDefault="000F1C6D" w:rsidP="000F1C6D">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E468F" w:rsidRPr="003F7263" w14:paraId="5DC3E1C9" w14:textId="77777777" w:rsidTr="005E17DF">
        <w:trPr>
          <w:gridAfter w:val="3"/>
          <w:wAfter w:w="142" w:type="dxa"/>
          <w:jc w:val="center"/>
        </w:trPr>
        <w:tc>
          <w:tcPr>
            <w:tcW w:w="1078" w:type="dxa"/>
            <w:gridSpan w:val="2"/>
            <w:tcBorders>
              <w:bottom w:val="single" w:sz="4" w:space="0" w:color="auto"/>
            </w:tcBorders>
            <w:shd w:val="clear" w:color="auto" w:fill="D9D9D9"/>
          </w:tcPr>
          <w:p w14:paraId="6E0D57FE" w14:textId="7AA6AB10" w:rsidR="009E468F" w:rsidRPr="003F7263" w:rsidRDefault="009E468F" w:rsidP="009E468F">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10F59E4B" w14:textId="66FD7BDF" w:rsidR="009E468F" w:rsidRPr="003F7263" w:rsidRDefault="009E468F" w:rsidP="009E468F">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39C65B5E"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9AC00DD"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6A9DE5A" w14:textId="77777777" w:rsidR="009E468F" w:rsidRPr="003F7263" w:rsidRDefault="009E468F" w:rsidP="009E468F">
            <w:pPr>
              <w:spacing w:after="0"/>
              <w:rPr>
                <w:rFonts w:ascii="Arial" w:hAnsi="Arial" w:cs="Arial"/>
                <w:sz w:val="16"/>
                <w:szCs w:val="16"/>
              </w:rPr>
            </w:pPr>
          </w:p>
        </w:tc>
      </w:tr>
      <w:tr w:rsidR="009E468F" w:rsidRPr="003F7263" w14:paraId="0AA3A702" w14:textId="77777777" w:rsidTr="005E17DF">
        <w:trPr>
          <w:gridAfter w:val="3"/>
          <w:wAfter w:w="142" w:type="dxa"/>
          <w:jc w:val="center"/>
        </w:trPr>
        <w:tc>
          <w:tcPr>
            <w:tcW w:w="1078" w:type="dxa"/>
            <w:gridSpan w:val="2"/>
            <w:tcBorders>
              <w:bottom w:val="single" w:sz="4" w:space="0" w:color="auto"/>
            </w:tcBorders>
            <w:shd w:val="clear" w:color="auto" w:fill="auto"/>
          </w:tcPr>
          <w:p w14:paraId="15C80056" w14:textId="25860BFB" w:rsidR="009E468F" w:rsidRPr="003F7263" w:rsidRDefault="009E468F" w:rsidP="009E468F">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34C190F3" w14:textId="22865A3A" w:rsidR="009E468F" w:rsidRPr="003F7263" w:rsidRDefault="009E468F" w:rsidP="009E468F">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00E28C7A" w14:textId="174025D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E33E1C4" w14:textId="12F8302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7768CD94" w14:textId="565BFE7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E468F" w:rsidRPr="003F7263" w14:paraId="16E195E2" w14:textId="77777777" w:rsidTr="005E17DF">
        <w:trPr>
          <w:gridAfter w:val="3"/>
          <w:wAfter w:w="142" w:type="dxa"/>
          <w:jc w:val="center"/>
        </w:trPr>
        <w:tc>
          <w:tcPr>
            <w:tcW w:w="1078" w:type="dxa"/>
            <w:gridSpan w:val="2"/>
            <w:tcBorders>
              <w:bottom w:val="single" w:sz="4" w:space="0" w:color="auto"/>
            </w:tcBorders>
            <w:shd w:val="clear" w:color="auto" w:fill="auto"/>
          </w:tcPr>
          <w:p w14:paraId="68E95DFB" w14:textId="223EF5B3" w:rsidR="009E468F" w:rsidRPr="003F7263" w:rsidRDefault="009E468F" w:rsidP="009E468F">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5BC76509" w14:textId="6464AA45" w:rsidR="009E468F" w:rsidRPr="003F7263" w:rsidRDefault="009E468F" w:rsidP="009E468F">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B7BF7F8" w14:textId="04E4F588"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DE49593" w14:textId="5EAC1B6D"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54AEFE3" w14:textId="0BA50735"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E877251" w14:textId="77777777" w:rsidTr="005E17DF">
        <w:trPr>
          <w:gridAfter w:val="3"/>
          <w:wAfter w:w="142" w:type="dxa"/>
          <w:jc w:val="center"/>
        </w:trPr>
        <w:tc>
          <w:tcPr>
            <w:tcW w:w="1078" w:type="dxa"/>
            <w:gridSpan w:val="2"/>
            <w:tcBorders>
              <w:bottom w:val="single" w:sz="4" w:space="0" w:color="auto"/>
            </w:tcBorders>
            <w:shd w:val="clear" w:color="auto" w:fill="auto"/>
          </w:tcPr>
          <w:p w14:paraId="34100EB7" w14:textId="5512313A" w:rsidR="009E468F" w:rsidRPr="003F7263" w:rsidRDefault="009E468F" w:rsidP="009E468F">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671153ED" w14:textId="35F76805" w:rsidR="009E468F" w:rsidRPr="003F7263" w:rsidRDefault="009E468F" w:rsidP="009E468F">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1ECD95F3" w14:textId="6F5E5B82"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FFE3F80" w14:textId="11E9865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67D7027D" w14:textId="46D256BF"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F878C4" w:rsidRPr="003F7263" w14:paraId="2CCFA4BC" w14:textId="77777777" w:rsidTr="005E17DF">
        <w:trPr>
          <w:gridAfter w:val="3"/>
          <w:wAfter w:w="142" w:type="dxa"/>
          <w:jc w:val="center"/>
        </w:trPr>
        <w:tc>
          <w:tcPr>
            <w:tcW w:w="1078" w:type="dxa"/>
            <w:gridSpan w:val="2"/>
            <w:tcBorders>
              <w:bottom w:val="single" w:sz="4" w:space="0" w:color="auto"/>
            </w:tcBorders>
            <w:shd w:val="clear" w:color="auto" w:fill="auto"/>
          </w:tcPr>
          <w:p w14:paraId="18A79BE7" w14:textId="0F27442F" w:rsidR="00F878C4" w:rsidRPr="003F7263" w:rsidRDefault="00F878C4" w:rsidP="00F878C4">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7114B5AC" w14:textId="706F7731" w:rsidR="00F878C4" w:rsidRPr="003F7263" w:rsidRDefault="00F878C4" w:rsidP="00F878C4">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428A6FA3" w14:textId="7F3C94DF"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3E98646" w14:textId="52283BCD"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40D0FEE6" w14:textId="6C8B0D00" w:rsidR="00F878C4" w:rsidRPr="003F7263" w:rsidRDefault="00F878C4" w:rsidP="00F878C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36DA679" w14:textId="77777777" w:rsidTr="005E17DF">
        <w:trPr>
          <w:gridAfter w:val="3"/>
          <w:wAfter w:w="142" w:type="dxa"/>
          <w:jc w:val="center"/>
        </w:trPr>
        <w:tc>
          <w:tcPr>
            <w:tcW w:w="1078" w:type="dxa"/>
            <w:gridSpan w:val="2"/>
            <w:tcBorders>
              <w:bottom w:val="single" w:sz="4" w:space="0" w:color="auto"/>
            </w:tcBorders>
            <w:shd w:val="clear" w:color="auto" w:fill="D9D9D9"/>
          </w:tcPr>
          <w:p w14:paraId="393C657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5D0CCC76" w14:textId="77777777" w:rsidR="009E468F" w:rsidRPr="003F7263" w:rsidRDefault="009E468F" w:rsidP="009E468F">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4F0CA2FB"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32D56867"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012FC81" w14:textId="77777777" w:rsidR="009E468F" w:rsidRPr="003F7263" w:rsidRDefault="009E468F" w:rsidP="009E468F">
            <w:pPr>
              <w:pStyle w:val="TAL"/>
              <w:keepNext w:val="0"/>
              <w:keepLines w:val="0"/>
              <w:rPr>
                <w:rFonts w:cs="Arial"/>
                <w:sz w:val="16"/>
                <w:szCs w:val="16"/>
                <w:lang w:eastAsia="en-US"/>
              </w:rPr>
            </w:pPr>
          </w:p>
        </w:tc>
      </w:tr>
      <w:tr w:rsidR="009E468F" w:rsidRPr="003F7263" w14:paraId="78DDDA1E" w14:textId="77777777" w:rsidTr="005E17DF">
        <w:trPr>
          <w:gridAfter w:val="3"/>
          <w:wAfter w:w="142" w:type="dxa"/>
          <w:jc w:val="center"/>
        </w:trPr>
        <w:tc>
          <w:tcPr>
            <w:tcW w:w="1078" w:type="dxa"/>
            <w:gridSpan w:val="2"/>
            <w:tcBorders>
              <w:bottom w:val="single" w:sz="4" w:space="0" w:color="auto"/>
            </w:tcBorders>
            <w:shd w:val="clear" w:color="auto" w:fill="D9D9D9"/>
          </w:tcPr>
          <w:p w14:paraId="10983FF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3BDB59B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690DEA5E"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55E50205"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D8B6CE8" w14:textId="77777777" w:rsidR="009E468F" w:rsidRPr="003F7263" w:rsidRDefault="009E468F" w:rsidP="009E468F">
            <w:pPr>
              <w:pStyle w:val="TAL"/>
              <w:keepNext w:val="0"/>
              <w:keepLines w:val="0"/>
              <w:rPr>
                <w:rFonts w:cs="Arial"/>
                <w:sz w:val="16"/>
                <w:szCs w:val="16"/>
                <w:lang w:eastAsia="en-US"/>
              </w:rPr>
            </w:pPr>
          </w:p>
        </w:tc>
      </w:tr>
      <w:tr w:rsidR="009E468F" w:rsidRPr="003F7263" w14:paraId="515F8437" w14:textId="77777777" w:rsidTr="005E17DF">
        <w:trPr>
          <w:gridAfter w:val="3"/>
          <w:wAfter w:w="142" w:type="dxa"/>
          <w:jc w:val="center"/>
        </w:trPr>
        <w:tc>
          <w:tcPr>
            <w:tcW w:w="1078" w:type="dxa"/>
            <w:gridSpan w:val="2"/>
            <w:tcBorders>
              <w:bottom w:val="single" w:sz="4" w:space="0" w:color="auto"/>
            </w:tcBorders>
            <w:shd w:val="clear" w:color="auto" w:fill="auto"/>
          </w:tcPr>
          <w:p w14:paraId="7205A8EE" w14:textId="77777777" w:rsidR="009E468F" w:rsidRPr="003F7263" w:rsidRDefault="009E468F" w:rsidP="009E468F">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5E2EB25D" w14:textId="77777777" w:rsidR="009E468F" w:rsidRPr="003F7263" w:rsidRDefault="009E468F" w:rsidP="009E468F">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407D7606" w14:textId="77777777" w:rsidR="009E468F" w:rsidRPr="003F7263" w:rsidRDefault="009E468F" w:rsidP="009E468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8258EA9"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43DEB200" w14:textId="77777777" w:rsidR="009E468F" w:rsidRPr="003F7263" w:rsidRDefault="009E468F" w:rsidP="009E468F">
            <w:pPr>
              <w:spacing w:after="0"/>
              <w:rPr>
                <w:rFonts w:ascii="Arial" w:hAnsi="Arial" w:cs="Arial"/>
                <w:sz w:val="16"/>
                <w:szCs w:val="16"/>
              </w:rPr>
            </w:pPr>
            <w:r w:rsidRPr="003F7263">
              <w:rPr>
                <w:rFonts w:ascii="Arial" w:hAnsi="Arial" w:cs="Arial"/>
                <w:bCs/>
                <w:sz w:val="16"/>
                <w:szCs w:val="16"/>
              </w:rPr>
              <w:t>UEs supporting 5G Core</w:t>
            </w:r>
          </w:p>
        </w:tc>
      </w:tr>
      <w:tr w:rsidR="009E468F" w:rsidRPr="003F7263" w14:paraId="61A6C2E7" w14:textId="77777777" w:rsidTr="005E17DF">
        <w:trPr>
          <w:gridAfter w:val="3"/>
          <w:wAfter w:w="142" w:type="dxa"/>
          <w:jc w:val="center"/>
        </w:trPr>
        <w:tc>
          <w:tcPr>
            <w:tcW w:w="1078" w:type="dxa"/>
            <w:gridSpan w:val="2"/>
            <w:tcBorders>
              <w:bottom w:val="single" w:sz="4" w:space="0" w:color="auto"/>
            </w:tcBorders>
            <w:shd w:val="clear" w:color="auto" w:fill="D9D9D9"/>
          </w:tcPr>
          <w:p w14:paraId="5860002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75F1DD22" w14:textId="77777777" w:rsidR="009E468F" w:rsidRPr="003F7263" w:rsidRDefault="009E468F" w:rsidP="009E468F">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5ABD57D0"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2CDEA726"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74BF1573" w14:textId="77777777" w:rsidR="009E468F" w:rsidRPr="003F7263" w:rsidRDefault="009E468F" w:rsidP="009E468F">
            <w:pPr>
              <w:pStyle w:val="TAL"/>
              <w:keepNext w:val="0"/>
              <w:keepLines w:val="0"/>
              <w:rPr>
                <w:rFonts w:cs="Arial"/>
                <w:sz w:val="16"/>
                <w:szCs w:val="16"/>
                <w:lang w:eastAsia="en-US"/>
              </w:rPr>
            </w:pPr>
          </w:p>
        </w:tc>
      </w:tr>
      <w:tr w:rsidR="009E468F" w:rsidRPr="003F7263" w14:paraId="134299EA" w14:textId="77777777" w:rsidTr="005E17DF">
        <w:trPr>
          <w:gridAfter w:val="3"/>
          <w:wAfter w:w="142" w:type="dxa"/>
          <w:jc w:val="center"/>
        </w:trPr>
        <w:tc>
          <w:tcPr>
            <w:tcW w:w="1078" w:type="dxa"/>
            <w:gridSpan w:val="2"/>
            <w:tcBorders>
              <w:bottom w:val="single" w:sz="4" w:space="0" w:color="auto"/>
            </w:tcBorders>
            <w:shd w:val="clear" w:color="auto" w:fill="auto"/>
          </w:tcPr>
          <w:p w14:paraId="559007EF"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118D4ADF" w14:textId="6509B4E1" w:rsidR="009E468F" w:rsidRPr="003F7263" w:rsidRDefault="009E468F" w:rsidP="009E468F">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747E07D4" w14:textId="406D0B75"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21FF4069" w14:textId="325D5AAD"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5856C14D" w14:textId="543122B3" w:rsidR="009E468F" w:rsidRPr="003F7263" w:rsidRDefault="009E468F" w:rsidP="009E468F">
            <w:pPr>
              <w:pStyle w:val="TAL"/>
              <w:keepNext w:val="0"/>
              <w:keepLines w:val="0"/>
              <w:rPr>
                <w:rFonts w:cs="Arial"/>
                <w:sz w:val="16"/>
                <w:szCs w:val="16"/>
                <w:lang w:eastAsia="en-US"/>
              </w:rPr>
            </w:pPr>
          </w:p>
        </w:tc>
      </w:tr>
      <w:tr w:rsidR="009E468F" w:rsidRPr="003F7263" w14:paraId="22C41D6B" w14:textId="77777777" w:rsidTr="005E17DF">
        <w:trPr>
          <w:gridAfter w:val="3"/>
          <w:wAfter w:w="142" w:type="dxa"/>
          <w:jc w:val="center"/>
        </w:trPr>
        <w:tc>
          <w:tcPr>
            <w:tcW w:w="1078" w:type="dxa"/>
            <w:gridSpan w:val="2"/>
            <w:tcBorders>
              <w:bottom w:val="single" w:sz="4" w:space="0" w:color="auto"/>
            </w:tcBorders>
            <w:shd w:val="clear" w:color="auto" w:fill="auto"/>
          </w:tcPr>
          <w:p w14:paraId="425F1812" w14:textId="00ACC7FD" w:rsidR="009E468F" w:rsidRPr="003F7263" w:rsidRDefault="009E468F" w:rsidP="009E468F">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552B5217" w14:textId="7F80DDE4" w:rsidR="009E468F" w:rsidRPr="003F7263" w:rsidRDefault="009E468F" w:rsidP="009E468F">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79F9173E" w14:textId="0DCD81BF"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63FD8C06" w14:textId="1FF73C74"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10F1AE9B" w14:textId="6AD6ED3A"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E468F" w:rsidRPr="003F7263" w14:paraId="5232104D" w14:textId="77777777" w:rsidTr="005E17DF">
        <w:trPr>
          <w:gridAfter w:val="3"/>
          <w:wAfter w:w="142" w:type="dxa"/>
          <w:jc w:val="center"/>
        </w:trPr>
        <w:tc>
          <w:tcPr>
            <w:tcW w:w="1078" w:type="dxa"/>
            <w:gridSpan w:val="2"/>
            <w:tcBorders>
              <w:bottom w:val="single" w:sz="4" w:space="0" w:color="auto"/>
            </w:tcBorders>
            <w:shd w:val="clear" w:color="auto" w:fill="D9D9D9"/>
          </w:tcPr>
          <w:p w14:paraId="7D1771E8"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0779D190" w14:textId="77777777" w:rsidR="009E468F" w:rsidRPr="003F7263" w:rsidRDefault="009E468F" w:rsidP="009E468F">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67693396" w14:textId="77777777" w:rsidR="009E468F" w:rsidRPr="003F7263" w:rsidRDefault="009E468F" w:rsidP="009E468F">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49ECFD20" w14:textId="77777777" w:rsidR="009E468F" w:rsidRPr="003F7263" w:rsidRDefault="009E468F" w:rsidP="009E468F">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23B7833A" w14:textId="77777777" w:rsidR="009E468F" w:rsidRPr="003F7263" w:rsidRDefault="009E468F" w:rsidP="009E468F">
            <w:pPr>
              <w:pStyle w:val="TAL"/>
              <w:keepNext w:val="0"/>
              <w:keepLines w:val="0"/>
              <w:rPr>
                <w:rFonts w:cs="Arial"/>
                <w:b/>
                <w:bCs/>
                <w:sz w:val="16"/>
                <w:szCs w:val="16"/>
                <w:lang w:eastAsia="en-US"/>
              </w:rPr>
            </w:pPr>
          </w:p>
        </w:tc>
      </w:tr>
      <w:tr w:rsidR="009E468F" w:rsidRPr="003F7263" w14:paraId="3E00EFC9" w14:textId="77777777" w:rsidTr="005E17DF">
        <w:trPr>
          <w:gridAfter w:val="3"/>
          <w:wAfter w:w="142" w:type="dxa"/>
          <w:jc w:val="center"/>
        </w:trPr>
        <w:tc>
          <w:tcPr>
            <w:tcW w:w="1078" w:type="dxa"/>
            <w:gridSpan w:val="2"/>
            <w:tcBorders>
              <w:bottom w:val="single" w:sz="4" w:space="0" w:color="auto"/>
            </w:tcBorders>
            <w:shd w:val="clear" w:color="auto" w:fill="auto"/>
          </w:tcPr>
          <w:p w14:paraId="65A837B5"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016DFD83" w14:textId="77777777" w:rsidR="009E468F" w:rsidRPr="003F7263" w:rsidRDefault="009E468F" w:rsidP="009E468F">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73A34D7F" w14:textId="77777777"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5AE10935"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062B163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E468F" w:rsidRPr="003F7263" w14:paraId="14754B26" w14:textId="77777777" w:rsidTr="005E17DF">
        <w:trPr>
          <w:gridAfter w:val="3"/>
          <w:wAfter w:w="142" w:type="dxa"/>
          <w:jc w:val="center"/>
        </w:trPr>
        <w:tc>
          <w:tcPr>
            <w:tcW w:w="1078" w:type="dxa"/>
            <w:gridSpan w:val="2"/>
            <w:tcBorders>
              <w:bottom w:val="single" w:sz="4" w:space="0" w:color="auto"/>
            </w:tcBorders>
            <w:shd w:val="clear" w:color="auto" w:fill="auto"/>
          </w:tcPr>
          <w:p w14:paraId="44FBD2C1" w14:textId="77777777" w:rsidR="009E468F" w:rsidRPr="003F7263" w:rsidRDefault="009E468F" w:rsidP="009E468F">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0BD0FCB3" w14:textId="77777777" w:rsidR="009E468F" w:rsidRPr="003F7263" w:rsidRDefault="009E468F" w:rsidP="009E468F">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6B7B16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1CE98D" w14:textId="46A483AA" w:rsidR="009E468F" w:rsidRPr="003F7263" w:rsidRDefault="009E468F" w:rsidP="009E468F">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2C38A742" w14:textId="3251237D"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E468F" w:rsidRPr="003F7263" w14:paraId="303C27C5" w14:textId="77777777" w:rsidTr="005E17DF">
        <w:trPr>
          <w:gridAfter w:val="3"/>
          <w:wAfter w:w="142" w:type="dxa"/>
          <w:jc w:val="center"/>
        </w:trPr>
        <w:tc>
          <w:tcPr>
            <w:tcW w:w="1078" w:type="dxa"/>
            <w:gridSpan w:val="2"/>
            <w:tcBorders>
              <w:bottom w:val="single" w:sz="4" w:space="0" w:color="auto"/>
            </w:tcBorders>
            <w:shd w:val="clear" w:color="auto" w:fill="auto"/>
          </w:tcPr>
          <w:p w14:paraId="72D09ECF" w14:textId="77777777" w:rsidR="009E468F" w:rsidRPr="003F7263" w:rsidRDefault="009E468F" w:rsidP="009E468F">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48695945" w14:textId="77777777" w:rsidR="009E468F" w:rsidRPr="003F7263" w:rsidRDefault="009E468F" w:rsidP="009E468F">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0C927F77"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B30B213"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462C656F"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1761863B" w14:textId="77777777" w:rsidTr="005E17DF">
        <w:trPr>
          <w:gridAfter w:val="3"/>
          <w:wAfter w:w="142" w:type="dxa"/>
          <w:jc w:val="center"/>
        </w:trPr>
        <w:tc>
          <w:tcPr>
            <w:tcW w:w="1078" w:type="dxa"/>
            <w:gridSpan w:val="2"/>
            <w:tcBorders>
              <w:bottom w:val="single" w:sz="4" w:space="0" w:color="auto"/>
            </w:tcBorders>
            <w:shd w:val="clear" w:color="auto" w:fill="auto"/>
          </w:tcPr>
          <w:p w14:paraId="0ECE7F3F" w14:textId="77777777" w:rsidR="009E468F" w:rsidRPr="003F7263" w:rsidRDefault="009E468F" w:rsidP="009E468F">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22F43CBA" w14:textId="77777777" w:rsidR="009E468F" w:rsidRPr="003F7263" w:rsidRDefault="009E468F" w:rsidP="009E468F">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0ECA5ED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4A4816C"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3605CBA0"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0ADB4BE5" w14:textId="77777777" w:rsidTr="005E17DF">
        <w:trPr>
          <w:gridAfter w:val="3"/>
          <w:wAfter w:w="142" w:type="dxa"/>
          <w:jc w:val="center"/>
        </w:trPr>
        <w:tc>
          <w:tcPr>
            <w:tcW w:w="1078" w:type="dxa"/>
            <w:gridSpan w:val="2"/>
            <w:tcBorders>
              <w:bottom w:val="single" w:sz="4" w:space="0" w:color="auto"/>
            </w:tcBorders>
            <w:shd w:val="clear" w:color="auto" w:fill="D0CECE"/>
          </w:tcPr>
          <w:p w14:paraId="13673564" w14:textId="77777777" w:rsidR="009E468F" w:rsidRPr="003F7263" w:rsidRDefault="009E468F" w:rsidP="009E468F">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977FA64" w14:textId="77777777" w:rsidR="009E468F" w:rsidRPr="003F7263" w:rsidRDefault="009E468F" w:rsidP="009E468F">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0ACDCFF5"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4AFA6C6"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319DB952" w14:textId="77777777" w:rsidR="009E468F" w:rsidRPr="003F7263" w:rsidRDefault="009E468F" w:rsidP="009E468F">
            <w:pPr>
              <w:pStyle w:val="TAL"/>
              <w:keepNext w:val="0"/>
              <w:keepLines w:val="0"/>
              <w:rPr>
                <w:rFonts w:cs="Arial"/>
                <w:bCs/>
                <w:sz w:val="16"/>
                <w:szCs w:val="16"/>
              </w:rPr>
            </w:pPr>
          </w:p>
        </w:tc>
      </w:tr>
      <w:tr w:rsidR="009E468F" w:rsidRPr="003F7263" w14:paraId="0F1EE5B7" w14:textId="77777777" w:rsidTr="005E17DF">
        <w:trPr>
          <w:gridAfter w:val="3"/>
          <w:wAfter w:w="142" w:type="dxa"/>
          <w:jc w:val="center"/>
        </w:trPr>
        <w:tc>
          <w:tcPr>
            <w:tcW w:w="1078" w:type="dxa"/>
            <w:gridSpan w:val="2"/>
            <w:tcBorders>
              <w:bottom w:val="single" w:sz="4" w:space="0" w:color="auto"/>
            </w:tcBorders>
            <w:shd w:val="clear" w:color="auto" w:fill="auto"/>
          </w:tcPr>
          <w:p w14:paraId="19FB4026" w14:textId="77777777" w:rsidR="009E468F" w:rsidRPr="003F7263" w:rsidRDefault="009E468F" w:rsidP="009E468F">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56D8AEDF" w14:textId="77777777" w:rsidR="009E468F" w:rsidRPr="003F7263" w:rsidRDefault="009E468F" w:rsidP="009E468F">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w:t>
            </w:r>
            <w:r w:rsidRPr="003F7263">
              <w:rPr>
                <w:sz w:val="16"/>
                <w:szCs w:val="16"/>
              </w:rPr>
              <w:lastRenderedPageBreak/>
              <w:t>message by the UE</w:t>
            </w:r>
          </w:p>
        </w:tc>
        <w:tc>
          <w:tcPr>
            <w:tcW w:w="810" w:type="dxa"/>
            <w:gridSpan w:val="4"/>
            <w:tcBorders>
              <w:bottom w:val="single" w:sz="4" w:space="0" w:color="auto"/>
            </w:tcBorders>
            <w:shd w:val="clear" w:color="auto" w:fill="auto"/>
          </w:tcPr>
          <w:p w14:paraId="51B97C46"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lastRenderedPageBreak/>
              <w:t>Rel-15</w:t>
            </w:r>
          </w:p>
        </w:tc>
        <w:tc>
          <w:tcPr>
            <w:tcW w:w="1166" w:type="dxa"/>
            <w:gridSpan w:val="4"/>
            <w:tcBorders>
              <w:bottom w:val="single" w:sz="4" w:space="0" w:color="auto"/>
            </w:tcBorders>
            <w:shd w:val="clear" w:color="auto" w:fill="auto"/>
          </w:tcPr>
          <w:p w14:paraId="53E16C69"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A08CFF7"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54CEEE27" w14:textId="77777777" w:rsidTr="005E17DF">
        <w:trPr>
          <w:gridAfter w:val="3"/>
          <w:wAfter w:w="142" w:type="dxa"/>
          <w:jc w:val="center"/>
        </w:trPr>
        <w:tc>
          <w:tcPr>
            <w:tcW w:w="1078" w:type="dxa"/>
            <w:gridSpan w:val="2"/>
            <w:tcBorders>
              <w:bottom w:val="single" w:sz="4" w:space="0" w:color="auto"/>
            </w:tcBorders>
            <w:shd w:val="clear" w:color="auto" w:fill="D9D9D9"/>
          </w:tcPr>
          <w:p w14:paraId="2F5F4CB0" w14:textId="77777777" w:rsidR="009E468F" w:rsidRPr="003F7263" w:rsidRDefault="009E468F" w:rsidP="009E468F">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760DC00B" w14:textId="77777777" w:rsidR="009E468F" w:rsidRPr="003F7263" w:rsidRDefault="009E468F" w:rsidP="009E468F">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088D6A79"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43A5CD4"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0805AF" w14:textId="77777777" w:rsidR="009E468F" w:rsidRPr="003F7263" w:rsidRDefault="009E468F" w:rsidP="009E468F">
            <w:pPr>
              <w:pStyle w:val="TAL"/>
              <w:keepNext w:val="0"/>
              <w:keepLines w:val="0"/>
              <w:rPr>
                <w:rFonts w:cs="Arial"/>
                <w:bCs/>
                <w:sz w:val="16"/>
                <w:szCs w:val="16"/>
              </w:rPr>
            </w:pPr>
          </w:p>
        </w:tc>
      </w:tr>
      <w:tr w:rsidR="009E468F" w:rsidRPr="003F7263" w14:paraId="31390AAE" w14:textId="77777777" w:rsidTr="005E17DF">
        <w:trPr>
          <w:gridAfter w:val="3"/>
          <w:wAfter w:w="142" w:type="dxa"/>
          <w:jc w:val="center"/>
        </w:trPr>
        <w:tc>
          <w:tcPr>
            <w:tcW w:w="1078" w:type="dxa"/>
            <w:gridSpan w:val="2"/>
            <w:tcBorders>
              <w:bottom w:val="single" w:sz="4" w:space="0" w:color="auto"/>
            </w:tcBorders>
            <w:shd w:val="clear" w:color="auto" w:fill="auto"/>
          </w:tcPr>
          <w:p w14:paraId="2193375F" w14:textId="77777777" w:rsidR="009E468F" w:rsidRPr="003F7263" w:rsidRDefault="009E468F" w:rsidP="009E468F">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27BFEBE3" w14:textId="77777777" w:rsidR="009E468F" w:rsidRPr="003F7263" w:rsidRDefault="009E468F" w:rsidP="009E468F">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08C93C09"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B10CD35"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E9D3CFA"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7F9BB9C5" w14:textId="77777777" w:rsidTr="005E17DF">
        <w:trPr>
          <w:gridAfter w:val="3"/>
          <w:wAfter w:w="142" w:type="dxa"/>
          <w:jc w:val="center"/>
        </w:trPr>
        <w:tc>
          <w:tcPr>
            <w:tcW w:w="1078" w:type="dxa"/>
            <w:gridSpan w:val="2"/>
            <w:tcBorders>
              <w:bottom w:val="single" w:sz="4" w:space="0" w:color="auto"/>
            </w:tcBorders>
            <w:shd w:val="clear" w:color="auto" w:fill="D9D9D9"/>
          </w:tcPr>
          <w:p w14:paraId="745B701A" w14:textId="77777777" w:rsidR="009E468F" w:rsidRPr="003F7263" w:rsidRDefault="009E468F" w:rsidP="009E468F">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72E88CCE" w14:textId="77777777" w:rsidR="009E468F" w:rsidRPr="003F7263" w:rsidRDefault="009E468F" w:rsidP="009E468F">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5E6EA24F"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555AB0E"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29029AD" w14:textId="77777777" w:rsidR="009E468F" w:rsidRPr="003F7263" w:rsidRDefault="009E468F" w:rsidP="009E468F">
            <w:pPr>
              <w:pStyle w:val="TAL"/>
              <w:keepNext w:val="0"/>
              <w:keepLines w:val="0"/>
              <w:rPr>
                <w:rFonts w:cs="Arial"/>
                <w:bCs/>
                <w:sz w:val="16"/>
                <w:szCs w:val="16"/>
              </w:rPr>
            </w:pPr>
          </w:p>
        </w:tc>
      </w:tr>
      <w:tr w:rsidR="009E468F" w:rsidRPr="003F7263" w14:paraId="5D016C24" w14:textId="77777777" w:rsidTr="005E17DF">
        <w:trPr>
          <w:gridAfter w:val="3"/>
          <w:wAfter w:w="142" w:type="dxa"/>
          <w:jc w:val="center"/>
        </w:trPr>
        <w:tc>
          <w:tcPr>
            <w:tcW w:w="1078" w:type="dxa"/>
            <w:gridSpan w:val="2"/>
            <w:tcBorders>
              <w:bottom w:val="single" w:sz="4" w:space="0" w:color="auto"/>
            </w:tcBorders>
            <w:shd w:val="clear" w:color="auto" w:fill="auto"/>
          </w:tcPr>
          <w:p w14:paraId="1432B84D" w14:textId="77777777" w:rsidR="009E468F" w:rsidRPr="003F7263" w:rsidRDefault="009E468F" w:rsidP="009E468F">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78D50DA7" w14:textId="77777777" w:rsidR="009E468F" w:rsidRPr="003F7263" w:rsidRDefault="009E468F" w:rsidP="009E468F">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2079BBE7"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792A46AF" w14:textId="77777777" w:rsidR="009E468F" w:rsidRPr="003F7263" w:rsidRDefault="009E468F" w:rsidP="009E468F">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65E6A97F"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AB46345" w14:textId="77777777" w:rsidTr="005E17DF">
        <w:trPr>
          <w:gridAfter w:val="3"/>
          <w:wAfter w:w="142" w:type="dxa"/>
          <w:jc w:val="center"/>
        </w:trPr>
        <w:tc>
          <w:tcPr>
            <w:tcW w:w="1078" w:type="dxa"/>
            <w:gridSpan w:val="2"/>
            <w:tcBorders>
              <w:bottom w:val="single" w:sz="4" w:space="0" w:color="auto"/>
            </w:tcBorders>
            <w:shd w:val="clear" w:color="auto" w:fill="auto"/>
          </w:tcPr>
          <w:p w14:paraId="1A9E7659" w14:textId="77777777" w:rsidR="009E468F" w:rsidRPr="003F7263" w:rsidRDefault="009E468F" w:rsidP="009E468F">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4C2F02EE" w14:textId="77777777" w:rsidR="009E468F" w:rsidRPr="003F7263" w:rsidRDefault="009E468F" w:rsidP="009E468F">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4290530E" w14:textId="77777777" w:rsidR="009E468F" w:rsidRPr="003F7263" w:rsidRDefault="009E468F" w:rsidP="009E468F">
            <w:pPr>
              <w:pStyle w:val="TAC"/>
              <w:keepNext w:val="0"/>
              <w:keepLines w:val="0"/>
              <w:rPr>
                <w:sz w:val="16"/>
                <w:szCs w:val="16"/>
              </w:rPr>
            </w:pPr>
          </w:p>
        </w:tc>
        <w:tc>
          <w:tcPr>
            <w:tcW w:w="1166" w:type="dxa"/>
            <w:gridSpan w:val="4"/>
            <w:tcBorders>
              <w:bottom w:val="single" w:sz="4" w:space="0" w:color="auto"/>
            </w:tcBorders>
            <w:shd w:val="clear" w:color="auto" w:fill="auto"/>
          </w:tcPr>
          <w:p w14:paraId="35CF1DD2"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auto"/>
          </w:tcPr>
          <w:p w14:paraId="65B7E40B" w14:textId="77777777" w:rsidR="009E468F" w:rsidRPr="003F7263" w:rsidRDefault="009E468F" w:rsidP="009E468F">
            <w:pPr>
              <w:pStyle w:val="TAL"/>
              <w:keepNext w:val="0"/>
              <w:keepLines w:val="0"/>
              <w:rPr>
                <w:sz w:val="16"/>
                <w:szCs w:val="16"/>
              </w:rPr>
            </w:pPr>
          </w:p>
        </w:tc>
      </w:tr>
      <w:tr w:rsidR="009E468F" w:rsidRPr="003F7263" w14:paraId="2C6DB7F7" w14:textId="77777777" w:rsidTr="005E17DF">
        <w:trPr>
          <w:gridAfter w:val="3"/>
          <w:wAfter w:w="142" w:type="dxa"/>
          <w:jc w:val="center"/>
        </w:trPr>
        <w:tc>
          <w:tcPr>
            <w:tcW w:w="1078" w:type="dxa"/>
            <w:gridSpan w:val="2"/>
            <w:tcBorders>
              <w:bottom w:val="single" w:sz="4" w:space="0" w:color="auto"/>
            </w:tcBorders>
            <w:shd w:val="clear" w:color="auto" w:fill="auto"/>
          </w:tcPr>
          <w:p w14:paraId="55512FC6" w14:textId="77777777" w:rsidR="009E468F" w:rsidRPr="003F7263" w:rsidRDefault="009E468F" w:rsidP="009E468F">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26A29360" w14:textId="77777777" w:rsidR="009E468F" w:rsidRPr="003F7263" w:rsidRDefault="009E468F" w:rsidP="009E468F">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5FC988D"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675286D" w14:textId="77777777" w:rsidR="009E468F" w:rsidRPr="003F7263" w:rsidRDefault="009E468F" w:rsidP="009E468F">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579C90D9"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DDDEA33" w14:textId="77777777" w:rsidTr="005E17DF">
        <w:trPr>
          <w:gridAfter w:val="3"/>
          <w:wAfter w:w="142" w:type="dxa"/>
          <w:jc w:val="center"/>
        </w:trPr>
        <w:tc>
          <w:tcPr>
            <w:tcW w:w="1078" w:type="dxa"/>
            <w:gridSpan w:val="2"/>
            <w:tcBorders>
              <w:bottom w:val="single" w:sz="4" w:space="0" w:color="auto"/>
            </w:tcBorders>
            <w:shd w:val="clear" w:color="auto" w:fill="auto"/>
          </w:tcPr>
          <w:p w14:paraId="08373E20" w14:textId="77777777" w:rsidR="009E468F" w:rsidRPr="003F7263" w:rsidRDefault="009E468F" w:rsidP="009E468F">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4A56F85D" w14:textId="77777777" w:rsidR="009E468F" w:rsidRPr="003F7263" w:rsidRDefault="009E468F" w:rsidP="009E468F">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0582DE1B" w14:textId="77777777" w:rsidR="009E468F" w:rsidRPr="003F7263" w:rsidRDefault="009E468F" w:rsidP="009E468F">
            <w:pPr>
              <w:pStyle w:val="TAC"/>
              <w:keepNext w:val="0"/>
              <w:keepLines w:val="0"/>
              <w:rPr>
                <w:sz w:val="16"/>
                <w:szCs w:val="16"/>
              </w:rPr>
            </w:pPr>
          </w:p>
        </w:tc>
        <w:tc>
          <w:tcPr>
            <w:tcW w:w="1166" w:type="dxa"/>
            <w:gridSpan w:val="4"/>
            <w:tcBorders>
              <w:bottom w:val="single" w:sz="4" w:space="0" w:color="auto"/>
            </w:tcBorders>
            <w:shd w:val="clear" w:color="auto" w:fill="auto"/>
          </w:tcPr>
          <w:p w14:paraId="088F6EE1"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auto"/>
          </w:tcPr>
          <w:p w14:paraId="019D62A4" w14:textId="77777777" w:rsidR="009E468F" w:rsidRPr="003F7263" w:rsidRDefault="009E468F" w:rsidP="009E468F">
            <w:pPr>
              <w:pStyle w:val="TAL"/>
              <w:keepNext w:val="0"/>
              <w:keepLines w:val="0"/>
              <w:rPr>
                <w:sz w:val="16"/>
                <w:szCs w:val="16"/>
              </w:rPr>
            </w:pPr>
          </w:p>
        </w:tc>
      </w:tr>
      <w:tr w:rsidR="009E468F" w:rsidRPr="003F7263" w14:paraId="4BD0E3BA" w14:textId="77777777" w:rsidTr="005E17DF">
        <w:trPr>
          <w:gridAfter w:val="3"/>
          <w:wAfter w:w="142" w:type="dxa"/>
          <w:jc w:val="center"/>
        </w:trPr>
        <w:tc>
          <w:tcPr>
            <w:tcW w:w="1078" w:type="dxa"/>
            <w:gridSpan w:val="2"/>
            <w:tcBorders>
              <w:bottom w:val="single" w:sz="4" w:space="0" w:color="auto"/>
            </w:tcBorders>
            <w:shd w:val="clear" w:color="auto" w:fill="D9D9D9"/>
          </w:tcPr>
          <w:p w14:paraId="156E57FC" w14:textId="77777777" w:rsidR="009E468F" w:rsidRPr="003F7263" w:rsidRDefault="009E468F" w:rsidP="009E468F">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45321907" w14:textId="77777777" w:rsidR="009E468F" w:rsidRPr="003F7263" w:rsidRDefault="009E468F" w:rsidP="009E468F">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2DF705C3"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8A4CE52"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58C20BD" w14:textId="77777777" w:rsidR="009E468F" w:rsidRPr="003F7263" w:rsidRDefault="009E468F" w:rsidP="009E468F">
            <w:pPr>
              <w:pStyle w:val="TAL"/>
              <w:keepNext w:val="0"/>
              <w:keepLines w:val="0"/>
              <w:rPr>
                <w:rFonts w:cs="Arial"/>
                <w:bCs/>
                <w:sz w:val="16"/>
                <w:szCs w:val="16"/>
              </w:rPr>
            </w:pPr>
          </w:p>
        </w:tc>
      </w:tr>
      <w:tr w:rsidR="009E468F" w:rsidRPr="003F7263" w14:paraId="03029081" w14:textId="77777777" w:rsidTr="005E17DF">
        <w:trPr>
          <w:gridAfter w:val="3"/>
          <w:wAfter w:w="142" w:type="dxa"/>
          <w:jc w:val="center"/>
        </w:trPr>
        <w:tc>
          <w:tcPr>
            <w:tcW w:w="1078" w:type="dxa"/>
            <w:gridSpan w:val="2"/>
            <w:tcBorders>
              <w:bottom w:val="single" w:sz="4" w:space="0" w:color="auto"/>
            </w:tcBorders>
            <w:shd w:val="clear" w:color="auto" w:fill="auto"/>
          </w:tcPr>
          <w:p w14:paraId="27BD3415" w14:textId="77777777" w:rsidR="009E468F" w:rsidRPr="003F7263" w:rsidRDefault="009E468F" w:rsidP="009E468F">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2083D77B"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7CEE58F4"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ED78F96" w14:textId="77777777" w:rsidR="009E468F" w:rsidRPr="003F7263" w:rsidRDefault="009E468F" w:rsidP="009E468F">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0EAC4C94"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contiguous CA</w:t>
            </w:r>
          </w:p>
        </w:tc>
      </w:tr>
      <w:tr w:rsidR="009E468F" w:rsidRPr="003F7263" w14:paraId="7A62B93E" w14:textId="77777777" w:rsidTr="005E17DF">
        <w:trPr>
          <w:gridAfter w:val="3"/>
          <w:wAfter w:w="142" w:type="dxa"/>
          <w:jc w:val="center"/>
        </w:trPr>
        <w:tc>
          <w:tcPr>
            <w:tcW w:w="1078" w:type="dxa"/>
            <w:gridSpan w:val="2"/>
            <w:tcBorders>
              <w:bottom w:val="single" w:sz="4" w:space="0" w:color="auto"/>
            </w:tcBorders>
            <w:shd w:val="clear" w:color="auto" w:fill="auto"/>
          </w:tcPr>
          <w:p w14:paraId="146E43F6" w14:textId="77777777" w:rsidR="009E468F" w:rsidRPr="003F7263" w:rsidRDefault="009E468F" w:rsidP="009E468F">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6531F674"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48C8B8E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6B2E71" w14:textId="77777777" w:rsidR="009E468F" w:rsidRPr="003F7263" w:rsidRDefault="009E468F" w:rsidP="009E468F">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45E196CB"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inter-band CA</w:t>
            </w:r>
          </w:p>
        </w:tc>
      </w:tr>
      <w:tr w:rsidR="009E468F" w:rsidRPr="003F7263" w14:paraId="2A206C95" w14:textId="77777777" w:rsidTr="005E17DF">
        <w:trPr>
          <w:gridAfter w:val="3"/>
          <w:wAfter w:w="142" w:type="dxa"/>
          <w:jc w:val="center"/>
        </w:trPr>
        <w:tc>
          <w:tcPr>
            <w:tcW w:w="1078" w:type="dxa"/>
            <w:gridSpan w:val="2"/>
            <w:tcBorders>
              <w:bottom w:val="single" w:sz="4" w:space="0" w:color="auto"/>
            </w:tcBorders>
            <w:shd w:val="clear" w:color="auto" w:fill="auto"/>
          </w:tcPr>
          <w:p w14:paraId="38697503" w14:textId="77777777" w:rsidR="009E468F" w:rsidRPr="003F7263" w:rsidRDefault="009E468F" w:rsidP="009E468F">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0BAC6BC"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586701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B33D3E" w14:textId="77777777" w:rsidR="009E468F" w:rsidRPr="003F7263" w:rsidRDefault="009E468F" w:rsidP="009E468F">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31411DC9"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non-contiguous CA</w:t>
            </w:r>
          </w:p>
        </w:tc>
      </w:tr>
      <w:tr w:rsidR="009E468F" w:rsidRPr="003F7263" w14:paraId="417146F5" w14:textId="77777777" w:rsidTr="005E17DF">
        <w:trPr>
          <w:gridAfter w:val="3"/>
          <w:wAfter w:w="142" w:type="dxa"/>
          <w:jc w:val="center"/>
        </w:trPr>
        <w:tc>
          <w:tcPr>
            <w:tcW w:w="1078" w:type="dxa"/>
            <w:gridSpan w:val="2"/>
            <w:tcBorders>
              <w:bottom w:val="single" w:sz="4" w:space="0" w:color="auto"/>
            </w:tcBorders>
            <w:shd w:val="clear" w:color="auto" w:fill="D9D9D9"/>
          </w:tcPr>
          <w:p w14:paraId="38F26253" w14:textId="77777777" w:rsidR="009E468F" w:rsidRPr="003F7263" w:rsidRDefault="009E468F" w:rsidP="009E468F">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5B2EDF5" w14:textId="77777777" w:rsidR="009E468F" w:rsidRPr="003F7263" w:rsidRDefault="009E468F" w:rsidP="009E468F">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7C5FA7BE"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B318C2"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DC9CAAD" w14:textId="77777777" w:rsidR="009E468F" w:rsidRPr="003F7263" w:rsidRDefault="009E468F" w:rsidP="009E468F">
            <w:pPr>
              <w:pStyle w:val="TAL"/>
              <w:keepNext w:val="0"/>
              <w:keepLines w:val="0"/>
              <w:rPr>
                <w:rFonts w:cs="Arial"/>
                <w:bCs/>
                <w:sz w:val="16"/>
                <w:szCs w:val="16"/>
              </w:rPr>
            </w:pPr>
          </w:p>
        </w:tc>
      </w:tr>
      <w:tr w:rsidR="009E468F" w:rsidRPr="003F7263" w14:paraId="698482D0" w14:textId="77777777" w:rsidTr="005E17DF">
        <w:trPr>
          <w:gridAfter w:val="3"/>
          <w:wAfter w:w="142" w:type="dxa"/>
          <w:jc w:val="center"/>
        </w:trPr>
        <w:tc>
          <w:tcPr>
            <w:tcW w:w="1078" w:type="dxa"/>
            <w:gridSpan w:val="2"/>
            <w:tcBorders>
              <w:bottom w:val="single" w:sz="4" w:space="0" w:color="auto"/>
            </w:tcBorders>
            <w:shd w:val="clear" w:color="auto" w:fill="D9D9D9"/>
          </w:tcPr>
          <w:p w14:paraId="31BC0570" w14:textId="77777777" w:rsidR="009E468F" w:rsidRPr="003F7263" w:rsidRDefault="009E468F" w:rsidP="009E468F">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15296AC3" w14:textId="77777777" w:rsidR="009E468F" w:rsidRPr="003F7263" w:rsidRDefault="009E468F" w:rsidP="009E468F">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70F182D8"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3587A9"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CA24D84" w14:textId="77777777" w:rsidR="009E468F" w:rsidRPr="003F7263" w:rsidRDefault="009E468F" w:rsidP="009E468F">
            <w:pPr>
              <w:pStyle w:val="TAL"/>
              <w:keepNext w:val="0"/>
              <w:keepLines w:val="0"/>
              <w:rPr>
                <w:rFonts w:cs="Arial"/>
                <w:bCs/>
                <w:sz w:val="16"/>
                <w:szCs w:val="16"/>
              </w:rPr>
            </w:pPr>
          </w:p>
        </w:tc>
      </w:tr>
      <w:tr w:rsidR="009E468F" w:rsidRPr="003F7263" w14:paraId="0D14C485" w14:textId="77777777" w:rsidTr="005E17DF">
        <w:trPr>
          <w:gridAfter w:val="3"/>
          <w:wAfter w:w="142" w:type="dxa"/>
          <w:jc w:val="center"/>
        </w:trPr>
        <w:tc>
          <w:tcPr>
            <w:tcW w:w="1078" w:type="dxa"/>
            <w:gridSpan w:val="2"/>
            <w:tcBorders>
              <w:bottom w:val="single" w:sz="4" w:space="0" w:color="auto"/>
            </w:tcBorders>
            <w:shd w:val="clear" w:color="auto" w:fill="auto"/>
          </w:tcPr>
          <w:p w14:paraId="1B9B58CE" w14:textId="77777777" w:rsidR="009E468F" w:rsidRPr="003F7263" w:rsidRDefault="009E468F" w:rsidP="009E468F">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31AA9840" w14:textId="77777777" w:rsidR="009E468F" w:rsidRPr="003F7263" w:rsidRDefault="009E468F" w:rsidP="009E468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789F98A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DB1255A" w14:textId="77777777" w:rsidR="009E468F" w:rsidRPr="003F7263" w:rsidRDefault="009E468F" w:rsidP="009E468F">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2FF2B4F4" w14:textId="7D93E64F"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2BE4DB7" w14:textId="77777777" w:rsidTr="005E17DF">
        <w:trPr>
          <w:gridAfter w:val="3"/>
          <w:wAfter w:w="142" w:type="dxa"/>
          <w:jc w:val="center"/>
        </w:trPr>
        <w:tc>
          <w:tcPr>
            <w:tcW w:w="1078" w:type="dxa"/>
            <w:gridSpan w:val="2"/>
            <w:tcBorders>
              <w:bottom w:val="single" w:sz="4" w:space="0" w:color="auto"/>
            </w:tcBorders>
            <w:shd w:val="clear" w:color="auto" w:fill="auto"/>
          </w:tcPr>
          <w:p w14:paraId="70C3C78E" w14:textId="77777777" w:rsidR="009E468F" w:rsidRPr="003F7263" w:rsidRDefault="009E468F" w:rsidP="009E468F">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21CB76FE" w14:textId="77777777" w:rsidR="009E468F" w:rsidRPr="003F7263" w:rsidRDefault="009E468F" w:rsidP="009E468F">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15A0B10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0B47A0A" w14:textId="77777777" w:rsidR="009E468F" w:rsidRPr="003F7263" w:rsidRDefault="009E468F" w:rsidP="009E468F">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36BAAE52" w14:textId="3A6C1CD3"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3FE4069" w14:textId="77777777" w:rsidTr="005E17DF">
        <w:trPr>
          <w:gridAfter w:val="3"/>
          <w:wAfter w:w="142" w:type="dxa"/>
          <w:jc w:val="center"/>
        </w:trPr>
        <w:tc>
          <w:tcPr>
            <w:tcW w:w="1078" w:type="dxa"/>
            <w:gridSpan w:val="2"/>
            <w:tcBorders>
              <w:bottom w:val="single" w:sz="4" w:space="0" w:color="auto"/>
            </w:tcBorders>
            <w:shd w:val="clear" w:color="auto" w:fill="auto"/>
          </w:tcPr>
          <w:p w14:paraId="49B83BB9" w14:textId="77777777" w:rsidR="009E468F" w:rsidRPr="003F7263" w:rsidRDefault="009E468F" w:rsidP="009E468F">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3BD804AB" w14:textId="77777777" w:rsidR="009E468F" w:rsidRPr="003F7263" w:rsidRDefault="009E468F" w:rsidP="009E468F">
            <w:pPr>
              <w:pStyle w:val="TAL"/>
              <w:rPr>
                <w:sz w:val="16"/>
                <w:szCs w:val="16"/>
              </w:rPr>
            </w:pPr>
            <w:r w:rsidRPr="003F7263">
              <w:rPr>
                <w:sz w:val="16"/>
                <w:szCs w:val="16"/>
              </w:rPr>
              <w:t>Failure information / RLC failure / MCG / Intra-band non Contiguous CA</w:t>
            </w:r>
          </w:p>
        </w:tc>
        <w:tc>
          <w:tcPr>
            <w:tcW w:w="810" w:type="dxa"/>
            <w:gridSpan w:val="4"/>
            <w:tcBorders>
              <w:bottom w:val="single" w:sz="4" w:space="0" w:color="auto"/>
            </w:tcBorders>
            <w:shd w:val="clear" w:color="auto" w:fill="auto"/>
          </w:tcPr>
          <w:p w14:paraId="6937F381"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2857E79" w14:textId="77777777" w:rsidR="009E468F" w:rsidRPr="003F7263" w:rsidRDefault="009E468F" w:rsidP="009E468F">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76519CEE" w14:textId="29216972"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1868808D" w14:textId="77777777" w:rsidTr="005E17DF">
        <w:trPr>
          <w:gridAfter w:val="3"/>
          <w:wAfter w:w="142" w:type="dxa"/>
          <w:jc w:val="center"/>
        </w:trPr>
        <w:tc>
          <w:tcPr>
            <w:tcW w:w="1078" w:type="dxa"/>
            <w:gridSpan w:val="2"/>
            <w:tcBorders>
              <w:bottom w:val="single" w:sz="4" w:space="0" w:color="auto"/>
            </w:tcBorders>
            <w:shd w:val="clear" w:color="auto" w:fill="D9D9D9"/>
          </w:tcPr>
          <w:p w14:paraId="3BF9CFFD" w14:textId="77777777" w:rsidR="009E468F" w:rsidRPr="003F7263" w:rsidRDefault="009E468F" w:rsidP="009E468F">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79AD0090" w14:textId="77777777" w:rsidR="009E468F" w:rsidRPr="003F7263" w:rsidRDefault="009E468F" w:rsidP="009E468F">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7CFB847A"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8163960"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A3F7DB" w14:textId="77777777" w:rsidR="009E468F" w:rsidRPr="003F7263" w:rsidRDefault="009E468F" w:rsidP="009E468F">
            <w:pPr>
              <w:pStyle w:val="TAL"/>
              <w:keepNext w:val="0"/>
              <w:keepLines w:val="0"/>
              <w:rPr>
                <w:rFonts w:cs="Arial"/>
                <w:bCs/>
                <w:sz w:val="16"/>
                <w:szCs w:val="16"/>
              </w:rPr>
            </w:pPr>
          </w:p>
        </w:tc>
      </w:tr>
      <w:tr w:rsidR="009E468F" w:rsidRPr="003F7263" w14:paraId="2E187E85" w14:textId="77777777" w:rsidTr="005E17DF">
        <w:trPr>
          <w:gridAfter w:val="3"/>
          <w:wAfter w:w="142" w:type="dxa"/>
          <w:jc w:val="center"/>
        </w:trPr>
        <w:tc>
          <w:tcPr>
            <w:tcW w:w="1078" w:type="dxa"/>
            <w:gridSpan w:val="2"/>
            <w:tcBorders>
              <w:bottom w:val="single" w:sz="4" w:space="0" w:color="auto"/>
            </w:tcBorders>
            <w:shd w:val="clear" w:color="auto" w:fill="auto"/>
          </w:tcPr>
          <w:p w14:paraId="7C185B97" w14:textId="77777777" w:rsidR="009E468F" w:rsidRPr="003F7263" w:rsidRDefault="009E468F" w:rsidP="009E468F">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4D7E9CCD" w14:textId="77777777"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0D52428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7CE4D7E" w14:textId="77777777" w:rsidR="009E468F" w:rsidRPr="003F7263" w:rsidRDefault="009E468F" w:rsidP="009E468F">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07FB391" w14:textId="77777777" w:rsidR="009E468F" w:rsidRPr="003F7263" w:rsidRDefault="009E468F" w:rsidP="009E468F">
            <w:pPr>
              <w:pStyle w:val="TAL"/>
              <w:keepNext w:val="0"/>
              <w:keepLines w:val="0"/>
              <w:rPr>
                <w:rFonts w:cs="Arial"/>
                <w:bCs/>
                <w:sz w:val="16"/>
                <w:szCs w:val="16"/>
              </w:rPr>
            </w:pPr>
            <w:r w:rsidRPr="003F7263">
              <w:rPr>
                <w:sz w:val="16"/>
                <w:szCs w:val="16"/>
              </w:rPr>
              <w:t>UEs supporting 5G Core</w:t>
            </w:r>
          </w:p>
        </w:tc>
      </w:tr>
      <w:tr w:rsidR="009E468F" w:rsidRPr="003F7263" w14:paraId="5A2C4C54" w14:textId="77777777" w:rsidTr="005E17DF">
        <w:trPr>
          <w:gridAfter w:val="3"/>
          <w:wAfter w:w="142" w:type="dxa"/>
          <w:jc w:val="center"/>
        </w:trPr>
        <w:tc>
          <w:tcPr>
            <w:tcW w:w="1078" w:type="dxa"/>
            <w:gridSpan w:val="2"/>
            <w:tcBorders>
              <w:bottom w:val="single" w:sz="4" w:space="0" w:color="auto"/>
            </w:tcBorders>
            <w:shd w:val="clear" w:color="auto" w:fill="D9D9D9"/>
          </w:tcPr>
          <w:p w14:paraId="59705788" w14:textId="3E2E1C0F" w:rsidR="009E468F" w:rsidRPr="003F7263" w:rsidRDefault="009E468F" w:rsidP="009E468F">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45DADB91" w14:textId="09F74418" w:rsidR="009E468F" w:rsidRPr="003F7263" w:rsidRDefault="009E468F" w:rsidP="009E468F">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78261760"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685BA593"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1EEBE13B" w14:textId="77777777" w:rsidR="009E468F" w:rsidRPr="003F7263" w:rsidRDefault="009E468F" w:rsidP="009E468F">
            <w:pPr>
              <w:pStyle w:val="TAL"/>
              <w:keepNext w:val="0"/>
              <w:keepLines w:val="0"/>
              <w:rPr>
                <w:b/>
                <w:bCs/>
                <w:sz w:val="16"/>
                <w:szCs w:val="16"/>
              </w:rPr>
            </w:pPr>
          </w:p>
        </w:tc>
      </w:tr>
      <w:tr w:rsidR="009E468F" w:rsidRPr="003F7263" w14:paraId="2D532A76" w14:textId="77777777" w:rsidTr="005E17DF">
        <w:trPr>
          <w:gridAfter w:val="3"/>
          <w:wAfter w:w="142" w:type="dxa"/>
          <w:jc w:val="center"/>
        </w:trPr>
        <w:tc>
          <w:tcPr>
            <w:tcW w:w="1078" w:type="dxa"/>
            <w:gridSpan w:val="2"/>
            <w:tcBorders>
              <w:bottom w:val="single" w:sz="4" w:space="0" w:color="auto"/>
            </w:tcBorders>
            <w:shd w:val="clear" w:color="auto" w:fill="auto"/>
          </w:tcPr>
          <w:p w14:paraId="39CF7AC6" w14:textId="6DFBFB9F" w:rsidR="009E468F" w:rsidRPr="003F7263" w:rsidRDefault="009E468F" w:rsidP="009E468F">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67A5C782" w14:textId="76F0F7B9"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5DE3AE4D" w14:textId="155C62E1"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A2A548" w14:textId="144A1028" w:rsidR="009E468F" w:rsidRPr="003F7263" w:rsidRDefault="009E468F" w:rsidP="009E468F">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34AB5E73" w14:textId="785A8DC5" w:rsidR="009E468F" w:rsidRPr="003F7263" w:rsidRDefault="009E468F" w:rsidP="009E468F">
            <w:pPr>
              <w:pStyle w:val="TAL"/>
              <w:keepNext w:val="0"/>
              <w:keepLines w:val="0"/>
              <w:rPr>
                <w:sz w:val="16"/>
                <w:szCs w:val="16"/>
              </w:rPr>
            </w:pPr>
            <w:r w:rsidRPr="003F7263">
              <w:rPr>
                <w:rFonts w:cs="Arial"/>
                <w:sz w:val="16"/>
                <w:szCs w:val="16"/>
              </w:rPr>
              <w:t>UEs supporting 5G Core and intra-band contiguous CA</w:t>
            </w:r>
          </w:p>
        </w:tc>
      </w:tr>
      <w:tr w:rsidR="009E468F" w:rsidRPr="003F7263" w14:paraId="535D16CF" w14:textId="77777777" w:rsidTr="005E17DF">
        <w:trPr>
          <w:gridAfter w:val="3"/>
          <w:wAfter w:w="142" w:type="dxa"/>
          <w:jc w:val="center"/>
        </w:trPr>
        <w:tc>
          <w:tcPr>
            <w:tcW w:w="1078" w:type="dxa"/>
            <w:gridSpan w:val="2"/>
            <w:tcBorders>
              <w:bottom w:val="single" w:sz="4" w:space="0" w:color="auto"/>
            </w:tcBorders>
            <w:shd w:val="clear" w:color="auto" w:fill="auto"/>
          </w:tcPr>
          <w:p w14:paraId="5B5E911C" w14:textId="44FDA418" w:rsidR="009E468F" w:rsidRPr="003F7263" w:rsidRDefault="009E468F" w:rsidP="009E468F">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55F1D58F" w14:textId="518D0B5A"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399AA87D" w14:textId="2AF96559"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D3E9F92" w14:textId="3CB1BF27" w:rsidR="009E468F" w:rsidRPr="003F7263" w:rsidRDefault="009E468F" w:rsidP="009E468F">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667C8DE9" w14:textId="09FF2160" w:rsidR="009E468F" w:rsidRPr="003F7263" w:rsidRDefault="009E468F" w:rsidP="009E468F">
            <w:pPr>
              <w:pStyle w:val="TAL"/>
              <w:keepNext w:val="0"/>
              <w:keepLines w:val="0"/>
              <w:rPr>
                <w:sz w:val="16"/>
                <w:szCs w:val="16"/>
              </w:rPr>
            </w:pPr>
            <w:r w:rsidRPr="003F7263">
              <w:rPr>
                <w:rFonts w:cs="Arial"/>
                <w:sz w:val="16"/>
                <w:szCs w:val="16"/>
              </w:rPr>
              <w:t>UEs supporting 5G Core and inter-band CA</w:t>
            </w:r>
          </w:p>
        </w:tc>
      </w:tr>
      <w:tr w:rsidR="009E468F" w:rsidRPr="003F7263" w14:paraId="230B9318" w14:textId="77777777" w:rsidTr="005E17DF">
        <w:trPr>
          <w:gridAfter w:val="3"/>
          <w:wAfter w:w="142" w:type="dxa"/>
          <w:jc w:val="center"/>
        </w:trPr>
        <w:tc>
          <w:tcPr>
            <w:tcW w:w="1078" w:type="dxa"/>
            <w:gridSpan w:val="2"/>
            <w:tcBorders>
              <w:bottom w:val="single" w:sz="4" w:space="0" w:color="auto"/>
            </w:tcBorders>
            <w:shd w:val="clear" w:color="auto" w:fill="auto"/>
          </w:tcPr>
          <w:p w14:paraId="0465CA3C" w14:textId="1BB00A10" w:rsidR="009E468F" w:rsidRPr="003F7263" w:rsidRDefault="009E468F" w:rsidP="009E468F">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500C1B11" w14:textId="4B7EC567"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7B7728A6" w14:textId="5967E618"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55F6177" w14:textId="01F31338" w:rsidR="009E468F" w:rsidRPr="003F7263" w:rsidRDefault="009E468F" w:rsidP="009E468F">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572AE121" w14:textId="6534FF6B" w:rsidR="009E468F" w:rsidRPr="003F7263" w:rsidRDefault="009E468F" w:rsidP="009E468F">
            <w:pPr>
              <w:pStyle w:val="TAL"/>
              <w:keepNext w:val="0"/>
              <w:keepLines w:val="0"/>
              <w:rPr>
                <w:sz w:val="16"/>
                <w:szCs w:val="16"/>
              </w:rPr>
            </w:pPr>
            <w:r w:rsidRPr="003F7263">
              <w:rPr>
                <w:rFonts w:cs="Arial"/>
                <w:sz w:val="16"/>
                <w:szCs w:val="16"/>
              </w:rPr>
              <w:t>UEs supporting 5G Core and intra-band non-contiguous CA</w:t>
            </w:r>
          </w:p>
        </w:tc>
      </w:tr>
      <w:tr w:rsidR="009E468F" w:rsidRPr="003F7263" w14:paraId="2408D752" w14:textId="77777777" w:rsidTr="00B71F77">
        <w:trPr>
          <w:gridAfter w:val="3"/>
          <w:wAfter w:w="142" w:type="dxa"/>
          <w:jc w:val="center"/>
        </w:trPr>
        <w:tc>
          <w:tcPr>
            <w:tcW w:w="1078" w:type="dxa"/>
            <w:gridSpan w:val="2"/>
            <w:tcBorders>
              <w:bottom w:val="single" w:sz="4" w:space="0" w:color="auto"/>
            </w:tcBorders>
            <w:shd w:val="clear" w:color="auto" w:fill="D9D9D9"/>
          </w:tcPr>
          <w:p w14:paraId="1B58F2C5" w14:textId="48ECFB46" w:rsidR="009E468F" w:rsidRPr="003F7263" w:rsidRDefault="009E468F" w:rsidP="009E468F">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3E663BC5" w14:textId="46707975" w:rsidR="009E468F" w:rsidRPr="003F7263" w:rsidRDefault="009E468F" w:rsidP="009E468F">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730FC3FD"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EDEAF6E" w14:textId="77777777" w:rsidR="009E468F" w:rsidRPr="003F7263" w:rsidRDefault="009E468F" w:rsidP="009E468F">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7FFCE5CD" w14:textId="77777777" w:rsidR="009E468F" w:rsidRPr="003F7263" w:rsidRDefault="009E468F" w:rsidP="009E468F">
            <w:pPr>
              <w:pStyle w:val="TAL"/>
              <w:keepNext w:val="0"/>
              <w:keepLines w:val="0"/>
              <w:rPr>
                <w:rFonts w:cs="Arial"/>
                <w:sz w:val="16"/>
                <w:szCs w:val="16"/>
              </w:rPr>
            </w:pPr>
          </w:p>
        </w:tc>
      </w:tr>
      <w:tr w:rsidR="009E468F" w:rsidRPr="003F7263" w14:paraId="138D44FD" w14:textId="77777777" w:rsidTr="005E17DF">
        <w:trPr>
          <w:gridAfter w:val="3"/>
          <w:wAfter w:w="142" w:type="dxa"/>
          <w:jc w:val="center"/>
        </w:trPr>
        <w:tc>
          <w:tcPr>
            <w:tcW w:w="1078" w:type="dxa"/>
            <w:gridSpan w:val="2"/>
            <w:tcBorders>
              <w:bottom w:val="single" w:sz="4" w:space="0" w:color="auto"/>
            </w:tcBorders>
            <w:shd w:val="clear" w:color="auto" w:fill="auto"/>
          </w:tcPr>
          <w:p w14:paraId="0BBF5631" w14:textId="63F04CDA" w:rsidR="009E468F" w:rsidRPr="003F7263" w:rsidRDefault="009E468F" w:rsidP="009E468F">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465A49F3" w14:textId="14C12EC0" w:rsidR="009E468F" w:rsidRPr="003F7263" w:rsidRDefault="009E468F" w:rsidP="009E468F">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10D3D94E" w14:textId="522B3046"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A4439A3" w14:textId="3F141A0F" w:rsidR="009E468F" w:rsidRPr="003F7263" w:rsidRDefault="009E468F" w:rsidP="009E468F">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1663F3D1" w14:textId="21BA3DE2" w:rsidR="009E468F" w:rsidRPr="003F7263" w:rsidRDefault="009E468F" w:rsidP="009E468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E468F" w:rsidRPr="003F7263" w14:paraId="7868C09C" w14:textId="77777777" w:rsidTr="00B71F77">
        <w:trPr>
          <w:gridAfter w:val="3"/>
          <w:wAfter w:w="142" w:type="dxa"/>
          <w:jc w:val="center"/>
        </w:trPr>
        <w:tc>
          <w:tcPr>
            <w:tcW w:w="1078" w:type="dxa"/>
            <w:gridSpan w:val="2"/>
            <w:tcBorders>
              <w:bottom w:val="single" w:sz="4" w:space="0" w:color="auto"/>
            </w:tcBorders>
            <w:shd w:val="clear" w:color="auto" w:fill="D9D9D9"/>
          </w:tcPr>
          <w:p w14:paraId="125DEDCE" w14:textId="794A5D68" w:rsidR="009E468F" w:rsidRPr="003F7263" w:rsidRDefault="009E468F" w:rsidP="009E468F">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3878A8C4" w14:textId="34EE5731" w:rsidR="009E468F" w:rsidRPr="003F7263" w:rsidRDefault="009E468F" w:rsidP="009E468F">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07EF3223"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E630E66"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D9D9D9"/>
          </w:tcPr>
          <w:p w14:paraId="392C6D45" w14:textId="77777777" w:rsidR="009E468F" w:rsidRPr="003F7263" w:rsidRDefault="009E468F" w:rsidP="009E468F">
            <w:pPr>
              <w:pStyle w:val="TAL"/>
              <w:keepNext w:val="0"/>
              <w:keepLines w:val="0"/>
              <w:rPr>
                <w:sz w:val="16"/>
                <w:szCs w:val="16"/>
              </w:rPr>
            </w:pPr>
          </w:p>
        </w:tc>
      </w:tr>
      <w:tr w:rsidR="009E468F" w:rsidRPr="003F7263" w14:paraId="479542CA" w14:textId="77777777" w:rsidTr="005E17DF">
        <w:trPr>
          <w:gridAfter w:val="3"/>
          <w:wAfter w:w="142" w:type="dxa"/>
          <w:jc w:val="center"/>
        </w:trPr>
        <w:tc>
          <w:tcPr>
            <w:tcW w:w="1078" w:type="dxa"/>
            <w:gridSpan w:val="2"/>
            <w:tcBorders>
              <w:bottom w:val="single" w:sz="4" w:space="0" w:color="auto"/>
            </w:tcBorders>
            <w:shd w:val="clear" w:color="auto" w:fill="auto"/>
          </w:tcPr>
          <w:p w14:paraId="03371680" w14:textId="3693C8BF" w:rsidR="009E468F" w:rsidRPr="003F7263" w:rsidRDefault="009E468F" w:rsidP="009E468F">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7366E42B" w14:textId="5E8907F9" w:rsidR="009E468F" w:rsidRPr="003F7263" w:rsidRDefault="009E468F" w:rsidP="009E468F">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4D4C4440" w14:textId="4A03CB53"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01E33B1F" w14:textId="20C524FB" w:rsidR="009E468F" w:rsidRPr="003F7263" w:rsidRDefault="009E468F" w:rsidP="009E468F">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055FCF02" w14:textId="14289D67" w:rsidR="009E468F" w:rsidRPr="003F7263" w:rsidRDefault="009E468F" w:rsidP="009E468F">
            <w:pPr>
              <w:pStyle w:val="TAL"/>
              <w:keepNext w:val="0"/>
              <w:keepLines w:val="0"/>
              <w:rPr>
                <w:sz w:val="16"/>
                <w:szCs w:val="16"/>
              </w:rPr>
            </w:pPr>
            <w:r w:rsidRPr="003F7263">
              <w:rPr>
                <w:sz w:val="16"/>
                <w:szCs w:val="16"/>
              </w:rPr>
              <w:t>UEs supporting 5G Core and release preference assistance information</w:t>
            </w:r>
          </w:p>
        </w:tc>
      </w:tr>
      <w:tr w:rsidR="006903EC" w:rsidRPr="003F7263" w14:paraId="4896DB8D" w14:textId="77777777" w:rsidTr="00B71F77">
        <w:trPr>
          <w:gridAfter w:val="3"/>
          <w:wAfter w:w="142" w:type="dxa"/>
          <w:jc w:val="center"/>
        </w:trPr>
        <w:tc>
          <w:tcPr>
            <w:tcW w:w="1078" w:type="dxa"/>
            <w:gridSpan w:val="2"/>
            <w:tcBorders>
              <w:bottom w:val="single" w:sz="4" w:space="0" w:color="auto"/>
            </w:tcBorders>
            <w:shd w:val="clear" w:color="auto" w:fill="D9D9D9"/>
          </w:tcPr>
          <w:p w14:paraId="768675D6" w14:textId="2D163804" w:rsidR="006903EC" w:rsidRPr="003F7263" w:rsidRDefault="006903EC" w:rsidP="006903EC">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1F63889B" w14:textId="486FACF2" w:rsidR="006903EC" w:rsidRPr="003F7263" w:rsidRDefault="006903EC" w:rsidP="006903EC">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487C7182" w14:textId="77777777" w:rsidR="006903EC" w:rsidRPr="003F7263" w:rsidRDefault="006903EC" w:rsidP="006903EC">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91B61D7" w14:textId="77777777" w:rsidR="006903EC" w:rsidRPr="003F7263" w:rsidRDefault="006903EC" w:rsidP="006903EC">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5A85583C" w14:textId="77777777" w:rsidR="006903EC" w:rsidRPr="003F7263" w:rsidRDefault="006903EC" w:rsidP="006903EC">
            <w:pPr>
              <w:pStyle w:val="TAL"/>
              <w:keepNext w:val="0"/>
              <w:keepLines w:val="0"/>
              <w:rPr>
                <w:sz w:val="16"/>
                <w:szCs w:val="16"/>
              </w:rPr>
            </w:pPr>
          </w:p>
        </w:tc>
      </w:tr>
      <w:tr w:rsidR="006903EC" w:rsidRPr="003F7263" w14:paraId="7ECE2B26" w14:textId="77777777" w:rsidTr="005E17DF">
        <w:trPr>
          <w:gridAfter w:val="3"/>
          <w:wAfter w:w="142" w:type="dxa"/>
          <w:jc w:val="center"/>
        </w:trPr>
        <w:tc>
          <w:tcPr>
            <w:tcW w:w="1078" w:type="dxa"/>
            <w:gridSpan w:val="2"/>
            <w:tcBorders>
              <w:bottom w:val="single" w:sz="4" w:space="0" w:color="auto"/>
            </w:tcBorders>
            <w:shd w:val="clear" w:color="auto" w:fill="auto"/>
          </w:tcPr>
          <w:p w14:paraId="0E73CC9D" w14:textId="7F4AA24B" w:rsidR="006903EC" w:rsidRPr="003F7263" w:rsidRDefault="006903EC" w:rsidP="006903EC">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0B7D5B76" w14:textId="6D41040A" w:rsidR="006903EC" w:rsidRPr="003F7263" w:rsidRDefault="006903EC" w:rsidP="006903EC">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632A68B9" w14:textId="7244E9F1"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6D007D83" w14:textId="172DFCBB" w:rsidR="006903EC" w:rsidRPr="003F7263" w:rsidRDefault="008D30E6" w:rsidP="006903EC">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46DBF18B" w14:textId="345B4447" w:rsidR="006903EC" w:rsidRPr="003F7263" w:rsidRDefault="006903EC" w:rsidP="006903EC">
            <w:pPr>
              <w:pStyle w:val="TAL"/>
              <w:keepNext w:val="0"/>
              <w:keepLines w:val="0"/>
              <w:rPr>
                <w:sz w:val="16"/>
                <w:szCs w:val="16"/>
              </w:rPr>
            </w:pPr>
            <w:r w:rsidRPr="003F7263">
              <w:rPr>
                <w:sz w:val="16"/>
                <w:szCs w:val="16"/>
              </w:rPr>
              <w:t>UEs supporting 5G Core and Idle/Inactive Measurements</w:t>
            </w:r>
          </w:p>
        </w:tc>
      </w:tr>
      <w:tr w:rsidR="006903EC" w:rsidRPr="003F7263" w14:paraId="526E7D8E" w14:textId="77777777" w:rsidTr="005E17DF">
        <w:trPr>
          <w:gridAfter w:val="3"/>
          <w:wAfter w:w="142" w:type="dxa"/>
          <w:jc w:val="center"/>
        </w:trPr>
        <w:tc>
          <w:tcPr>
            <w:tcW w:w="1078" w:type="dxa"/>
            <w:gridSpan w:val="2"/>
            <w:tcBorders>
              <w:bottom w:val="single" w:sz="4" w:space="0" w:color="auto"/>
            </w:tcBorders>
            <w:shd w:val="clear" w:color="auto" w:fill="auto"/>
          </w:tcPr>
          <w:p w14:paraId="48F90281" w14:textId="5A455DF2" w:rsidR="006903EC" w:rsidRPr="003F7263" w:rsidRDefault="006903EC" w:rsidP="006903EC">
            <w:pPr>
              <w:pStyle w:val="TAL"/>
              <w:keepNext w:val="0"/>
              <w:keepLines w:val="0"/>
              <w:rPr>
                <w:sz w:val="16"/>
                <w:szCs w:val="16"/>
              </w:rPr>
            </w:pPr>
            <w:r w:rsidRPr="003F7263">
              <w:rPr>
                <w:sz w:val="16"/>
                <w:szCs w:val="16"/>
              </w:rPr>
              <w:t>8.1.5.11.</w:t>
            </w:r>
            <w:r w:rsidR="00C84388">
              <w:rPr>
                <w:sz w:val="16"/>
                <w:szCs w:val="16"/>
              </w:rPr>
              <w:t>2</w:t>
            </w:r>
          </w:p>
        </w:tc>
        <w:tc>
          <w:tcPr>
            <w:tcW w:w="3497" w:type="dxa"/>
            <w:gridSpan w:val="3"/>
            <w:tcBorders>
              <w:bottom w:val="single" w:sz="4" w:space="0" w:color="auto"/>
            </w:tcBorders>
            <w:shd w:val="clear" w:color="auto" w:fill="auto"/>
          </w:tcPr>
          <w:p w14:paraId="13E1F7EA" w14:textId="51599822" w:rsidR="006903EC" w:rsidRPr="003F7263" w:rsidRDefault="006903EC" w:rsidP="006903E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5EF098CF" w14:textId="752E3D12"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F231E02" w14:textId="32320477" w:rsidR="006903EC" w:rsidRPr="003F7263" w:rsidRDefault="008D30E6" w:rsidP="006903EC">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11430048" w14:textId="43E20878" w:rsidR="006903EC" w:rsidRPr="003F7263" w:rsidRDefault="006903EC" w:rsidP="006903EC">
            <w:pPr>
              <w:pStyle w:val="TAL"/>
              <w:keepNext w:val="0"/>
              <w:keepLines w:val="0"/>
              <w:rPr>
                <w:sz w:val="16"/>
                <w:szCs w:val="16"/>
              </w:rPr>
            </w:pPr>
            <w:r w:rsidRPr="003F7263">
              <w:rPr>
                <w:sz w:val="16"/>
                <w:szCs w:val="16"/>
              </w:rPr>
              <w:t>UEs supporting 5G Core and Idle/Inactive Measurements</w:t>
            </w:r>
          </w:p>
        </w:tc>
      </w:tr>
      <w:tr w:rsidR="00C84388" w:rsidRPr="003F7263" w14:paraId="124C8EAF" w14:textId="77777777" w:rsidTr="00B46C9E">
        <w:trPr>
          <w:gridAfter w:val="3"/>
          <w:wAfter w:w="142" w:type="dxa"/>
          <w:jc w:val="center"/>
        </w:trPr>
        <w:tc>
          <w:tcPr>
            <w:tcW w:w="1078" w:type="dxa"/>
            <w:gridSpan w:val="2"/>
            <w:tcBorders>
              <w:bottom w:val="single" w:sz="4" w:space="0" w:color="auto"/>
            </w:tcBorders>
            <w:shd w:val="clear" w:color="auto" w:fill="auto"/>
          </w:tcPr>
          <w:p w14:paraId="400CDA70" w14:textId="516BC91F" w:rsidR="00C84388" w:rsidRPr="003F7263" w:rsidRDefault="00C84388" w:rsidP="00C84388">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4824C0F8" w14:textId="39665077" w:rsidR="00C84388" w:rsidRPr="003F7263" w:rsidRDefault="00C84388" w:rsidP="00C84388">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450BD278" w14:textId="2529AC7D" w:rsidR="00C84388" w:rsidRPr="003F7263" w:rsidRDefault="00C84388" w:rsidP="00C84388">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71962067" w14:textId="2F0F88D3" w:rsidR="00C84388" w:rsidRPr="003F7263" w:rsidRDefault="008D30E6" w:rsidP="00C84388">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27661551" w14:textId="0302EAF9" w:rsidR="00C84388" w:rsidRPr="003F7263" w:rsidRDefault="00C84388" w:rsidP="00C8438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C84388" w:rsidRPr="003F7263" w14:paraId="311E8D80" w14:textId="77777777" w:rsidTr="00B46C9E">
        <w:trPr>
          <w:gridAfter w:val="3"/>
          <w:wAfter w:w="142" w:type="dxa"/>
          <w:jc w:val="center"/>
        </w:trPr>
        <w:tc>
          <w:tcPr>
            <w:tcW w:w="1078" w:type="dxa"/>
            <w:gridSpan w:val="2"/>
            <w:tcBorders>
              <w:bottom w:val="single" w:sz="4" w:space="0" w:color="auto"/>
            </w:tcBorders>
            <w:shd w:val="clear" w:color="auto" w:fill="auto"/>
          </w:tcPr>
          <w:p w14:paraId="0D8C7192" w14:textId="0200C2F9" w:rsidR="00C84388" w:rsidRPr="003F7263" w:rsidRDefault="00C84388" w:rsidP="00C84388">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5FEDB3CC" w14:textId="72B8E6E1" w:rsidR="00C84388" w:rsidRPr="003F7263" w:rsidRDefault="00C84388" w:rsidP="00C84388">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3D177712" w14:textId="3A7E3FDF" w:rsidR="00C84388" w:rsidRPr="003F7263" w:rsidRDefault="00C84388" w:rsidP="00C84388">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83FBED6" w14:textId="72448666" w:rsidR="00C84388" w:rsidRPr="003F7263" w:rsidRDefault="008D30E6" w:rsidP="00C84388">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5088F4A7" w14:textId="4FC49C74" w:rsidR="00C84388" w:rsidRPr="003F7263" w:rsidRDefault="00C84388" w:rsidP="00C8438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E468F" w:rsidRPr="003F7263" w14:paraId="5A63271D" w14:textId="77777777" w:rsidTr="005E17DF">
        <w:trPr>
          <w:gridAfter w:val="3"/>
          <w:wAfter w:w="142" w:type="dxa"/>
          <w:jc w:val="center"/>
        </w:trPr>
        <w:tc>
          <w:tcPr>
            <w:tcW w:w="1078" w:type="dxa"/>
            <w:gridSpan w:val="2"/>
            <w:tcBorders>
              <w:bottom w:val="single" w:sz="4" w:space="0" w:color="auto"/>
            </w:tcBorders>
            <w:shd w:val="clear" w:color="auto" w:fill="D9D9D9"/>
          </w:tcPr>
          <w:p w14:paraId="6F418761" w14:textId="61834201" w:rsidR="009E468F" w:rsidRPr="003F7263" w:rsidRDefault="009E468F" w:rsidP="009E468F">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FF38D9F" w14:textId="03881315" w:rsidR="009E468F" w:rsidRPr="003F7263" w:rsidRDefault="009E468F" w:rsidP="009E468F">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7D8CF07D"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22F2E28C"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5AE9E781" w14:textId="77777777" w:rsidR="009E468F" w:rsidRPr="003F7263" w:rsidRDefault="009E468F" w:rsidP="009E468F">
            <w:pPr>
              <w:pStyle w:val="TAL"/>
              <w:keepNext w:val="0"/>
              <w:keepLines w:val="0"/>
              <w:rPr>
                <w:b/>
                <w:bCs/>
                <w:sz w:val="16"/>
                <w:szCs w:val="16"/>
              </w:rPr>
            </w:pPr>
          </w:p>
        </w:tc>
      </w:tr>
      <w:tr w:rsidR="009E468F" w:rsidRPr="003F7263" w14:paraId="786062B1" w14:textId="77777777" w:rsidTr="005E17DF">
        <w:trPr>
          <w:gridAfter w:val="3"/>
          <w:wAfter w:w="142" w:type="dxa"/>
          <w:jc w:val="center"/>
        </w:trPr>
        <w:tc>
          <w:tcPr>
            <w:tcW w:w="1078" w:type="dxa"/>
            <w:gridSpan w:val="2"/>
            <w:tcBorders>
              <w:bottom w:val="single" w:sz="4" w:space="0" w:color="auto"/>
            </w:tcBorders>
            <w:shd w:val="clear" w:color="auto" w:fill="D9D9D9"/>
          </w:tcPr>
          <w:p w14:paraId="2FA654B8" w14:textId="1650C3A1" w:rsidR="009E468F" w:rsidRPr="003F7263" w:rsidRDefault="009E468F" w:rsidP="009E468F">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B0CE5BF" w14:textId="336DB767" w:rsidR="009E468F" w:rsidRPr="003F7263" w:rsidRDefault="009E468F" w:rsidP="009E468F">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58D68E20"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3A17553D"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2C2DE96A" w14:textId="77777777" w:rsidR="009E468F" w:rsidRPr="003F7263" w:rsidRDefault="009E468F" w:rsidP="009E468F">
            <w:pPr>
              <w:pStyle w:val="TAL"/>
              <w:keepNext w:val="0"/>
              <w:keepLines w:val="0"/>
              <w:rPr>
                <w:b/>
                <w:bCs/>
                <w:sz w:val="16"/>
                <w:szCs w:val="16"/>
              </w:rPr>
            </w:pPr>
          </w:p>
        </w:tc>
      </w:tr>
      <w:tr w:rsidR="009E468F" w:rsidRPr="003F7263" w14:paraId="7AC7028F" w14:textId="77777777" w:rsidTr="005E17DF">
        <w:trPr>
          <w:gridAfter w:val="3"/>
          <w:wAfter w:w="142" w:type="dxa"/>
          <w:jc w:val="center"/>
        </w:trPr>
        <w:tc>
          <w:tcPr>
            <w:tcW w:w="1078" w:type="dxa"/>
            <w:gridSpan w:val="2"/>
            <w:tcBorders>
              <w:bottom w:val="single" w:sz="4" w:space="0" w:color="auto"/>
            </w:tcBorders>
            <w:shd w:val="clear" w:color="auto" w:fill="D9D9D9"/>
          </w:tcPr>
          <w:p w14:paraId="5A199F6E" w14:textId="1321C1F0" w:rsidR="009E468F" w:rsidRPr="003F7263" w:rsidRDefault="009E468F" w:rsidP="009E468F">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240637F9" w14:textId="1119CDA9" w:rsidR="009E468F" w:rsidRPr="003F7263" w:rsidRDefault="009E468F" w:rsidP="009E468F">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1D9E0C59"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534C7159"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36A533F5" w14:textId="77777777" w:rsidR="009E468F" w:rsidRPr="003F7263" w:rsidRDefault="009E468F" w:rsidP="009E468F">
            <w:pPr>
              <w:pStyle w:val="TAL"/>
              <w:keepNext w:val="0"/>
              <w:keepLines w:val="0"/>
              <w:rPr>
                <w:b/>
                <w:bCs/>
                <w:sz w:val="16"/>
                <w:szCs w:val="16"/>
              </w:rPr>
            </w:pPr>
          </w:p>
        </w:tc>
      </w:tr>
      <w:tr w:rsidR="009E468F" w:rsidRPr="003F7263" w14:paraId="1D75F9DD" w14:textId="77777777" w:rsidTr="005E17DF">
        <w:trPr>
          <w:gridAfter w:val="3"/>
          <w:wAfter w:w="142" w:type="dxa"/>
          <w:jc w:val="center"/>
        </w:trPr>
        <w:tc>
          <w:tcPr>
            <w:tcW w:w="1078" w:type="dxa"/>
            <w:gridSpan w:val="2"/>
            <w:tcBorders>
              <w:bottom w:val="single" w:sz="4" w:space="0" w:color="auto"/>
            </w:tcBorders>
            <w:shd w:val="clear" w:color="auto" w:fill="auto"/>
          </w:tcPr>
          <w:p w14:paraId="4C45E542" w14:textId="25F38C16" w:rsidR="009E468F" w:rsidRPr="003F7263" w:rsidRDefault="009E468F" w:rsidP="009E468F">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3079043F" w14:textId="0B51EA9B" w:rsidR="009E468F" w:rsidRPr="003F7263" w:rsidRDefault="009E468F" w:rsidP="009E468F">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2DA4B49D" w14:textId="60A20224"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2B1A8B4" w14:textId="02335686" w:rsidR="009E468F" w:rsidRPr="003F7263" w:rsidRDefault="009E468F" w:rsidP="009E468F">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14A1C7AD" w14:textId="12F27F9B"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 xml:space="preserve">equipped with a GNSS or A-GNSS receiver to provide detailed </w:t>
            </w:r>
            <w:r w:rsidRPr="003F7263">
              <w:rPr>
                <w:rFonts w:cs="Arial"/>
                <w:bCs/>
                <w:sz w:val="16"/>
                <w:szCs w:val="16"/>
              </w:rPr>
              <w:lastRenderedPageBreak/>
              <w:t>location information</w:t>
            </w:r>
          </w:p>
        </w:tc>
      </w:tr>
      <w:tr w:rsidR="009E468F" w:rsidRPr="003F7263" w14:paraId="375EC96C" w14:textId="77777777" w:rsidTr="005E17DF">
        <w:trPr>
          <w:gridAfter w:val="3"/>
          <w:wAfter w:w="142" w:type="dxa"/>
          <w:jc w:val="center"/>
        </w:trPr>
        <w:tc>
          <w:tcPr>
            <w:tcW w:w="1078" w:type="dxa"/>
            <w:gridSpan w:val="2"/>
            <w:tcBorders>
              <w:bottom w:val="single" w:sz="4" w:space="0" w:color="auto"/>
            </w:tcBorders>
            <w:shd w:val="clear" w:color="auto" w:fill="auto"/>
          </w:tcPr>
          <w:p w14:paraId="067CCD49" w14:textId="735FB433" w:rsidR="009E468F" w:rsidRPr="003F7263" w:rsidRDefault="009E468F" w:rsidP="009E468F">
            <w:pPr>
              <w:pStyle w:val="TAL"/>
              <w:keepNext w:val="0"/>
              <w:keepLines w:val="0"/>
              <w:rPr>
                <w:sz w:val="16"/>
                <w:szCs w:val="16"/>
                <w:lang w:eastAsia="zh-CN"/>
              </w:rPr>
            </w:pPr>
            <w:r w:rsidRPr="003F7263">
              <w:rPr>
                <w:sz w:val="16"/>
                <w:szCs w:val="16"/>
              </w:rPr>
              <w:lastRenderedPageBreak/>
              <w:t>8.1.6.1.1.2</w:t>
            </w:r>
          </w:p>
        </w:tc>
        <w:tc>
          <w:tcPr>
            <w:tcW w:w="3497" w:type="dxa"/>
            <w:gridSpan w:val="3"/>
            <w:tcBorders>
              <w:bottom w:val="single" w:sz="4" w:space="0" w:color="auto"/>
            </w:tcBorders>
            <w:shd w:val="clear" w:color="auto" w:fill="auto"/>
          </w:tcPr>
          <w:p w14:paraId="7CDC260F" w14:textId="39910E33" w:rsidR="009E468F" w:rsidRPr="003F7263" w:rsidRDefault="009E468F" w:rsidP="009E468F">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24AD04AA" w14:textId="0CDA962B"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C98A0F0" w14:textId="1637A7CC" w:rsidR="009E468F" w:rsidRPr="003F7263" w:rsidRDefault="009E468F" w:rsidP="009E468F">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2662CCFD" w14:textId="2BB85E0E" w:rsidR="009E468F" w:rsidRPr="003F7263" w:rsidRDefault="009E468F" w:rsidP="009E468F">
            <w:pPr>
              <w:pStyle w:val="TAL"/>
              <w:keepNext w:val="0"/>
              <w:keepLines w:val="0"/>
              <w:rPr>
                <w:rFonts w:cs="Arial"/>
                <w:sz w:val="16"/>
                <w:szCs w:val="16"/>
              </w:rPr>
            </w:pPr>
            <w:r w:rsidRPr="003F7263">
              <w:rPr>
                <w:sz w:val="16"/>
                <w:szCs w:val="16"/>
              </w:rPr>
              <w:t>UEs supporting 5G Core and UL PDCP Packet Delay per DRB</w:t>
            </w:r>
          </w:p>
        </w:tc>
      </w:tr>
      <w:tr w:rsidR="009E468F" w:rsidRPr="003F7263" w14:paraId="335B212E" w14:textId="77777777" w:rsidTr="005E17DF">
        <w:trPr>
          <w:gridAfter w:val="3"/>
          <w:wAfter w:w="142" w:type="dxa"/>
          <w:jc w:val="center"/>
        </w:trPr>
        <w:tc>
          <w:tcPr>
            <w:tcW w:w="1078" w:type="dxa"/>
            <w:gridSpan w:val="2"/>
            <w:tcBorders>
              <w:bottom w:val="single" w:sz="4" w:space="0" w:color="auto"/>
            </w:tcBorders>
            <w:shd w:val="clear" w:color="auto" w:fill="D9D9D9"/>
          </w:tcPr>
          <w:p w14:paraId="36FB2969" w14:textId="0591D5B7" w:rsidR="009E468F" w:rsidRPr="003F7263" w:rsidRDefault="009E468F" w:rsidP="009E468F">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5C706088" w14:textId="46C08886" w:rsidR="009E468F" w:rsidRPr="003F7263" w:rsidRDefault="009E468F" w:rsidP="009E468F">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5E3434DF"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13DD2555"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25EDEAF3" w14:textId="77777777" w:rsidR="009E468F" w:rsidRPr="003F7263" w:rsidRDefault="009E468F" w:rsidP="009E468F">
            <w:pPr>
              <w:pStyle w:val="TAL"/>
              <w:keepNext w:val="0"/>
              <w:keepLines w:val="0"/>
              <w:rPr>
                <w:b/>
                <w:bCs/>
                <w:sz w:val="16"/>
                <w:szCs w:val="16"/>
              </w:rPr>
            </w:pPr>
          </w:p>
        </w:tc>
      </w:tr>
      <w:tr w:rsidR="009E468F" w:rsidRPr="003F7263" w14:paraId="01F85F90" w14:textId="77777777" w:rsidTr="005E17DF">
        <w:trPr>
          <w:gridAfter w:val="3"/>
          <w:wAfter w:w="142" w:type="dxa"/>
          <w:jc w:val="center"/>
        </w:trPr>
        <w:tc>
          <w:tcPr>
            <w:tcW w:w="1078" w:type="dxa"/>
            <w:gridSpan w:val="2"/>
            <w:tcBorders>
              <w:bottom w:val="single" w:sz="4" w:space="0" w:color="auto"/>
            </w:tcBorders>
            <w:shd w:val="clear" w:color="auto" w:fill="auto"/>
          </w:tcPr>
          <w:p w14:paraId="76185B23" w14:textId="63425B9D" w:rsidR="009E468F" w:rsidRPr="003F7263" w:rsidRDefault="009E468F" w:rsidP="009E468F">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1F6D569C" w14:textId="03C17533" w:rsidR="009E468F" w:rsidRPr="003F7263" w:rsidRDefault="009E468F" w:rsidP="009E468F">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40A0731E" w14:textId="2FB9CCD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66D1492" w14:textId="51B258A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1BB1A9B" w14:textId="33BC207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528668B8" w14:textId="77777777" w:rsidTr="005E17DF">
        <w:trPr>
          <w:gridAfter w:val="3"/>
          <w:wAfter w:w="142" w:type="dxa"/>
          <w:jc w:val="center"/>
        </w:trPr>
        <w:tc>
          <w:tcPr>
            <w:tcW w:w="1078" w:type="dxa"/>
            <w:gridSpan w:val="2"/>
            <w:tcBorders>
              <w:bottom w:val="single" w:sz="4" w:space="0" w:color="auto"/>
            </w:tcBorders>
            <w:shd w:val="clear" w:color="auto" w:fill="auto"/>
          </w:tcPr>
          <w:p w14:paraId="6C699A1D" w14:textId="47DF7FC5" w:rsidR="009E468F" w:rsidRPr="003F7263" w:rsidRDefault="009E468F" w:rsidP="009E468F">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2A4A348F" w14:textId="643595BC" w:rsidR="009E468F" w:rsidRPr="003F7263" w:rsidRDefault="009E468F" w:rsidP="009E468F">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7BCF2CAF" w14:textId="76BE401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5F23480" w14:textId="77517AE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47D50750" w14:textId="533621F6" w:rsidR="009E468F" w:rsidRPr="003F7263" w:rsidRDefault="009E468F" w:rsidP="009E468F">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E468F" w:rsidRPr="003F7263" w14:paraId="73DCC0DB" w14:textId="77777777" w:rsidTr="005E17DF">
        <w:trPr>
          <w:gridAfter w:val="3"/>
          <w:wAfter w:w="142" w:type="dxa"/>
          <w:jc w:val="center"/>
        </w:trPr>
        <w:tc>
          <w:tcPr>
            <w:tcW w:w="1078" w:type="dxa"/>
            <w:gridSpan w:val="2"/>
            <w:tcBorders>
              <w:bottom w:val="single" w:sz="4" w:space="0" w:color="auto"/>
            </w:tcBorders>
            <w:shd w:val="clear" w:color="auto" w:fill="auto"/>
          </w:tcPr>
          <w:p w14:paraId="1BDC8852" w14:textId="66978AC0" w:rsidR="009E468F" w:rsidRPr="003F7263" w:rsidRDefault="009E468F" w:rsidP="009E468F">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7666608B" w14:textId="5EB2C6E8" w:rsidR="009E468F" w:rsidRPr="003F7263" w:rsidRDefault="009E468F" w:rsidP="009E468F">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50929B86" w14:textId="0B85A65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365343B" w14:textId="7F886C6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C917905" w14:textId="5EC1C51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0D3533D" w14:textId="77777777" w:rsidTr="005E17DF">
        <w:trPr>
          <w:gridAfter w:val="3"/>
          <w:wAfter w:w="142" w:type="dxa"/>
          <w:jc w:val="center"/>
        </w:trPr>
        <w:tc>
          <w:tcPr>
            <w:tcW w:w="1078" w:type="dxa"/>
            <w:gridSpan w:val="2"/>
            <w:tcBorders>
              <w:bottom w:val="single" w:sz="4" w:space="0" w:color="auto"/>
            </w:tcBorders>
            <w:shd w:val="clear" w:color="auto" w:fill="auto"/>
          </w:tcPr>
          <w:p w14:paraId="29779565" w14:textId="5923D72C" w:rsidR="009E468F" w:rsidRPr="003F7263" w:rsidRDefault="009E468F" w:rsidP="009E468F">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6BAB15E3" w14:textId="4F02A028" w:rsidR="009E468F" w:rsidRPr="003F7263" w:rsidRDefault="009E468F" w:rsidP="009E468F">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1D738946" w14:textId="32C6EAF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465F3CE" w14:textId="051DD77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6471A94" w14:textId="4AB1E9D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D5CCC9A" w14:textId="77777777" w:rsidTr="005E17DF">
        <w:trPr>
          <w:gridAfter w:val="3"/>
          <w:wAfter w:w="142" w:type="dxa"/>
          <w:jc w:val="center"/>
        </w:trPr>
        <w:tc>
          <w:tcPr>
            <w:tcW w:w="1078" w:type="dxa"/>
            <w:gridSpan w:val="2"/>
            <w:tcBorders>
              <w:bottom w:val="single" w:sz="4" w:space="0" w:color="auto"/>
            </w:tcBorders>
            <w:shd w:val="clear" w:color="auto" w:fill="auto"/>
          </w:tcPr>
          <w:p w14:paraId="77AF2613" w14:textId="2F6A5E44" w:rsidR="009E468F" w:rsidRPr="003F7263" w:rsidRDefault="009E468F" w:rsidP="009E468F">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1554949A" w14:textId="1EAF278E"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68D5886C" w14:textId="408D25B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2DF8514" w14:textId="3114ED39"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401350C" w14:textId="26643CE3"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4C8B8A8" w14:textId="77777777" w:rsidTr="005E17DF">
        <w:trPr>
          <w:gridAfter w:val="3"/>
          <w:wAfter w:w="142" w:type="dxa"/>
          <w:jc w:val="center"/>
        </w:trPr>
        <w:tc>
          <w:tcPr>
            <w:tcW w:w="1078" w:type="dxa"/>
            <w:gridSpan w:val="2"/>
            <w:tcBorders>
              <w:bottom w:val="single" w:sz="4" w:space="0" w:color="auto"/>
            </w:tcBorders>
            <w:shd w:val="clear" w:color="auto" w:fill="auto"/>
          </w:tcPr>
          <w:p w14:paraId="1413F689" w14:textId="6D5DE8E6" w:rsidR="009E468F" w:rsidRPr="003F7263" w:rsidRDefault="009E468F" w:rsidP="009E468F">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5CE5A6F5" w14:textId="46BCB3EB"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7142DFE4" w14:textId="504F1BA8"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D941455" w14:textId="46A8D0B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4DCC6F0" w14:textId="6E80A641"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D91555B" w14:textId="77777777" w:rsidTr="005E17DF">
        <w:trPr>
          <w:gridAfter w:val="3"/>
          <w:wAfter w:w="142" w:type="dxa"/>
          <w:jc w:val="center"/>
        </w:trPr>
        <w:tc>
          <w:tcPr>
            <w:tcW w:w="1078" w:type="dxa"/>
            <w:gridSpan w:val="2"/>
            <w:tcBorders>
              <w:bottom w:val="single" w:sz="4" w:space="0" w:color="auto"/>
            </w:tcBorders>
            <w:shd w:val="clear" w:color="auto" w:fill="auto"/>
          </w:tcPr>
          <w:p w14:paraId="4549D77F" w14:textId="46DB4DFB" w:rsidR="009E468F" w:rsidRPr="003F7263" w:rsidRDefault="009E468F" w:rsidP="009E468F">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3CDD0EF6" w14:textId="664B7FC1" w:rsidR="009E468F" w:rsidRPr="003F7263" w:rsidRDefault="009E468F" w:rsidP="009E468F">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0793B575" w14:textId="79710CB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8A504EC" w14:textId="0BD8A14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DBAAD25" w14:textId="4FD31521"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5259F34" w14:textId="77777777" w:rsidTr="005E17DF">
        <w:trPr>
          <w:gridAfter w:val="3"/>
          <w:wAfter w:w="142" w:type="dxa"/>
          <w:jc w:val="center"/>
        </w:trPr>
        <w:tc>
          <w:tcPr>
            <w:tcW w:w="1078" w:type="dxa"/>
            <w:gridSpan w:val="2"/>
            <w:tcBorders>
              <w:bottom w:val="single" w:sz="4" w:space="0" w:color="auto"/>
            </w:tcBorders>
            <w:shd w:val="clear" w:color="auto" w:fill="auto"/>
          </w:tcPr>
          <w:p w14:paraId="79539C4D" w14:textId="01B0B8F6" w:rsidR="009E468F" w:rsidRPr="003F7263" w:rsidRDefault="009E468F" w:rsidP="009E468F">
            <w:pPr>
              <w:pStyle w:val="TAL"/>
              <w:keepNext w:val="0"/>
              <w:keepLines w:val="0"/>
              <w:rPr>
                <w:sz w:val="16"/>
                <w:szCs w:val="16"/>
              </w:rPr>
            </w:pPr>
            <w:r w:rsidRPr="003F7263">
              <w:rPr>
                <w:rFonts w:eastAsia="SimSun"/>
                <w:sz w:val="16"/>
                <w:szCs w:val="16"/>
                <w:lang w:eastAsia="en-US"/>
              </w:rPr>
              <w:t>8.1.6.1.2.8</w:t>
            </w:r>
          </w:p>
        </w:tc>
        <w:tc>
          <w:tcPr>
            <w:tcW w:w="3497" w:type="dxa"/>
            <w:gridSpan w:val="3"/>
            <w:tcBorders>
              <w:bottom w:val="single" w:sz="4" w:space="0" w:color="auto"/>
            </w:tcBorders>
            <w:shd w:val="clear" w:color="auto" w:fill="auto"/>
          </w:tcPr>
          <w:p w14:paraId="17A025B2" w14:textId="73B46A4D" w:rsidR="009E468F" w:rsidRPr="003F7263" w:rsidRDefault="009E468F" w:rsidP="009E468F">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75D2CA8B" w14:textId="6B5F059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32B12F22" w14:textId="2416946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269EFE9" w14:textId="252BA86B"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1F9374C0" w14:textId="77777777" w:rsidTr="005E17DF">
        <w:trPr>
          <w:gridAfter w:val="3"/>
          <w:wAfter w:w="142" w:type="dxa"/>
          <w:jc w:val="center"/>
        </w:trPr>
        <w:tc>
          <w:tcPr>
            <w:tcW w:w="1078" w:type="dxa"/>
            <w:gridSpan w:val="2"/>
            <w:tcBorders>
              <w:bottom w:val="single" w:sz="4" w:space="0" w:color="auto"/>
            </w:tcBorders>
            <w:shd w:val="clear" w:color="auto" w:fill="auto"/>
          </w:tcPr>
          <w:p w14:paraId="629F8A21" w14:textId="14C71AF5" w:rsidR="009E468F" w:rsidRPr="003F7263" w:rsidRDefault="009E468F" w:rsidP="009E468F">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1D830595" w14:textId="3561F2A9" w:rsidR="009E468F" w:rsidRPr="003F7263" w:rsidRDefault="009E468F" w:rsidP="009E468F">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4679E6B1" w14:textId="09A70614"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D93EBAB" w14:textId="632CEFB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3EC4D105" w14:textId="22F45E0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E468F" w:rsidRPr="003F7263" w14:paraId="7A6649A9" w14:textId="77777777" w:rsidTr="005E17DF">
        <w:trPr>
          <w:gridAfter w:val="3"/>
          <w:wAfter w:w="142" w:type="dxa"/>
          <w:jc w:val="center"/>
        </w:trPr>
        <w:tc>
          <w:tcPr>
            <w:tcW w:w="1078" w:type="dxa"/>
            <w:gridSpan w:val="2"/>
            <w:tcBorders>
              <w:bottom w:val="single" w:sz="4" w:space="0" w:color="auto"/>
            </w:tcBorders>
            <w:shd w:val="clear" w:color="auto" w:fill="auto"/>
          </w:tcPr>
          <w:p w14:paraId="1502F297" w14:textId="13C7D157" w:rsidR="009E468F" w:rsidRPr="003F7263" w:rsidRDefault="009E468F" w:rsidP="009E468F">
            <w:pPr>
              <w:pStyle w:val="TAL"/>
              <w:keepNext w:val="0"/>
              <w:keepLines w:val="0"/>
              <w:rPr>
                <w:sz w:val="16"/>
                <w:szCs w:val="16"/>
              </w:rPr>
            </w:pPr>
            <w:r w:rsidRPr="003F7263">
              <w:rPr>
                <w:rFonts w:eastAsia="SimSun"/>
                <w:sz w:val="16"/>
                <w:szCs w:val="16"/>
                <w:lang w:eastAsia="en-US"/>
              </w:rPr>
              <w:t>8.1.6.1.2.10</w:t>
            </w:r>
          </w:p>
        </w:tc>
        <w:tc>
          <w:tcPr>
            <w:tcW w:w="3497" w:type="dxa"/>
            <w:gridSpan w:val="3"/>
            <w:tcBorders>
              <w:bottom w:val="single" w:sz="4" w:space="0" w:color="auto"/>
            </w:tcBorders>
            <w:shd w:val="clear" w:color="auto" w:fill="auto"/>
          </w:tcPr>
          <w:p w14:paraId="2D2151BD" w14:textId="73B6C32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7249930D" w14:textId="456AADFA"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B9B604C" w14:textId="22106595"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2C9FFC6" w14:textId="03E66CB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F794B5" w14:textId="77777777" w:rsidTr="005E17DF">
        <w:trPr>
          <w:gridAfter w:val="3"/>
          <w:wAfter w:w="142" w:type="dxa"/>
          <w:jc w:val="center"/>
        </w:trPr>
        <w:tc>
          <w:tcPr>
            <w:tcW w:w="1078" w:type="dxa"/>
            <w:gridSpan w:val="2"/>
            <w:tcBorders>
              <w:bottom w:val="single" w:sz="4" w:space="0" w:color="auto"/>
            </w:tcBorders>
            <w:shd w:val="clear" w:color="auto" w:fill="auto"/>
          </w:tcPr>
          <w:p w14:paraId="088059A4" w14:textId="76C3DB58" w:rsidR="009E468F" w:rsidRPr="003F7263" w:rsidRDefault="009E468F" w:rsidP="009E468F">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3EFB94DC" w14:textId="52C2B44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548AA32C" w14:textId="128BFF9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A2B45C" w14:textId="0A89BBBE"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DEE2469" w14:textId="35E9772E"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0CEBA0" w14:textId="77777777" w:rsidTr="005E17DF">
        <w:trPr>
          <w:gridAfter w:val="3"/>
          <w:wAfter w:w="142" w:type="dxa"/>
          <w:jc w:val="center"/>
        </w:trPr>
        <w:tc>
          <w:tcPr>
            <w:tcW w:w="1078" w:type="dxa"/>
            <w:gridSpan w:val="2"/>
            <w:tcBorders>
              <w:bottom w:val="single" w:sz="4" w:space="0" w:color="auto"/>
            </w:tcBorders>
            <w:shd w:val="clear" w:color="auto" w:fill="auto"/>
          </w:tcPr>
          <w:p w14:paraId="4A30F2E9" w14:textId="6D3BB985" w:rsidR="009E468F" w:rsidRPr="003F7263" w:rsidRDefault="009E468F" w:rsidP="009E468F">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52E3B753" w14:textId="27490A0C"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04FCCD76" w14:textId="3813230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162E754" w14:textId="6FD4CD1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A517BF2" w14:textId="20059EF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37BE2AF7" w14:textId="77777777" w:rsidTr="005E17DF">
        <w:trPr>
          <w:gridAfter w:val="3"/>
          <w:wAfter w:w="142" w:type="dxa"/>
          <w:jc w:val="center"/>
        </w:trPr>
        <w:tc>
          <w:tcPr>
            <w:tcW w:w="1078" w:type="dxa"/>
            <w:gridSpan w:val="2"/>
            <w:tcBorders>
              <w:bottom w:val="single" w:sz="4" w:space="0" w:color="auto"/>
            </w:tcBorders>
            <w:shd w:val="clear" w:color="auto" w:fill="auto"/>
          </w:tcPr>
          <w:p w14:paraId="2647E4F0" w14:textId="01231807" w:rsidR="009E468F" w:rsidRPr="003F7263" w:rsidRDefault="009E468F" w:rsidP="009E468F">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2F26900C" w14:textId="3A5D7E50"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7570F36C" w14:textId="2FC39EA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93778FD" w14:textId="04DA76A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029340A" w14:textId="170AF6C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6E4AFBE" w14:textId="77777777" w:rsidTr="005E17DF">
        <w:trPr>
          <w:gridAfter w:val="3"/>
          <w:wAfter w:w="142" w:type="dxa"/>
          <w:jc w:val="center"/>
        </w:trPr>
        <w:tc>
          <w:tcPr>
            <w:tcW w:w="1078" w:type="dxa"/>
            <w:gridSpan w:val="2"/>
            <w:tcBorders>
              <w:bottom w:val="single" w:sz="4" w:space="0" w:color="auto"/>
            </w:tcBorders>
            <w:shd w:val="clear" w:color="auto" w:fill="D9D9D9"/>
          </w:tcPr>
          <w:p w14:paraId="2F3B7CC4" w14:textId="5E7285BD" w:rsidR="009E468F" w:rsidRPr="003F7263" w:rsidRDefault="009E468F" w:rsidP="009E468F">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182E3F93" w14:textId="6A819879" w:rsidR="009E468F" w:rsidRPr="003F7263" w:rsidRDefault="009E468F" w:rsidP="009E468F">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4149B21C"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342AF7E"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D9D9D9"/>
          </w:tcPr>
          <w:p w14:paraId="70534E03" w14:textId="77777777" w:rsidR="009E468F" w:rsidRPr="003F7263" w:rsidRDefault="009E468F" w:rsidP="009E468F">
            <w:pPr>
              <w:pStyle w:val="TAL"/>
              <w:keepNext w:val="0"/>
              <w:keepLines w:val="0"/>
              <w:rPr>
                <w:sz w:val="16"/>
                <w:szCs w:val="16"/>
              </w:rPr>
            </w:pPr>
          </w:p>
        </w:tc>
      </w:tr>
      <w:tr w:rsidR="009E468F" w:rsidRPr="003F7263" w14:paraId="1A12A1F9" w14:textId="77777777" w:rsidTr="005E17DF">
        <w:trPr>
          <w:gridAfter w:val="3"/>
          <w:wAfter w:w="142" w:type="dxa"/>
          <w:jc w:val="center"/>
        </w:trPr>
        <w:tc>
          <w:tcPr>
            <w:tcW w:w="1078" w:type="dxa"/>
            <w:gridSpan w:val="2"/>
            <w:tcBorders>
              <w:bottom w:val="single" w:sz="4" w:space="0" w:color="auto"/>
            </w:tcBorders>
            <w:shd w:val="clear" w:color="auto" w:fill="auto"/>
          </w:tcPr>
          <w:p w14:paraId="35E039D5" w14:textId="08C33A9E" w:rsidR="009E468F" w:rsidRPr="003F7263" w:rsidRDefault="009E468F" w:rsidP="009E468F">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76176336" w14:textId="44AC7F03" w:rsidR="009E468F" w:rsidRPr="003F7263" w:rsidRDefault="009E468F" w:rsidP="009E468F">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7A460FB7" w14:textId="28917819"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CD5DE7B" w14:textId="6FB92109"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3C51063" w14:textId="2C353AD3"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4E483DA8" w14:textId="77777777" w:rsidTr="005E17DF">
        <w:trPr>
          <w:gridAfter w:val="3"/>
          <w:wAfter w:w="142" w:type="dxa"/>
          <w:jc w:val="center"/>
        </w:trPr>
        <w:tc>
          <w:tcPr>
            <w:tcW w:w="1078" w:type="dxa"/>
            <w:gridSpan w:val="2"/>
            <w:tcBorders>
              <w:bottom w:val="single" w:sz="4" w:space="0" w:color="auto"/>
            </w:tcBorders>
            <w:shd w:val="clear" w:color="auto" w:fill="auto"/>
          </w:tcPr>
          <w:p w14:paraId="506CA673" w14:textId="111E8181" w:rsidR="009E468F" w:rsidRPr="003F7263" w:rsidRDefault="009E468F" w:rsidP="009E468F">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733A73A6" w14:textId="5A5AE4F7" w:rsidR="009E468F" w:rsidRPr="003F7263" w:rsidRDefault="009E468F" w:rsidP="009E468F">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24739A66" w14:textId="6C0EACEC"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1F6EE89" w14:textId="0A0CC7BC"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929A913" w14:textId="27571D4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9D2C150" w14:textId="77777777" w:rsidTr="005E17DF">
        <w:trPr>
          <w:gridAfter w:val="3"/>
          <w:wAfter w:w="142" w:type="dxa"/>
          <w:jc w:val="center"/>
        </w:trPr>
        <w:tc>
          <w:tcPr>
            <w:tcW w:w="1078" w:type="dxa"/>
            <w:gridSpan w:val="2"/>
            <w:tcBorders>
              <w:bottom w:val="single" w:sz="4" w:space="0" w:color="auto"/>
            </w:tcBorders>
            <w:shd w:val="clear" w:color="auto" w:fill="auto"/>
          </w:tcPr>
          <w:p w14:paraId="493CBEA9" w14:textId="540B56E1" w:rsidR="009E468F" w:rsidRPr="003F7263" w:rsidRDefault="009E468F" w:rsidP="009E468F">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A6B412C" w14:textId="5210DC04" w:rsidR="009E468F" w:rsidRPr="003F7263" w:rsidRDefault="009E468F" w:rsidP="009E468F">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3FAFFE6A" w14:textId="6BD55CF8"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DC002A5" w14:textId="735C75ED"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A32617D" w14:textId="3D24EB3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DC65F71" w14:textId="77777777" w:rsidTr="005E17DF">
        <w:trPr>
          <w:gridAfter w:val="3"/>
          <w:wAfter w:w="142" w:type="dxa"/>
          <w:jc w:val="center"/>
        </w:trPr>
        <w:tc>
          <w:tcPr>
            <w:tcW w:w="1078" w:type="dxa"/>
            <w:gridSpan w:val="2"/>
            <w:tcBorders>
              <w:bottom w:val="single" w:sz="4" w:space="0" w:color="auto"/>
            </w:tcBorders>
            <w:shd w:val="clear" w:color="auto" w:fill="auto"/>
          </w:tcPr>
          <w:p w14:paraId="0648B8AA" w14:textId="1AEEBD59" w:rsidR="009E468F" w:rsidRPr="003F7263" w:rsidRDefault="009E468F" w:rsidP="009E468F">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2EE1083B" w14:textId="53E2BC2C" w:rsidR="009E468F" w:rsidRPr="003F7263" w:rsidRDefault="009E468F" w:rsidP="009E468F">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0A059B4D" w14:textId="3C59D0B5"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423809D" w14:textId="5CA878BC"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109BDE2" w14:textId="462C9AFD"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1012287" w14:textId="77777777" w:rsidTr="005E17DF">
        <w:trPr>
          <w:gridAfter w:val="3"/>
          <w:wAfter w:w="142" w:type="dxa"/>
          <w:jc w:val="center"/>
        </w:trPr>
        <w:tc>
          <w:tcPr>
            <w:tcW w:w="1078" w:type="dxa"/>
            <w:gridSpan w:val="2"/>
            <w:tcBorders>
              <w:bottom w:val="single" w:sz="4" w:space="0" w:color="auto"/>
            </w:tcBorders>
            <w:shd w:val="clear" w:color="auto" w:fill="auto"/>
          </w:tcPr>
          <w:p w14:paraId="0FB1E17D" w14:textId="3842BBD2" w:rsidR="009E468F" w:rsidRPr="003F7263" w:rsidRDefault="009E468F" w:rsidP="009E468F">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362428BD" w14:textId="732C2DF2" w:rsidR="009E468F" w:rsidRPr="003F7263" w:rsidRDefault="009E468F" w:rsidP="009E468F">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243BBA92" w14:textId="00EB81C6"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27139B3" w14:textId="3F1B3A43" w:rsidR="009E468F" w:rsidRPr="003F7263" w:rsidRDefault="009E468F" w:rsidP="009E468F">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6CBF4684" w14:textId="7574E1DA"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E468F" w:rsidRPr="003F7263" w14:paraId="647958B5" w14:textId="77777777" w:rsidTr="005E17DF">
        <w:trPr>
          <w:gridAfter w:val="3"/>
          <w:wAfter w:w="142" w:type="dxa"/>
          <w:jc w:val="center"/>
        </w:trPr>
        <w:tc>
          <w:tcPr>
            <w:tcW w:w="1078" w:type="dxa"/>
            <w:gridSpan w:val="2"/>
            <w:tcBorders>
              <w:bottom w:val="single" w:sz="4" w:space="0" w:color="auto"/>
            </w:tcBorders>
            <w:shd w:val="clear" w:color="auto" w:fill="auto"/>
          </w:tcPr>
          <w:p w14:paraId="4B01B672" w14:textId="7DFF426B" w:rsidR="009E468F" w:rsidRPr="003F7263" w:rsidRDefault="009E468F" w:rsidP="009E468F">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1BC11A71" w14:textId="44A40120" w:rsidR="009E468F" w:rsidRPr="003F7263" w:rsidRDefault="009E468F" w:rsidP="009E468F">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5A203186" w14:textId="62CC050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018BEAB" w14:textId="47E91C81"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057698E" w14:textId="54F7679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3AFF1983" w14:textId="77777777" w:rsidTr="005E17DF">
        <w:trPr>
          <w:gridAfter w:val="3"/>
          <w:wAfter w:w="142" w:type="dxa"/>
          <w:jc w:val="center"/>
        </w:trPr>
        <w:tc>
          <w:tcPr>
            <w:tcW w:w="1078" w:type="dxa"/>
            <w:gridSpan w:val="2"/>
            <w:tcBorders>
              <w:bottom w:val="single" w:sz="4" w:space="0" w:color="auto"/>
            </w:tcBorders>
            <w:shd w:val="clear" w:color="auto" w:fill="auto"/>
          </w:tcPr>
          <w:p w14:paraId="20A5483E" w14:textId="324DE6D2" w:rsidR="009E468F" w:rsidRPr="003F7263" w:rsidRDefault="009E468F" w:rsidP="009E468F">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7FD13E92" w14:textId="719CCD65" w:rsidR="009E468F" w:rsidRPr="003F7263" w:rsidRDefault="009E468F" w:rsidP="009E468F">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195A7541" w14:textId="278083FE"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E510F29" w14:textId="08547B1F"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6BF7BD9" w14:textId="2C04118E"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E6BC095" w14:textId="77777777" w:rsidTr="005E17DF">
        <w:trPr>
          <w:gridAfter w:val="3"/>
          <w:wAfter w:w="142" w:type="dxa"/>
          <w:jc w:val="center"/>
        </w:trPr>
        <w:tc>
          <w:tcPr>
            <w:tcW w:w="1078" w:type="dxa"/>
            <w:gridSpan w:val="2"/>
            <w:tcBorders>
              <w:bottom w:val="single" w:sz="4" w:space="0" w:color="auto"/>
            </w:tcBorders>
            <w:shd w:val="clear" w:color="auto" w:fill="D9D9D9"/>
          </w:tcPr>
          <w:p w14:paraId="2BA7117F" w14:textId="3E92E4AB" w:rsidR="009E468F" w:rsidRPr="003F7263" w:rsidRDefault="009E468F" w:rsidP="009E468F">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43570084" w14:textId="245B5169" w:rsidR="009E468F" w:rsidRPr="003F7263" w:rsidRDefault="009E468F" w:rsidP="009E468F">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7BBB9773" w14:textId="77777777" w:rsidR="009E468F" w:rsidRPr="003F7263" w:rsidRDefault="009E468F" w:rsidP="009E468F">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66AE0C43"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195F59" w14:textId="77777777" w:rsidR="009E468F" w:rsidRPr="003F7263" w:rsidRDefault="009E468F" w:rsidP="009E468F">
            <w:pPr>
              <w:pStyle w:val="TAL"/>
              <w:keepNext w:val="0"/>
              <w:keepLines w:val="0"/>
              <w:rPr>
                <w:sz w:val="16"/>
                <w:szCs w:val="16"/>
              </w:rPr>
            </w:pPr>
          </w:p>
        </w:tc>
      </w:tr>
      <w:tr w:rsidR="009E468F" w:rsidRPr="003F7263" w14:paraId="786F59F4" w14:textId="77777777" w:rsidTr="005E17DF">
        <w:trPr>
          <w:gridAfter w:val="3"/>
          <w:wAfter w:w="142" w:type="dxa"/>
          <w:jc w:val="center"/>
        </w:trPr>
        <w:tc>
          <w:tcPr>
            <w:tcW w:w="1078" w:type="dxa"/>
            <w:gridSpan w:val="2"/>
            <w:tcBorders>
              <w:bottom w:val="single" w:sz="4" w:space="0" w:color="auto"/>
            </w:tcBorders>
            <w:shd w:val="clear" w:color="auto" w:fill="auto"/>
          </w:tcPr>
          <w:p w14:paraId="5E044FAF" w14:textId="504840C9"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6671D13D" w14:textId="7EEA3961" w:rsidR="009E468F" w:rsidRPr="003F7263" w:rsidRDefault="009E468F" w:rsidP="009E468F">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3774FF75" w14:textId="7AA840AF"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E78ED5E" w14:textId="45BB157C"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2036FC07" w14:textId="3534034D"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24065E2" w14:textId="77777777" w:rsidTr="005E17DF">
        <w:trPr>
          <w:gridAfter w:val="3"/>
          <w:wAfter w:w="142" w:type="dxa"/>
          <w:jc w:val="center"/>
        </w:trPr>
        <w:tc>
          <w:tcPr>
            <w:tcW w:w="1078" w:type="dxa"/>
            <w:gridSpan w:val="2"/>
            <w:tcBorders>
              <w:bottom w:val="single" w:sz="4" w:space="0" w:color="auto"/>
            </w:tcBorders>
            <w:shd w:val="clear" w:color="auto" w:fill="auto"/>
          </w:tcPr>
          <w:p w14:paraId="75DD8DBA" w14:textId="409C6BA7"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4F931493" w14:textId="4BDAB71D" w:rsidR="009E468F" w:rsidRPr="003F7263" w:rsidRDefault="009E468F" w:rsidP="009E468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58893CEB" w14:textId="20AFBE6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3F2E455" w14:textId="276F5EDE"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382E4601" w14:textId="76971F78" w:rsidR="009E468F" w:rsidRPr="003F7263" w:rsidRDefault="009E468F" w:rsidP="009E468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E468F" w:rsidRPr="003F7263" w14:paraId="47D1146D" w14:textId="77777777" w:rsidTr="005E17DF">
        <w:trPr>
          <w:gridAfter w:val="3"/>
          <w:wAfter w:w="142" w:type="dxa"/>
          <w:jc w:val="center"/>
        </w:trPr>
        <w:tc>
          <w:tcPr>
            <w:tcW w:w="1078" w:type="dxa"/>
            <w:gridSpan w:val="2"/>
            <w:tcBorders>
              <w:bottom w:val="single" w:sz="4" w:space="0" w:color="auto"/>
            </w:tcBorders>
            <w:shd w:val="clear" w:color="auto" w:fill="auto"/>
          </w:tcPr>
          <w:p w14:paraId="56838A57" w14:textId="5E4EE217" w:rsidR="009E468F" w:rsidRPr="003F7263" w:rsidRDefault="009E468F" w:rsidP="009E468F">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0F5F01ED" w14:textId="134467F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4AD99E2A" w14:textId="42565AB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9958C86" w14:textId="1E9F40F9" w:rsidR="009E468F" w:rsidRPr="003F7263" w:rsidRDefault="009E468F" w:rsidP="009E468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93CAD4D" w14:textId="466775E0" w:rsidR="009E468F" w:rsidRPr="003F7263" w:rsidRDefault="009E468F" w:rsidP="009E468F">
            <w:pPr>
              <w:pStyle w:val="TAL"/>
              <w:keepNext w:val="0"/>
              <w:keepLines w:val="0"/>
              <w:rPr>
                <w:color w:val="FF0000"/>
                <w:sz w:val="16"/>
                <w:szCs w:val="16"/>
              </w:rPr>
            </w:pPr>
            <w:r w:rsidRPr="003F7263">
              <w:rPr>
                <w:rFonts w:eastAsia="SimSun" w:cs="Arial"/>
                <w:bCs/>
                <w:sz w:val="16"/>
                <w:szCs w:val="16"/>
              </w:rPr>
              <w:t>UEs supporting 5G Core</w:t>
            </w:r>
          </w:p>
        </w:tc>
      </w:tr>
      <w:tr w:rsidR="009E468F" w:rsidRPr="003F7263" w14:paraId="7077E008" w14:textId="77777777" w:rsidTr="005E17DF">
        <w:trPr>
          <w:gridAfter w:val="3"/>
          <w:wAfter w:w="142" w:type="dxa"/>
          <w:jc w:val="center"/>
        </w:trPr>
        <w:tc>
          <w:tcPr>
            <w:tcW w:w="1078" w:type="dxa"/>
            <w:gridSpan w:val="2"/>
            <w:tcBorders>
              <w:bottom w:val="single" w:sz="4" w:space="0" w:color="auto"/>
            </w:tcBorders>
            <w:shd w:val="clear" w:color="auto" w:fill="auto"/>
          </w:tcPr>
          <w:p w14:paraId="67C72680" w14:textId="0E9E0C61" w:rsidR="009E468F" w:rsidRPr="003F7263" w:rsidRDefault="009E468F" w:rsidP="009E468F">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5E1CE9E5" w14:textId="604D8F0C"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645D787" w14:textId="1A75A6D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06A07A6" w14:textId="0A21EB78"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EB42839" w14:textId="57247C26"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5CEB6CB7" w14:textId="77777777" w:rsidTr="005E17DF">
        <w:trPr>
          <w:gridAfter w:val="3"/>
          <w:wAfter w:w="142" w:type="dxa"/>
          <w:jc w:val="center"/>
        </w:trPr>
        <w:tc>
          <w:tcPr>
            <w:tcW w:w="1078" w:type="dxa"/>
            <w:gridSpan w:val="2"/>
            <w:tcBorders>
              <w:bottom w:val="single" w:sz="4" w:space="0" w:color="auto"/>
            </w:tcBorders>
            <w:shd w:val="clear" w:color="auto" w:fill="auto"/>
          </w:tcPr>
          <w:p w14:paraId="54D4815E" w14:textId="3B731680" w:rsidR="009E468F" w:rsidRPr="003F7263" w:rsidRDefault="009E468F" w:rsidP="009E468F">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7773D3CE" w14:textId="4933037E"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31916BD1" w14:textId="4519CE31"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2E1ECA5" w14:textId="2DBBAEA6"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204046DE" w14:textId="1427DEE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E468F" w:rsidRPr="003F7263" w14:paraId="31AAE041" w14:textId="77777777" w:rsidTr="005E17DF">
        <w:trPr>
          <w:gridAfter w:val="3"/>
          <w:wAfter w:w="142" w:type="dxa"/>
          <w:jc w:val="center"/>
        </w:trPr>
        <w:tc>
          <w:tcPr>
            <w:tcW w:w="1078" w:type="dxa"/>
            <w:gridSpan w:val="2"/>
            <w:tcBorders>
              <w:bottom w:val="single" w:sz="4" w:space="0" w:color="auto"/>
            </w:tcBorders>
            <w:shd w:val="clear" w:color="auto" w:fill="auto"/>
          </w:tcPr>
          <w:p w14:paraId="03914040" w14:textId="0D0984B5" w:rsidR="009E468F" w:rsidRPr="003F7263" w:rsidRDefault="009E468F" w:rsidP="009E468F">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765A7AD7" w14:textId="4134C92E" w:rsidR="009E468F" w:rsidRPr="003F7263" w:rsidRDefault="009E468F" w:rsidP="009E468F">
            <w:pPr>
              <w:pStyle w:val="TAL"/>
              <w:rPr>
                <w:rFonts w:cs="Arial"/>
                <w:bCs/>
                <w:sz w:val="16"/>
                <w:szCs w:val="16"/>
              </w:rPr>
            </w:pPr>
            <w:r w:rsidRPr="003F7263">
              <w:rPr>
                <w:rFonts w:eastAsia="SimSun" w:cs="Arial"/>
                <w:sz w:val="16"/>
                <w:szCs w:val="16"/>
                <w:lang w:eastAsia="en-US"/>
              </w:rPr>
              <w:t xml:space="preserve">Connection Establishment Failure / Logging and reporting / Reporting of Intra-frequency </w:t>
            </w:r>
            <w:r w:rsidRPr="003F7263">
              <w:rPr>
                <w:rFonts w:eastAsia="SimSun" w:cs="Arial"/>
                <w:sz w:val="16"/>
                <w:szCs w:val="16"/>
                <w:lang w:eastAsia="en-US"/>
              </w:rPr>
              <w:lastRenderedPageBreak/>
              <w:t>measurements</w:t>
            </w:r>
          </w:p>
        </w:tc>
        <w:tc>
          <w:tcPr>
            <w:tcW w:w="810" w:type="dxa"/>
            <w:gridSpan w:val="4"/>
            <w:tcBorders>
              <w:bottom w:val="single" w:sz="4" w:space="0" w:color="auto"/>
            </w:tcBorders>
            <w:shd w:val="clear" w:color="auto" w:fill="auto"/>
          </w:tcPr>
          <w:p w14:paraId="08276EAA" w14:textId="2116B0BF" w:rsidR="009E468F" w:rsidRPr="003F7263" w:rsidRDefault="009E468F" w:rsidP="009E468F">
            <w:pPr>
              <w:pStyle w:val="TAC"/>
              <w:keepNext w:val="0"/>
              <w:keepLines w:val="0"/>
              <w:rPr>
                <w:rFonts w:cs="Arial"/>
                <w:sz w:val="16"/>
                <w:szCs w:val="16"/>
              </w:rPr>
            </w:pPr>
            <w:r w:rsidRPr="003F7263">
              <w:rPr>
                <w:rFonts w:eastAsia="SimSun" w:cs="Arial"/>
                <w:bCs/>
                <w:sz w:val="16"/>
                <w:szCs w:val="16"/>
              </w:rPr>
              <w:lastRenderedPageBreak/>
              <w:t>Rel-16</w:t>
            </w:r>
          </w:p>
        </w:tc>
        <w:tc>
          <w:tcPr>
            <w:tcW w:w="1166" w:type="dxa"/>
            <w:gridSpan w:val="4"/>
            <w:tcBorders>
              <w:bottom w:val="single" w:sz="4" w:space="0" w:color="auto"/>
            </w:tcBorders>
            <w:shd w:val="clear" w:color="auto" w:fill="auto"/>
          </w:tcPr>
          <w:p w14:paraId="6BCD1A3D" w14:textId="589F6ADB"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67495FD" w14:textId="2280C5B0"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E468F" w:rsidRPr="003F7263" w14:paraId="34543DA9" w14:textId="77777777" w:rsidTr="005E17DF">
        <w:trPr>
          <w:gridAfter w:val="3"/>
          <w:wAfter w:w="142" w:type="dxa"/>
          <w:jc w:val="center"/>
        </w:trPr>
        <w:tc>
          <w:tcPr>
            <w:tcW w:w="1078" w:type="dxa"/>
            <w:gridSpan w:val="2"/>
            <w:tcBorders>
              <w:bottom w:val="single" w:sz="4" w:space="0" w:color="auto"/>
            </w:tcBorders>
            <w:shd w:val="clear" w:color="auto" w:fill="auto"/>
          </w:tcPr>
          <w:p w14:paraId="1D7C0885" w14:textId="51C9929C" w:rsidR="009E468F" w:rsidRPr="003F7263" w:rsidRDefault="009E468F" w:rsidP="009E468F">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3A5FA7B0" w14:textId="3D0A45E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02B0EED2" w14:textId="4E29C4CE"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8C6A6A2" w14:textId="412CC130"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7F38578" w14:textId="1DF8BC1E"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8874352" w14:textId="77777777" w:rsidTr="005E17DF">
        <w:trPr>
          <w:gridAfter w:val="3"/>
          <w:wAfter w:w="142" w:type="dxa"/>
          <w:jc w:val="center"/>
        </w:trPr>
        <w:tc>
          <w:tcPr>
            <w:tcW w:w="1078" w:type="dxa"/>
            <w:gridSpan w:val="2"/>
            <w:tcBorders>
              <w:bottom w:val="single" w:sz="4" w:space="0" w:color="auto"/>
            </w:tcBorders>
            <w:shd w:val="clear" w:color="auto" w:fill="auto"/>
          </w:tcPr>
          <w:p w14:paraId="5EE76D19" w14:textId="1900014E" w:rsidR="009E468F" w:rsidRPr="003F7263" w:rsidRDefault="009E468F" w:rsidP="009E468F">
            <w:pPr>
              <w:pStyle w:val="TAL"/>
              <w:keepNext w:val="0"/>
              <w:keepLines w:val="0"/>
              <w:rPr>
                <w:rFonts w:cs="Arial"/>
                <w:bCs/>
                <w:sz w:val="16"/>
                <w:szCs w:val="16"/>
              </w:rPr>
            </w:pPr>
            <w:bookmarkStart w:id="101"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6F514EFE" w14:textId="303ED545"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1D504A3B" w14:textId="758879ED"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C3C78E6" w14:textId="03FE0825"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26F6E3A0" w14:textId="2E24C91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01"/>
      <w:tr w:rsidR="009E468F" w:rsidRPr="003F7263" w14:paraId="333FC76C" w14:textId="77777777" w:rsidTr="005E17DF">
        <w:trPr>
          <w:gridAfter w:val="3"/>
          <w:wAfter w:w="142" w:type="dxa"/>
          <w:jc w:val="center"/>
        </w:trPr>
        <w:tc>
          <w:tcPr>
            <w:tcW w:w="1078" w:type="dxa"/>
            <w:gridSpan w:val="2"/>
            <w:tcBorders>
              <w:bottom w:val="single" w:sz="4" w:space="0" w:color="auto"/>
            </w:tcBorders>
            <w:shd w:val="clear" w:color="auto" w:fill="D9D9D9"/>
          </w:tcPr>
          <w:p w14:paraId="54F63082" w14:textId="56AED3FD" w:rsidR="009E468F" w:rsidRPr="003F7263" w:rsidRDefault="009E468F" w:rsidP="009E468F">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03AFBF86" w14:textId="0C0762F6" w:rsidR="009E468F" w:rsidRPr="003F7263" w:rsidRDefault="009E468F" w:rsidP="009E468F">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0853386C" w14:textId="77777777" w:rsidR="009E468F" w:rsidRPr="003F7263" w:rsidRDefault="009E468F" w:rsidP="009E468F">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BA8384F"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F852DED" w14:textId="77777777" w:rsidR="009E468F" w:rsidRPr="003F7263" w:rsidRDefault="009E468F" w:rsidP="009E468F">
            <w:pPr>
              <w:pStyle w:val="TAL"/>
              <w:keepNext w:val="0"/>
              <w:keepLines w:val="0"/>
              <w:rPr>
                <w:sz w:val="16"/>
                <w:szCs w:val="16"/>
              </w:rPr>
            </w:pPr>
          </w:p>
        </w:tc>
      </w:tr>
      <w:tr w:rsidR="009E468F" w:rsidRPr="003F7263" w14:paraId="351088AF" w14:textId="77777777" w:rsidTr="005E17DF">
        <w:trPr>
          <w:gridAfter w:val="3"/>
          <w:wAfter w:w="142" w:type="dxa"/>
          <w:jc w:val="center"/>
        </w:trPr>
        <w:tc>
          <w:tcPr>
            <w:tcW w:w="1078" w:type="dxa"/>
            <w:gridSpan w:val="2"/>
            <w:tcBorders>
              <w:bottom w:val="single" w:sz="4" w:space="0" w:color="auto"/>
            </w:tcBorders>
            <w:shd w:val="clear" w:color="auto" w:fill="auto"/>
          </w:tcPr>
          <w:p w14:paraId="21F89515" w14:textId="1AA90BC5" w:rsidR="009E468F" w:rsidRPr="003F7263" w:rsidRDefault="009E468F" w:rsidP="009E468F">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587BFD53" w14:textId="6235460D" w:rsidR="009E468F" w:rsidRPr="003F7263" w:rsidRDefault="009E468F" w:rsidP="009E468F">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27B249EC" w14:textId="30CD577C"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DCAA45E" w14:textId="50A20610" w:rsidR="009E468F" w:rsidRPr="003F7263" w:rsidRDefault="009E468F" w:rsidP="009E468F">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6210AED8" w14:textId="72CF81BB" w:rsidR="009E468F" w:rsidRPr="003F7263" w:rsidRDefault="009E468F" w:rsidP="009E468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E468F" w:rsidRPr="003F7263" w14:paraId="5566068D" w14:textId="77777777" w:rsidTr="005E17DF">
        <w:trPr>
          <w:gridAfter w:val="3"/>
          <w:wAfter w:w="142" w:type="dxa"/>
          <w:jc w:val="center"/>
        </w:trPr>
        <w:tc>
          <w:tcPr>
            <w:tcW w:w="1078" w:type="dxa"/>
            <w:gridSpan w:val="2"/>
            <w:tcBorders>
              <w:bottom w:val="single" w:sz="4" w:space="0" w:color="auto"/>
            </w:tcBorders>
            <w:shd w:val="clear" w:color="auto" w:fill="auto"/>
          </w:tcPr>
          <w:p w14:paraId="679B4380" w14:textId="1DB0CEAF" w:rsidR="009E468F" w:rsidRPr="003F7263" w:rsidRDefault="009E468F" w:rsidP="009E468F">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4A7978E4" w14:textId="22F5CAD8" w:rsidR="009E468F" w:rsidRPr="003F7263" w:rsidRDefault="009E468F" w:rsidP="009E468F">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311F922E" w14:textId="4A738DF2"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337AFE7" w14:textId="4E194FB6" w:rsidR="009E468F" w:rsidRPr="003F7263" w:rsidRDefault="009E468F" w:rsidP="009E468F">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2A63E572" w14:textId="3C13C7F1" w:rsidR="009E468F" w:rsidRPr="003F7263" w:rsidRDefault="009E468F" w:rsidP="009E468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E468F" w:rsidRPr="003F7263" w14:paraId="736FCE8E" w14:textId="77777777" w:rsidTr="005E17DF">
        <w:trPr>
          <w:gridAfter w:val="3"/>
          <w:wAfter w:w="142" w:type="dxa"/>
          <w:jc w:val="center"/>
        </w:trPr>
        <w:tc>
          <w:tcPr>
            <w:tcW w:w="1078" w:type="dxa"/>
            <w:gridSpan w:val="2"/>
            <w:tcBorders>
              <w:bottom w:val="single" w:sz="4" w:space="0" w:color="auto"/>
            </w:tcBorders>
            <w:shd w:val="clear" w:color="auto" w:fill="auto"/>
          </w:tcPr>
          <w:p w14:paraId="1F1BD461" w14:textId="5DEA45AF" w:rsidR="009E468F" w:rsidRPr="003F7263" w:rsidRDefault="009E468F" w:rsidP="009E468F">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09AF5A31" w14:textId="7F80424E" w:rsidR="009E468F" w:rsidRPr="003F7263" w:rsidRDefault="009E468F" w:rsidP="009E468F">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2723D22F" w14:textId="767CB493"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4431A63" w14:textId="2928708D"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3D57FC1E" w14:textId="0F72A286"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464FD15D" w14:textId="77777777" w:rsidTr="005E17DF">
        <w:trPr>
          <w:gridAfter w:val="3"/>
          <w:wAfter w:w="142" w:type="dxa"/>
          <w:jc w:val="center"/>
        </w:trPr>
        <w:tc>
          <w:tcPr>
            <w:tcW w:w="1078" w:type="dxa"/>
            <w:gridSpan w:val="2"/>
            <w:tcBorders>
              <w:bottom w:val="single" w:sz="4" w:space="0" w:color="auto"/>
            </w:tcBorders>
            <w:shd w:val="clear" w:color="auto" w:fill="auto"/>
          </w:tcPr>
          <w:p w14:paraId="7DE39634" w14:textId="3BD1A53A" w:rsidR="009E468F" w:rsidRPr="003F7263" w:rsidRDefault="009E468F" w:rsidP="009E468F">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1F063D08" w14:textId="08C80B2F" w:rsidR="009E468F" w:rsidRPr="003F7263" w:rsidRDefault="009E468F" w:rsidP="009E468F">
            <w:pPr>
              <w:pStyle w:val="TAL"/>
              <w:rPr>
                <w:rFonts w:eastAsia="SimSun"/>
                <w:b/>
                <w:sz w:val="16"/>
                <w:szCs w:val="16"/>
              </w:rPr>
            </w:pPr>
            <w:r w:rsidRPr="003F7263">
              <w:rPr>
                <w:rFonts w:cs="Arial"/>
                <w:bCs/>
                <w:sz w:val="16"/>
                <w:szCs w:val="16"/>
              </w:rPr>
              <w:t xml:space="preserve">Inter-RAT MDT / Connection Establishment Failure / Logging and reporting / </w:t>
            </w:r>
            <w:r w:rsidR="0075046B" w:rsidRPr="003F7263">
              <w:rPr>
                <w:rFonts w:cs="Arial"/>
                <w:bCs/>
                <w:sz w:val="16"/>
                <w:szCs w:val="16"/>
              </w:rPr>
              <w:t>Reporting of E-UTRA measurement</w:t>
            </w:r>
          </w:p>
        </w:tc>
        <w:tc>
          <w:tcPr>
            <w:tcW w:w="810" w:type="dxa"/>
            <w:gridSpan w:val="4"/>
            <w:tcBorders>
              <w:bottom w:val="single" w:sz="4" w:space="0" w:color="auto"/>
            </w:tcBorders>
            <w:shd w:val="clear" w:color="auto" w:fill="auto"/>
          </w:tcPr>
          <w:p w14:paraId="4D60245D" w14:textId="7F435BC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C5FD00F" w14:textId="56257ED8"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02BDCC35" w14:textId="7780074C"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6F34129D" w14:textId="77777777" w:rsidTr="00F37D6F">
        <w:trPr>
          <w:gridBefore w:val="1"/>
          <w:gridAfter w:val="1"/>
          <w:wBefore w:w="32" w:type="dxa"/>
          <w:wAfter w:w="59" w:type="dxa"/>
          <w:jc w:val="center"/>
        </w:trPr>
        <w:tc>
          <w:tcPr>
            <w:tcW w:w="1092" w:type="dxa"/>
            <w:gridSpan w:val="3"/>
            <w:shd w:val="clear" w:color="auto" w:fill="D9D9D9"/>
          </w:tcPr>
          <w:p w14:paraId="6BF576D5"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42DCA983" w14:textId="77777777" w:rsidR="009E468F" w:rsidRPr="003F7263" w:rsidRDefault="009E468F" w:rsidP="009E468F">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65FE23B"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4776AA87"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2E78E69E" w14:textId="77777777" w:rsidR="009E468F" w:rsidRPr="003F7263" w:rsidRDefault="009E468F" w:rsidP="009E468F">
            <w:pPr>
              <w:pStyle w:val="TAL"/>
              <w:keepNext w:val="0"/>
              <w:keepLines w:val="0"/>
              <w:rPr>
                <w:sz w:val="16"/>
                <w:szCs w:val="16"/>
              </w:rPr>
            </w:pPr>
          </w:p>
        </w:tc>
      </w:tr>
      <w:tr w:rsidR="009E468F" w:rsidRPr="003F7263" w14:paraId="30A63D2B" w14:textId="77777777" w:rsidTr="00F37D6F">
        <w:trPr>
          <w:gridBefore w:val="1"/>
          <w:gridAfter w:val="1"/>
          <w:wBefore w:w="32" w:type="dxa"/>
          <w:wAfter w:w="59" w:type="dxa"/>
          <w:jc w:val="center"/>
        </w:trPr>
        <w:tc>
          <w:tcPr>
            <w:tcW w:w="1092" w:type="dxa"/>
            <w:gridSpan w:val="3"/>
            <w:shd w:val="clear" w:color="auto" w:fill="D9D9D9"/>
          </w:tcPr>
          <w:p w14:paraId="3BBAFB5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0F49C8AC" w14:textId="0A9C6FBB" w:rsidR="009E468F" w:rsidRPr="003F7263" w:rsidRDefault="009E468F" w:rsidP="009E468F">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1CA43691"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62CE2879"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19F394F5" w14:textId="77777777" w:rsidR="009E468F" w:rsidRPr="003F7263" w:rsidRDefault="009E468F" w:rsidP="009E468F">
            <w:pPr>
              <w:pStyle w:val="TAL"/>
              <w:keepNext w:val="0"/>
              <w:keepLines w:val="0"/>
              <w:rPr>
                <w:sz w:val="16"/>
                <w:szCs w:val="16"/>
              </w:rPr>
            </w:pPr>
          </w:p>
        </w:tc>
      </w:tr>
      <w:tr w:rsidR="009E468F" w:rsidRPr="003F7263" w14:paraId="32B51B03"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1465B06C"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1C2DEDD6"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2909F2FA" w14:textId="7777777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7DBB1830" w14:textId="388D1890" w:rsidR="009E468F" w:rsidRPr="003F7263" w:rsidRDefault="009E468F" w:rsidP="009E468F">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0D9BF28F" w14:textId="348363BE"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E468F" w:rsidRPr="003F7263" w14:paraId="0549B5E4"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68DA0B5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FF307B8"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797BC6E7" w14:textId="77777777" w:rsidR="009E468F" w:rsidRPr="003F7263" w:rsidRDefault="009E468F" w:rsidP="009E468F">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1C8A7A71" w14:textId="2AAED4A7" w:rsidR="009E468F" w:rsidRPr="003F7263" w:rsidRDefault="009E468F" w:rsidP="009E468F">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0787F188" w14:textId="77777777"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E468F" w:rsidRPr="003F7263" w14:paraId="5AE7F0BB" w14:textId="77777777" w:rsidTr="007C1A56">
        <w:trPr>
          <w:gridBefore w:val="1"/>
          <w:gridAfter w:val="1"/>
          <w:wBefore w:w="32" w:type="dxa"/>
          <w:wAfter w:w="59" w:type="dxa"/>
          <w:jc w:val="center"/>
        </w:trPr>
        <w:tc>
          <w:tcPr>
            <w:tcW w:w="1092" w:type="dxa"/>
            <w:gridSpan w:val="3"/>
            <w:shd w:val="clear" w:color="auto" w:fill="auto"/>
          </w:tcPr>
          <w:p w14:paraId="74855D0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3B4DED05" w14:textId="747FCD33" w:rsidR="009E468F" w:rsidRPr="003F7263" w:rsidRDefault="009E468F" w:rsidP="009E468F">
            <w:pPr>
              <w:pStyle w:val="TAL"/>
              <w:rPr>
                <w:sz w:val="16"/>
                <w:szCs w:val="16"/>
                <w:lang w:eastAsia="zh-CN"/>
              </w:rPr>
            </w:pPr>
            <w:r w:rsidRPr="003F7263">
              <w:rPr>
                <w:sz w:val="16"/>
                <w:szCs w:val="16"/>
                <w:lang w:eastAsia="zh-CN"/>
              </w:rPr>
              <w:t xml:space="preserve">Inter-System MDT / Immediate MDT / Measurement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shd w:val="clear" w:color="auto" w:fill="auto"/>
          </w:tcPr>
          <w:p w14:paraId="378AA3D2"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CBB824F" w14:textId="75BAA48E"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2082F46E" w14:textId="2F9A4321"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7E232A93" w14:textId="77777777" w:rsidTr="00F37D6F">
        <w:trPr>
          <w:gridBefore w:val="1"/>
          <w:gridAfter w:val="1"/>
          <w:wBefore w:w="32" w:type="dxa"/>
          <w:wAfter w:w="59" w:type="dxa"/>
          <w:jc w:val="center"/>
        </w:trPr>
        <w:tc>
          <w:tcPr>
            <w:tcW w:w="1092" w:type="dxa"/>
            <w:gridSpan w:val="3"/>
            <w:shd w:val="clear" w:color="auto" w:fill="D9D9D9"/>
          </w:tcPr>
          <w:p w14:paraId="0F0B2EC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3B0EFB10" w14:textId="1C15ACBC" w:rsidR="009E468F" w:rsidRPr="003F7263" w:rsidRDefault="009E468F" w:rsidP="009E468F">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48C25C12"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6352EE69"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7F91241B" w14:textId="77777777" w:rsidR="009E468F" w:rsidRPr="003F7263" w:rsidRDefault="009E468F" w:rsidP="009E468F">
            <w:pPr>
              <w:pStyle w:val="TAL"/>
              <w:keepNext w:val="0"/>
              <w:keepLines w:val="0"/>
              <w:rPr>
                <w:sz w:val="16"/>
                <w:szCs w:val="16"/>
              </w:rPr>
            </w:pPr>
          </w:p>
        </w:tc>
      </w:tr>
      <w:tr w:rsidR="009E468F" w:rsidRPr="003F7263" w14:paraId="3A6E1978" w14:textId="77777777" w:rsidTr="007C1A56">
        <w:trPr>
          <w:gridBefore w:val="1"/>
          <w:gridAfter w:val="1"/>
          <w:wBefore w:w="32" w:type="dxa"/>
          <w:wAfter w:w="59" w:type="dxa"/>
          <w:jc w:val="center"/>
        </w:trPr>
        <w:tc>
          <w:tcPr>
            <w:tcW w:w="1092" w:type="dxa"/>
            <w:gridSpan w:val="3"/>
            <w:shd w:val="clear" w:color="auto" w:fill="auto"/>
          </w:tcPr>
          <w:p w14:paraId="26253287"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7C1038E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1563401F"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B9FAF38" w14:textId="0C5BCEF7"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811B588" w14:textId="4161AB08"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7FDB96A2" w14:textId="77777777" w:rsidTr="007C1A56">
        <w:trPr>
          <w:gridBefore w:val="1"/>
          <w:gridAfter w:val="1"/>
          <w:wBefore w:w="32" w:type="dxa"/>
          <w:wAfter w:w="59" w:type="dxa"/>
          <w:jc w:val="center"/>
        </w:trPr>
        <w:tc>
          <w:tcPr>
            <w:tcW w:w="1092" w:type="dxa"/>
            <w:gridSpan w:val="3"/>
            <w:shd w:val="clear" w:color="auto" w:fill="auto"/>
          </w:tcPr>
          <w:p w14:paraId="2CD3DC1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56B06EB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49938FE9"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D04B10A" w14:textId="44451AE1"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7808ACD6" w14:textId="3C76E7D1"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36C0B112" w14:textId="77777777" w:rsidTr="007C1A56">
        <w:trPr>
          <w:gridBefore w:val="1"/>
          <w:gridAfter w:val="1"/>
          <w:wBefore w:w="32" w:type="dxa"/>
          <w:wAfter w:w="59" w:type="dxa"/>
          <w:jc w:val="center"/>
        </w:trPr>
        <w:tc>
          <w:tcPr>
            <w:tcW w:w="1092" w:type="dxa"/>
            <w:gridSpan w:val="3"/>
            <w:shd w:val="clear" w:color="auto" w:fill="auto"/>
          </w:tcPr>
          <w:p w14:paraId="262EBFA9"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6A7B8524" w14:textId="438410CA" w:rsidR="009E468F" w:rsidRPr="003F7263" w:rsidRDefault="009E468F" w:rsidP="009E468F">
            <w:pPr>
              <w:pStyle w:val="TAL"/>
              <w:rPr>
                <w:sz w:val="16"/>
                <w:szCs w:val="16"/>
                <w:lang w:eastAsia="zh-CN"/>
              </w:rPr>
            </w:pPr>
            <w:r w:rsidRPr="003F7263">
              <w:rPr>
                <w:sz w:val="16"/>
                <w:szCs w:val="16"/>
                <w:lang w:eastAsia="zh-CN"/>
              </w:rPr>
              <w:t xml:space="preserve">Inter-System MDT / Logged MDT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shd w:val="clear" w:color="auto" w:fill="auto"/>
          </w:tcPr>
          <w:p w14:paraId="1FAFB29C"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263E02B" w14:textId="1310D61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3C9B8EC3" w14:textId="51A73073"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312AF2B0" w14:textId="77777777" w:rsidTr="00F37D6F">
        <w:trPr>
          <w:gridBefore w:val="1"/>
          <w:gridAfter w:val="1"/>
          <w:wBefore w:w="32" w:type="dxa"/>
          <w:wAfter w:w="59" w:type="dxa"/>
          <w:jc w:val="center"/>
        </w:trPr>
        <w:tc>
          <w:tcPr>
            <w:tcW w:w="1092" w:type="dxa"/>
            <w:gridSpan w:val="3"/>
            <w:shd w:val="clear" w:color="auto" w:fill="D9D9D9"/>
          </w:tcPr>
          <w:p w14:paraId="1955DE67"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0E41C740" w14:textId="77777777" w:rsidR="009E468F" w:rsidRPr="003F7263" w:rsidRDefault="009E468F" w:rsidP="009E468F">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0C858DB6"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7A9A4014"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0A992B9E" w14:textId="77777777" w:rsidR="009E468F" w:rsidRPr="003F7263" w:rsidRDefault="009E468F" w:rsidP="009E468F">
            <w:pPr>
              <w:pStyle w:val="TAL"/>
              <w:keepNext w:val="0"/>
              <w:keepLines w:val="0"/>
              <w:rPr>
                <w:sz w:val="16"/>
                <w:szCs w:val="16"/>
              </w:rPr>
            </w:pPr>
          </w:p>
        </w:tc>
      </w:tr>
      <w:tr w:rsidR="009E468F" w:rsidRPr="003F7263" w14:paraId="3A07EA16" w14:textId="77777777" w:rsidTr="007C1A56">
        <w:trPr>
          <w:gridBefore w:val="1"/>
          <w:gridAfter w:val="1"/>
          <w:wBefore w:w="32" w:type="dxa"/>
          <w:wAfter w:w="59" w:type="dxa"/>
          <w:jc w:val="center"/>
        </w:trPr>
        <w:tc>
          <w:tcPr>
            <w:tcW w:w="1092" w:type="dxa"/>
            <w:gridSpan w:val="3"/>
            <w:shd w:val="clear" w:color="auto" w:fill="auto"/>
          </w:tcPr>
          <w:p w14:paraId="57AD1CC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273706FE"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0514174B"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ECE43A1" w14:textId="158624C8"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7A0557D8" w14:textId="095482B1"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F5C4CD3" w14:textId="77777777" w:rsidTr="007C1A56">
        <w:trPr>
          <w:gridBefore w:val="1"/>
          <w:gridAfter w:val="1"/>
          <w:wBefore w:w="32" w:type="dxa"/>
          <w:wAfter w:w="59" w:type="dxa"/>
          <w:jc w:val="center"/>
        </w:trPr>
        <w:tc>
          <w:tcPr>
            <w:tcW w:w="1092" w:type="dxa"/>
            <w:gridSpan w:val="3"/>
            <w:shd w:val="clear" w:color="auto" w:fill="auto"/>
          </w:tcPr>
          <w:p w14:paraId="5CAC282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538C6788"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4C6CBBAD"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268AB93" w14:textId="4B7363EF"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048AE413" w14:textId="640B393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76C9CCC1"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72FC13A8"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4B8AFCDB" w14:textId="539AC6B7" w:rsidR="009E468F" w:rsidRPr="003F7263" w:rsidRDefault="009E468F" w:rsidP="009E468F">
            <w:pPr>
              <w:pStyle w:val="TAL"/>
              <w:rPr>
                <w:sz w:val="16"/>
                <w:szCs w:val="16"/>
                <w:lang w:eastAsia="zh-CN"/>
              </w:rPr>
            </w:pPr>
            <w:r w:rsidRPr="003F7263">
              <w:rPr>
                <w:sz w:val="16"/>
                <w:szCs w:val="16"/>
                <w:lang w:eastAsia="zh-CN"/>
              </w:rPr>
              <w:t xml:space="preserve">Inter-System MDT / Radio Link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tcBorders>
              <w:bottom w:val="single" w:sz="4" w:space="0" w:color="auto"/>
            </w:tcBorders>
            <w:shd w:val="clear" w:color="auto" w:fill="auto"/>
          </w:tcPr>
          <w:p w14:paraId="2E133BE5"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32ED8DF8" w14:textId="484168D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5E6C2B66" w14:textId="5E65ACE4"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6394BF3B" w14:textId="77777777" w:rsidTr="00F37D6F">
        <w:trPr>
          <w:gridBefore w:val="1"/>
          <w:wBefore w:w="32" w:type="dxa"/>
          <w:jc w:val="center"/>
        </w:trPr>
        <w:tc>
          <w:tcPr>
            <w:tcW w:w="1092" w:type="dxa"/>
            <w:gridSpan w:val="3"/>
            <w:shd w:val="clear" w:color="auto" w:fill="D9D9D9"/>
          </w:tcPr>
          <w:p w14:paraId="15187FAA" w14:textId="77777777" w:rsidR="009E468F" w:rsidRPr="003F7263" w:rsidRDefault="009E468F" w:rsidP="009E468F">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67E65494" w14:textId="77777777" w:rsidR="009E468F" w:rsidRPr="003F7263" w:rsidRDefault="009E468F" w:rsidP="009E468F">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0A4797F9" w14:textId="77777777" w:rsidR="009E468F" w:rsidRPr="003F7263" w:rsidRDefault="009E468F" w:rsidP="009E468F">
            <w:pPr>
              <w:pStyle w:val="TAC"/>
              <w:keepNext w:val="0"/>
              <w:keepLines w:val="0"/>
              <w:rPr>
                <w:rFonts w:cs="Arial"/>
                <w:bCs/>
                <w:sz w:val="16"/>
                <w:szCs w:val="16"/>
              </w:rPr>
            </w:pPr>
          </w:p>
        </w:tc>
        <w:tc>
          <w:tcPr>
            <w:tcW w:w="1173" w:type="dxa"/>
            <w:gridSpan w:val="4"/>
            <w:shd w:val="clear" w:color="auto" w:fill="D9D9D9"/>
          </w:tcPr>
          <w:p w14:paraId="779DD5A3" w14:textId="77777777" w:rsidR="009E468F" w:rsidRPr="003F7263" w:rsidRDefault="009E468F" w:rsidP="009E468F">
            <w:pPr>
              <w:pStyle w:val="TAC"/>
              <w:keepNext w:val="0"/>
              <w:keepLines w:val="0"/>
              <w:rPr>
                <w:rFonts w:cs="Arial"/>
                <w:sz w:val="16"/>
                <w:szCs w:val="16"/>
                <w:lang w:eastAsia="zh-CN"/>
              </w:rPr>
            </w:pPr>
          </w:p>
        </w:tc>
        <w:tc>
          <w:tcPr>
            <w:tcW w:w="3646" w:type="dxa"/>
            <w:gridSpan w:val="4"/>
            <w:shd w:val="clear" w:color="auto" w:fill="D9D9D9"/>
          </w:tcPr>
          <w:p w14:paraId="7D19D887" w14:textId="77777777" w:rsidR="009E468F" w:rsidRPr="003F7263" w:rsidRDefault="009E468F" w:rsidP="009E468F">
            <w:pPr>
              <w:pStyle w:val="TAL"/>
              <w:keepNext w:val="0"/>
              <w:keepLines w:val="0"/>
              <w:rPr>
                <w:sz w:val="16"/>
                <w:szCs w:val="16"/>
              </w:rPr>
            </w:pPr>
          </w:p>
        </w:tc>
      </w:tr>
      <w:tr w:rsidR="009E468F" w:rsidRPr="003F7263" w14:paraId="40151505" w14:textId="77777777" w:rsidTr="007C1A56">
        <w:trPr>
          <w:gridBefore w:val="1"/>
          <w:wBefore w:w="32" w:type="dxa"/>
          <w:jc w:val="center"/>
        </w:trPr>
        <w:tc>
          <w:tcPr>
            <w:tcW w:w="1092" w:type="dxa"/>
            <w:gridSpan w:val="3"/>
            <w:shd w:val="clear" w:color="auto" w:fill="auto"/>
          </w:tcPr>
          <w:p w14:paraId="5C7934F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30F0DAB7"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23037E2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580BE95F"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5C04D2BA" w14:textId="43352B6A"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C857BD6" w14:textId="77777777" w:rsidTr="007C1A56">
        <w:trPr>
          <w:gridBefore w:val="1"/>
          <w:wBefore w:w="32" w:type="dxa"/>
          <w:jc w:val="center"/>
        </w:trPr>
        <w:tc>
          <w:tcPr>
            <w:tcW w:w="1092" w:type="dxa"/>
            <w:gridSpan w:val="3"/>
            <w:shd w:val="clear" w:color="auto" w:fill="auto"/>
          </w:tcPr>
          <w:p w14:paraId="03D4266E"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7CD2F39E"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43D8F44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75210A35"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0F918419" w14:textId="52383F4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5F7E6813" w14:textId="77777777" w:rsidTr="007C1A56">
        <w:trPr>
          <w:gridBefore w:val="1"/>
          <w:wBefore w:w="32" w:type="dxa"/>
          <w:jc w:val="center"/>
        </w:trPr>
        <w:tc>
          <w:tcPr>
            <w:tcW w:w="1092" w:type="dxa"/>
            <w:gridSpan w:val="3"/>
            <w:tcBorders>
              <w:bottom w:val="single" w:sz="4" w:space="0" w:color="auto"/>
            </w:tcBorders>
            <w:shd w:val="clear" w:color="auto" w:fill="auto"/>
          </w:tcPr>
          <w:p w14:paraId="07ECA8E5"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1D181F1A" w14:textId="149E6D4D" w:rsidR="009E468F" w:rsidRPr="003F7263" w:rsidRDefault="009E468F" w:rsidP="009E468F">
            <w:pPr>
              <w:pStyle w:val="TAL"/>
              <w:rPr>
                <w:sz w:val="16"/>
                <w:szCs w:val="16"/>
                <w:lang w:eastAsia="zh-CN"/>
              </w:rPr>
            </w:pPr>
            <w:r w:rsidRPr="003F7263">
              <w:rPr>
                <w:sz w:val="16"/>
                <w:szCs w:val="16"/>
                <w:lang w:eastAsia="zh-CN"/>
              </w:rPr>
              <w:t xml:space="preserve">Inter-System MDT / Connection Establishment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6" w:type="dxa"/>
            <w:gridSpan w:val="4"/>
            <w:tcBorders>
              <w:bottom w:val="single" w:sz="4" w:space="0" w:color="auto"/>
            </w:tcBorders>
            <w:shd w:val="clear" w:color="auto" w:fill="auto"/>
          </w:tcPr>
          <w:p w14:paraId="416DEDFB"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14F7F3D"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51D124D2" w14:textId="3373F610"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5C498D" w:rsidRPr="003F7263" w14:paraId="4405D463" w14:textId="77777777" w:rsidTr="00B71F77">
        <w:trPr>
          <w:gridBefore w:val="1"/>
          <w:wBefore w:w="32" w:type="dxa"/>
          <w:jc w:val="center"/>
        </w:trPr>
        <w:tc>
          <w:tcPr>
            <w:tcW w:w="1092" w:type="dxa"/>
            <w:gridSpan w:val="3"/>
            <w:tcBorders>
              <w:bottom w:val="single" w:sz="4" w:space="0" w:color="auto"/>
            </w:tcBorders>
            <w:shd w:val="clear" w:color="auto" w:fill="D9D9D9"/>
          </w:tcPr>
          <w:p w14:paraId="7083919E" w14:textId="4D8067B8" w:rsidR="005C498D" w:rsidRPr="003F7263" w:rsidRDefault="005C498D" w:rsidP="005C498D">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02764A7F" w14:textId="5217D2E3" w:rsidR="005C498D" w:rsidRPr="003F7263" w:rsidRDefault="005C498D" w:rsidP="005C498D">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0F14936D" w14:textId="77777777" w:rsidR="005C498D" w:rsidRPr="003F7263" w:rsidRDefault="005C498D" w:rsidP="005C498D">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2368734D" w14:textId="77777777" w:rsidR="005C498D" w:rsidRPr="003F7263" w:rsidRDefault="005C498D" w:rsidP="005C498D">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791C0C03" w14:textId="77777777" w:rsidR="005C498D" w:rsidRPr="003F7263" w:rsidRDefault="005C498D" w:rsidP="005C498D">
            <w:pPr>
              <w:pStyle w:val="TAL"/>
              <w:keepNext w:val="0"/>
              <w:keepLines w:val="0"/>
              <w:rPr>
                <w:sz w:val="16"/>
                <w:szCs w:val="16"/>
              </w:rPr>
            </w:pPr>
          </w:p>
        </w:tc>
      </w:tr>
      <w:tr w:rsidR="005C498D" w:rsidRPr="003F7263" w14:paraId="1C4C640F" w14:textId="77777777" w:rsidTr="00B71F77">
        <w:trPr>
          <w:gridBefore w:val="1"/>
          <w:wBefore w:w="32" w:type="dxa"/>
          <w:jc w:val="center"/>
        </w:trPr>
        <w:tc>
          <w:tcPr>
            <w:tcW w:w="1092" w:type="dxa"/>
            <w:gridSpan w:val="3"/>
            <w:tcBorders>
              <w:bottom w:val="single" w:sz="4" w:space="0" w:color="auto"/>
            </w:tcBorders>
            <w:shd w:val="clear" w:color="auto" w:fill="D9D9D9"/>
          </w:tcPr>
          <w:p w14:paraId="030AEE1B" w14:textId="77022E85" w:rsidR="005C498D" w:rsidRPr="003F7263" w:rsidRDefault="005C498D" w:rsidP="005C498D">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555D3DAD" w14:textId="29BF9F47" w:rsidR="005C498D" w:rsidRPr="003F7263" w:rsidRDefault="005C498D" w:rsidP="005C498D">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7513F4B5" w14:textId="77777777" w:rsidR="005C498D" w:rsidRPr="003F7263" w:rsidRDefault="005C498D" w:rsidP="005C498D">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199FB2F3" w14:textId="77777777" w:rsidR="005C498D" w:rsidRPr="003F7263" w:rsidRDefault="005C498D" w:rsidP="005C498D">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1EA0DD09" w14:textId="77777777" w:rsidR="005C498D" w:rsidRPr="003F7263" w:rsidRDefault="005C498D" w:rsidP="005C498D">
            <w:pPr>
              <w:pStyle w:val="TAL"/>
              <w:keepNext w:val="0"/>
              <w:keepLines w:val="0"/>
              <w:rPr>
                <w:sz w:val="16"/>
                <w:szCs w:val="16"/>
              </w:rPr>
            </w:pPr>
          </w:p>
        </w:tc>
      </w:tr>
      <w:tr w:rsidR="005C498D" w:rsidRPr="003F7263" w14:paraId="02CAA4F3" w14:textId="77777777" w:rsidTr="007C1A56">
        <w:trPr>
          <w:gridBefore w:val="1"/>
          <w:wBefore w:w="32" w:type="dxa"/>
          <w:jc w:val="center"/>
        </w:trPr>
        <w:tc>
          <w:tcPr>
            <w:tcW w:w="1092" w:type="dxa"/>
            <w:gridSpan w:val="3"/>
            <w:tcBorders>
              <w:bottom w:val="single" w:sz="4" w:space="0" w:color="auto"/>
            </w:tcBorders>
            <w:shd w:val="clear" w:color="auto" w:fill="auto"/>
          </w:tcPr>
          <w:p w14:paraId="2A5CF3E6" w14:textId="374E1D1E" w:rsidR="005C498D" w:rsidRPr="003F7263" w:rsidRDefault="005C498D" w:rsidP="005C498D">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4B0591A6" w14:textId="4ABFD5D3" w:rsidR="005C498D" w:rsidRPr="003F7263" w:rsidRDefault="005C498D" w:rsidP="005C498D">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2FB17801" w14:textId="3C7AD5E5" w:rsidR="005C498D" w:rsidRPr="003F7263" w:rsidRDefault="005C498D" w:rsidP="005C498D">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6558B04" w14:textId="6448B381" w:rsidR="005C498D" w:rsidRPr="003F7263" w:rsidRDefault="005C498D" w:rsidP="005C498D">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5AC2EB53" w14:textId="359D6311" w:rsidR="005C498D" w:rsidRPr="003F7263" w:rsidRDefault="005C498D" w:rsidP="005C498D">
            <w:pPr>
              <w:pStyle w:val="TAL"/>
              <w:keepNext w:val="0"/>
              <w:keepLines w:val="0"/>
              <w:rPr>
                <w:sz w:val="16"/>
                <w:szCs w:val="16"/>
              </w:rPr>
            </w:pPr>
            <w:r w:rsidRPr="003F7263">
              <w:rPr>
                <w:sz w:val="16"/>
                <w:szCs w:val="16"/>
              </w:rPr>
              <w:t xml:space="preserve">UEs supporting 5G Core and CAG and acquisition of CGI  information from </w:t>
            </w:r>
            <w:r w:rsidR="003F7263" w:rsidRPr="003F7263">
              <w:rPr>
                <w:sz w:val="16"/>
                <w:szCs w:val="16"/>
              </w:rPr>
              <w:t>neighbour</w:t>
            </w:r>
            <w:r w:rsidRPr="003F7263">
              <w:rPr>
                <w:sz w:val="16"/>
                <w:szCs w:val="16"/>
              </w:rPr>
              <w:t xml:space="preserve"> NR NPN cell</w:t>
            </w:r>
          </w:p>
        </w:tc>
      </w:tr>
      <w:tr w:rsidR="00F878C4" w:rsidRPr="003F7263" w14:paraId="79F60551" w14:textId="77777777" w:rsidTr="00B71F77">
        <w:trPr>
          <w:gridBefore w:val="1"/>
          <w:wBefore w:w="32" w:type="dxa"/>
          <w:jc w:val="center"/>
        </w:trPr>
        <w:tc>
          <w:tcPr>
            <w:tcW w:w="1092" w:type="dxa"/>
            <w:gridSpan w:val="3"/>
            <w:tcBorders>
              <w:bottom w:val="single" w:sz="4" w:space="0" w:color="auto"/>
            </w:tcBorders>
            <w:shd w:val="clear" w:color="auto" w:fill="D9D9D9"/>
          </w:tcPr>
          <w:p w14:paraId="4CACD1CD" w14:textId="58E71D69" w:rsidR="00F878C4" w:rsidRPr="003F7263" w:rsidRDefault="00F878C4" w:rsidP="00F878C4">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1CF97E91" w14:textId="356034A4" w:rsidR="00F878C4" w:rsidRPr="003F7263" w:rsidRDefault="00F878C4" w:rsidP="00F878C4">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2A793307" w14:textId="77777777" w:rsidR="00F878C4" w:rsidRPr="003F7263" w:rsidRDefault="00F878C4" w:rsidP="00F878C4">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06A76FC9" w14:textId="77777777" w:rsidR="00F878C4" w:rsidRPr="003F7263" w:rsidRDefault="00F878C4" w:rsidP="00F878C4">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60781622" w14:textId="77777777" w:rsidR="00F878C4" w:rsidRPr="003F7263" w:rsidRDefault="00F878C4" w:rsidP="00F878C4">
            <w:pPr>
              <w:pStyle w:val="TAL"/>
              <w:keepNext w:val="0"/>
              <w:keepLines w:val="0"/>
              <w:rPr>
                <w:b/>
                <w:bCs/>
                <w:sz w:val="16"/>
                <w:szCs w:val="16"/>
              </w:rPr>
            </w:pPr>
          </w:p>
        </w:tc>
      </w:tr>
      <w:tr w:rsidR="00F878C4" w:rsidRPr="003F7263" w14:paraId="360441D8" w14:textId="77777777" w:rsidTr="007C1A56">
        <w:trPr>
          <w:gridBefore w:val="1"/>
          <w:wBefore w:w="32" w:type="dxa"/>
          <w:jc w:val="center"/>
        </w:trPr>
        <w:tc>
          <w:tcPr>
            <w:tcW w:w="1092" w:type="dxa"/>
            <w:gridSpan w:val="3"/>
            <w:tcBorders>
              <w:bottom w:val="single" w:sz="4" w:space="0" w:color="auto"/>
            </w:tcBorders>
            <w:shd w:val="clear" w:color="auto" w:fill="auto"/>
          </w:tcPr>
          <w:p w14:paraId="42FC1216" w14:textId="46D04CD9" w:rsidR="00F878C4" w:rsidRPr="003F7263" w:rsidRDefault="00F878C4" w:rsidP="00F878C4">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5B4EB154" w14:textId="4020EF6F" w:rsidR="00F878C4" w:rsidRPr="003F7263" w:rsidRDefault="00F878C4" w:rsidP="00F878C4">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74F5CD76" w14:textId="4A8E3D8E" w:rsidR="00F878C4" w:rsidRPr="003F7263" w:rsidRDefault="00F878C4" w:rsidP="00F878C4">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14D821EE" w14:textId="4DDC4E52" w:rsidR="00F878C4" w:rsidRPr="003F7263" w:rsidRDefault="00F878C4" w:rsidP="00F878C4">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429A56E4" w14:textId="17B5828C" w:rsidR="00F878C4" w:rsidRPr="003F7263" w:rsidRDefault="00F878C4" w:rsidP="00F878C4">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E468F" w:rsidRPr="003F7263" w14:paraId="4E94C70B" w14:textId="77777777" w:rsidTr="005E17DF">
        <w:trPr>
          <w:gridAfter w:val="3"/>
          <w:wAfter w:w="142" w:type="dxa"/>
          <w:jc w:val="center"/>
        </w:trPr>
        <w:tc>
          <w:tcPr>
            <w:tcW w:w="1078" w:type="dxa"/>
            <w:gridSpan w:val="2"/>
            <w:tcBorders>
              <w:bottom w:val="single" w:sz="4" w:space="0" w:color="auto"/>
            </w:tcBorders>
            <w:shd w:val="clear" w:color="auto" w:fill="D9D9D9"/>
          </w:tcPr>
          <w:p w14:paraId="49D06668" w14:textId="6CEFE2F0" w:rsidR="009E468F" w:rsidRPr="003F7263" w:rsidRDefault="009E468F" w:rsidP="009E468F">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5AF58CC1" w14:textId="49E20FF7" w:rsidR="009E468F" w:rsidRPr="003F7263" w:rsidRDefault="009E468F" w:rsidP="009E468F">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1925B450"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6831FA0"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D9D9D9"/>
          </w:tcPr>
          <w:p w14:paraId="7F6130A9" w14:textId="77777777" w:rsidR="009E468F" w:rsidRPr="003F7263" w:rsidRDefault="009E468F" w:rsidP="009E468F">
            <w:pPr>
              <w:pStyle w:val="TAL"/>
              <w:keepNext w:val="0"/>
              <w:keepLines w:val="0"/>
              <w:rPr>
                <w:sz w:val="16"/>
                <w:szCs w:val="16"/>
              </w:rPr>
            </w:pPr>
          </w:p>
        </w:tc>
      </w:tr>
      <w:tr w:rsidR="009E468F" w:rsidRPr="003F7263" w14:paraId="1C639CC5" w14:textId="77777777" w:rsidTr="005E17DF">
        <w:trPr>
          <w:gridAfter w:val="3"/>
          <w:wAfter w:w="142" w:type="dxa"/>
          <w:jc w:val="center"/>
        </w:trPr>
        <w:tc>
          <w:tcPr>
            <w:tcW w:w="1078" w:type="dxa"/>
            <w:gridSpan w:val="2"/>
            <w:tcBorders>
              <w:bottom w:val="single" w:sz="4" w:space="0" w:color="auto"/>
            </w:tcBorders>
            <w:shd w:val="clear" w:color="auto" w:fill="E6E6E6"/>
          </w:tcPr>
          <w:p w14:paraId="7CBA7AAC"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lastRenderedPageBreak/>
              <w:t>8.2.1</w:t>
            </w:r>
          </w:p>
        </w:tc>
        <w:tc>
          <w:tcPr>
            <w:tcW w:w="3497" w:type="dxa"/>
            <w:gridSpan w:val="3"/>
            <w:tcBorders>
              <w:bottom w:val="single" w:sz="4" w:space="0" w:color="auto"/>
            </w:tcBorders>
            <w:shd w:val="clear" w:color="auto" w:fill="E6E6E6"/>
          </w:tcPr>
          <w:p w14:paraId="190107D5" w14:textId="10019D33"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579626DB"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65D8D68"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E068D32" w14:textId="77777777" w:rsidR="009E468F" w:rsidRPr="003F7263" w:rsidRDefault="009E468F" w:rsidP="009E468F">
            <w:pPr>
              <w:pStyle w:val="TAL"/>
              <w:keepNext w:val="0"/>
              <w:keepLines w:val="0"/>
              <w:rPr>
                <w:rFonts w:cs="Arial"/>
                <w:sz w:val="16"/>
                <w:szCs w:val="16"/>
                <w:lang w:eastAsia="en-US"/>
              </w:rPr>
            </w:pPr>
          </w:p>
        </w:tc>
      </w:tr>
      <w:tr w:rsidR="009E468F" w:rsidRPr="003F7263" w14:paraId="62E2437B" w14:textId="77777777" w:rsidTr="005E17DF">
        <w:trPr>
          <w:gridAfter w:val="3"/>
          <w:wAfter w:w="142" w:type="dxa"/>
          <w:jc w:val="center"/>
        </w:trPr>
        <w:tc>
          <w:tcPr>
            <w:tcW w:w="1078" w:type="dxa"/>
            <w:gridSpan w:val="2"/>
            <w:tcBorders>
              <w:bottom w:val="single" w:sz="4" w:space="0" w:color="auto"/>
            </w:tcBorders>
            <w:shd w:val="clear" w:color="auto" w:fill="E6E6E6"/>
          </w:tcPr>
          <w:p w14:paraId="3481F0B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77FD147D"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43080874"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6392C86"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7A6DD71C" w14:textId="77777777" w:rsidR="009E468F" w:rsidRPr="003F7263" w:rsidRDefault="009E468F" w:rsidP="009E468F">
            <w:pPr>
              <w:pStyle w:val="TAL"/>
              <w:keepNext w:val="0"/>
              <w:keepLines w:val="0"/>
              <w:rPr>
                <w:rFonts w:cs="Arial"/>
                <w:sz w:val="16"/>
                <w:szCs w:val="16"/>
                <w:lang w:eastAsia="en-US"/>
              </w:rPr>
            </w:pPr>
          </w:p>
        </w:tc>
      </w:tr>
      <w:tr w:rsidR="009E468F" w:rsidRPr="003F7263" w14:paraId="375DC524" w14:textId="77777777" w:rsidTr="005E17DF">
        <w:trPr>
          <w:gridAfter w:val="3"/>
          <w:wAfter w:w="142" w:type="dxa"/>
          <w:jc w:val="center"/>
        </w:trPr>
        <w:tc>
          <w:tcPr>
            <w:tcW w:w="1078" w:type="dxa"/>
            <w:gridSpan w:val="2"/>
            <w:tcBorders>
              <w:bottom w:val="single" w:sz="4" w:space="0" w:color="auto"/>
            </w:tcBorders>
            <w:shd w:val="clear" w:color="auto" w:fill="auto"/>
          </w:tcPr>
          <w:p w14:paraId="1D43BEB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4AF7738D"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1218CD9B"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C945D91"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2D66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1C27F0" w:rsidRPr="003F7263" w14:paraId="1067C5B2" w14:textId="77777777" w:rsidTr="005E17DF">
        <w:trPr>
          <w:gridAfter w:val="3"/>
          <w:wAfter w:w="142" w:type="dxa"/>
          <w:jc w:val="center"/>
        </w:trPr>
        <w:tc>
          <w:tcPr>
            <w:tcW w:w="1078" w:type="dxa"/>
            <w:gridSpan w:val="2"/>
            <w:tcBorders>
              <w:bottom w:val="single" w:sz="4" w:space="0" w:color="auto"/>
            </w:tcBorders>
            <w:shd w:val="clear" w:color="auto" w:fill="auto"/>
          </w:tcPr>
          <w:p w14:paraId="7FB9097C" w14:textId="388891E7" w:rsidR="001C27F0" w:rsidRPr="003F7263" w:rsidRDefault="001C27F0" w:rsidP="001C27F0">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78ADCF02" w14:textId="6A522AF9" w:rsidR="001C27F0" w:rsidRPr="003F7263" w:rsidRDefault="001C27F0" w:rsidP="001C27F0">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3EEB6E65" w14:textId="6D478D69" w:rsidR="001C27F0" w:rsidRPr="003F7263" w:rsidRDefault="001C27F0" w:rsidP="001C27F0">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68F6FD78" w14:textId="20908C01" w:rsidR="001C27F0" w:rsidRPr="003F7263" w:rsidRDefault="001C27F0" w:rsidP="001C27F0">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666CA32" w14:textId="0C238439" w:rsidR="001C27F0" w:rsidRPr="003F7263" w:rsidRDefault="001C27F0" w:rsidP="001C27F0">
            <w:pPr>
              <w:pStyle w:val="TAL"/>
              <w:keepNext w:val="0"/>
              <w:keepLines w:val="0"/>
              <w:rPr>
                <w:rFonts w:cs="Arial"/>
                <w:bCs/>
                <w:sz w:val="16"/>
                <w:szCs w:val="16"/>
                <w:lang w:eastAsia="en-US"/>
              </w:rPr>
            </w:pPr>
            <w:r w:rsidRPr="003F7263">
              <w:rPr>
                <w:bCs/>
                <w:sz w:val="16"/>
                <w:szCs w:val="16"/>
              </w:rPr>
              <w:t>UEs supporting NE-DC</w:t>
            </w:r>
          </w:p>
        </w:tc>
      </w:tr>
      <w:tr w:rsidR="009E468F" w:rsidRPr="003F7263" w14:paraId="263AE5B3" w14:textId="77777777" w:rsidTr="005E17DF">
        <w:trPr>
          <w:gridAfter w:val="3"/>
          <w:wAfter w:w="142" w:type="dxa"/>
          <w:jc w:val="center"/>
        </w:trPr>
        <w:tc>
          <w:tcPr>
            <w:tcW w:w="1078" w:type="dxa"/>
            <w:gridSpan w:val="2"/>
            <w:tcBorders>
              <w:bottom w:val="single" w:sz="4" w:space="0" w:color="auto"/>
            </w:tcBorders>
            <w:shd w:val="clear" w:color="auto" w:fill="auto"/>
          </w:tcPr>
          <w:p w14:paraId="42B70A46" w14:textId="79F88265"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0311E50B" w14:textId="4DAF455E"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608C80A8"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09308694"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25A78235" w14:textId="77777777" w:rsidR="009E468F" w:rsidRPr="003F7263" w:rsidRDefault="009E468F" w:rsidP="009E468F">
            <w:pPr>
              <w:pStyle w:val="TAL"/>
              <w:keepNext w:val="0"/>
              <w:keepLines w:val="0"/>
              <w:rPr>
                <w:rFonts w:cs="Arial"/>
                <w:sz w:val="16"/>
                <w:szCs w:val="16"/>
                <w:lang w:eastAsia="en-US"/>
              </w:rPr>
            </w:pPr>
          </w:p>
        </w:tc>
      </w:tr>
      <w:tr w:rsidR="009E468F" w:rsidRPr="003F7263" w14:paraId="3C5797B4" w14:textId="77777777" w:rsidTr="005E17DF">
        <w:trPr>
          <w:gridAfter w:val="3"/>
          <w:wAfter w:w="142" w:type="dxa"/>
          <w:jc w:val="center"/>
        </w:trPr>
        <w:tc>
          <w:tcPr>
            <w:tcW w:w="1078" w:type="dxa"/>
            <w:gridSpan w:val="2"/>
            <w:tcBorders>
              <w:bottom w:val="single" w:sz="4" w:space="0" w:color="auto"/>
            </w:tcBorders>
            <w:shd w:val="clear" w:color="auto" w:fill="E7E6E6"/>
          </w:tcPr>
          <w:p w14:paraId="2360BC96"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512F9D69"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2AB6939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9490EE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2CC8D5A" w14:textId="77777777" w:rsidR="009E468F" w:rsidRPr="003F7263" w:rsidRDefault="009E468F" w:rsidP="009E468F">
            <w:pPr>
              <w:pStyle w:val="TAL"/>
              <w:keepNext w:val="0"/>
              <w:keepLines w:val="0"/>
              <w:rPr>
                <w:rFonts w:cs="Arial"/>
                <w:sz w:val="16"/>
                <w:szCs w:val="16"/>
                <w:lang w:eastAsia="en-US"/>
              </w:rPr>
            </w:pPr>
          </w:p>
        </w:tc>
      </w:tr>
      <w:tr w:rsidR="009E468F" w:rsidRPr="003F7263" w14:paraId="5B022D89" w14:textId="77777777" w:rsidTr="005E17DF">
        <w:trPr>
          <w:gridAfter w:val="3"/>
          <w:wAfter w:w="142" w:type="dxa"/>
          <w:jc w:val="center"/>
        </w:trPr>
        <w:tc>
          <w:tcPr>
            <w:tcW w:w="1078" w:type="dxa"/>
            <w:gridSpan w:val="2"/>
            <w:tcBorders>
              <w:bottom w:val="single" w:sz="4" w:space="0" w:color="auto"/>
            </w:tcBorders>
            <w:shd w:val="clear" w:color="auto" w:fill="E7E6E6"/>
          </w:tcPr>
          <w:p w14:paraId="07639E5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13BE7A87" w14:textId="5BA8754B"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0D6F3762"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EAC4FC3"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37CEFA4" w14:textId="77777777" w:rsidR="009E468F" w:rsidRPr="003F7263" w:rsidRDefault="009E468F" w:rsidP="009E468F">
            <w:pPr>
              <w:pStyle w:val="TAL"/>
              <w:keepNext w:val="0"/>
              <w:keepLines w:val="0"/>
              <w:rPr>
                <w:rFonts w:cs="Arial"/>
                <w:sz w:val="16"/>
                <w:szCs w:val="16"/>
                <w:lang w:eastAsia="en-US"/>
              </w:rPr>
            </w:pPr>
          </w:p>
        </w:tc>
      </w:tr>
      <w:tr w:rsidR="009E468F" w:rsidRPr="003F7263" w14:paraId="79D86BF9" w14:textId="77777777" w:rsidTr="005E17DF">
        <w:trPr>
          <w:gridAfter w:val="3"/>
          <w:wAfter w:w="142" w:type="dxa"/>
          <w:jc w:val="center"/>
        </w:trPr>
        <w:tc>
          <w:tcPr>
            <w:tcW w:w="1078" w:type="dxa"/>
            <w:gridSpan w:val="2"/>
            <w:tcBorders>
              <w:bottom w:val="single" w:sz="4" w:space="0" w:color="auto"/>
            </w:tcBorders>
            <w:shd w:val="clear" w:color="auto" w:fill="auto"/>
          </w:tcPr>
          <w:p w14:paraId="7D99BB21" w14:textId="77777777" w:rsidR="009E468F" w:rsidRPr="003F7263" w:rsidRDefault="009E468F" w:rsidP="009E468F">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0DACE371"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3C9E22A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9A4D1F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6316B9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E468F" w:rsidRPr="003F7263" w14:paraId="14328D2B" w14:textId="77777777" w:rsidTr="005E17DF">
        <w:trPr>
          <w:gridAfter w:val="3"/>
          <w:wAfter w:w="142" w:type="dxa"/>
          <w:jc w:val="center"/>
        </w:trPr>
        <w:tc>
          <w:tcPr>
            <w:tcW w:w="1078" w:type="dxa"/>
            <w:gridSpan w:val="2"/>
            <w:tcBorders>
              <w:bottom w:val="single" w:sz="4" w:space="0" w:color="auto"/>
            </w:tcBorders>
            <w:shd w:val="clear" w:color="auto" w:fill="auto"/>
          </w:tcPr>
          <w:p w14:paraId="7EB319ED"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37F69DA6" w14:textId="77777777" w:rsidR="009E468F" w:rsidRPr="003F7263" w:rsidRDefault="009E468F" w:rsidP="009E468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0B0AA939"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30AA0DC"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39C9F7C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E468F" w:rsidRPr="003F7263" w14:paraId="7A825040" w14:textId="77777777" w:rsidTr="005E17DF">
        <w:trPr>
          <w:gridAfter w:val="3"/>
          <w:wAfter w:w="142" w:type="dxa"/>
          <w:jc w:val="center"/>
        </w:trPr>
        <w:tc>
          <w:tcPr>
            <w:tcW w:w="1078" w:type="dxa"/>
            <w:gridSpan w:val="2"/>
            <w:tcBorders>
              <w:bottom w:val="single" w:sz="4" w:space="0" w:color="auto"/>
            </w:tcBorders>
            <w:shd w:val="clear" w:color="auto" w:fill="D9D9D9"/>
          </w:tcPr>
          <w:p w14:paraId="725E6D3B"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2B915CA2"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029B716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05AE30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9C520A5" w14:textId="77777777" w:rsidR="009E468F" w:rsidRPr="003F7263" w:rsidRDefault="009E468F" w:rsidP="009E468F">
            <w:pPr>
              <w:pStyle w:val="TAL"/>
              <w:keepNext w:val="0"/>
              <w:keepLines w:val="0"/>
              <w:rPr>
                <w:rFonts w:cs="Arial"/>
                <w:sz w:val="16"/>
                <w:szCs w:val="16"/>
                <w:lang w:eastAsia="en-US"/>
              </w:rPr>
            </w:pPr>
          </w:p>
        </w:tc>
      </w:tr>
      <w:tr w:rsidR="009E468F" w:rsidRPr="003F7263" w14:paraId="76DFD069" w14:textId="77777777" w:rsidTr="005E17DF">
        <w:trPr>
          <w:gridAfter w:val="3"/>
          <w:wAfter w:w="142" w:type="dxa"/>
          <w:jc w:val="center"/>
        </w:trPr>
        <w:tc>
          <w:tcPr>
            <w:tcW w:w="1078" w:type="dxa"/>
            <w:gridSpan w:val="2"/>
            <w:tcBorders>
              <w:bottom w:val="single" w:sz="4" w:space="0" w:color="auto"/>
            </w:tcBorders>
            <w:shd w:val="clear" w:color="auto" w:fill="auto"/>
          </w:tcPr>
          <w:p w14:paraId="744DA02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61070B8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66514B5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7C570D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4C871FE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E468F" w:rsidRPr="003F7263" w14:paraId="53F90F85" w14:textId="77777777" w:rsidTr="005E17DF">
        <w:trPr>
          <w:gridAfter w:val="3"/>
          <w:wAfter w:w="142" w:type="dxa"/>
          <w:jc w:val="center"/>
        </w:trPr>
        <w:tc>
          <w:tcPr>
            <w:tcW w:w="1078" w:type="dxa"/>
            <w:gridSpan w:val="2"/>
            <w:tcBorders>
              <w:bottom w:val="single" w:sz="4" w:space="0" w:color="auto"/>
            </w:tcBorders>
            <w:shd w:val="clear" w:color="auto" w:fill="D9D9D9"/>
          </w:tcPr>
          <w:p w14:paraId="034B30C7"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769AF3AB" w14:textId="68A89FE0"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3182DBDD"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43977B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BB182F1" w14:textId="77777777" w:rsidR="009E468F" w:rsidRPr="003F7263" w:rsidRDefault="009E468F" w:rsidP="009E468F">
            <w:pPr>
              <w:pStyle w:val="TAL"/>
              <w:keepNext w:val="0"/>
              <w:keepLines w:val="0"/>
              <w:rPr>
                <w:rFonts w:cs="Arial"/>
                <w:sz w:val="16"/>
                <w:szCs w:val="16"/>
                <w:lang w:eastAsia="en-US"/>
              </w:rPr>
            </w:pPr>
          </w:p>
        </w:tc>
      </w:tr>
      <w:tr w:rsidR="009E468F" w:rsidRPr="003F7263" w14:paraId="5F9AD558" w14:textId="77777777" w:rsidTr="005E17DF">
        <w:trPr>
          <w:gridAfter w:val="3"/>
          <w:wAfter w:w="142" w:type="dxa"/>
          <w:jc w:val="center"/>
        </w:trPr>
        <w:tc>
          <w:tcPr>
            <w:tcW w:w="1078" w:type="dxa"/>
            <w:gridSpan w:val="2"/>
            <w:tcBorders>
              <w:bottom w:val="single" w:sz="4" w:space="0" w:color="auto"/>
            </w:tcBorders>
            <w:shd w:val="clear" w:color="auto" w:fill="auto"/>
          </w:tcPr>
          <w:p w14:paraId="14D55575"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573C31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3B4FB6E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289A8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3CBDFCD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F878C4" w:rsidRPr="003F7263" w14:paraId="67106F63" w14:textId="77777777" w:rsidTr="00BF6D9D">
        <w:trPr>
          <w:gridAfter w:val="3"/>
          <w:wAfter w:w="142" w:type="dxa"/>
          <w:jc w:val="center"/>
        </w:trPr>
        <w:tc>
          <w:tcPr>
            <w:tcW w:w="1078" w:type="dxa"/>
            <w:gridSpan w:val="2"/>
            <w:tcBorders>
              <w:bottom w:val="single" w:sz="4" w:space="0" w:color="auto"/>
            </w:tcBorders>
            <w:shd w:val="clear" w:color="auto" w:fill="auto"/>
          </w:tcPr>
          <w:p w14:paraId="09F7903A" w14:textId="2E6EE71A" w:rsidR="00F878C4" w:rsidRPr="003F7263" w:rsidRDefault="00F878C4" w:rsidP="00F878C4">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auto"/>
          </w:tcPr>
          <w:p w14:paraId="7964BF68" w14:textId="6FA4A842" w:rsidR="00F878C4" w:rsidRPr="003F7263" w:rsidRDefault="00F878C4" w:rsidP="00F878C4">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290FFDC8" w14:textId="1AD7E7B0"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587A504" w14:textId="51BB2196"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1FD26F9C" w14:textId="168F016D" w:rsidR="00F878C4" w:rsidRPr="003F7263" w:rsidRDefault="00F878C4" w:rsidP="00F878C4">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F6D9D" w:rsidRPr="003F7263" w14:paraId="317EFBFE" w14:textId="77777777" w:rsidTr="007B3111">
        <w:trPr>
          <w:gridAfter w:val="3"/>
          <w:wAfter w:w="142" w:type="dxa"/>
          <w:jc w:val="center"/>
        </w:trPr>
        <w:tc>
          <w:tcPr>
            <w:tcW w:w="1078" w:type="dxa"/>
            <w:gridSpan w:val="2"/>
            <w:tcBorders>
              <w:bottom w:val="single" w:sz="4" w:space="0" w:color="auto"/>
            </w:tcBorders>
            <w:shd w:val="clear" w:color="auto" w:fill="E7E6E6"/>
          </w:tcPr>
          <w:p w14:paraId="2C586E79" w14:textId="77777777" w:rsidR="00BF6D9D" w:rsidRPr="003F7263" w:rsidRDefault="00BF6D9D" w:rsidP="007B3111">
            <w:pPr>
              <w:pStyle w:val="TAL"/>
              <w:keepNext w:val="0"/>
              <w:keepLines w:val="0"/>
              <w:rPr>
                <w:rFonts w:cs="Arial"/>
                <w:sz w:val="16"/>
                <w:szCs w:val="16"/>
                <w:lang w:eastAsia="en-US"/>
              </w:rPr>
            </w:pPr>
            <w:r w:rsidRPr="003F7263">
              <w:rPr>
                <w:rFonts w:cs="Arial"/>
                <w:b/>
                <w:bCs/>
                <w:sz w:val="16"/>
                <w:szCs w:val="16"/>
                <w:lang w:eastAsia="en-US"/>
              </w:rPr>
              <w:t>8.2.2.4</w:t>
            </w:r>
          </w:p>
        </w:tc>
        <w:tc>
          <w:tcPr>
            <w:tcW w:w="3497" w:type="dxa"/>
            <w:gridSpan w:val="3"/>
            <w:tcBorders>
              <w:bottom w:val="single" w:sz="4" w:space="0" w:color="auto"/>
            </w:tcBorders>
            <w:shd w:val="clear" w:color="auto" w:fill="E7E6E6"/>
          </w:tcPr>
          <w:p w14:paraId="5792E6EF" w14:textId="77777777" w:rsidR="00BF6D9D" w:rsidRPr="003F7263" w:rsidRDefault="00BF6D9D" w:rsidP="007B3111">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39B23A8A" w14:textId="77777777" w:rsidR="00BF6D9D" w:rsidRPr="003F7263" w:rsidRDefault="00BF6D9D" w:rsidP="007B3111">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57C8033" w14:textId="77777777" w:rsidR="00BF6D9D" w:rsidRPr="003F7263" w:rsidRDefault="00BF6D9D" w:rsidP="007B3111">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44EE39F" w14:textId="77777777" w:rsidR="00BF6D9D" w:rsidRPr="003F7263" w:rsidRDefault="00BF6D9D" w:rsidP="007B3111">
            <w:pPr>
              <w:pStyle w:val="TAL"/>
              <w:keepNext w:val="0"/>
              <w:keepLines w:val="0"/>
              <w:rPr>
                <w:rFonts w:cs="Arial"/>
                <w:sz w:val="16"/>
                <w:szCs w:val="16"/>
                <w:lang w:eastAsia="en-US"/>
              </w:rPr>
            </w:pPr>
          </w:p>
        </w:tc>
      </w:tr>
      <w:tr w:rsidR="009E468F" w:rsidRPr="003F7263" w14:paraId="465F6EF0" w14:textId="77777777" w:rsidTr="005E17DF">
        <w:trPr>
          <w:gridAfter w:val="3"/>
          <w:wAfter w:w="142" w:type="dxa"/>
          <w:jc w:val="center"/>
        </w:trPr>
        <w:tc>
          <w:tcPr>
            <w:tcW w:w="1078" w:type="dxa"/>
            <w:gridSpan w:val="2"/>
            <w:tcBorders>
              <w:bottom w:val="single" w:sz="4" w:space="0" w:color="auto"/>
            </w:tcBorders>
            <w:shd w:val="clear" w:color="auto" w:fill="auto"/>
          </w:tcPr>
          <w:p w14:paraId="66C8DC6A" w14:textId="77777777" w:rsidR="009E468F" w:rsidRPr="003F7263" w:rsidRDefault="009E468F" w:rsidP="009E468F">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42BCBD2D" w14:textId="77777777" w:rsidR="009E468F" w:rsidRPr="003F7263" w:rsidRDefault="009E468F" w:rsidP="009E468F">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5DB24C0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C1C6D5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99C25B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56E59EA" w14:textId="77777777" w:rsidTr="005E17DF">
        <w:trPr>
          <w:gridAfter w:val="3"/>
          <w:wAfter w:w="142" w:type="dxa"/>
          <w:jc w:val="center"/>
        </w:trPr>
        <w:tc>
          <w:tcPr>
            <w:tcW w:w="1078" w:type="dxa"/>
            <w:gridSpan w:val="2"/>
            <w:tcBorders>
              <w:bottom w:val="single" w:sz="4" w:space="0" w:color="auto"/>
            </w:tcBorders>
            <w:shd w:val="clear" w:color="auto" w:fill="auto"/>
          </w:tcPr>
          <w:p w14:paraId="562FD363" w14:textId="77777777" w:rsidR="009E468F" w:rsidRPr="003F7263" w:rsidRDefault="009E468F" w:rsidP="009E468F">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03CD73E1" w14:textId="77777777" w:rsidR="009E468F" w:rsidRPr="003F7263" w:rsidRDefault="009E468F" w:rsidP="009E468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7BE33C5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78E48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08746C6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6D69779B" w14:textId="77777777" w:rsidTr="005E17DF">
        <w:trPr>
          <w:gridAfter w:val="3"/>
          <w:wAfter w:w="142" w:type="dxa"/>
          <w:jc w:val="center"/>
        </w:trPr>
        <w:tc>
          <w:tcPr>
            <w:tcW w:w="1078" w:type="dxa"/>
            <w:gridSpan w:val="2"/>
            <w:tcBorders>
              <w:bottom w:val="single" w:sz="4" w:space="0" w:color="auto"/>
            </w:tcBorders>
            <w:shd w:val="clear" w:color="auto" w:fill="auto"/>
          </w:tcPr>
          <w:p w14:paraId="3D4875D9" w14:textId="200696BC" w:rsidR="001C27F0" w:rsidRPr="003F7263" w:rsidRDefault="001C27F0" w:rsidP="001C27F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1FDDE166" w14:textId="37D17C0B" w:rsidR="001C27F0" w:rsidRPr="003F7263" w:rsidRDefault="001C27F0" w:rsidP="001C27F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1E1CB82F" w14:textId="7A90925A"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4ED2AA68" w14:textId="31A427C0"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02E02EA1" w14:textId="45275276"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5D14DA01" w14:textId="77777777" w:rsidTr="005E17DF">
        <w:trPr>
          <w:gridAfter w:val="3"/>
          <w:wAfter w:w="142" w:type="dxa"/>
          <w:jc w:val="center"/>
        </w:trPr>
        <w:tc>
          <w:tcPr>
            <w:tcW w:w="1078" w:type="dxa"/>
            <w:gridSpan w:val="2"/>
            <w:tcBorders>
              <w:bottom w:val="single" w:sz="4" w:space="0" w:color="auto"/>
            </w:tcBorders>
            <w:shd w:val="clear" w:color="auto" w:fill="D9D9D9"/>
          </w:tcPr>
          <w:p w14:paraId="257C6B4F"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312D6E92" w14:textId="77777777" w:rsidR="009E468F" w:rsidRPr="003F7263" w:rsidRDefault="009E468F" w:rsidP="009E468F">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36F7ABB5"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56832255"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FC90013" w14:textId="77777777" w:rsidR="009E468F" w:rsidRPr="003F7263" w:rsidRDefault="009E468F" w:rsidP="009E468F">
            <w:pPr>
              <w:pStyle w:val="TAL"/>
              <w:keepNext w:val="0"/>
              <w:keepLines w:val="0"/>
              <w:rPr>
                <w:rFonts w:cs="Arial"/>
                <w:sz w:val="16"/>
                <w:szCs w:val="16"/>
                <w:lang w:eastAsia="en-US"/>
              </w:rPr>
            </w:pPr>
          </w:p>
        </w:tc>
      </w:tr>
      <w:tr w:rsidR="009E468F" w:rsidRPr="003F7263" w14:paraId="7DEEDA88" w14:textId="77777777" w:rsidTr="005E17DF">
        <w:trPr>
          <w:gridAfter w:val="3"/>
          <w:wAfter w:w="142" w:type="dxa"/>
          <w:jc w:val="center"/>
        </w:trPr>
        <w:tc>
          <w:tcPr>
            <w:tcW w:w="1078" w:type="dxa"/>
            <w:gridSpan w:val="2"/>
            <w:tcBorders>
              <w:bottom w:val="single" w:sz="4" w:space="0" w:color="auto"/>
            </w:tcBorders>
            <w:shd w:val="clear" w:color="auto" w:fill="auto"/>
          </w:tcPr>
          <w:p w14:paraId="03FC310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7CF0C8A1" w14:textId="77777777" w:rsidR="009E468F" w:rsidRPr="003F7263" w:rsidRDefault="009E468F" w:rsidP="009E468F">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3C4DBD74"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D69D3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FE1A11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F723053" w14:textId="77777777" w:rsidTr="005E17DF">
        <w:trPr>
          <w:gridAfter w:val="3"/>
          <w:wAfter w:w="142" w:type="dxa"/>
          <w:jc w:val="center"/>
        </w:trPr>
        <w:tc>
          <w:tcPr>
            <w:tcW w:w="1078" w:type="dxa"/>
            <w:gridSpan w:val="2"/>
            <w:tcBorders>
              <w:bottom w:val="single" w:sz="4" w:space="0" w:color="auto"/>
            </w:tcBorders>
            <w:shd w:val="clear" w:color="auto" w:fill="auto"/>
          </w:tcPr>
          <w:p w14:paraId="4F427D0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44C4606C" w14:textId="77777777" w:rsidR="009E468F" w:rsidRPr="003F7263" w:rsidRDefault="009E468F" w:rsidP="009E468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3CB3DD0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B32846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3C0DFB6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30F4AF95" w14:textId="77777777" w:rsidTr="005E17DF">
        <w:trPr>
          <w:gridAfter w:val="3"/>
          <w:wAfter w:w="142" w:type="dxa"/>
          <w:jc w:val="center"/>
        </w:trPr>
        <w:tc>
          <w:tcPr>
            <w:tcW w:w="1078" w:type="dxa"/>
            <w:gridSpan w:val="2"/>
            <w:tcBorders>
              <w:bottom w:val="single" w:sz="4" w:space="0" w:color="auto"/>
            </w:tcBorders>
            <w:shd w:val="clear" w:color="auto" w:fill="auto"/>
          </w:tcPr>
          <w:p w14:paraId="54B38153" w14:textId="58D664F3" w:rsidR="001C27F0" w:rsidRPr="003F7263" w:rsidRDefault="001C27F0" w:rsidP="001C27F0">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0575220D" w14:textId="33EBB6C3" w:rsidR="001C27F0" w:rsidRPr="003F7263" w:rsidRDefault="001C27F0" w:rsidP="001C27F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79A7F87A" w14:textId="74CF33AC"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3BF46385" w14:textId="527BBE1E"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99AC141" w14:textId="7644C744"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31718127" w14:textId="77777777" w:rsidTr="005E17DF">
        <w:trPr>
          <w:gridAfter w:val="3"/>
          <w:wAfter w:w="142" w:type="dxa"/>
          <w:jc w:val="center"/>
        </w:trPr>
        <w:tc>
          <w:tcPr>
            <w:tcW w:w="1078" w:type="dxa"/>
            <w:gridSpan w:val="2"/>
            <w:tcBorders>
              <w:bottom w:val="single" w:sz="4" w:space="0" w:color="auto"/>
            </w:tcBorders>
            <w:shd w:val="clear" w:color="auto" w:fill="D9D9D9"/>
          </w:tcPr>
          <w:p w14:paraId="5AB4C9CD"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64AE9BCE" w14:textId="280A483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199C21FA"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15D03C2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09F7C53" w14:textId="77777777" w:rsidR="009E468F" w:rsidRPr="003F7263" w:rsidRDefault="009E468F" w:rsidP="009E468F">
            <w:pPr>
              <w:pStyle w:val="TAL"/>
              <w:keepNext w:val="0"/>
              <w:keepLines w:val="0"/>
              <w:rPr>
                <w:rFonts w:cs="Arial"/>
                <w:sz w:val="16"/>
                <w:szCs w:val="16"/>
                <w:lang w:eastAsia="en-US"/>
              </w:rPr>
            </w:pPr>
          </w:p>
        </w:tc>
      </w:tr>
      <w:tr w:rsidR="009E468F" w:rsidRPr="003F7263" w14:paraId="61CF69EC" w14:textId="77777777" w:rsidTr="005E17DF">
        <w:trPr>
          <w:gridAfter w:val="3"/>
          <w:wAfter w:w="142" w:type="dxa"/>
          <w:jc w:val="center"/>
        </w:trPr>
        <w:tc>
          <w:tcPr>
            <w:tcW w:w="1078" w:type="dxa"/>
            <w:gridSpan w:val="2"/>
            <w:tcBorders>
              <w:bottom w:val="single" w:sz="4" w:space="0" w:color="auto"/>
            </w:tcBorders>
            <w:shd w:val="clear" w:color="auto" w:fill="auto"/>
          </w:tcPr>
          <w:p w14:paraId="6A747887"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1140B83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7AE7383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36599D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3BCA7AA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27BE3976" w14:textId="77777777" w:rsidTr="005E17DF">
        <w:trPr>
          <w:gridAfter w:val="3"/>
          <w:wAfter w:w="142" w:type="dxa"/>
          <w:jc w:val="center"/>
        </w:trPr>
        <w:tc>
          <w:tcPr>
            <w:tcW w:w="1078" w:type="dxa"/>
            <w:gridSpan w:val="2"/>
            <w:tcBorders>
              <w:bottom w:val="single" w:sz="4" w:space="0" w:color="auto"/>
            </w:tcBorders>
            <w:shd w:val="clear" w:color="auto" w:fill="D9D9D9"/>
          </w:tcPr>
          <w:p w14:paraId="6D1F711A"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6A42E1A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22D7195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0F3BA08"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1348AD1" w14:textId="77777777" w:rsidR="009E468F" w:rsidRPr="003F7263" w:rsidRDefault="009E468F" w:rsidP="009E468F">
            <w:pPr>
              <w:pStyle w:val="TAL"/>
              <w:keepNext w:val="0"/>
              <w:keepLines w:val="0"/>
              <w:rPr>
                <w:rFonts w:cs="Arial"/>
                <w:sz w:val="16"/>
                <w:szCs w:val="16"/>
                <w:lang w:eastAsia="en-US"/>
              </w:rPr>
            </w:pPr>
          </w:p>
        </w:tc>
      </w:tr>
      <w:tr w:rsidR="009E468F" w:rsidRPr="003F7263" w14:paraId="78747686" w14:textId="77777777" w:rsidTr="005E17DF">
        <w:trPr>
          <w:gridAfter w:val="3"/>
          <w:wAfter w:w="142" w:type="dxa"/>
          <w:jc w:val="center"/>
        </w:trPr>
        <w:tc>
          <w:tcPr>
            <w:tcW w:w="1078" w:type="dxa"/>
            <w:gridSpan w:val="2"/>
            <w:tcBorders>
              <w:bottom w:val="single" w:sz="4" w:space="0" w:color="auto"/>
            </w:tcBorders>
            <w:shd w:val="clear" w:color="auto" w:fill="auto"/>
          </w:tcPr>
          <w:p w14:paraId="47AF2CEC"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265B37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1468F97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A37AAB8"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49D0F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266DAF" w14:textId="77777777" w:rsidTr="005E17DF">
        <w:trPr>
          <w:gridAfter w:val="3"/>
          <w:wAfter w:w="142" w:type="dxa"/>
          <w:jc w:val="center"/>
        </w:trPr>
        <w:tc>
          <w:tcPr>
            <w:tcW w:w="1078" w:type="dxa"/>
            <w:gridSpan w:val="2"/>
            <w:tcBorders>
              <w:bottom w:val="single" w:sz="4" w:space="0" w:color="auto"/>
            </w:tcBorders>
            <w:shd w:val="clear" w:color="auto" w:fill="auto"/>
          </w:tcPr>
          <w:p w14:paraId="26F3FC53"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7923C98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6CF8186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04CD6D7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57ECD7F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NR-DC</w:t>
            </w:r>
          </w:p>
        </w:tc>
      </w:tr>
      <w:tr w:rsidR="009E468F" w:rsidRPr="003F7263" w14:paraId="110A1FFF" w14:textId="77777777" w:rsidTr="005E17DF">
        <w:trPr>
          <w:gridAfter w:val="3"/>
          <w:wAfter w:w="142" w:type="dxa"/>
          <w:jc w:val="center"/>
        </w:trPr>
        <w:tc>
          <w:tcPr>
            <w:tcW w:w="1078" w:type="dxa"/>
            <w:gridSpan w:val="2"/>
            <w:tcBorders>
              <w:bottom w:val="single" w:sz="4" w:space="0" w:color="auto"/>
            </w:tcBorders>
            <w:shd w:val="clear" w:color="auto" w:fill="D9D9D9"/>
          </w:tcPr>
          <w:p w14:paraId="414AA093"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66FF049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6060D360" w14:textId="77777777" w:rsidR="009E468F" w:rsidRPr="003F7263" w:rsidRDefault="009E468F" w:rsidP="009E468F">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D99E9A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14A4CAF0" w14:textId="77777777" w:rsidR="009E468F" w:rsidRPr="003F7263" w:rsidRDefault="009E468F" w:rsidP="009E468F">
            <w:pPr>
              <w:pStyle w:val="TAL"/>
              <w:keepNext w:val="0"/>
              <w:keepLines w:val="0"/>
              <w:rPr>
                <w:rFonts w:cs="Arial"/>
                <w:b/>
                <w:sz w:val="16"/>
                <w:szCs w:val="16"/>
                <w:lang w:eastAsia="en-US"/>
              </w:rPr>
            </w:pPr>
          </w:p>
        </w:tc>
      </w:tr>
      <w:tr w:rsidR="009E468F" w:rsidRPr="003F7263" w14:paraId="17540CB3" w14:textId="77777777" w:rsidTr="005E17DF">
        <w:trPr>
          <w:gridAfter w:val="3"/>
          <w:wAfter w:w="142" w:type="dxa"/>
          <w:jc w:val="center"/>
        </w:trPr>
        <w:tc>
          <w:tcPr>
            <w:tcW w:w="1078" w:type="dxa"/>
            <w:gridSpan w:val="2"/>
            <w:tcBorders>
              <w:bottom w:val="single" w:sz="4" w:space="0" w:color="auto"/>
            </w:tcBorders>
            <w:shd w:val="clear" w:color="auto" w:fill="auto"/>
          </w:tcPr>
          <w:p w14:paraId="4C7A4610"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09DEB82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404B1F3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CFA18B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191F44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0D9624" w14:textId="77777777" w:rsidTr="005E17DF">
        <w:trPr>
          <w:gridAfter w:val="3"/>
          <w:wAfter w:w="142" w:type="dxa"/>
          <w:jc w:val="center"/>
        </w:trPr>
        <w:tc>
          <w:tcPr>
            <w:tcW w:w="1078" w:type="dxa"/>
            <w:gridSpan w:val="2"/>
            <w:tcBorders>
              <w:bottom w:val="single" w:sz="4" w:space="0" w:color="auto"/>
            </w:tcBorders>
            <w:shd w:val="clear" w:color="auto" w:fill="auto"/>
          </w:tcPr>
          <w:p w14:paraId="0E77F384" w14:textId="77777777" w:rsidR="009E468F" w:rsidRPr="003F7263" w:rsidRDefault="009E468F" w:rsidP="009E468F">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2AC5C32E"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7FDD865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0778E2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359519DA"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00C45B19" w14:textId="77777777" w:rsidTr="005E17DF">
        <w:trPr>
          <w:gridAfter w:val="3"/>
          <w:wAfter w:w="142" w:type="dxa"/>
          <w:jc w:val="center"/>
        </w:trPr>
        <w:tc>
          <w:tcPr>
            <w:tcW w:w="1078" w:type="dxa"/>
            <w:gridSpan w:val="2"/>
            <w:tcBorders>
              <w:bottom w:val="single" w:sz="4" w:space="0" w:color="auto"/>
            </w:tcBorders>
            <w:shd w:val="clear" w:color="auto" w:fill="D9D9D9"/>
          </w:tcPr>
          <w:p w14:paraId="0845A3A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72A4A09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30B2FB3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5D5CEFDB"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16A9433" w14:textId="77777777" w:rsidR="009E468F" w:rsidRPr="003F7263" w:rsidRDefault="009E468F" w:rsidP="009E468F">
            <w:pPr>
              <w:pStyle w:val="TAL"/>
              <w:keepNext w:val="0"/>
              <w:keepLines w:val="0"/>
              <w:rPr>
                <w:rFonts w:cs="Arial"/>
                <w:sz w:val="16"/>
                <w:szCs w:val="16"/>
                <w:lang w:eastAsia="en-US"/>
              </w:rPr>
            </w:pPr>
          </w:p>
        </w:tc>
      </w:tr>
      <w:tr w:rsidR="009E468F" w:rsidRPr="003F7263" w14:paraId="439E7893" w14:textId="77777777" w:rsidTr="005E17DF">
        <w:trPr>
          <w:gridAfter w:val="3"/>
          <w:wAfter w:w="142" w:type="dxa"/>
          <w:jc w:val="center"/>
        </w:trPr>
        <w:tc>
          <w:tcPr>
            <w:tcW w:w="1078" w:type="dxa"/>
            <w:gridSpan w:val="2"/>
            <w:tcBorders>
              <w:bottom w:val="single" w:sz="4" w:space="0" w:color="auto"/>
            </w:tcBorders>
            <w:shd w:val="clear" w:color="auto" w:fill="auto"/>
          </w:tcPr>
          <w:p w14:paraId="07E77726"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55D28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09B565D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F112B5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0B7BB7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1B1FAFF" w14:textId="77777777" w:rsidTr="005E17DF">
        <w:trPr>
          <w:gridAfter w:val="3"/>
          <w:wAfter w:w="142" w:type="dxa"/>
          <w:jc w:val="center"/>
        </w:trPr>
        <w:tc>
          <w:tcPr>
            <w:tcW w:w="1078" w:type="dxa"/>
            <w:gridSpan w:val="2"/>
            <w:tcBorders>
              <w:bottom w:val="single" w:sz="4" w:space="0" w:color="auto"/>
            </w:tcBorders>
            <w:shd w:val="clear" w:color="auto" w:fill="auto"/>
          </w:tcPr>
          <w:p w14:paraId="318484C8" w14:textId="77777777" w:rsidR="009E468F" w:rsidRPr="003F7263" w:rsidRDefault="009E468F" w:rsidP="009E468F">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43E6BD47"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05F837B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E7E490A"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DC4CB23"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01B7E811" w14:textId="77777777" w:rsidTr="005E17DF">
        <w:trPr>
          <w:gridAfter w:val="3"/>
          <w:wAfter w:w="142" w:type="dxa"/>
          <w:jc w:val="center"/>
        </w:trPr>
        <w:tc>
          <w:tcPr>
            <w:tcW w:w="1078" w:type="dxa"/>
            <w:gridSpan w:val="2"/>
            <w:tcBorders>
              <w:bottom w:val="single" w:sz="4" w:space="0" w:color="auto"/>
            </w:tcBorders>
            <w:shd w:val="clear" w:color="auto" w:fill="E7E6E6"/>
          </w:tcPr>
          <w:p w14:paraId="13F6D717"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7FA647A5"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2917914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82D593E"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EC54A15" w14:textId="77777777" w:rsidR="009E468F" w:rsidRPr="003F7263" w:rsidRDefault="009E468F" w:rsidP="009E468F">
            <w:pPr>
              <w:pStyle w:val="TAL"/>
              <w:keepNext w:val="0"/>
              <w:keepLines w:val="0"/>
              <w:rPr>
                <w:rFonts w:cs="Arial"/>
                <w:sz w:val="16"/>
                <w:szCs w:val="16"/>
                <w:lang w:eastAsia="en-US"/>
              </w:rPr>
            </w:pPr>
          </w:p>
        </w:tc>
      </w:tr>
      <w:tr w:rsidR="009E468F" w:rsidRPr="003F7263" w14:paraId="4B33D725" w14:textId="77777777" w:rsidTr="005E17DF">
        <w:trPr>
          <w:gridAfter w:val="3"/>
          <w:wAfter w:w="142" w:type="dxa"/>
          <w:jc w:val="center"/>
        </w:trPr>
        <w:tc>
          <w:tcPr>
            <w:tcW w:w="1078" w:type="dxa"/>
            <w:gridSpan w:val="2"/>
            <w:tcBorders>
              <w:bottom w:val="single" w:sz="4" w:space="0" w:color="auto"/>
            </w:tcBorders>
            <w:shd w:val="clear" w:color="auto" w:fill="E7E6E6"/>
          </w:tcPr>
          <w:p w14:paraId="074E7EE4"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69669279"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1F0E0BC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8E6CE6C"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989EC1C" w14:textId="77777777" w:rsidR="009E468F" w:rsidRPr="003F7263" w:rsidRDefault="009E468F" w:rsidP="009E468F">
            <w:pPr>
              <w:pStyle w:val="TAL"/>
              <w:keepNext w:val="0"/>
              <w:keepLines w:val="0"/>
              <w:rPr>
                <w:rFonts w:cs="Arial"/>
                <w:sz w:val="16"/>
                <w:szCs w:val="16"/>
                <w:lang w:eastAsia="en-US"/>
              </w:rPr>
            </w:pPr>
          </w:p>
        </w:tc>
      </w:tr>
      <w:tr w:rsidR="009E468F" w:rsidRPr="003F7263" w14:paraId="02529FBE"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ED192A4"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68F35C2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B22C49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FDDBEAF"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58E91EE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1EE376BD"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36C6F51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09B6697A"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Measurement configuration control and </w:t>
            </w:r>
            <w:r w:rsidRPr="003F7263">
              <w:rPr>
                <w:rFonts w:cs="Arial"/>
                <w:b/>
                <w:sz w:val="16"/>
                <w:szCs w:val="16"/>
                <w:lang w:eastAsia="en-US"/>
              </w:rPr>
              <w:lastRenderedPageBreak/>
              <w:t>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35F9352D"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479E09B"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42AA6B4E" w14:textId="77777777" w:rsidR="009E468F" w:rsidRPr="003F7263" w:rsidRDefault="009E468F" w:rsidP="009E468F">
            <w:pPr>
              <w:pStyle w:val="TAL"/>
              <w:keepNext w:val="0"/>
              <w:keepLines w:val="0"/>
              <w:rPr>
                <w:rFonts w:cs="Arial"/>
                <w:b/>
                <w:sz w:val="16"/>
                <w:szCs w:val="16"/>
                <w:lang w:eastAsia="en-US"/>
              </w:rPr>
            </w:pPr>
          </w:p>
        </w:tc>
      </w:tr>
      <w:tr w:rsidR="009E468F" w:rsidRPr="003F7263" w14:paraId="7B89B9AB"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74EFD9D"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4C64386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3BD5262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268D39"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1104AD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ECBF46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6DA4D40C"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6767C52C"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130409B8"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CF59E6E"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5CB997C" w14:textId="77777777" w:rsidR="009E468F" w:rsidRPr="003F7263" w:rsidRDefault="009E468F" w:rsidP="009E468F">
            <w:pPr>
              <w:pStyle w:val="TAL"/>
              <w:keepNext w:val="0"/>
              <w:keepLines w:val="0"/>
              <w:rPr>
                <w:rFonts w:cs="Arial"/>
                <w:b/>
                <w:sz w:val="16"/>
                <w:szCs w:val="16"/>
                <w:lang w:eastAsia="en-US"/>
              </w:rPr>
            </w:pPr>
          </w:p>
        </w:tc>
      </w:tr>
      <w:tr w:rsidR="009E468F" w:rsidRPr="003F7263" w14:paraId="6255E354"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316AE7E9"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6D4F91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2096CD1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445AAB7"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FB308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940D70D"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13FF092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3A0EC568"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63B7EF03"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25923D4"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0C0386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A8367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478715CB"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245BE13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73DAE37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F558E85"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00495E0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E468F" w:rsidRPr="003F7263" w14:paraId="41B329C4"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653E2E80"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1D8AC059" w14:textId="7777777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6F01C5D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320F82BA"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1816E746" w14:textId="77777777" w:rsidR="009E468F" w:rsidRPr="003F7263" w:rsidRDefault="009E468F" w:rsidP="009E468F">
            <w:pPr>
              <w:pStyle w:val="TAL"/>
              <w:keepNext w:val="0"/>
              <w:keepLines w:val="0"/>
              <w:rPr>
                <w:rFonts w:cs="Arial"/>
                <w:sz w:val="16"/>
                <w:szCs w:val="16"/>
                <w:lang w:eastAsia="en-US"/>
              </w:rPr>
            </w:pPr>
          </w:p>
        </w:tc>
      </w:tr>
      <w:tr w:rsidR="009E468F" w:rsidRPr="003F7263" w14:paraId="6E841E79"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1562D08"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320A43C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ED7FCA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F04125E"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A41847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E468F" w:rsidRPr="003F7263" w14:paraId="5CA7AAE9"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5D92063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6052201" w14:textId="3D1AB05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4DF658C7"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EB8B104"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0E6BE7C8" w14:textId="77777777" w:rsidR="009E468F" w:rsidRPr="003F7263" w:rsidRDefault="009E468F" w:rsidP="009E468F">
            <w:pPr>
              <w:pStyle w:val="TAL"/>
              <w:keepNext w:val="0"/>
              <w:keepLines w:val="0"/>
              <w:rPr>
                <w:rFonts w:cs="Arial"/>
                <w:b/>
                <w:sz w:val="16"/>
                <w:szCs w:val="16"/>
                <w:lang w:eastAsia="en-US"/>
              </w:rPr>
            </w:pPr>
          </w:p>
        </w:tc>
      </w:tr>
      <w:tr w:rsidR="009E468F" w:rsidRPr="003F7263" w14:paraId="6D0C935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754A2E2"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74F983B4" w14:textId="03971A0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233E74C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E1378D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3C10D6C8"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283DA85"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67D64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63947B6F"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2502DC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8F95767"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409AED0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43F4CD2"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6762E3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57CDE89D"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1161A4C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FA522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432EC4C3"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41CCE" w:rsidRPr="003F7263" w14:paraId="55E7862E" w14:textId="77777777" w:rsidTr="00BF6D9D">
        <w:trPr>
          <w:gridAfter w:val="3"/>
          <w:wAfter w:w="142" w:type="dxa"/>
          <w:jc w:val="center"/>
        </w:trPr>
        <w:tc>
          <w:tcPr>
            <w:tcW w:w="1078" w:type="dxa"/>
            <w:gridSpan w:val="2"/>
            <w:tcBorders>
              <w:top w:val="single" w:sz="4" w:space="0" w:color="auto"/>
              <w:bottom w:val="single" w:sz="4" w:space="0" w:color="auto"/>
            </w:tcBorders>
            <w:shd w:val="clear" w:color="auto" w:fill="auto"/>
          </w:tcPr>
          <w:p w14:paraId="5A6CE2CB" w14:textId="54E64C69"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1E456A87" w14:textId="7B654DC1"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sidR="00834FB6">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68147C48" w14:textId="15C5C08A"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F0BBAE" w14:textId="22B0360E"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525D0722" w14:textId="45152828"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41CCE" w:rsidRPr="003F7263" w14:paraId="01389F89" w14:textId="77777777" w:rsidTr="00BF6D9D">
        <w:trPr>
          <w:gridAfter w:val="3"/>
          <w:wAfter w:w="142" w:type="dxa"/>
          <w:jc w:val="center"/>
        </w:trPr>
        <w:tc>
          <w:tcPr>
            <w:tcW w:w="1078" w:type="dxa"/>
            <w:gridSpan w:val="2"/>
            <w:tcBorders>
              <w:top w:val="single" w:sz="4" w:space="0" w:color="auto"/>
              <w:bottom w:val="single" w:sz="4" w:space="0" w:color="auto"/>
            </w:tcBorders>
            <w:shd w:val="clear" w:color="auto" w:fill="auto"/>
          </w:tcPr>
          <w:p w14:paraId="24B5B14E" w14:textId="57B2713A"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695FD5F9" w14:textId="059A0867"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sidR="00834FB6">
              <w:rPr>
                <w:rFonts w:cs="Arial"/>
                <w:sz w:val="16"/>
                <w:szCs w:val="16"/>
                <w:lang w:eastAsia="zh-CN"/>
              </w:rPr>
              <w:t>u</w:t>
            </w:r>
            <w:r w:rsidRPr="003F7263">
              <w:rPr>
                <w:rFonts w:cs="Arial"/>
                <w:sz w:val="16"/>
                <w:szCs w:val="16"/>
                <w:lang w:eastAsia="zh-CN"/>
              </w:rPr>
              <w:t xml:space="preserve">r </w:t>
            </w:r>
            <w:r w:rsidR="00834FB6">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1CA0AD17" w14:textId="0FCC6BDE"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B1D19F4" w14:textId="21505BB6"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679943D" w14:textId="747E3F05"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41CCE" w:rsidRPr="003F7263" w14:paraId="31D39CB2" w14:textId="77777777" w:rsidTr="00BF6D9D">
        <w:trPr>
          <w:gridAfter w:val="3"/>
          <w:wAfter w:w="142" w:type="dxa"/>
          <w:jc w:val="center"/>
        </w:trPr>
        <w:tc>
          <w:tcPr>
            <w:tcW w:w="1078" w:type="dxa"/>
            <w:gridSpan w:val="2"/>
            <w:tcBorders>
              <w:top w:val="single" w:sz="4" w:space="0" w:color="auto"/>
              <w:bottom w:val="single" w:sz="4" w:space="0" w:color="auto"/>
            </w:tcBorders>
            <w:shd w:val="clear" w:color="auto" w:fill="auto"/>
          </w:tcPr>
          <w:p w14:paraId="6A54034F" w14:textId="2A4492B0"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340FD7A6" w14:textId="206AB051"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sidR="00834FB6">
              <w:rPr>
                <w:rFonts w:cs="Arial"/>
                <w:sz w:val="16"/>
                <w:szCs w:val="16"/>
                <w:lang w:eastAsia="zh-CN"/>
              </w:rPr>
              <w:t>u</w:t>
            </w:r>
            <w:r w:rsidRPr="003F7263">
              <w:rPr>
                <w:rFonts w:cs="Arial"/>
                <w:sz w:val="16"/>
                <w:szCs w:val="16"/>
                <w:lang w:eastAsia="zh-CN"/>
              </w:rPr>
              <w:t xml:space="preserve">r </w:t>
            </w:r>
            <w:r w:rsidR="00834FB6">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5ED0CEFF" w14:textId="03DAF082"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A208B9" w14:textId="2A2DD802"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62354CE3" w14:textId="7969528A"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E468F" w:rsidRPr="003F7263" w14:paraId="3C79F2E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3B730847"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47116C86" w14:textId="01BA1340"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27D3DA1"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9B20103"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CDD9A6B" w14:textId="77777777" w:rsidR="009E468F" w:rsidRPr="003F7263" w:rsidRDefault="009E468F" w:rsidP="009E468F">
            <w:pPr>
              <w:pStyle w:val="TAL"/>
              <w:keepNext w:val="0"/>
              <w:keepLines w:val="0"/>
              <w:rPr>
                <w:rFonts w:cs="Arial"/>
                <w:b/>
                <w:sz w:val="16"/>
                <w:szCs w:val="16"/>
                <w:lang w:eastAsia="en-US"/>
              </w:rPr>
            </w:pPr>
          </w:p>
        </w:tc>
      </w:tr>
      <w:tr w:rsidR="009E468F" w:rsidRPr="003F7263" w14:paraId="5CC52C5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D6887AC"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1E299FB6"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DE0D4DF"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5533AF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150ADCC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6A0351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342E238"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07ED454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34887556"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20A4054"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E52B96D"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4610557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B214019"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65A4ADE9" w14:textId="77777777" w:rsidR="009E468F" w:rsidRPr="003F7263" w:rsidRDefault="009E468F" w:rsidP="009E468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79B0B1A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A9BACEF"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114603E6"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E468F" w:rsidRPr="003F7263" w14:paraId="6D36630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7BAA7D14"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568D6ED6" w14:textId="2D8138C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0AE1EA47"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17E553C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53CCA72E" w14:textId="77777777" w:rsidR="009E468F" w:rsidRPr="003F7263" w:rsidRDefault="009E468F" w:rsidP="009E468F">
            <w:pPr>
              <w:pStyle w:val="TAL"/>
              <w:keepNext w:val="0"/>
              <w:keepLines w:val="0"/>
              <w:rPr>
                <w:rFonts w:cs="Arial"/>
                <w:sz w:val="16"/>
                <w:szCs w:val="16"/>
                <w:lang w:eastAsia="en-US"/>
              </w:rPr>
            </w:pPr>
          </w:p>
        </w:tc>
      </w:tr>
      <w:tr w:rsidR="009E468F" w:rsidRPr="003F7263" w14:paraId="70BD50D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5A820325"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48BF892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6FE119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F56E9A"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1A0CBF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64880A0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9D2417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0226162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0A2B7D5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173BFBB"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08F4CF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D15E183"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51F48847"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2D1CE35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8492D8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A64A07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416C917B"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E468F" w:rsidRPr="003F7263" w14:paraId="390F507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4B7969E2"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0BDFD05B"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2448F0F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D507578"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2B7323E" w14:textId="77777777" w:rsidR="009E468F" w:rsidRPr="003F7263" w:rsidRDefault="009E468F" w:rsidP="009E468F">
            <w:pPr>
              <w:pStyle w:val="TAL"/>
              <w:keepNext w:val="0"/>
              <w:keepLines w:val="0"/>
              <w:rPr>
                <w:rFonts w:cs="Arial"/>
                <w:b/>
                <w:sz w:val="16"/>
                <w:szCs w:val="16"/>
                <w:lang w:eastAsia="en-US"/>
              </w:rPr>
            </w:pPr>
          </w:p>
        </w:tc>
      </w:tr>
      <w:tr w:rsidR="009E468F" w:rsidRPr="003F7263" w14:paraId="769343A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B8E93D7"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47CA51D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37B2311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A1241F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39791E7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5E791EE3"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0A9737E3"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6647A740"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5E82D65"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7227228"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F8222AE" w14:textId="77777777" w:rsidR="009E468F" w:rsidRPr="003F7263" w:rsidRDefault="009E468F" w:rsidP="009E468F">
            <w:pPr>
              <w:pStyle w:val="TAL"/>
              <w:keepNext w:val="0"/>
              <w:keepLines w:val="0"/>
              <w:rPr>
                <w:rFonts w:cs="Arial"/>
                <w:b/>
                <w:sz w:val="16"/>
                <w:szCs w:val="16"/>
                <w:lang w:eastAsia="en-US"/>
              </w:rPr>
            </w:pPr>
          </w:p>
        </w:tc>
      </w:tr>
      <w:tr w:rsidR="009E468F" w:rsidRPr="003F7263" w14:paraId="01B435B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9E468F" w:rsidRPr="003F7263" w:rsidRDefault="009E468F" w:rsidP="009E468F">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48E2E51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9E468F" w:rsidRPr="003F7263" w:rsidRDefault="009E468F" w:rsidP="009E468F">
            <w:pPr>
              <w:pStyle w:val="TAL"/>
              <w:keepNext w:val="0"/>
              <w:keepLines w:val="0"/>
              <w:rPr>
                <w:rFonts w:cs="Arial"/>
                <w:b/>
                <w:sz w:val="16"/>
                <w:szCs w:val="16"/>
                <w:lang w:eastAsia="en-US"/>
              </w:rPr>
            </w:pPr>
          </w:p>
        </w:tc>
      </w:tr>
      <w:tr w:rsidR="009E468F" w:rsidRPr="003F7263" w14:paraId="051D4537"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E468F" w:rsidRPr="003F7263" w14:paraId="5D57FEB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E468F" w:rsidRPr="003F7263" w14:paraId="34453C4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E468F" w:rsidRPr="003F7263" w14:paraId="1112A0D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9E468F" w:rsidRPr="003F7263" w:rsidRDefault="009E468F" w:rsidP="009E468F">
            <w:pPr>
              <w:pStyle w:val="TAL"/>
              <w:keepNext w:val="0"/>
              <w:keepLines w:val="0"/>
              <w:rPr>
                <w:rFonts w:cs="Arial"/>
                <w:b/>
                <w:sz w:val="16"/>
                <w:szCs w:val="16"/>
                <w:lang w:eastAsia="en-US"/>
              </w:rPr>
            </w:pPr>
          </w:p>
        </w:tc>
      </w:tr>
      <w:tr w:rsidR="009E468F" w:rsidRPr="003F7263" w14:paraId="399651E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1B592B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9E468F" w:rsidRPr="003F7263" w:rsidRDefault="009E468F" w:rsidP="009E468F">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0635C1"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9E468F" w:rsidRPr="003F7263" w:rsidRDefault="009E468F" w:rsidP="009E468F">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1C3E768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9E468F" w:rsidRPr="003F7263" w:rsidRDefault="009E468F" w:rsidP="009E468F">
            <w:pPr>
              <w:pStyle w:val="TAL"/>
              <w:keepNext w:val="0"/>
              <w:keepLines w:val="0"/>
              <w:rPr>
                <w:rFonts w:cs="Arial"/>
                <w:b/>
                <w:sz w:val="16"/>
                <w:szCs w:val="16"/>
                <w:lang w:eastAsia="en-US"/>
              </w:rPr>
            </w:pPr>
          </w:p>
        </w:tc>
      </w:tr>
      <w:tr w:rsidR="009E468F" w:rsidRPr="003F7263" w14:paraId="5128239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9E468F" w:rsidRPr="003F7263" w:rsidRDefault="009E468F" w:rsidP="009E468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294F53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30E50CB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9E468F" w:rsidRPr="003F7263" w:rsidRDefault="009E468F" w:rsidP="009E468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9E468F" w:rsidRPr="003F7263" w:rsidRDefault="009E468F" w:rsidP="009E468F">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9E468F" w:rsidRPr="003F7263" w:rsidRDefault="009E468F" w:rsidP="009E468F">
            <w:pPr>
              <w:pStyle w:val="TAL"/>
              <w:keepNext w:val="0"/>
              <w:keepLines w:val="0"/>
              <w:rPr>
                <w:rFonts w:cs="Arial"/>
                <w:sz w:val="16"/>
                <w:szCs w:val="16"/>
              </w:rPr>
            </w:pPr>
          </w:p>
        </w:tc>
      </w:tr>
      <w:tr w:rsidR="009E468F" w:rsidRPr="003F7263" w14:paraId="44DD1A3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9E468F" w:rsidRPr="003F7263" w:rsidRDefault="009E468F" w:rsidP="009E468F">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E468F" w:rsidRPr="003F7263" w14:paraId="5570B8D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9E468F" w:rsidRPr="003F7263" w:rsidRDefault="009E468F" w:rsidP="009E468F">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9E468F" w:rsidRPr="003F7263" w:rsidRDefault="009E468F" w:rsidP="009E468F">
            <w:pPr>
              <w:pStyle w:val="TAL"/>
              <w:keepNext w:val="0"/>
              <w:keepLines w:val="0"/>
              <w:jc w:val="both"/>
              <w:rPr>
                <w:rFonts w:cs="Arial"/>
                <w:sz w:val="16"/>
                <w:szCs w:val="16"/>
              </w:rPr>
            </w:pPr>
          </w:p>
        </w:tc>
      </w:tr>
      <w:tr w:rsidR="009E468F" w:rsidRPr="003F7263" w14:paraId="19727F1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9E468F" w:rsidRPr="003F7263" w:rsidRDefault="009E468F" w:rsidP="009E468F">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E468F" w:rsidRPr="003F7263" w14:paraId="5C35B77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9E468F" w:rsidRPr="003F7263" w:rsidRDefault="009E468F" w:rsidP="009E468F">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E468F" w:rsidRPr="003F7263" w14:paraId="5254B1AE" w14:textId="77777777" w:rsidTr="00B71F77">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9E468F" w:rsidRPr="003F7263" w:rsidRDefault="009E468F" w:rsidP="009E468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9E468F" w:rsidRPr="003F7263" w:rsidRDefault="009E468F" w:rsidP="009E468F">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9E468F" w:rsidRPr="003F7263" w:rsidRDefault="009E468F" w:rsidP="009E468F">
            <w:pPr>
              <w:pStyle w:val="TAL"/>
              <w:keepNext w:val="0"/>
              <w:keepLines w:val="0"/>
              <w:rPr>
                <w:rFonts w:cs="Arial"/>
                <w:sz w:val="16"/>
                <w:szCs w:val="16"/>
              </w:rPr>
            </w:pPr>
          </w:p>
        </w:tc>
      </w:tr>
      <w:tr w:rsidR="009E468F" w:rsidRPr="003F7263" w14:paraId="626318A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9E468F" w:rsidRPr="003F7263" w:rsidRDefault="009E468F" w:rsidP="009E468F">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E468F" w:rsidRPr="003F7263" w14:paraId="55E5A77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9E468F" w:rsidRPr="003F7263" w:rsidRDefault="009E468F" w:rsidP="009E468F">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E468F" w:rsidRPr="003F7263" w14:paraId="1DE5B261" w14:textId="77777777" w:rsidTr="00B71F77">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9E468F" w:rsidRPr="003F7263" w:rsidRDefault="009E468F" w:rsidP="009E468F">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9E468F" w:rsidRPr="003F7263" w:rsidRDefault="009E468F" w:rsidP="009E468F">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9E468F" w:rsidRPr="003F7263" w:rsidRDefault="009E468F" w:rsidP="009E468F">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9E468F" w:rsidRPr="003F7263" w:rsidRDefault="009E468F" w:rsidP="009E468F">
            <w:pPr>
              <w:pStyle w:val="TAL"/>
              <w:keepNext w:val="0"/>
              <w:keepLines w:val="0"/>
              <w:rPr>
                <w:rFonts w:cs="Arial"/>
                <w:sz w:val="16"/>
                <w:szCs w:val="16"/>
              </w:rPr>
            </w:pPr>
          </w:p>
        </w:tc>
      </w:tr>
      <w:tr w:rsidR="009E468F" w:rsidRPr="003F7263" w14:paraId="6AEC491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w:t>
            </w:r>
            <w:r w:rsidR="00F878C4" w:rsidRPr="003F7263">
              <w:rPr>
                <w:rFonts w:cs="Arial"/>
                <w:sz w:val="16"/>
                <w:szCs w:val="16"/>
                <w:lang w:eastAsia="zh-CN"/>
              </w:rPr>
              <w:t xml:space="preserv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9E468F" w:rsidRPr="003F7263" w:rsidRDefault="009E468F" w:rsidP="009E468F">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F878C4" w:rsidRPr="003F7263" w14:paraId="4511339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F878C4" w:rsidRPr="003F7263" w:rsidRDefault="00F878C4" w:rsidP="00F878C4">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F878C4" w:rsidRPr="003F7263" w:rsidRDefault="00F878C4" w:rsidP="00F878C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F878C4" w:rsidRPr="003F7263" w:rsidRDefault="00F878C4" w:rsidP="00F878C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F878C4" w:rsidRPr="003F7263" w:rsidRDefault="00F878C4" w:rsidP="00F878C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F878C4" w:rsidRPr="003F7263" w:rsidRDefault="00F878C4" w:rsidP="00F878C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7B5178" w:rsidRPr="003F7263" w14:paraId="727B7430" w14:textId="77777777" w:rsidTr="0076013C">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C572F6" w14:textId="77777777" w:rsidR="007B5178" w:rsidRPr="003F7263" w:rsidRDefault="007B5178" w:rsidP="0076013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1512" w14:textId="77777777" w:rsidR="007B5178" w:rsidRPr="003F7263" w:rsidRDefault="007B5178" w:rsidP="0076013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AD14E1" w14:textId="77777777" w:rsidR="007B5178" w:rsidRPr="003F7263" w:rsidRDefault="007B5178" w:rsidP="0076013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6BE34" w14:textId="77777777" w:rsidR="007B5178" w:rsidRPr="003F7263" w:rsidRDefault="007B5178" w:rsidP="0076013C">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1BB88C9" w14:textId="77777777" w:rsidR="007B5178" w:rsidRPr="003F7263" w:rsidRDefault="007B5178" w:rsidP="0076013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E468F" w:rsidRPr="003F7263" w14:paraId="67BC46AF" w14:textId="77777777" w:rsidTr="005E17DF">
        <w:trPr>
          <w:gridAfter w:val="3"/>
          <w:wAfter w:w="142" w:type="dxa"/>
          <w:jc w:val="center"/>
        </w:trPr>
        <w:tc>
          <w:tcPr>
            <w:tcW w:w="1078" w:type="dxa"/>
            <w:gridSpan w:val="2"/>
            <w:tcBorders>
              <w:bottom w:val="single" w:sz="4" w:space="0" w:color="auto"/>
            </w:tcBorders>
            <w:shd w:val="clear" w:color="auto" w:fill="E7E6E6"/>
          </w:tcPr>
          <w:p w14:paraId="13CC5C93"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22082F0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2F01A951"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DC9469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DA6EC18" w14:textId="77777777" w:rsidR="009E468F" w:rsidRPr="003F7263" w:rsidRDefault="009E468F" w:rsidP="009E468F">
            <w:pPr>
              <w:pStyle w:val="TAL"/>
              <w:keepNext w:val="0"/>
              <w:keepLines w:val="0"/>
              <w:rPr>
                <w:rFonts w:cs="Arial"/>
                <w:sz w:val="16"/>
                <w:szCs w:val="16"/>
                <w:lang w:eastAsia="en-US"/>
              </w:rPr>
            </w:pPr>
          </w:p>
        </w:tc>
      </w:tr>
      <w:tr w:rsidR="009E468F" w:rsidRPr="003F7263" w14:paraId="03F949BB" w14:textId="77777777" w:rsidTr="005E17DF">
        <w:trPr>
          <w:gridAfter w:val="3"/>
          <w:wAfter w:w="142" w:type="dxa"/>
          <w:jc w:val="center"/>
        </w:trPr>
        <w:tc>
          <w:tcPr>
            <w:tcW w:w="1078" w:type="dxa"/>
            <w:gridSpan w:val="2"/>
            <w:tcBorders>
              <w:bottom w:val="single" w:sz="4" w:space="0" w:color="auto"/>
            </w:tcBorders>
            <w:shd w:val="clear" w:color="auto" w:fill="E7E6E6"/>
          </w:tcPr>
          <w:p w14:paraId="3CF08BF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7336DEF1"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B13BDB0"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5F60BF69"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D9BFB02" w14:textId="77777777" w:rsidR="009E468F" w:rsidRPr="003F7263" w:rsidRDefault="009E468F" w:rsidP="009E468F">
            <w:pPr>
              <w:pStyle w:val="TAL"/>
              <w:keepNext w:val="0"/>
              <w:keepLines w:val="0"/>
              <w:rPr>
                <w:rFonts w:cs="Arial"/>
                <w:sz w:val="16"/>
                <w:szCs w:val="16"/>
                <w:lang w:eastAsia="en-US"/>
              </w:rPr>
            </w:pPr>
          </w:p>
        </w:tc>
      </w:tr>
      <w:tr w:rsidR="009E468F" w:rsidRPr="003F7263" w14:paraId="2E3B7AE0" w14:textId="77777777" w:rsidTr="005E17DF">
        <w:trPr>
          <w:gridAfter w:val="3"/>
          <w:wAfter w:w="142" w:type="dxa"/>
          <w:jc w:val="center"/>
        </w:trPr>
        <w:tc>
          <w:tcPr>
            <w:tcW w:w="1078" w:type="dxa"/>
            <w:gridSpan w:val="2"/>
            <w:tcBorders>
              <w:bottom w:val="single" w:sz="4" w:space="0" w:color="auto"/>
            </w:tcBorders>
            <w:shd w:val="clear" w:color="auto" w:fill="E7E6E6"/>
          </w:tcPr>
          <w:p w14:paraId="0D8E41C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257E6E00"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7E4EAF64"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BAB94C7"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70775D19" w14:textId="77777777" w:rsidR="009E468F" w:rsidRPr="003F7263" w:rsidRDefault="009E468F" w:rsidP="009E468F">
            <w:pPr>
              <w:pStyle w:val="TAL"/>
              <w:keepNext w:val="0"/>
              <w:keepLines w:val="0"/>
              <w:rPr>
                <w:rFonts w:cs="Arial"/>
                <w:sz w:val="16"/>
                <w:szCs w:val="16"/>
                <w:lang w:eastAsia="en-US"/>
              </w:rPr>
            </w:pPr>
          </w:p>
        </w:tc>
      </w:tr>
      <w:tr w:rsidR="009E468F" w:rsidRPr="003F7263" w14:paraId="78C94BB9" w14:textId="77777777" w:rsidTr="005E17DF">
        <w:trPr>
          <w:gridAfter w:val="3"/>
          <w:wAfter w:w="142" w:type="dxa"/>
          <w:jc w:val="center"/>
        </w:trPr>
        <w:tc>
          <w:tcPr>
            <w:tcW w:w="1078" w:type="dxa"/>
            <w:gridSpan w:val="2"/>
            <w:tcBorders>
              <w:bottom w:val="single" w:sz="4" w:space="0" w:color="auto"/>
            </w:tcBorders>
            <w:shd w:val="clear" w:color="auto" w:fill="auto"/>
          </w:tcPr>
          <w:p w14:paraId="3AE5A15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166B68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319ED8B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5ED5A3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6DABF45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E468F" w:rsidRPr="003F7263" w14:paraId="3027D864" w14:textId="77777777" w:rsidTr="005E17DF">
        <w:trPr>
          <w:gridAfter w:val="3"/>
          <w:wAfter w:w="142" w:type="dxa"/>
          <w:jc w:val="center"/>
        </w:trPr>
        <w:tc>
          <w:tcPr>
            <w:tcW w:w="1078" w:type="dxa"/>
            <w:gridSpan w:val="2"/>
            <w:tcBorders>
              <w:bottom w:val="single" w:sz="4" w:space="0" w:color="auto"/>
            </w:tcBorders>
            <w:shd w:val="clear" w:color="auto" w:fill="auto"/>
          </w:tcPr>
          <w:p w14:paraId="5D6AF94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6BEB245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36DDF2E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BBB4A1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5B1783CB"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E468F" w:rsidRPr="003F7263" w14:paraId="78556A64" w14:textId="77777777" w:rsidTr="005E17DF">
        <w:trPr>
          <w:gridAfter w:val="3"/>
          <w:wAfter w:w="142" w:type="dxa"/>
          <w:jc w:val="center"/>
        </w:trPr>
        <w:tc>
          <w:tcPr>
            <w:tcW w:w="1078" w:type="dxa"/>
            <w:gridSpan w:val="2"/>
            <w:tcBorders>
              <w:bottom w:val="single" w:sz="4" w:space="0" w:color="auto"/>
            </w:tcBorders>
            <w:shd w:val="clear" w:color="auto" w:fill="auto"/>
          </w:tcPr>
          <w:p w14:paraId="03A53F6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757E52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A3A2F2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530A27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65D6B11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E468F" w:rsidRPr="003F7263" w14:paraId="02664C64" w14:textId="77777777" w:rsidTr="005E17DF">
        <w:trPr>
          <w:gridAfter w:val="3"/>
          <w:wAfter w:w="142" w:type="dxa"/>
          <w:jc w:val="center"/>
        </w:trPr>
        <w:tc>
          <w:tcPr>
            <w:tcW w:w="1078" w:type="dxa"/>
            <w:gridSpan w:val="2"/>
            <w:tcBorders>
              <w:bottom w:val="single" w:sz="4" w:space="0" w:color="auto"/>
            </w:tcBorders>
            <w:shd w:val="clear" w:color="auto" w:fill="D9D9D9"/>
          </w:tcPr>
          <w:p w14:paraId="7FDF7BC1"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3B9B9E03"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5C09BF84" w14:textId="77777777" w:rsidR="009E468F" w:rsidRPr="003F7263" w:rsidRDefault="009E468F" w:rsidP="009E468F">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7D051067"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46533D5F" w14:textId="77777777" w:rsidR="009E468F" w:rsidRPr="003F7263" w:rsidRDefault="009E468F" w:rsidP="009E468F">
            <w:pPr>
              <w:pStyle w:val="TAL"/>
              <w:keepNext w:val="0"/>
              <w:keepLines w:val="0"/>
              <w:rPr>
                <w:rFonts w:cs="Arial"/>
                <w:sz w:val="16"/>
                <w:szCs w:val="16"/>
                <w:lang w:eastAsia="en-US"/>
              </w:rPr>
            </w:pPr>
          </w:p>
        </w:tc>
      </w:tr>
      <w:tr w:rsidR="009E468F" w:rsidRPr="003F7263" w14:paraId="39A92129" w14:textId="77777777" w:rsidTr="005E17DF">
        <w:trPr>
          <w:gridAfter w:val="3"/>
          <w:wAfter w:w="142" w:type="dxa"/>
          <w:jc w:val="center"/>
        </w:trPr>
        <w:tc>
          <w:tcPr>
            <w:tcW w:w="1078" w:type="dxa"/>
            <w:gridSpan w:val="2"/>
            <w:tcBorders>
              <w:bottom w:val="single" w:sz="4" w:space="0" w:color="auto"/>
            </w:tcBorders>
            <w:shd w:val="clear" w:color="auto" w:fill="D9D9D9"/>
          </w:tcPr>
          <w:p w14:paraId="298D5ADE"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2EE3B584"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70B762A4" w14:textId="77777777" w:rsidR="009E468F" w:rsidRPr="003F7263" w:rsidRDefault="009E468F" w:rsidP="009E468F">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465017A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9A9297C" w14:textId="77777777" w:rsidR="009E468F" w:rsidRPr="003F7263" w:rsidRDefault="009E468F" w:rsidP="009E468F">
            <w:pPr>
              <w:pStyle w:val="TAL"/>
              <w:keepNext w:val="0"/>
              <w:keepLines w:val="0"/>
              <w:rPr>
                <w:rFonts w:cs="Arial"/>
                <w:sz w:val="16"/>
                <w:szCs w:val="16"/>
                <w:lang w:eastAsia="en-US"/>
              </w:rPr>
            </w:pPr>
          </w:p>
        </w:tc>
      </w:tr>
      <w:tr w:rsidR="009E468F" w:rsidRPr="003F7263" w14:paraId="5C9380D9" w14:textId="77777777" w:rsidTr="005E17DF">
        <w:trPr>
          <w:gridAfter w:val="3"/>
          <w:wAfter w:w="142" w:type="dxa"/>
          <w:jc w:val="center"/>
        </w:trPr>
        <w:tc>
          <w:tcPr>
            <w:tcW w:w="1078" w:type="dxa"/>
            <w:gridSpan w:val="2"/>
            <w:tcBorders>
              <w:bottom w:val="single" w:sz="4" w:space="0" w:color="auto"/>
            </w:tcBorders>
            <w:shd w:val="clear" w:color="auto" w:fill="auto"/>
          </w:tcPr>
          <w:p w14:paraId="2869F4B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03DCF92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4F4E1DC3"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2D8933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4994627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E468F" w:rsidRPr="003F7263" w14:paraId="3EBE49FA" w14:textId="77777777" w:rsidTr="005E17DF">
        <w:trPr>
          <w:gridAfter w:val="3"/>
          <w:wAfter w:w="142" w:type="dxa"/>
          <w:jc w:val="center"/>
        </w:trPr>
        <w:tc>
          <w:tcPr>
            <w:tcW w:w="1078" w:type="dxa"/>
            <w:gridSpan w:val="2"/>
            <w:tcBorders>
              <w:bottom w:val="single" w:sz="4" w:space="0" w:color="auto"/>
            </w:tcBorders>
            <w:shd w:val="clear" w:color="auto" w:fill="auto"/>
          </w:tcPr>
          <w:p w14:paraId="21C2E61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4D01D15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59C95118"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B38F90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73B696A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E468F" w:rsidRPr="003F7263" w14:paraId="36EE7B87" w14:textId="77777777" w:rsidTr="005E17DF">
        <w:trPr>
          <w:gridAfter w:val="3"/>
          <w:wAfter w:w="142" w:type="dxa"/>
          <w:jc w:val="center"/>
        </w:trPr>
        <w:tc>
          <w:tcPr>
            <w:tcW w:w="1078" w:type="dxa"/>
            <w:gridSpan w:val="2"/>
            <w:tcBorders>
              <w:bottom w:val="single" w:sz="4" w:space="0" w:color="auto"/>
            </w:tcBorders>
            <w:shd w:val="clear" w:color="auto" w:fill="auto"/>
          </w:tcPr>
          <w:p w14:paraId="2528D66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2AB644C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2D793679"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E2B91E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088A265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E468F" w:rsidRPr="003F7263" w14:paraId="65AABD18" w14:textId="77777777" w:rsidTr="005E17DF">
        <w:trPr>
          <w:gridAfter w:val="3"/>
          <w:wAfter w:w="142" w:type="dxa"/>
          <w:jc w:val="center"/>
        </w:trPr>
        <w:tc>
          <w:tcPr>
            <w:tcW w:w="1078" w:type="dxa"/>
            <w:gridSpan w:val="2"/>
            <w:tcBorders>
              <w:bottom w:val="single" w:sz="4" w:space="0" w:color="auto"/>
            </w:tcBorders>
            <w:shd w:val="clear" w:color="auto" w:fill="E7E6E6"/>
          </w:tcPr>
          <w:p w14:paraId="7605B74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54559C80"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7361B5D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689BCB2"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D18A625" w14:textId="77777777" w:rsidR="009E468F" w:rsidRPr="003F7263" w:rsidRDefault="009E468F" w:rsidP="009E468F">
            <w:pPr>
              <w:pStyle w:val="TAL"/>
              <w:keepNext w:val="0"/>
              <w:keepLines w:val="0"/>
              <w:rPr>
                <w:rFonts w:cs="Arial"/>
                <w:sz w:val="16"/>
                <w:szCs w:val="16"/>
                <w:lang w:eastAsia="en-US"/>
              </w:rPr>
            </w:pPr>
          </w:p>
        </w:tc>
      </w:tr>
      <w:tr w:rsidR="009E468F" w:rsidRPr="003F7263" w14:paraId="5BFBE452" w14:textId="77777777" w:rsidTr="005E17DF">
        <w:trPr>
          <w:gridAfter w:val="3"/>
          <w:wAfter w:w="142" w:type="dxa"/>
          <w:jc w:val="center"/>
        </w:trPr>
        <w:tc>
          <w:tcPr>
            <w:tcW w:w="1078" w:type="dxa"/>
            <w:gridSpan w:val="2"/>
            <w:tcBorders>
              <w:bottom w:val="single" w:sz="4" w:space="0" w:color="auto"/>
            </w:tcBorders>
            <w:shd w:val="clear" w:color="auto" w:fill="E7E6E6"/>
          </w:tcPr>
          <w:p w14:paraId="6225320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47FD67D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5F84DA5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6B97A3A"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492BA25" w14:textId="77777777" w:rsidR="009E468F" w:rsidRPr="003F7263" w:rsidRDefault="009E468F" w:rsidP="009E468F">
            <w:pPr>
              <w:pStyle w:val="TAL"/>
              <w:keepNext w:val="0"/>
              <w:keepLines w:val="0"/>
              <w:rPr>
                <w:rFonts w:cs="Arial"/>
                <w:sz w:val="16"/>
                <w:szCs w:val="16"/>
                <w:lang w:eastAsia="en-US"/>
              </w:rPr>
            </w:pPr>
          </w:p>
        </w:tc>
      </w:tr>
      <w:tr w:rsidR="009E468F" w:rsidRPr="003F7263" w14:paraId="0385311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6973178C"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7F5B361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69360CB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9925032"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5D1B833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E468F" w:rsidRPr="003F7263" w14:paraId="0E74AFE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7B918F9"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02FFC53A"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293E0176"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4ACAD8F8"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62F28F6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E468F" w:rsidRPr="003F7263" w14:paraId="467EB91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D8BDA1A"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693AD3F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10E361C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7E2A28F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32717AB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E468F" w:rsidRPr="003F7263" w14:paraId="06D85B89" w14:textId="77777777" w:rsidTr="005E17DF">
        <w:trPr>
          <w:gridAfter w:val="3"/>
          <w:wAfter w:w="142" w:type="dxa"/>
          <w:jc w:val="center"/>
        </w:trPr>
        <w:tc>
          <w:tcPr>
            <w:tcW w:w="1078" w:type="dxa"/>
            <w:gridSpan w:val="2"/>
            <w:tcBorders>
              <w:bottom w:val="single" w:sz="4" w:space="0" w:color="auto"/>
            </w:tcBorders>
            <w:shd w:val="clear" w:color="auto" w:fill="E7E6E6"/>
          </w:tcPr>
          <w:p w14:paraId="068FA10B"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4F21D5D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6016B2A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1D0F7C0"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8BD7258" w14:textId="77777777" w:rsidR="009E468F" w:rsidRPr="003F7263" w:rsidRDefault="009E468F" w:rsidP="009E468F">
            <w:pPr>
              <w:pStyle w:val="TAL"/>
              <w:keepNext w:val="0"/>
              <w:keepLines w:val="0"/>
              <w:rPr>
                <w:rFonts w:cs="Arial"/>
                <w:sz w:val="16"/>
                <w:szCs w:val="16"/>
                <w:lang w:eastAsia="en-US"/>
              </w:rPr>
            </w:pPr>
          </w:p>
        </w:tc>
      </w:tr>
      <w:tr w:rsidR="009E468F" w:rsidRPr="003F7263" w14:paraId="0D56556B" w14:textId="77777777" w:rsidTr="005E17DF">
        <w:trPr>
          <w:gridAfter w:val="3"/>
          <w:wAfter w:w="142" w:type="dxa"/>
          <w:jc w:val="center"/>
        </w:trPr>
        <w:tc>
          <w:tcPr>
            <w:tcW w:w="1078" w:type="dxa"/>
            <w:gridSpan w:val="2"/>
            <w:tcBorders>
              <w:bottom w:val="single" w:sz="4" w:space="0" w:color="auto"/>
            </w:tcBorders>
            <w:shd w:val="clear" w:color="auto" w:fill="E7E6E6"/>
          </w:tcPr>
          <w:p w14:paraId="353C47C6"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649A48D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0DE8B4F3"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3729024"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D1081F4" w14:textId="77777777" w:rsidR="009E468F" w:rsidRPr="003F7263" w:rsidRDefault="009E468F" w:rsidP="009E468F">
            <w:pPr>
              <w:pStyle w:val="TAL"/>
              <w:keepNext w:val="0"/>
              <w:keepLines w:val="0"/>
              <w:rPr>
                <w:rFonts w:cs="Arial"/>
                <w:sz w:val="16"/>
                <w:szCs w:val="16"/>
                <w:lang w:eastAsia="en-US"/>
              </w:rPr>
            </w:pPr>
          </w:p>
        </w:tc>
      </w:tr>
      <w:tr w:rsidR="009E468F" w:rsidRPr="003F7263" w14:paraId="274E8FF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0D9C311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5EBFE69C"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9E468F" w:rsidRPr="003F7263" w:rsidRDefault="009E468F" w:rsidP="009E468F">
            <w:pPr>
              <w:pStyle w:val="TAL"/>
              <w:keepNext w:val="0"/>
              <w:keepLines w:val="0"/>
              <w:rPr>
                <w:rFonts w:cs="Arial"/>
                <w:b/>
                <w:sz w:val="16"/>
                <w:szCs w:val="16"/>
                <w:lang w:eastAsia="en-US"/>
              </w:rPr>
            </w:pPr>
          </w:p>
        </w:tc>
      </w:tr>
      <w:tr w:rsidR="009E468F" w:rsidRPr="003F7263" w14:paraId="0B129AD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9E468F" w:rsidRPr="003F7263" w:rsidRDefault="009E468F" w:rsidP="009E468F">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9E468F" w:rsidRPr="003F7263" w:rsidRDefault="009E468F" w:rsidP="009E468F">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9E468F" w:rsidRPr="003F7263" w:rsidRDefault="009E468F" w:rsidP="009E468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9E468F" w:rsidRPr="003F7263" w:rsidDel="006221A7" w:rsidRDefault="009E468F" w:rsidP="009E468F">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UEs supporting EN-DC</w:t>
            </w:r>
          </w:p>
        </w:tc>
      </w:tr>
      <w:tr w:rsidR="009E468F" w:rsidRPr="003F7263" w14:paraId="5B33EBC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w:t>
            </w:r>
            <w:r w:rsidRPr="003F7263">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3CBAA03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9E468F" w:rsidRPr="003F7263" w:rsidRDefault="009E468F" w:rsidP="009E468F">
            <w:pPr>
              <w:pStyle w:val="TAL"/>
              <w:keepNext w:val="0"/>
              <w:keepLines w:val="0"/>
              <w:rPr>
                <w:rFonts w:cs="Arial"/>
                <w:b/>
                <w:sz w:val="16"/>
                <w:szCs w:val="16"/>
                <w:lang w:eastAsia="en-US"/>
              </w:rPr>
            </w:pPr>
          </w:p>
        </w:tc>
      </w:tr>
      <w:tr w:rsidR="009E468F" w:rsidRPr="003F7263" w14:paraId="0F12583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C07743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9E468F" w:rsidRPr="003F7263" w:rsidRDefault="009E468F" w:rsidP="009E468F">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9E468F" w:rsidRPr="003F7263" w:rsidRDefault="009E468F" w:rsidP="009E468F">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9E468F" w:rsidRPr="003F7263" w:rsidRDefault="009E468F" w:rsidP="009E468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DA7FFD" w:rsidRPr="003F7263" w14:paraId="311AC92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DA7FFD" w:rsidRPr="003F7263" w:rsidRDefault="00DA7FFD" w:rsidP="00DA7FFD">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DA7FFD" w:rsidRPr="003F7263" w:rsidRDefault="00DA7FFD" w:rsidP="00DA7FFD">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DA7FFD" w:rsidRPr="003F7263" w:rsidRDefault="00DA7FFD" w:rsidP="00DA7FFD">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DA7FFD" w:rsidRPr="003F7263" w:rsidRDefault="00DA7FFD" w:rsidP="00DA7FFD">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DA7FFD" w:rsidRPr="003F7263" w:rsidRDefault="00DA7FFD" w:rsidP="00DA7FFD">
            <w:pPr>
              <w:pStyle w:val="TAL"/>
              <w:keepNext w:val="0"/>
              <w:keepLines w:val="0"/>
              <w:rPr>
                <w:sz w:val="16"/>
                <w:szCs w:val="16"/>
              </w:rPr>
            </w:pPr>
            <w:r>
              <w:rPr>
                <w:sz w:val="16"/>
                <w:szCs w:val="16"/>
                <w:lang w:val="en-US"/>
              </w:rPr>
              <w:t>UEs supporting NE-DC</w:t>
            </w:r>
          </w:p>
        </w:tc>
      </w:tr>
      <w:tr w:rsidR="009E468F" w:rsidRPr="003F7263" w14:paraId="4D26848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9E468F" w:rsidRPr="003F7263" w:rsidDel="006221A7"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9E468F" w:rsidRPr="003F7263" w:rsidRDefault="009E468F" w:rsidP="009E468F">
            <w:pPr>
              <w:pStyle w:val="TAL"/>
              <w:keepNext w:val="0"/>
              <w:keepLines w:val="0"/>
              <w:rPr>
                <w:rFonts w:cs="Arial"/>
                <w:sz w:val="16"/>
                <w:szCs w:val="16"/>
                <w:lang w:eastAsia="en-US"/>
              </w:rPr>
            </w:pPr>
          </w:p>
        </w:tc>
      </w:tr>
      <w:tr w:rsidR="009E468F" w:rsidRPr="003F7263" w14:paraId="6C924C5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9E468F" w:rsidRPr="003F7263" w:rsidRDefault="009E468F" w:rsidP="009E468F">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9E468F" w:rsidRPr="003F7263" w:rsidRDefault="009E468F" w:rsidP="009E468F">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9E468F" w:rsidRPr="003F7263" w:rsidDel="006221A7"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35300E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9E468F" w:rsidRPr="003F7263" w:rsidRDefault="009E468F" w:rsidP="009E468F">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9E468F" w:rsidRPr="003F7263" w:rsidRDefault="009E468F" w:rsidP="009E468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6C9B006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9E468F" w:rsidRPr="003F7263" w:rsidDel="006221A7"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9E468F" w:rsidRPr="003F7263" w:rsidRDefault="009E468F" w:rsidP="009E468F">
            <w:pPr>
              <w:pStyle w:val="TAL"/>
              <w:keepNext w:val="0"/>
              <w:keepLines w:val="0"/>
              <w:rPr>
                <w:rFonts w:cs="Arial"/>
                <w:sz w:val="16"/>
                <w:szCs w:val="16"/>
                <w:lang w:eastAsia="en-US"/>
              </w:rPr>
            </w:pPr>
          </w:p>
        </w:tc>
      </w:tr>
      <w:tr w:rsidR="009E468F" w:rsidRPr="003F7263" w14:paraId="1D2C962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9E468F" w:rsidRPr="003F7263" w:rsidRDefault="009E468F" w:rsidP="009E468F">
            <w:pPr>
              <w:pStyle w:val="TAL"/>
              <w:keepNext w:val="0"/>
              <w:keepLines w:val="0"/>
              <w:rPr>
                <w:rFonts w:cs="Arial"/>
                <w:sz w:val="16"/>
                <w:szCs w:val="16"/>
                <w:lang w:eastAsia="en-US"/>
              </w:rPr>
            </w:pPr>
          </w:p>
        </w:tc>
      </w:tr>
      <w:tr w:rsidR="009E468F" w:rsidRPr="003F7263" w14:paraId="319D1FF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9E468F" w:rsidRPr="003F7263" w:rsidRDefault="009E468F" w:rsidP="009E468F">
            <w:pPr>
              <w:pStyle w:val="TAL"/>
              <w:keepNext w:val="0"/>
              <w:keepLines w:val="0"/>
              <w:rPr>
                <w:rFonts w:cs="Arial"/>
                <w:b/>
                <w:sz w:val="16"/>
                <w:szCs w:val="16"/>
                <w:lang w:eastAsia="en-US"/>
              </w:rPr>
            </w:pPr>
          </w:p>
        </w:tc>
      </w:tr>
      <w:tr w:rsidR="009E468F" w:rsidRPr="003F7263" w14:paraId="5E4F77A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9E468F" w:rsidRPr="003F7263" w:rsidRDefault="009E468F" w:rsidP="009E468F">
            <w:pPr>
              <w:pStyle w:val="TAL"/>
              <w:keepNext w:val="0"/>
              <w:keepLines w:val="0"/>
              <w:rPr>
                <w:rFonts w:cs="Arial"/>
                <w:sz w:val="16"/>
                <w:szCs w:val="16"/>
                <w:lang w:eastAsia="en-US"/>
              </w:rPr>
            </w:pPr>
          </w:p>
        </w:tc>
      </w:tr>
      <w:tr w:rsidR="009E468F" w:rsidRPr="003F7263" w14:paraId="72EB37D5" w14:textId="77777777" w:rsidTr="00B71F77">
        <w:trPr>
          <w:gridAfter w:val="3"/>
          <w:wAfter w:w="142" w:type="dxa"/>
          <w:jc w:val="center"/>
        </w:trPr>
        <w:tc>
          <w:tcPr>
            <w:tcW w:w="1078" w:type="dxa"/>
            <w:gridSpan w:val="2"/>
            <w:tcBorders>
              <w:bottom w:val="single" w:sz="4" w:space="0" w:color="auto"/>
            </w:tcBorders>
            <w:shd w:val="clear" w:color="auto" w:fill="BFBFBF"/>
          </w:tcPr>
          <w:p w14:paraId="29ADE243" w14:textId="77777777" w:rsidR="009E468F" w:rsidRPr="003F7263" w:rsidRDefault="009E468F" w:rsidP="009E468F">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0ECDFEB5"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0FB11B7B"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1877FA3A"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DC753EB" w14:textId="77777777" w:rsidR="009E468F" w:rsidRPr="003F7263" w:rsidRDefault="009E468F" w:rsidP="009E468F">
            <w:pPr>
              <w:spacing w:after="0"/>
              <w:rPr>
                <w:rFonts w:ascii="Arial" w:hAnsi="Arial" w:cs="Arial"/>
                <w:sz w:val="16"/>
                <w:szCs w:val="16"/>
              </w:rPr>
            </w:pPr>
          </w:p>
        </w:tc>
      </w:tr>
      <w:tr w:rsidR="009E468F" w:rsidRPr="003F7263" w14:paraId="5DBE7C1D" w14:textId="77777777" w:rsidTr="00B71F77">
        <w:trPr>
          <w:gridAfter w:val="3"/>
          <w:wAfter w:w="142" w:type="dxa"/>
          <w:jc w:val="center"/>
        </w:trPr>
        <w:tc>
          <w:tcPr>
            <w:tcW w:w="1078" w:type="dxa"/>
            <w:gridSpan w:val="2"/>
            <w:tcBorders>
              <w:bottom w:val="single" w:sz="4" w:space="0" w:color="auto"/>
            </w:tcBorders>
            <w:shd w:val="clear" w:color="auto" w:fill="BFBFBF"/>
          </w:tcPr>
          <w:p w14:paraId="44C9E1F0"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0FED7BE6"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24B6D383"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14DD21D5"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0267A8AC" w14:textId="77777777" w:rsidR="009E468F" w:rsidRPr="003F7263" w:rsidRDefault="009E468F" w:rsidP="009E468F">
            <w:pPr>
              <w:spacing w:after="0"/>
              <w:rPr>
                <w:rFonts w:ascii="Arial" w:hAnsi="Arial" w:cs="Arial"/>
                <w:sz w:val="16"/>
                <w:szCs w:val="16"/>
              </w:rPr>
            </w:pPr>
          </w:p>
        </w:tc>
      </w:tr>
      <w:tr w:rsidR="009E468F" w:rsidRPr="003F7263" w14:paraId="22FBF3E9" w14:textId="77777777" w:rsidTr="005E17DF">
        <w:trPr>
          <w:gridAfter w:val="3"/>
          <w:wAfter w:w="142" w:type="dxa"/>
          <w:jc w:val="center"/>
        </w:trPr>
        <w:tc>
          <w:tcPr>
            <w:tcW w:w="1078" w:type="dxa"/>
            <w:gridSpan w:val="2"/>
            <w:tcBorders>
              <w:bottom w:val="single" w:sz="4" w:space="0" w:color="auto"/>
            </w:tcBorders>
            <w:shd w:val="clear" w:color="auto" w:fill="D0CECE"/>
          </w:tcPr>
          <w:p w14:paraId="6FAC5620"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4171088E"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2861FE0A" w14:textId="77777777" w:rsidR="009E468F" w:rsidRPr="003F7263" w:rsidRDefault="009E468F" w:rsidP="009E468F">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525B7FED" w14:textId="77777777" w:rsidR="009E468F" w:rsidRPr="003F7263" w:rsidRDefault="009E468F" w:rsidP="009E468F">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1B478D14" w14:textId="77777777" w:rsidR="009E468F" w:rsidRPr="003F7263" w:rsidRDefault="009E468F" w:rsidP="009E468F">
            <w:pPr>
              <w:spacing w:after="0"/>
              <w:rPr>
                <w:rFonts w:ascii="Arial" w:hAnsi="Arial" w:cs="Arial"/>
                <w:b/>
                <w:bCs/>
                <w:sz w:val="16"/>
                <w:szCs w:val="16"/>
              </w:rPr>
            </w:pPr>
          </w:p>
        </w:tc>
      </w:tr>
      <w:tr w:rsidR="009E468F" w:rsidRPr="003F7263" w14:paraId="0F833EA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9E468F" w:rsidRPr="003F7263" w:rsidRDefault="009E468F" w:rsidP="009E468F">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9E468F" w:rsidRPr="003F7263" w:rsidRDefault="009E468F" w:rsidP="009E468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A2FF090"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4267990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9E468F" w:rsidRPr="003F7263" w:rsidRDefault="009E468F" w:rsidP="009E468F">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9E468F" w:rsidRPr="003F7263" w:rsidRDefault="009E468F" w:rsidP="009E468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06BB8608"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472ACF17"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9E468F" w:rsidRPr="003F7263" w:rsidRDefault="009E468F" w:rsidP="009E468F">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9E468F" w:rsidRPr="003F7263" w:rsidRDefault="009E468F" w:rsidP="009E468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50C8682"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2B69BA36"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r>
      <w:tr w:rsidR="009E468F" w:rsidRPr="003F7263" w14:paraId="79ECE9B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00F878C4" w:rsidRPr="003F7263">
              <w:rPr>
                <w:sz w:val="16"/>
                <w:szCs w:val="16"/>
              </w:rPr>
              <w:t xml:space="preserve"> and UL NR CA with 2 carriers</w:t>
            </w:r>
          </w:p>
        </w:tc>
      </w:tr>
      <w:tr w:rsidR="009E468F" w:rsidRPr="003F7263" w14:paraId="25D5F54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w:t>
            </w:r>
            <w:r w:rsidR="00F878C4" w:rsidRPr="003F7263">
              <w:rPr>
                <w:rFonts w:ascii="Arial" w:eastAsia="SimSun" w:hAnsi="Arial"/>
                <w:sz w:val="16"/>
                <w:szCs w:val="16"/>
                <w:lang w:eastAsia="en-US"/>
              </w:rPr>
              <w:t xml:space="preserve"> and UL NR CA with 2 carriers</w:t>
            </w:r>
          </w:p>
        </w:tc>
      </w:tr>
      <w:tr w:rsidR="009E468F" w:rsidRPr="003F7263" w14:paraId="17A13B6C"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w:t>
            </w:r>
            <w:r w:rsidR="00F878C4" w:rsidRPr="003F7263">
              <w:rPr>
                <w:rFonts w:ascii="Arial" w:eastAsia="SimSun" w:hAnsi="Arial"/>
                <w:sz w:val="16"/>
                <w:szCs w:val="16"/>
                <w:lang w:eastAsia="en-US"/>
              </w:rPr>
              <w:t xml:space="preserve"> and UL NR CA with 2 carriers</w:t>
            </w:r>
          </w:p>
        </w:tc>
      </w:tr>
      <w:tr w:rsidR="009E468F" w:rsidRPr="003F7263" w14:paraId="560D27B2" w14:textId="77777777" w:rsidTr="005E17DF">
        <w:trPr>
          <w:gridAfter w:val="3"/>
          <w:wAfter w:w="142" w:type="dxa"/>
          <w:jc w:val="center"/>
        </w:trPr>
        <w:tc>
          <w:tcPr>
            <w:tcW w:w="1078" w:type="dxa"/>
            <w:gridSpan w:val="2"/>
            <w:tcBorders>
              <w:bottom w:val="single" w:sz="4" w:space="0" w:color="auto"/>
            </w:tcBorders>
            <w:shd w:val="clear" w:color="auto" w:fill="E7E6E6"/>
          </w:tcPr>
          <w:p w14:paraId="1F71632C"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5BF646A8"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1201734D"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CB10366"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0DDC4343" w14:textId="77777777" w:rsidR="009E468F" w:rsidRPr="003F7263" w:rsidRDefault="009E468F" w:rsidP="009E468F">
            <w:pPr>
              <w:spacing w:after="0"/>
              <w:rPr>
                <w:rFonts w:ascii="Arial" w:hAnsi="Arial" w:cs="Arial"/>
                <w:sz w:val="16"/>
                <w:szCs w:val="16"/>
              </w:rPr>
            </w:pPr>
          </w:p>
        </w:tc>
      </w:tr>
      <w:tr w:rsidR="009E468F" w:rsidRPr="003F7263" w14:paraId="3908E77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9E468F" w:rsidRPr="003F7263" w:rsidRDefault="009E468F" w:rsidP="009E468F">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9E468F" w:rsidRPr="003F7263" w:rsidRDefault="009E468F" w:rsidP="009E468F">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9E468F" w:rsidRPr="003F7263" w:rsidRDefault="009E468F" w:rsidP="009E468F">
            <w:pPr>
              <w:pStyle w:val="TAL"/>
              <w:keepNext w:val="0"/>
              <w:keepLines w:val="0"/>
              <w:rPr>
                <w:rFonts w:cs="Arial"/>
                <w:sz w:val="16"/>
                <w:szCs w:val="16"/>
              </w:rPr>
            </w:pPr>
            <w:r w:rsidRPr="003F7263">
              <w:rPr>
                <w:bCs/>
                <w:sz w:val="16"/>
                <w:szCs w:val="16"/>
              </w:rPr>
              <w:t>UEs supporting EN-DC</w:t>
            </w:r>
          </w:p>
        </w:tc>
      </w:tr>
      <w:tr w:rsidR="009E468F" w:rsidRPr="003F7263" w14:paraId="3CDCEB7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9E468F" w:rsidRPr="003F7263" w:rsidRDefault="009E468F" w:rsidP="009E468F">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9E468F" w:rsidRPr="003F7263" w:rsidRDefault="009E468F" w:rsidP="009E468F">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9E468F" w:rsidRPr="003F7263" w:rsidRDefault="009E468F" w:rsidP="009E468F">
            <w:pPr>
              <w:pStyle w:val="TAL"/>
              <w:keepNext w:val="0"/>
              <w:keepLines w:val="0"/>
              <w:rPr>
                <w:bCs/>
                <w:sz w:val="16"/>
                <w:szCs w:val="16"/>
              </w:rPr>
            </w:pPr>
            <w:r w:rsidRPr="003F7263">
              <w:rPr>
                <w:sz w:val="16"/>
                <w:szCs w:val="16"/>
              </w:rPr>
              <w:t>UEs supporting NR-DC</w:t>
            </w:r>
          </w:p>
        </w:tc>
      </w:tr>
      <w:tr w:rsidR="005E17DF" w:rsidRPr="003F7263" w14:paraId="64D02E41" w14:textId="77777777" w:rsidTr="00B71F77">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5E17DF" w:rsidRPr="003F7263" w:rsidRDefault="005E17DF" w:rsidP="005E17DF">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5E17DF" w:rsidRPr="003F7263" w:rsidRDefault="005E17DF" w:rsidP="005E17DF">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5E17DF" w:rsidRPr="003F7263" w:rsidRDefault="005E17DF" w:rsidP="005E17DF">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5E17DF" w:rsidRPr="003F7263" w:rsidRDefault="005E17DF" w:rsidP="005E17DF">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5E17DF" w:rsidRPr="003F7263" w:rsidRDefault="005E17DF" w:rsidP="005E17DF">
            <w:pPr>
              <w:pStyle w:val="TAL"/>
              <w:keepNext w:val="0"/>
              <w:keepLines w:val="0"/>
              <w:rPr>
                <w:sz w:val="16"/>
                <w:szCs w:val="16"/>
              </w:rPr>
            </w:pPr>
          </w:p>
        </w:tc>
      </w:tr>
      <w:tr w:rsidR="008D30E6" w:rsidRPr="003F7263" w14:paraId="1523A74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A1EE8E" w14:textId="443BF185" w:rsidR="008D30E6" w:rsidRPr="003F7263" w:rsidRDefault="008D30E6" w:rsidP="008D30E6">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149739C" w14:textId="4E8BB275" w:rsidR="008D30E6" w:rsidRPr="00BF6D9D" w:rsidRDefault="008D30E6" w:rsidP="008D30E6">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50017" w14:textId="7649D578" w:rsidR="008D30E6" w:rsidRPr="003F7263" w:rsidRDefault="008D30E6" w:rsidP="008D30E6">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14132B8" w14:textId="49E4DCE2" w:rsidR="008D30E6" w:rsidRPr="003F7263" w:rsidRDefault="008D30E6" w:rsidP="008D30E6">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D4397CF" w14:textId="7F3BB76C" w:rsidR="008D30E6" w:rsidRPr="003F7263" w:rsidRDefault="008D30E6" w:rsidP="008D30E6">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8D30E6" w:rsidRPr="003F7263" w14:paraId="783E693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8D30E6" w:rsidRPr="003F7263" w:rsidRDefault="008D30E6" w:rsidP="008D30E6">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8D30E6" w:rsidRPr="003F7263" w:rsidRDefault="008D30E6" w:rsidP="008D30E6">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8D30E6" w:rsidRPr="003F7263" w:rsidRDefault="008D30E6" w:rsidP="008D30E6">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8D30E6" w:rsidRPr="003F7263" w:rsidRDefault="008D30E6" w:rsidP="008D30E6">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8D30E6" w:rsidRPr="003F7263" w:rsidRDefault="008D30E6" w:rsidP="008D30E6">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8D30E6" w:rsidRPr="003F7263" w14:paraId="7A05B392" w14:textId="77777777" w:rsidTr="00B46C9E">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8D30E6" w:rsidRPr="003F7263" w:rsidRDefault="008D30E6" w:rsidP="008D30E6">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8D30E6" w:rsidRPr="003F7263" w:rsidRDefault="008D30E6" w:rsidP="008D30E6">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8D30E6" w:rsidRPr="003F7263" w:rsidRDefault="008D30E6" w:rsidP="008D30E6">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8D30E6" w:rsidRPr="00A10F17" w:rsidRDefault="008D30E6" w:rsidP="008D30E6">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8D30E6" w:rsidRPr="003F7263" w:rsidRDefault="008D30E6" w:rsidP="008D30E6">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8D30E6" w:rsidRPr="003F7263" w14:paraId="47CE487D" w14:textId="77777777" w:rsidTr="00B46C9E">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8D30E6" w:rsidRPr="003F7263" w:rsidRDefault="008D30E6" w:rsidP="008D30E6">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8D30E6" w:rsidRPr="003F7263" w:rsidRDefault="008D30E6" w:rsidP="008D30E6">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8D30E6" w:rsidRPr="003F7263" w:rsidRDefault="008D30E6" w:rsidP="008D30E6">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8D30E6" w:rsidRPr="00A10F17" w:rsidRDefault="008D30E6" w:rsidP="008D30E6">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8D30E6" w:rsidRPr="003F7263" w:rsidRDefault="008D30E6" w:rsidP="008D30E6">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1C27F0" w:rsidRPr="003F7263" w14:paraId="1A420179" w14:textId="77777777" w:rsidTr="00B71F77">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1C27F0" w:rsidRPr="003F7263" w:rsidRDefault="001C27F0" w:rsidP="001C27F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4756172F" w:rsidR="001C27F0" w:rsidRPr="003F7263" w:rsidRDefault="001C27F0" w:rsidP="001C27F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1C27F0" w:rsidRPr="003F7263" w:rsidRDefault="001C27F0" w:rsidP="001C27F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1C27F0" w:rsidRPr="003F7263" w:rsidRDefault="001C27F0" w:rsidP="001C27F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1C27F0" w:rsidRPr="003F7263" w:rsidRDefault="001C27F0" w:rsidP="001C27F0">
            <w:pPr>
              <w:pStyle w:val="TAL"/>
              <w:keepNext w:val="0"/>
              <w:keepLines w:val="0"/>
              <w:rPr>
                <w:sz w:val="16"/>
                <w:szCs w:val="16"/>
              </w:rPr>
            </w:pPr>
          </w:p>
        </w:tc>
      </w:tr>
      <w:tr w:rsidR="001C27F0" w:rsidRPr="003F7263" w14:paraId="27096D36"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1C27F0" w:rsidRPr="003F7263" w:rsidRDefault="001C27F0" w:rsidP="001C27F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21953182" w:rsidR="001C27F0" w:rsidRPr="003F7263" w:rsidRDefault="001C27F0" w:rsidP="001C27F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7399048B" w:rsidR="001C27F0" w:rsidRPr="003F7263" w:rsidRDefault="001C27F0" w:rsidP="001C27F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4C189D10" w:rsidR="001C27F0" w:rsidRPr="003F7263" w:rsidRDefault="001C27F0" w:rsidP="001C27F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2E86E04D" w:rsidR="001C27F0" w:rsidRPr="003F7263" w:rsidRDefault="001C27F0" w:rsidP="001C27F0">
            <w:pPr>
              <w:pStyle w:val="TAL"/>
              <w:keepNext w:val="0"/>
              <w:keepLines w:val="0"/>
              <w:rPr>
                <w:sz w:val="16"/>
                <w:szCs w:val="16"/>
              </w:rPr>
            </w:pPr>
            <w:r w:rsidRPr="003F7263">
              <w:rPr>
                <w:sz w:val="16"/>
                <w:szCs w:val="16"/>
              </w:rPr>
              <w:t>UEs supporting 5G Core and NR-DC and RRC_INACTIVE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lastRenderedPageBreak/>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9E468F">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3F7263" w:rsidRDefault="00022CB7" w:rsidP="00022CB7">
            <w:pPr>
              <w:pStyle w:val="TAC"/>
              <w:rPr>
                <w:rFonts w:cs="Arial"/>
                <w:sz w:val="16"/>
                <w:szCs w:val="16"/>
              </w:rPr>
            </w:pPr>
            <w:r w:rsidRPr="003F7263">
              <w:rPr>
                <w:rFonts w:cs="Arial"/>
                <w:sz w:val="16"/>
                <w:szCs w:val="16"/>
              </w:rPr>
              <w:t>px_NAS_5GC_CipheringAlgorithm</w:t>
            </w:r>
          </w:p>
          <w:p w14:paraId="104754F6" w14:textId="15C463B0" w:rsidR="00022CB7" w:rsidRPr="003F7263" w:rsidRDefault="00022CB7" w:rsidP="00022CB7">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BF6D9D">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022CB7" w:rsidRPr="003F7263" w14:paraId="137A24C3"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022CB7" w:rsidRPr="003F7263" w:rsidRDefault="00022CB7" w:rsidP="00022CB7">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022CB7" w:rsidRPr="003F7263" w:rsidRDefault="00022CB7" w:rsidP="00022CB7">
            <w:pPr>
              <w:pStyle w:val="TAH"/>
              <w:keepNext w:val="0"/>
              <w:keepLines w:val="0"/>
              <w:rPr>
                <w:sz w:val="16"/>
                <w:szCs w:val="16"/>
                <w:lang w:eastAsia="en-US"/>
              </w:rPr>
            </w:pPr>
          </w:p>
        </w:tc>
        <w:tc>
          <w:tcPr>
            <w:tcW w:w="2250" w:type="dxa"/>
            <w:gridSpan w:val="2"/>
            <w:shd w:val="clear" w:color="auto" w:fill="E7E6E6"/>
          </w:tcPr>
          <w:p w14:paraId="67C15F63" w14:textId="77777777" w:rsidR="00022CB7" w:rsidRPr="003F7263" w:rsidRDefault="00022CB7" w:rsidP="00022CB7">
            <w:pPr>
              <w:pStyle w:val="TAH"/>
              <w:keepNext w:val="0"/>
              <w:keepLines w:val="0"/>
              <w:rPr>
                <w:sz w:val="16"/>
                <w:szCs w:val="16"/>
                <w:lang w:eastAsia="en-US"/>
              </w:rPr>
            </w:pPr>
          </w:p>
        </w:tc>
        <w:tc>
          <w:tcPr>
            <w:tcW w:w="1903" w:type="dxa"/>
            <w:gridSpan w:val="2"/>
            <w:shd w:val="clear" w:color="auto" w:fill="E7E6E6"/>
          </w:tcPr>
          <w:p w14:paraId="007554FA" w14:textId="77777777" w:rsidR="00022CB7" w:rsidRPr="003F7263" w:rsidRDefault="00022CB7" w:rsidP="00022CB7">
            <w:pPr>
              <w:pStyle w:val="TAC"/>
              <w:keepNext w:val="0"/>
              <w:keepLines w:val="0"/>
              <w:rPr>
                <w:b/>
                <w:sz w:val="16"/>
                <w:szCs w:val="16"/>
                <w:lang w:eastAsia="en-US"/>
              </w:rPr>
            </w:pPr>
          </w:p>
        </w:tc>
        <w:tc>
          <w:tcPr>
            <w:tcW w:w="2483" w:type="dxa"/>
            <w:gridSpan w:val="2"/>
            <w:shd w:val="clear" w:color="auto" w:fill="E7E6E6"/>
          </w:tcPr>
          <w:p w14:paraId="30499F89" w14:textId="77777777" w:rsidR="00022CB7" w:rsidRPr="003F7263" w:rsidRDefault="00022CB7" w:rsidP="00022CB7">
            <w:pPr>
              <w:pStyle w:val="TAC"/>
              <w:keepNext w:val="0"/>
              <w:keepLines w:val="0"/>
              <w:rPr>
                <w:b/>
                <w:sz w:val="16"/>
                <w:szCs w:val="16"/>
                <w:lang w:eastAsia="en-US"/>
              </w:rPr>
            </w:pPr>
          </w:p>
        </w:tc>
      </w:tr>
      <w:tr w:rsidR="00022CB7" w:rsidRPr="003F7263" w14:paraId="46AC222E"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022CB7" w:rsidRPr="003F7263" w:rsidRDefault="00022CB7" w:rsidP="00022CB7">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022CB7" w:rsidRPr="003F7263"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022CB7" w:rsidRPr="003F7263"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022CB7" w:rsidRPr="003F7263" w:rsidRDefault="00022CB7" w:rsidP="00022CB7">
            <w:pPr>
              <w:pStyle w:val="TAC"/>
              <w:keepNext w:val="0"/>
              <w:keepLines w:val="0"/>
              <w:rPr>
                <w:b/>
                <w:sz w:val="16"/>
                <w:szCs w:val="16"/>
                <w:lang w:eastAsia="en-US"/>
              </w:rPr>
            </w:pPr>
          </w:p>
        </w:tc>
      </w:tr>
      <w:tr w:rsidR="00022CB7" w:rsidRPr="003F7263" w14:paraId="51E9903C"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022CB7" w:rsidRPr="003F7263" w:rsidRDefault="00022CB7" w:rsidP="00022CB7">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022CB7" w:rsidRPr="003F7263"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022CB7" w:rsidRPr="003F7263"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022CB7" w:rsidRPr="003F7263" w:rsidRDefault="00022CB7" w:rsidP="00022CB7">
            <w:pPr>
              <w:pStyle w:val="TAC"/>
              <w:keepNext w:val="0"/>
              <w:keepLines w:val="0"/>
              <w:rPr>
                <w:b/>
                <w:sz w:val="16"/>
                <w:szCs w:val="16"/>
                <w:lang w:eastAsia="en-US"/>
              </w:rPr>
            </w:pPr>
          </w:p>
        </w:tc>
      </w:tr>
      <w:tr w:rsidR="00022CB7" w:rsidRPr="003F7263" w14:paraId="1BEA1213"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022CB7" w:rsidRPr="003F7263" w:rsidRDefault="00022CB7" w:rsidP="00022CB7">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022CB7" w:rsidRPr="003F7263" w:rsidRDefault="00022CB7" w:rsidP="00022CB7">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022CB7" w:rsidRPr="003F7263" w:rsidRDefault="00022CB7" w:rsidP="00022CB7">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022CB7" w:rsidRPr="003F7263" w:rsidRDefault="00022CB7" w:rsidP="00022CB7">
            <w:pPr>
              <w:pStyle w:val="TAC"/>
              <w:keepNext w:val="0"/>
              <w:keepLines w:val="0"/>
              <w:rPr>
                <w:b/>
                <w:sz w:val="16"/>
                <w:szCs w:val="16"/>
                <w:lang w:eastAsia="en-US"/>
              </w:rPr>
            </w:pPr>
          </w:p>
        </w:tc>
      </w:tr>
      <w:tr w:rsidR="00022CB7" w:rsidRPr="003F7263" w14:paraId="04810D2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022CB7" w:rsidRPr="003F7263" w:rsidRDefault="00022CB7" w:rsidP="00022CB7">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022CB7" w:rsidRPr="003F7263" w:rsidRDefault="00022CB7" w:rsidP="00022CB7">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022CB7" w:rsidRPr="003F7263" w:rsidRDefault="00022CB7" w:rsidP="00022CB7">
            <w:pPr>
              <w:pStyle w:val="TAH"/>
              <w:keepNext w:val="0"/>
              <w:keepLines w:val="0"/>
              <w:rPr>
                <w:sz w:val="16"/>
                <w:szCs w:val="16"/>
              </w:rPr>
            </w:pPr>
          </w:p>
        </w:tc>
        <w:tc>
          <w:tcPr>
            <w:tcW w:w="1903" w:type="dxa"/>
            <w:gridSpan w:val="2"/>
            <w:tcBorders>
              <w:bottom w:val="nil"/>
            </w:tcBorders>
            <w:shd w:val="clear" w:color="auto" w:fill="auto"/>
          </w:tcPr>
          <w:p w14:paraId="33C516A1" w14:textId="77777777" w:rsidR="00022CB7" w:rsidRPr="003F7263" w:rsidRDefault="00022CB7" w:rsidP="00022CB7">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022CB7" w:rsidRPr="003F7263" w:rsidRDefault="00022CB7" w:rsidP="00022CB7">
            <w:pPr>
              <w:pStyle w:val="TAC"/>
              <w:keepNext w:val="0"/>
              <w:keepLines w:val="0"/>
              <w:rPr>
                <w:b/>
                <w:sz w:val="16"/>
                <w:szCs w:val="16"/>
              </w:rPr>
            </w:pPr>
          </w:p>
        </w:tc>
      </w:tr>
      <w:tr w:rsidR="00022CB7" w:rsidRPr="003F7263" w14:paraId="489BEC10"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022CB7" w:rsidRPr="003F7263" w:rsidRDefault="00022CB7" w:rsidP="00022CB7">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022CB7" w:rsidRPr="003F7263" w:rsidRDefault="00022CB7" w:rsidP="00022CB7">
            <w:pPr>
              <w:pStyle w:val="TAC"/>
              <w:keepNext w:val="0"/>
              <w:keepLines w:val="0"/>
              <w:rPr>
                <w:rFonts w:cs="Arial"/>
                <w:b/>
                <w:sz w:val="16"/>
                <w:szCs w:val="16"/>
              </w:rPr>
            </w:pPr>
          </w:p>
        </w:tc>
      </w:tr>
      <w:tr w:rsidR="00022CB7" w:rsidRPr="003F7263" w14:paraId="2668A77B"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022CB7" w:rsidRPr="003F7263" w:rsidRDefault="00022CB7" w:rsidP="00022CB7">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022CB7" w:rsidRPr="003F7263" w:rsidRDefault="00022CB7" w:rsidP="00022CB7">
            <w:pPr>
              <w:pStyle w:val="TAC"/>
              <w:keepNext w:val="0"/>
              <w:keepLines w:val="0"/>
              <w:rPr>
                <w:rFonts w:cs="Arial"/>
                <w:b/>
                <w:sz w:val="16"/>
                <w:szCs w:val="16"/>
              </w:rPr>
            </w:pPr>
          </w:p>
        </w:tc>
      </w:tr>
      <w:tr w:rsidR="00022CB7" w:rsidRPr="003F7263" w14:paraId="71CDFEC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022CB7" w:rsidRPr="003F7263" w:rsidRDefault="00022CB7" w:rsidP="00022CB7">
            <w:pPr>
              <w:pStyle w:val="TAC"/>
              <w:keepNext w:val="0"/>
              <w:keepLines w:val="0"/>
              <w:rPr>
                <w:rFonts w:cs="Arial"/>
                <w:sz w:val="16"/>
                <w:szCs w:val="16"/>
              </w:rPr>
            </w:pPr>
          </w:p>
        </w:tc>
      </w:tr>
      <w:tr w:rsidR="00022CB7" w:rsidRPr="003F7263" w14:paraId="5E35906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022CB7" w:rsidRPr="003F7263" w:rsidRDefault="00022CB7" w:rsidP="00022CB7">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022CB7" w:rsidRPr="003F7263" w:rsidRDefault="00022CB7" w:rsidP="00022CB7">
            <w:pPr>
              <w:pStyle w:val="TAC"/>
              <w:keepNext w:val="0"/>
              <w:keepLines w:val="0"/>
              <w:rPr>
                <w:rFonts w:cs="Arial"/>
                <w:sz w:val="16"/>
                <w:szCs w:val="16"/>
              </w:rPr>
            </w:pPr>
          </w:p>
        </w:tc>
      </w:tr>
      <w:tr w:rsidR="00022CB7" w:rsidRPr="003F7263" w14:paraId="14DEBDD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022CB7" w:rsidRPr="003F7263" w:rsidRDefault="00022CB7" w:rsidP="00022CB7">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022CB7" w:rsidRPr="003F7263" w:rsidRDefault="00022CB7" w:rsidP="00022CB7">
            <w:pPr>
              <w:pStyle w:val="TAC"/>
              <w:keepNext w:val="0"/>
              <w:keepLines w:val="0"/>
              <w:rPr>
                <w:rFonts w:cs="Arial"/>
                <w:sz w:val="16"/>
                <w:szCs w:val="16"/>
              </w:rPr>
            </w:pPr>
          </w:p>
        </w:tc>
      </w:tr>
      <w:tr w:rsidR="00022CB7" w:rsidRPr="003F7263" w14:paraId="12DAE6B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022CB7" w:rsidRPr="003F7263" w:rsidRDefault="00022CB7" w:rsidP="00022CB7">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022CB7" w:rsidRPr="003F7263" w:rsidRDefault="00022CB7" w:rsidP="00022CB7">
            <w:pPr>
              <w:pStyle w:val="TAC"/>
              <w:keepNext w:val="0"/>
              <w:keepLines w:val="0"/>
              <w:rPr>
                <w:rFonts w:cs="Arial"/>
                <w:b/>
                <w:sz w:val="16"/>
                <w:szCs w:val="16"/>
              </w:rPr>
            </w:pPr>
          </w:p>
        </w:tc>
      </w:tr>
      <w:tr w:rsidR="00022CB7" w:rsidRPr="003F7263" w14:paraId="466A37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022CB7" w:rsidRPr="003F7263" w:rsidRDefault="00022CB7" w:rsidP="00022CB7">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022CB7" w:rsidRPr="003F7263" w:rsidRDefault="00022CB7" w:rsidP="00022CB7">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022CB7" w:rsidRPr="003F7263" w:rsidRDefault="00022CB7" w:rsidP="00022CB7">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022CB7" w:rsidRPr="003F7263" w:rsidRDefault="00022CB7" w:rsidP="00022CB7">
            <w:pPr>
              <w:pStyle w:val="TAC"/>
              <w:keepNext w:val="0"/>
              <w:keepLines w:val="0"/>
              <w:rPr>
                <w:rFonts w:cs="Arial"/>
                <w:bCs/>
                <w:sz w:val="16"/>
                <w:szCs w:val="16"/>
              </w:rPr>
            </w:pPr>
          </w:p>
        </w:tc>
      </w:tr>
      <w:tr w:rsidR="00022CB7" w:rsidRPr="003F7263" w14:paraId="66C980B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022CB7" w:rsidRPr="003F7263" w:rsidRDefault="00022CB7" w:rsidP="00022CB7">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022CB7" w:rsidRPr="003F7263" w:rsidRDefault="00022CB7" w:rsidP="00022CB7">
            <w:pPr>
              <w:pStyle w:val="TAC"/>
              <w:keepNext w:val="0"/>
              <w:keepLines w:val="0"/>
              <w:rPr>
                <w:rFonts w:cs="Arial"/>
                <w:sz w:val="16"/>
                <w:szCs w:val="16"/>
              </w:rPr>
            </w:pPr>
          </w:p>
        </w:tc>
      </w:tr>
      <w:tr w:rsidR="00022CB7" w:rsidRPr="003F7263" w14:paraId="5EC99DB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022CB7" w:rsidRPr="003F7263" w:rsidRDefault="00022CB7" w:rsidP="00022CB7">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022CB7" w:rsidRPr="003F7263" w:rsidRDefault="00022CB7" w:rsidP="00022CB7">
            <w:pPr>
              <w:pStyle w:val="TAC"/>
              <w:keepNext w:val="0"/>
              <w:keepLines w:val="0"/>
              <w:rPr>
                <w:rFonts w:cs="Arial"/>
                <w:sz w:val="16"/>
                <w:szCs w:val="16"/>
              </w:rPr>
            </w:pPr>
          </w:p>
        </w:tc>
      </w:tr>
      <w:tr w:rsidR="00022CB7" w:rsidRPr="003F7263" w14:paraId="5A2AB0BC"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022CB7" w:rsidRPr="003F7263" w:rsidRDefault="00022CB7" w:rsidP="00022CB7">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022CB7" w:rsidRPr="003F7263" w:rsidRDefault="00022CB7" w:rsidP="00022CB7">
            <w:pPr>
              <w:pStyle w:val="TAC"/>
              <w:keepNext w:val="0"/>
              <w:keepLines w:val="0"/>
              <w:rPr>
                <w:rFonts w:cs="Arial"/>
                <w:b/>
                <w:sz w:val="16"/>
                <w:szCs w:val="16"/>
              </w:rPr>
            </w:pPr>
          </w:p>
        </w:tc>
      </w:tr>
      <w:tr w:rsidR="00022CB7" w:rsidRPr="003F7263" w14:paraId="37EA2129"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022CB7" w:rsidRPr="003F7263" w:rsidRDefault="00022CB7" w:rsidP="00022CB7">
            <w:pPr>
              <w:pStyle w:val="TAC"/>
              <w:keepNext w:val="0"/>
              <w:keepLines w:val="0"/>
              <w:rPr>
                <w:rFonts w:cs="Arial"/>
                <w:sz w:val="16"/>
                <w:szCs w:val="16"/>
              </w:rPr>
            </w:pPr>
          </w:p>
        </w:tc>
      </w:tr>
      <w:tr w:rsidR="00022CB7" w:rsidRPr="003F7263" w14:paraId="551D089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022CB7" w:rsidRPr="003F7263" w:rsidRDefault="00022CB7" w:rsidP="00022CB7">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022CB7" w:rsidRPr="003F7263" w:rsidRDefault="00022CB7" w:rsidP="00022CB7">
            <w:pPr>
              <w:pStyle w:val="TAC"/>
              <w:keepNext w:val="0"/>
              <w:keepLines w:val="0"/>
              <w:rPr>
                <w:rFonts w:cs="Arial"/>
                <w:sz w:val="16"/>
                <w:szCs w:val="16"/>
              </w:rPr>
            </w:pPr>
          </w:p>
        </w:tc>
      </w:tr>
      <w:tr w:rsidR="00022CB7" w:rsidRPr="003F7263" w14:paraId="7D752CF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022CB7" w:rsidRPr="003F7263" w:rsidRDefault="00022CB7" w:rsidP="00022CB7">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022CB7" w:rsidRPr="003F7263" w:rsidRDefault="00022CB7" w:rsidP="00022CB7">
            <w:pPr>
              <w:pStyle w:val="TAC"/>
              <w:keepNext w:val="0"/>
              <w:keepLines w:val="0"/>
              <w:rPr>
                <w:rFonts w:cs="Arial"/>
                <w:sz w:val="16"/>
                <w:szCs w:val="16"/>
              </w:rPr>
            </w:pPr>
          </w:p>
        </w:tc>
      </w:tr>
      <w:tr w:rsidR="00022CB7" w:rsidRPr="003F7263" w14:paraId="6E60788A"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022CB7" w:rsidRPr="003F7263" w:rsidRDefault="00022CB7" w:rsidP="00022CB7">
            <w:pPr>
              <w:pStyle w:val="TAC"/>
              <w:keepNext w:val="0"/>
              <w:keepLines w:val="0"/>
              <w:rPr>
                <w:rFonts w:cs="Arial"/>
                <w:sz w:val="16"/>
                <w:szCs w:val="16"/>
              </w:rPr>
            </w:pPr>
          </w:p>
        </w:tc>
      </w:tr>
      <w:tr w:rsidR="00022CB7" w:rsidRPr="003F7263" w14:paraId="006591F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022CB7" w:rsidRPr="003F7263" w:rsidRDefault="00022CB7" w:rsidP="00022CB7">
            <w:pPr>
              <w:pStyle w:val="TAC"/>
              <w:keepNext w:val="0"/>
              <w:keepLines w:val="0"/>
              <w:rPr>
                <w:rFonts w:cs="Arial"/>
                <w:sz w:val="16"/>
                <w:szCs w:val="16"/>
              </w:rPr>
            </w:pPr>
          </w:p>
        </w:tc>
      </w:tr>
      <w:tr w:rsidR="00022CB7" w:rsidRPr="003F7263" w14:paraId="28C07986"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022CB7" w:rsidRPr="003F7263" w:rsidRDefault="00022CB7" w:rsidP="00022CB7">
            <w:pPr>
              <w:pStyle w:val="TAC"/>
              <w:keepNext w:val="0"/>
              <w:keepLines w:val="0"/>
              <w:rPr>
                <w:rFonts w:cs="Arial"/>
                <w:sz w:val="16"/>
                <w:szCs w:val="16"/>
              </w:rPr>
            </w:pPr>
          </w:p>
        </w:tc>
      </w:tr>
      <w:tr w:rsidR="00022CB7" w:rsidRPr="003F7263" w14:paraId="63A7208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022CB7" w:rsidRPr="003F7263" w:rsidRDefault="00022CB7" w:rsidP="00022CB7">
            <w:pPr>
              <w:pStyle w:val="TAC"/>
              <w:jc w:val="left"/>
              <w:rPr>
                <w:rFonts w:cs="Arial"/>
                <w:b/>
                <w:color w:val="000000"/>
                <w:sz w:val="16"/>
                <w:szCs w:val="16"/>
              </w:rPr>
            </w:pPr>
            <w:r w:rsidRPr="003F7263">
              <w:rPr>
                <w:rFonts w:cs="Arial"/>
                <w:sz w:val="16"/>
                <w:szCs w:val="16"/>
              </w:rPr>
              <w:lastRenderedPageBreak/>
              <w:t>8.2.6.1.1.1</w:t>
            </w:r>
          </w:p>
        </w:tc>
        <w:tc>
          <w:tcPr>
            <w:tcW w:w="2340" w:type="dxa"/>
            <w:gridSpan w:val="2"/>
            <w:tcBorders>
              <w:bottom w:val="single" w:sz="4" w:space="0" w:color="auto"/>
            </w:tcBorders>
            <w:shd w:val="clear" w:color="auto" w:fill="auto"/>
          </w:tcPr>
          <w:p w14:paraId="36839226"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022CB7" w:rsidRPr="003F7263" w:rsidRDefault="00022CB7" w:rsidP="00022CB7">
            <w:pPr>
              <w:pStyle w:val="TAC"/>
              <w:keepNext w:val="0"/>
              <w:keepLines w:val="0"/>
              <w:rPr>
                <w:rFonts w:cs="Arial"/>
                <w:sz w:val="16"/>
                <w:szCs w:val="16"/>
              </w:rPr>
            </w:pPr>
          </w:p>
        </w:tc>
      </w:tr>
      <w:tr w:rsidR="00022CB7" w:rsidRPr="003F7263" w14:paraId="7934EF9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022CB7" w:rsidRPr="003F7263" w:rsidRDefault="00022CB7" w:rsidP="00022CB7">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022CB7" w:rsidRPr="003F7263" w:rsidRDefault="00022CB7" w:rsidP="00022CB7">
            <w:pPr>
              <w:pStyle w:val="TAC"/>
              <w:keepNext w:val="0"/>
              <w:keepLines w:val="0"/>
              <w:rPr>
                <w:rFonts w:cs="Arial"/>
                <w:sz w:val="16"/>
                <w:szCs w:val="16"/>
              </w:rPr>
            </w:pPr>
          </w:p>
        </w:tc>
      </w:tr>
      <w:tr w:rsidR="00022CB7" w:rsidRPr="003F7263" w14:paraId="70D3657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022CB7" w:rsidRPr="003F7263" w:rsidRDefault="00022CB7" w:rsidP="00022CB7">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022CB7" w:rsidRPr="003F7263" w:rsidRDefault="00022CB7" w:rsidP="00022CB7">
            <w:pPr>
              <w:pStyle w:val="TAC"/>
              <w:keepNext w:val="0"/>
              <w:keepLines w:val="0"/>
              <w:rPr>
                <w:rFonts w:cs="Arial"/>
                <w:sz w:val="16"/>
                <w:szCs w:val="16"/>
              </w:rPr>
            </w:pPr>
          </w:p>
        </w:tc>
      </w:tr>
      <w:tr w:rsidR="00022CB7" w:rsidRPr="003F7263" w14:paraId="583EEB20" w14:textId="77777777" w:rsidTr="00961233">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r>
      <w:tr w:rsidR="00022CB7" w:rsidRPr="003F7263" w14:paraId="0D59307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3E01479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104EF9D6"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1C27F0" w:rsidRPr="003F7263" w14:paraId="27283EF1" w14:textId="77777777" w:rsidTr="00B71F77">
        <w:trPr>
          <w:gridAfter w:val="1"/>
          <w:wAfter w:w="33" w:type="dxa"/>
          <w:tblHeader/>
          <w:jc w:val="center"/>
        </w:trPr>
        <w:tc>
          <w:tcPr>
            <w:tcW w:w="1137" w:type="dxa"/>
            <w:gridSpan w:val="2"/>
            <w:tcBorders>
              <w:top w:val="single" w:sz="4" w:space="0" w:color="auto"/>
              <w:bottom w:val="nil"/>
            </w:tcBorders>
            <w:shd w:val="clear" w:color="auto" w:fill="BFBFBF"/>
          </w:tcPr>
          <w:p w14:paraId="435DFD3D" w14:textId="431C43AC"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07C8E401"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40DFC1D8"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631C603F" w14:textId="77777777"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52A5367D"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1C27F0" w:rsidRPr="003F7263" w14:paraId="70B9CFE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5F73616" w14:textId="2E5D002B"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7E2959A" w14:textId="40DC2D90"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5A9203D8"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A5993" w14:textId="77777777"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83B29A7"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6D69D1BC" w14:textId="77777777" w:rsidTr="0096123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022CB7" w:rsidRPr="003F7263" w:rsidRDefault="00022CB7" w:rsidP="00022CB7">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022CB7" w:rsidRPr="003F7263" w:rsidRDefault="00022CB7" w:rsidP="00022CB7">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DF04F9" w:rsidRDefault="00022CB7" w:rsidP="00DF04F9">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022CB7" w:rsidRPr="003F7263" w:rsidRDefault="00DF04F9" w:rsidP="00DF04F9">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F1821" w:rsidRPr="003F7263" w14:paraId="295AA71D" w14:textId="77777777" w:rsidTr="003F7263">
        <w:trPr>
          <w:tblHeader/>
          <w:jc w:val="center"/>
        </w:trPr>
        <w:tc>
          <w:tcPr>
            <w:tcW w:w="1093" w:type="dxa"/>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7" w:type="dxa"/>
            <w:gridSpan w:val="2"/>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3F7263">
        <w:trPr>
          <w:tblHeader/>
          <w:jc w:val="center"/>
        </w:trPr>
        <w:tc>
          <w:tcPr>
            <w:tcW w:w="1093" w:type="dxa"/>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7" w:type="dxa"/>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3F7263">
        <w:trPr>
          <w:jc w:val="center"/>
        </w:trPr>
        <w:tc>
          <w:tcPr>
            <w:tcW w:w="1093" w:type="dxa"/>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3F7263">
        <w:trPr>
          <w:jc w:val="center"/>
        </w:trPr>
        <w:tc>
          <w:tcPr>
            <w:tcW w:w="1093" w:type="dxa"/>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3F7263">
        <w:trPr>
          <w:jc w:val="center"/>
        </w:trPr>
        <w:tc>
          <w:tcPr>
            <w:tcW w:w="1093" w:type="dxa"/>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3F7263">
        <w:trPr>
          <w:jc w:val="center"/>
        </w:trPr>
        <w:tc>
          <w:tcPr>
            <w:tcW w:w="1093" w:type="dxa"/>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3F7263">
        <w:trPr>
          <w:jc w:val="center"/>
        </w:trPr>
        <w:tc>
          <w:tcPr>
            <w:tcW w:w="1093" w:type="dxa"/>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3F7263">
        <w:trPr>
          <w:jc w:val="center"/>
        </w:trPr>
        <w:tc>
          <w:tcPr>
            <w:tcW w:w="1093" w:type="dxa"/>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3F7263">
        <w:trPr>
          <w:jc w:val="center"/>
        </w:trPr>
        <w:tc>
          <w:tcPr>
            <w:tcW w:w="1093" w:type="dxa"/>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3F7263">
        <w:trPr>
          <w:jc w:val="center"/>
        </w:trPr>
        <w:tc>
          <w:tcPr>
            <w:tcW w:w="1093" w:type="dxa"/>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3F7263">
        <w:trPr>
          <w:jc w:val="center"/>
        </w:trPr>
        <w:tc>
          <w:tcPr>
            <w:tcW w:w="1093" w:type="dxa"/>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3F7263">
        <w:trPr>
          <w:jc w:val="center"/>
        </w:trPr>
        <w:tc>
          <w:tcPr>
            <w:tcW w:w="1093" w:type="dxa"/>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3F7263">
        <w:trPr>
          <w:jc w:val="center"/>
        </w:trPr>
        <w:tc>
          <w:tcPr>
            <w:tcW w:w="1093" w:type="dxa"/>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3F7263">
        <w:trPr>
          <w:jc w:val="center"/>
        </w:trPr>
        <w:tc>
          <w:tcPr>
            <w:tcW w:w="1093" w:type="dxa"/>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3F7263">
        <w:trPr>
          <w:jc w:val="center"/>
        </w:trPr>
        <w:tc>
          <w:tcPr>
            <w:tcW w:w="1093" w:type="dxa"/>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3F7263">
        <w:trPr>
          <w:jc w:val="center"/>
        </w:trPr>
        <w:tc>
          <w:tcPr>
            <w:tcW w:w="1093" w:type="dxa"/>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3F7263">
        <w:trPr>
          <w:jc w:val="center"/>
        </w:trPr>
        <w:tc>
          <w:tcPr>
            <w:tcW w:w="1093" w:type="dxa"/>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3F7263">
        <w:trPr>
          <w:jc w:val="center"/>
        </w:trPr>
        <w:tc>
          <w:tcPr>
            <w:tcW w:w="1093" w:type="dxa"/>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3F7263">
        <w:trPr>
          <w:jc w:val="center"/>
        </w:trPr>
        <w:tc>
          <w:tcPr>
            <w:tcW w:w="1093" w:type="dxa"/>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3F7263">
        <w:trPr>
          <w:jc w:val="center"/>
        </w:trPr>
        <w:tc>
          <w:tcPr>
            <w:tcW w:w="1093" w:type="dxa"/>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3F7263">
        <w:trPr>
          <w:jc w:val="center"/>
        </w:trPr>
        <w:tc>
          <w:tcPr>
            <w:tcW w:w="1093" w:type="dxa"/>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3F7263">
        <w:trPr>
          <w:jc w:val="center"/>
        </w:trPr>
        <w:tc>
          <w:tcPr>
            <w:tcW w:w="1093" w:type="dxa"/>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3F7263">
        <w:trPr>
          <w:jc w:val="center"/>
        </w:trPr>
        <w:tc>
          <w:tcPr>
            <w:tcW w:w="1093" w:type="dxa"/>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3F7263">
        <w:trPr>
          <w:jc w:val="center"/>
        </w:trPr>
        <w:tc>
          <w:tcPr>
            <w:tcW w:w="1093" w:type="dxa"/>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3F7263">
        <w:trPr>
          <w:jc w:val="center"/>
        </w:trPr>
        <w:tc>
          <w:tcPr>
            <w:tcW w:w="1093" w:type="dxa"/>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7" w:type="dxa"/>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3F7263">
        <w:trPr>
          <w:jc w:val="center"/>
        </w:trPr>
        <w:tc>
          <w:tcPr>
            <w:tcW w:w="1093" w:type="dxa"/>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3F7263">
        <w:trPr>
          <w:jc w:val="center"/>
        </w:trPr>
        <w:tc>
          <w:tcPr>
            <w:tcW w:w="1093" w:type="dxa"/>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3F7263">
        <w:trPr>
          <w:jc w:val="center"/>
        </w:trPr>
        <w:tc>
          <w:tcPr>
            <w:tcW w:w="1093" w:type="dxa"/>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3F7263">
        <w:trPr>
          <w:jc w:val="center"/>
        </w:trPr>
        <w:tc>
          <w:tcPr>
            <w:tcW w:w="1093" w:type="dxa"/>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3F7263">
        <w:trPr>
          <w:jc w:val="center"/>
        </w:trPr>
        <w:tc>
          <w:tcPr>
            <w:tcW w:w="1093" w:type="dxa"/>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3F7263">
        <w:trPr>
          <w:jc w:val="center"/>
        </w:trPr>
        <w:tc>
          <w:tcPr>
            <w:tcW w:w="1093" w:type="dxa"/>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3F7263">
        <w:trPr>
          <w:jc w:val="center"/>
        </w:trPr>
        <w:tc>
          <w:tcPr>
            <w:tcW w:w="1093" w:type="dxa"/>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3F7263">
        <w:trPr>
          <w:jc w:val="center"/>
        </w:trPr>
        <w:tc>
          <w:tcPr>
            <w:tcW w:w="1093" w:type="dxa"/>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3F7263">
        <w:trPr>
          <w:jc w:val="center"/>
        </w:trPr>
        <w:tc>
          <w:tcPr>
            <w:tcW w:w="1093" w:type="dxa"/>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3F7263">
        <w:trPr>
          <w:jc w:val="center"/>
        </w:trPr>
        <w:tc>
          <w:tcPr>
            <w:tcW w:w="1093" w:type="dxa"/>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3F7263">
        <w:trPr>
          <w:jc w:val="center"/>
        </w:trPr>
        <w:tc>
          <w:tcPr>
            <w:tcW w:w="1093" w:type="dxa"/>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3F7263">
        <w:trPr>
          <w:jc w:val="center"/>
        </w:trPr>
        <w:tc>
          <w:tcPr>
            <w:tcW w:w="1093" w:type="dxa"/>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3F7263">
        <w:trPr>
          <w:jc w:val="center"/>
        </w:trPr>
        <w:tc>
          <w:tcPr>
            <w:tcW w:w="1093" w:type="dxa"/>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3F7263">
        <w:trPr>
          <w:jc w:val="center"/>
        </w:trPr>
        <w:tc>
          <w:tcPr>
            <w:tcW w:w="1093" w:type="dxa"/>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3F7263">
        <w:trPr>
          <w:jc w:val="center"/>
        </w:trPr>
        <w:tc>
          <w:tcPr>
            <w:tcW w:w="1093" w:type="dxa"/>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3F7263">
        <w:trPr>
          <w:jc w:val="center"/>
        </w:trPr>
        <w:tc>
          <w:tcPr>
            <w:tcW w:w="1093" w:type="dxa"/>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5EA755A0" w14:textId="77777777"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3F7263">
        <w:trPr>
          <w:jc w:val="center"/>
        </w:trPr>
        <w:tc>
          <w:tcPr>
            <w:tcW w:w="1093" w:type="dxa"/>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82273C" w:rsidRPr="003F7263" w14:paraId="73046980" w14:textId="77777777" w:rsidTr="003F7263">
        <w:trPr>
          <w:jc w:val="center"/>
        </w:trPr>
        <w:tc>
          <w:tcPr>
            <w:tcW w:w="1093" w:type="dxa"/>
            <w:tcBorders>
              <w:top w:val="nil"/>
              <w:bottom w:val="single" w:sz="4" w:space="0" w:color="auto"/>
            </w:tcBorders>
            <w:shd w:val="clear" w:color="auto" w:fill="D9D9D9"/>
          </w:tcPr>
          <w:p w14:paraId="485F00A8" w14:textId="77777777" w:rsidR="0082273C" w:rsidRPr="003F7263" w:rsidRDefault="0082273C" w:rsidP="0082273C">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7FA91841" w14:textId="77777777" w:rsidR="0082273C" w:rsidRPr="003F7263" w:rsidRDefault="0082273C" w:rsidP="0082273C">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151463B0" w14:textId="77777777" w:rsidR="0082273C" w:rsidRPr="003F7263" w:rsidRDefault="0082273C" w:rsidP="0082273C">
            <w:pPr>
              <w:pStyle w:val="TAH"/>
              <w:keepNext w:val="0"/>
              <w:keepLines w:val="0"/>
              <w:rPr>
                <w:bCs/>
                <w:sz w:val="16"/>
                <w:szCs w:val="16"/>
              </w:rPr>
            </w:pPr>
          </w:p>
        </w:tc>
        <w:tc>
          <w:tcPr>
            <w:tcW w:w="1170" w:type="dxa"/>
            <w:tcBorders>
              <w:bottom w:val="single" w:sz="4" w:space="0" w:color="auto"/>
            </w:tcBorders>
            <w:shd w:val="clear" w:color="auto" w:fill="D9D9D9"/>
          </w:tcPr>
          <w:p w14:paraId="4A4103F8" w14:textId="77777777" w:rsidR="0082273C" w:rsidRPr="003F7263" w:rsidRDefault="0082273C" w:rsidP="0082273C">
            <w:pPr>
              <w:pStyle w:val="TAH"/>
              <w:keepNext w:val="0"/>
              <w:keepLines w:val="0"/>
              <w:rPr>
                <w:bCs/>
                <w:sz w:val="16"/>
                <w:szCs w:val="16"/>
              </w:rPr>
            </w:pPr>
          </w:p>
        </w:tc>
        <w:tc>
          <w:tcPr>
            <w:tcW w:w="3597" w:type="dxa"/>
            <w:tcBorders>
              <w:bottom w:val="single" w:sz="4" w:space="0" w:color="auto"/>
            </w:tcBorders>
            <w:shd w:val="clear" w:color="auto" w:fill="D9D9D9"/>
          </w:tcPr>
          <w:p w14:paraId="3B42214D" w14:textId="77777777" w:rsidR="0082273C" w:rsidRPr="003F7263" w:rsidRDefault="0082273C" w:rsidP="0082273C">
            <w:pPr>
              <w:pStyle w:val="TAH"/>
              <w:keepNext w:val="0"/>
              <w:keepLines w:val="0"/>
              <w:rPr>
                <w:bCs/>
                <w:sz w:val="16"/>
                <w:szCs w:val="16"/>
              </w:rPr>
            </w:pPr>
          </w:p>
        </w:tc>
      </w:tr>
      <w:tr w:rsidR="0082273C" w:rsidRPr="003F7263" w14:paraId="54A23D36" w14:textId="77777777" w:rsidTr="003F7263">
        <w:trPr>
          <w:jc w:val="center"/>
        </w:trPr>
        <w:tc>
          <w:tcPr>
            <w:tcW w:w="1093" w:type="dxa"/>
            <w:tcBorders>
              <w:top w:val="single" w:sz="4" w:space="0" w:color="auto"/>
              <w:bottom w:val="single" w:sz="4" w:space="0" w:color="auto"/>
            </w:tcBorders>
            <w:shd w:val="clear" w:color="auto" w:fill="auto"/>
          </w:tcPr>
          <w:p w14:paraId="0B504E3C" w14:textId="77777777" w:rsidR="0082273C" w:rsidRPr="003F7263" w:rsidRDefault="0082273C" w:rsidP="0082273C">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22D61BA8" w14:textId="77777777" w:rsidR="0082273C" w:rsidRPr="003F7263" w:rsidRDefault="0082273C" w:rsidP="0082273C">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AEFB6EE"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9497319"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1D14720" w14:textId="77777777" w:rsidR="0082273C" w:rsidRPr="003F7263" w:rsidRDefault="0082273C" w:rsidP="0082273C">
            <w:pPr>
              <w:pStyle w:val="TAL"/>
              <w:rPr>
                <w:sz w:val="16"/>
                <w:szCs w:val="16"/>
              </w:rPr>
            </w:pPr>
            <w:r w:rsidRPr="003F7263">
              <w:rPr>
                <w:sz w:val="16"/>
                <w:szCs w:val="16"/>
                <w:lang w:eastAsia="en-US"/>
              </w:rPr>
              <w:t>UEs supporting 5G Core</w:t>
            </w:r>
          </w:p>
        </w:tc>
      </w:tr>
      <w:tr w:rsidR="0082273C" w:rsidRPr="003F7263" w14:paraId="44549080" w14:textId="77777777" w:rsidTr="003F7263">
        <w:trPr>
          <w:jc w:val="center"/>
        </w:trPr>
        <w:tc>
          <w:tcPr>
            <w:tcW w:w="1093" w:type="dxa"/>
            <w:tcBorders>
              <w:top w:val="single" w:sz="4" w:space="0" w:color="auto"/>
              <w:bottom w:val="single" w:sz="4" w:space="0" w:color="auto"/>
            </w:tcBorders>
            <w:shd w:val="clear" w:color="auto" w:fill="auto"/>
          </w:tcPr>
          <w:p w14:paraId="6F132F5C" w14:textId="77777777" w:rsidR="0082273C" w:rsidRPr="003F7263" w:rsidRDefault="0082273C" w:rsidP="0082273C">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E0CDF19" w14:textId="77777777" w:rsidR="0082273C" w:rsidRPr="003F7263" w:rsidRDefault="0082273C" w:rsidP="0082273C">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5ED79387"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F438CE5"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2D80E16B" w14:textId="77777777" w:rsidR="0082273C" w:rsidRPr="003F7263" w:rsidRDefault="0082273C" w:rsidP="0082273C">
            <w:pPr>
              <w:pStyle w:val="TAL"/>
              <w:rPr>
                <w:sz w:val="16"/>
                <w:szCs w:val="16"/>
              </w:rPr>
            </w:pPr>
            <w:r w:rsidRPr="003F7263">
              <w:rPr>
                <w:sz w:val="16"/>
                <w:szCs w:val="16"/>
              </w:rPr>
              <w:t>UEs supporting 5G Core</w:t>
            </w:r>
          </w:p>
        </w:tc>
      </w:tr>
      <w:tr w:rsidR="0082273C" w:rsidRPr="003F7263" w14:paraId="088CC213" w14:textId="77777777" w:rsidTr="003F7263">
        <w:trPr>
          <w:jc w:val="center"/>
        </w:trPr>
        <w:tc>
          <w:tcPr>
            <w:tcW w:w="1093" w:type="dxa"/>
            <w:tcBorders>
              <w:top w:val="single" w:sz="4" w:space="0" w:color="auto"/>
              <w:bottom w:val="single" w:sz="4" w:space="0" w:color="auto"/>
            </w:tcBorders>
            <w:shd w:val="clear" w:color="auto" w:fill="auto"/>
          </w:tcPr>
          <w:p w14:paraId="7B38550A" w14:textId="77777777" w:rsidR="0082273C" w:rsidRPr="003F7263" w:rsidRDefault="0082273C" w:rsidP="0082273C">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3B2358F8" w14:textId="77777777" w:rsidR="0082273C" w:rsidRPr="003F7263" w:rsidRDefault="0082273C" w:rsidP="0082273C">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618F124"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5E7E41F"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7C273E44" w14:textId="77777777" w:rsidR="0082273C" w:rsidRPr="003F7263" w:rsidRDefault="0082273C" w:rsidP="0082273C">
            <w:pPr>
              <w:pStyle w:val="TAL"/>
              <w:rPr>
                <w:sz w:val="16"/>
                <w:szCs w:val="16"/>
              </w:rPr>
            </w:pPr>
            <w:r w:rsidRPr="003F7263">
              <w:rPr>
                <w:sz w:val="16"/>
                <w:szCs w:val="16"/>
              </w:rPr>
              <w:t>UEs supporting 5G Core</w:t>
            </w:r>
          </w:p>
        </w:tc>
      </w:tr>
      <w:tr w:rsidR="00961233" w:rsidRPr="003F7263" w14:paraId="1F45C802" w14:textId="77777777" w:rsidTr="003F7263">
        <w:trPr>
          <w:jc w:val="center"/>
        </w:trPr>
        <w:tc>
          <w:tcPr>
            <w:tcW w:w="1093" w:type="dxa"/>
            <w:tcBorders>
              <w:top w:val="single" w:sz="4" w:space="0" w:color="auto"/>
              <w:bottom w:val="single" w:sz="4" w:space="0" w:color="auto"/>
            </w:tcBorders>
            <w:shd w:val="clear" w:color="auto" w:fill="auto"/>
          </w:tcPr>
          <w:p w14:paraId="788CDA29" w14:textId="398EDCBA" w:rsidR="00961233" w:rsidRPr="003F7263" w:rsidRDefault="00961233" w:rsidP="00961233">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4E9A5287" w14:textId="38B69D18"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15CD3CC" w14:textId="77777777"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3135E8EA" w14:textId="77777777"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7C352E7F" w14:textId="77777777" w:rsidR="00961233" w:rsidRPr="003F7263" w:rsidRDefault="00961233" w:rsidP="00961233">
            <w:pPr>
              <w:pStyle w:val="TAL"/>
              <w:rPr>
                <w:sz w:val="16"/>
                <w:szCs w:val="16"/>
              </w:rPr>
            </w:pPr>
          </w:p>
        </w:tc>
      </w:tr>
      <w:tr w:rsidR="00961233" w:rsidRPr="003F7263" w14:paraId="74BC4411" w14:textId="77777777" w:rsidTr="003F7263">
        <w:trPr>
          <w:jc w:val="center"/>
        </w:trPr>
        <w:tc>
          <w:tcPr>
            <w:tcW w:w="1093" w:type="dxa"/>
            <w:tcBorders>
              <w:top w:val="single" w:sz="4" w:space="0" w:color="auto"/>
              <w:bottom w:val="single" w:sz="4" w:space="0" w:color="auto"/>
            </w:tcBorders>
            <w:shd w:val="clear" w:color="auto" w:fill="auto"/>
          </w:tcPr>
          <w:p w14:paraId="460C6C21" w14:textId="77777777" w:rsidR="00961233" w:rsidRPr="003F7263" w:rsidRDefault="00961233" w:rsidP="00961233">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659D0BF2" w14:textId="77777777" w:rsidR="00961233" w:rsidRPr="003F7263" w:rsidRDefault="00961233" w:rsidP="00961233">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4E03A93"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3933F650"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97D3DE5"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404F03B3" w14:textId="77777777" w:rsidTr="003F7263">
        <w:trPr>
          <w:jc w:val="center"/>
        </w:trPr>
        <w:tc>
          <w:tcPr>
            <w:tcW w:w="1093" w:type="dxa"/>
            <w:tcBorders>
              <w:top w:val="single" w:sz="4" w:space="0" w:color="auto"/>
              <w:bottom w:val="single" w:sz="4" w:space="0" w:color="auto"/>
            </w:tcBorders>
            <w:shd w:val="clear" w:color="auto" w:fill="auto"/>
          </w:tcPr>
          <w:p w14:paraId="758C441F" w14:textId="77777777" w:rsidR="00961233" w:rsidRPr="003F7263" w:rsidRDefault="00961233" w:rsidP="00961233">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211E5485" w14:textId="77777777" w:rsidR="00961233" w:rsidRPr="003F7263" w:rsidRDefault="00961233" w:rsidP="00961233">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239D4484"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635A3964"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758AF6F"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678F359B" w14:textId="77777777" w:rsidTr="003F7263">
        <w:trPr>
          <w:jc w:val="center"/>
        </w:trPr>
        <w:tc>
          <w:tcPr>
            <w:tcW w:w="1093" w:type="dxa"/>
            <w:tcBorders>
              <w:top w:val="single" w:sz="4" w:space="0" w:color="auto"/>
              <w:bottom w:val="single" w:sz="4" w:space="0" w:color="auto"/>
            </w:tcBorders>
            <w:shd w:val="clear" w:color="auto" w:fill="auto"/>
          </w:tcPr>
          <w:p w14:paraId="324DC3B8" w14:textId="77777777" w:rsidR="00961233" w:rsidRPr="003F7263" w:rsidRDefault="00961233" w:rsidP="00961233">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6C5A2D94" w14:textId="4E2D5359"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5A936865" w14:textId="3BE358D2"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6418DE9B" w14:textId="1BD341D0"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2920BA13" w14:textId="12909405" w:rsidR="00961233" w:rsidRPr="003F7263" w:rsidRDefault="00961233" w:rsidP="00961233">
            <w:pPr>
              <w:pStyle w:val="TAL"/>
              <w:rPr>
                <w:sz w:val="16"/>
                <w:szCs w:val="16"/>
              </w:rPr>
            </w:pPr>
          </w:p>
        </w:tc>
      </w:tr>
      <w:tr w:rsidR="00961233" w:rsidRPr="003F7263" w14:paraId="344DCFCE"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7C0858D1" w14:textId="77777777" w:rsidR="00961233" w:rsidRPr="003F7263" w:rsidRDefault="00961233" w:rsidP="00961233">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67443E23" w14:textId="77777777" w:rsidR="00961233" w:rsidRPr="003F7263" w:rsidRDefault="00961233" w:rsidP="00961233">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010BA6D"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3F7263" w:rsidRDefault="00961233" w:rsidP="00961233">
            <w:pPr>
              <w:pStyle w:val="TAH"/>
              <w:keepNext w:val="0"/>
              <w:keepLines w:val="0"/>
              <w:jc w:val="left"/>
              <w:rPr>
                <w:bCs/>
                <w:sz w:val="16"/>
                <w:szCs w:val="16"/>
              </w:rPr>
            </w:pPr>
          </w:p>
        </w:tc>
      </w:tr>
      <w:tr w:rsidR="00961233" w:rsidRPr="003F7263" w14:paraId="485F30DD"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2829D7E5" w14:textId="77777777" w:rsidR="00961233" w:rsidRPr="003F7263" w:rsidRDefault="00961233" w:rsidP="00961233">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684C3FA9" w14:textId="77777777" w:rsidR="00961233" w:rsidRPr="003F7263" w:rsidRDefault="00961233" w:rsidP="00961233">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0331D92"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3F7263" w:rsidRDefault="00961233" w:rsidP="00961233">
            <w:pPr>
              <w:pStyle w:val="TAH"/>
              <w:keepNext w:val="0"/>
              <w:keepLines w:val="0"/>
              <w:jc w:val="left"/>
              <w:rPr>
                <w:bCs/>
                <w:sz w:val="16"/>
                <w:szCs w:val="16"/>
              </w:rPr>
            </w:pPr>
          </w:p>
        </w:tc>
      </w:tr>
      <w:tr w:rsidR="00961233" w:rsidRPr="003F7263" w14:paraId="63E59468"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3F7263" w:rsidRDefault="00961233" w:rsidP="00961233">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3F7263" w:rsidRDefault="00961233" w:rsidP="00961233">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w:t>
            </w:r>
          </w:p>
        </w:tc>
      </w:tr>
      <w:tr w:rsidR="00961233" w:rsidRPr="003F7263" w14:paraId="6F3A8846" w14:textId="77777777" w:rsidTr="003F7263">
        <w:trPr>
          <w:jc w:val="center"/>
        </w:trPr>
        <w:tc>
          <w:tcPr>
            <w:tcW w:w="1093" w:type="dxa"/>
            <w:tcBorders>
              <w:top w:val="nil"/>
              <w:bottom w:val="single" w:sz="4" w:space="0" w:color="auto"/>
            </w:tcBorders>
            <w:shd w:val="clear" w:color="auto" w:fill="FFFFFF"/>
          </w:tcPr>
          <w:p w14:paraId="797B4AD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09F34459" w14:textId="2BD638D4"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5491B1D1"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45F948F" w14:textId="77777777" w:rsidR="00961233" w:rsidRPr="003F7263" w:rsidRDefault="00961233" w:rsidP="00961233">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1D338E6" w14:textId="77777777" w:rsidR="00961233" w:rsidRPr="003F7263" w:rsidRDefault="00961233" w:rsidP="00961233">
            <w:pPr>
              <w:spacing w:after="0"/>
              <w:rPr>
                <w:rFonts w:ascii="Arial" w:hAnsi="Arial"/>
                <w:sz w:val="16"/>
                <w:szCs w:val="16"/>
              </w:rPr>
            </w:pPr>
            <w:r w:rsidRPr="003F7263">
              <w:rPr>
                <w:rFonts w:ascii="Arial" w:hAnsi="Arial"/>
                <w:bCs/>
                <w:sz w:val="16"/>
                <w:szCs w:val="16"/>
              </w:rPr>
              <w:t>UEs supporting 5G Core</w:t>
            </w:r>
          </w:p>
        </w:tc>
      </w:tr>
      <w:tr w:rsidR="00961233" w:rsidRPr="003F7263" w14:paraId="0A649292" w14:textId="77777777" w:rsidTr="003F7263">
        <w:trPr>
          <w:jc w:val="center"/>
        </w:trPr>
        <w:tc>
          <w:tcPr>
            <w:tcW w:w="1093" w:type="dxa"/>
            <w:tcBorders>
              <w:top w:val="nil"/>
              <w:bottom w:val="single" w:sz="4" w:space="0" w:color="auto"/>
            </w:tcBorders>
            <w:shd w:val="clear" w:color="auto" w:fill="FFFFFF"/>
          </w:tcPr>
          <w:p w14:paraId="338AD28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6FBB4A80"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F25F8F2"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ECC6435"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22D2EAE"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00D6289" w14:textId="77777777" w:rsidTr="003F7263">
        <w:trPr>
          <w:jc w:val="center"/>
        </w:trPr>
        <w:tc>
          <w:tcPr>
            <w:tcW w:w="1093" w:type="dxa"/>
            <w:tcBorders>
              <w:top w:val="nil"/>
              <w:bottom w:val="single" w:sz="4" w:space="0" w:color="auto"/>
            </w:tcBorders>
            <w:shd w:val="clear" w:color="auto" w:fill="FFFFFF"/>
          </w:tcPr>
          <w:p w14:paraId="4F5797D8"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6E692B22" w14:textId="77777777" w:rsidR="00961233" w:rsidRPr="003F7263" w:rsidRDefault="00961233" w:rsidP="00961233">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53A8A63F" w14:textId="77777777" w:rsidR="00961233" w:rsidRPr="003F7263" w:rsidRDefault="00961233" w:rsidP="00961233">
            <w:pPr>
              <w:pStyle w:val="TAH"/>
              <w:keepNext w:val="0"/>
              <w:keepLines w:val="0"/>
              <w:rPr>
                <w:b w:val="0"/>
                <w:bCs/>
                <w:sz w:val="16"/>
                <w:szCs w:val="16"/>
              </w:rPr>
            </w:pPr>
          </w:p>
        </w:tc>
        <w:tc>
          <w:tcPr>
            <w:tcW w:w="1170" w:type="dxa"/>
            <w:tcBorders>
              <w:bottom w:val="single" w:sz="4" w:space="0" w:color="auto"/>
            </w:tcBorders>
            <w:shd w:val="clear" w:color="auto" w:fill="FFFFFF"/>
          </w:tcPr>
          <w:p w14:paraId="07FE9223" w14:textId="77777777" w:rsidR="00961233" w:rsidRPr="003F7263" w:rsidRDefault="00961233" w:rsidP="00961233">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C38F49F" w14:textId="77777777" w:rsidR="00961233" w:rsidRPr="003F7263" w:rsidRDefault="00961233" w:rsidP="00961233">
            <w:pPr>
              <w:pStyle w:val="TAH"/>
              <w:keepNext w:val="0"/>
              <w:keepLines w:val="0"/>
              <w:jc w:val="left"/>
              <w:rPr>
                <w:b w:val="0"/>
                <w:bCs/>
                <w:sz w:val="16"/>
                <w:szCs w:val="16"/>
              </w:rPr>
            </w:pPr>
          </w:p>
        </w:tc>
      </w:tr>
      <w:tr w:rsidR="00961233" w:rsidRPr="003F7263" w14:paraId="04C0C332" w14:textId="77777777" w:rsidTr="003F7263">
        <w:trPr>
          <w:jc w:val="center"/>
        </w:trPr>
        <w:tc>
          <w:tcPr>
            <w:tcW w:w="1093" w:type="dxa"/>
            <w:tcBorders>
              <w:top w:val="nil"/>
              <w:bottom w:val="single" w:sz="4" w:space="0" w:color="auto"/>
            </w:tcBorders>
            <w:shd w:val="clear" w:color="auto" w:fill="D9D9D9"/>
          </w:tcPr>
          <w:p w14:paraId="5C89F563"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3397CC14"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17CF16E"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114704D2"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C90A96E" w14:textId="77777777" w:rsidR="00961233" w:rsidRPr="003F7263" w:rsidRDefault="00961233" w:rsidP="00961233">
            <w:pPr>
              <w:spacing w:after="0"/>
              <w:rPr>
                <w:rFonts w:ascii="Arial" w:hAnsi="Arial"/>
                <w:b/>
                <w:bCs/>
                <w:sz w:val="16"/>
                <w:szCs w:val="16"/>
                <w:lang w:eastAsia="zh-CN"/>
              </w:rPr>
            </w:pPr>
          </w:p>
        </w:tc>
      </w:tr>
      <w:tr w:rsidR="00961233" w:rsidRPr="003F7263" w14:paraId="394914B7" w14:textId="77777777" w:rsidTr="003F7263">
        <w:trPr>
          <w:jc w:val="center"/>
        </w:trPr>
        <w:tc>
          <w:tcPr>
            <w:tcW w:w="1093" w:type="dxa"/>
            <w:tcBorders>
              <w:top w:val="nil"/>
              <w:bottom w:val="single" w:sz="4" w:space="0" w:color="auto"/>
            </w:tcBorders>
            <w:shd w:val="clear" w:color="auto" w:fill="FFFFFF"/>
          </w:tcPr>
          <w:p w14:paraId="720D0DBB" w14:textId="77777777" w:rsidR="00961233" w:rsidRPr="003F7263" w:rsidRDefault="00961233" w:rsidP="00961233">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79D4C474"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72818A5A" w14:textId="77777777" w:rsidR="00961233" w:rsidRPr="003F7263" w:rsidRDefault="00961233" w:rsidP="00961233">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6EA59468"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13B416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D928474" w14:textId="77777777" w:rsidTr="003F7263">
        <w:trPr>
          <w:jc w:val="center"/>
        </w:trPr>
        <w:tc>
          <w:tcPr>
            <w:tcW w:w="1093" w:type="dxa"/>
            <w:tcBorders>
              <w:top w:val="nil"/>
              <w:bottom w:val="single" w:sz="4" w:space="0" w:color="auto"/>
            </w:tcBorders>
            <w:shd w:val="clear" w:color="auto" w:fill="FFFFFF"/>
          </w:tcPr>
          <w:p w14:paraId="43AC737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49D684E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B5889B"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046715B"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977A21A"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05861DBC" w14:textId="77777777" w:rsidTr="003F7263">
        <w:trPr>
          <w:jc w:val="center"/>
        </w:trPr>
        <w:tc>
          <w:tcPr>
            <w:tcW w:w="1093" w:type="dxa"/>
            <w:tcBorders>
              <w:top w:val="nil"/>
              <w:bottom w:val="single" w:sz="4" w:space="0" w:color="auto"/>
            </w:tcBorders>
            <w:shd w:val="clear" w:color="auto" w:fill="D9D9D9"/>
          </w:tcPr>
          <w:p w14:paraId="08F03B26"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0319CE97"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101729A9"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A5F1B7"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036E899" w14:textId="77777777" w:rsidR="00961233" w:rsidRPr="003F7263" w:rsidRDefault="00961233" w:rsidP="00961233">
            <w:pPr>
              <w:spacing w:after="0"/>
              <w:rPr>
                <w:rFonts w:ascii="Arial" w:hAnsi="Arial"/>
                <w:b/>
                <w:bCs/>
                <w:sz w:val="16"/>
                <w:szCs w:val="16"/>
                <w:lang w:eastAsia="zh-CN"/>
              </w:rPr>
            </w:pPr>
          </w:p>
        </w:tc>
      </w:tr>
      <w:tr w:rsidR="00961233" w:rsidRPr="003F7263" w14:paraId="1AD62D1C" w14:textId="77777777" w:rsidTr="003F7263">
        <w:trPr>
          <w:jc w:val="center"/>
        </w:trPr>
        <w:tc>
          <w:tcPr>
            <w:tcW w:w="1093" w:type="dxa"/>
            <w:tcBorders>
              <w:top w:val="nil"/>
              <w:bottom w:val="single" w:sz="4" w:space="0" w:color="auto"/>
            </w:tcBorders>
            <w:shd w:val="clear" w:color="auto" w:fill="FFFFFF"/>
          </w:tcPr>
          <w:p w14:paraId="052F7B5C" w14:textId="77777777" w:rsidR="00961233" w:rsidRPr="003F7263" w:rsidRDefault="00961233" w:rsidP="00961233">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099C2588" w14:textId="73B488FD" w:rsidR="00961233" w:rsidRPr="003F7263" w:rsidRDefault="00961233" w:rsidP="00961233">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46589338" w14:textId="77777777" w:rsidR="00961233" w:rsidRPr="003F7263" w:rsidRDefault="00961233" w:rsidP="00961233">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4F14A9C1" w14:textId="77777777" w:rsidR="00961233" w:rsidRPr="003F7263" w:rsidRDefault="00961233" w:rsidP="00961233">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66C125DB"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01E010A8" w14:textId="77777777" w:rsidTr="003F7263">
        <w:trPr>
          <w:jc w:val="center"/>
        </w:trPr>
        <w:tc>
          <w:tcPr>
            <w:tcW w:w="1093" w:type="dxa"/>
            <w:tcBorders>
              <w:top w:val="nil"/>
              <w:bottom w:val="single" w:sz="4" w:space="0" w:color="auto"/>
            </w:tcBorders>
            <w:shd w:val="clear" w:color="auto" w:fill="FFFFFF"/>
          </w:tcPr>
          <w:p w14:paraId="258D49E4" w14:textId="77777777" w:rsidR="00961233" w:rsidRPr="003F7263" w:rsidRDefault="00961233" w:rsidP="00961233">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38586494" w14:textId="6FF83C61" w:rsidR="00961233" w:rsidRPr="003F7263" w:rsidRDefault="00961233" w:rsidP="00961233">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321756CF" w14:textId="77777777" w:rsidR="00961233" w:rsidRPr="003F7263" w:rsidRDefault="00961233" w:rsidP="00961233">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446A2342" w14:textId="77777777" w:rsidR="00961233" w:rsidRPr="003F7263" w:rsidRDefault="00961233" w:rsidP="00961233">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36D76F92"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2CA03573" w14:textId="77777777" w:rsidTr="003F7263">
        <w:trPr>
          <w:jc w:val="center"/>
        </w:trPr>
        <w:tc>
          <w:tcPr>
            <w:tcW w:w="1093" w:type="dxa"/>
            <w:tcBorders>
              <w:top w:val="nil"/>
              <w:bottom w:val="single" w:sz="4" w:space="0" w:color="auto"/>
            </w:tcBorders>
            <w:shd w:val="clear" w:color="auto" w:fill="D9D9D9"/>
          </w:tcPr>
          <w:p w14:paraId="0BEB9DA1" w14:textId="77777777" w:rsidR="00961233" w:rsidRPr="003F7263" w:rsidRDefault="00961233" w:rsidP="00961233">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690ADD7D" w14:textId="77777777" w:rsidR="00961233" w:rsidRPr="003F7263" w:rsidRDefault="00961233" w:rsidP="00961233">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60DFF77D" w14:textId="77777777" w:rsidR="00961233" w:rsidRPr="003F7263" w:rsidRDefault="00961233" w:rsidP="00961233">
            <w:pPr>
              <w:pStyle w:val="TAH"/>
              <w:keepNext w:val="0"/>
              <w:keepLines w:val="0"/>
              <w:rPr>
                <w:bCs/>
                <w:sz w:val="16"/>
                <w:szCs w:val="16"/>
              </w:rPr>
            </w:pPr>
          </w:p>
        </w:tc>
        <w:tc>
          <w:tcPr>
            <w:tcW w:w="1170" w:type="dxa"/>
            <w:tcBorders>
              <w:bottom w:val="single" w:sz="4" w:space="0" w:color="auto"/>
            </w:tcBorders>
            <w:shd w:val="clear" w:color="auto" w:fill="D9D9D9"/>
          </w:tcPr>
          <w:p w14:paraId="0B266755" w14:textId="77777777" w:rsidR="00961233" w:rsidRPr="003F7263" w:rsidRDefault="00961233" w:rsidP="00961233">
            <w:pPr>
              <w:pStyle w:val="TAH"/>
              <w:keepNext w:val="0"/>
              <w:keepLines w:val="0"/>
              <w:rPr>
                <w:bCs/>
                <w:sz w:val="16"/>
                <w:szCs w:val="16"/>
                <w:lang w:eastAsia="zh-CN"/>
              </w:rPr>
            </w:pPr>
          </w:p>
        </w:tc>
        <w:tc>
          <w:tcPr>
            <w:tcW w:w="3597" w:type="dxa"/>
            <w:tcBorders>
              <w:bottom w:val="single" w:sz="4" w:space="0" w:color="auto"/>
            </w:tcBorders>
            <w:shd w:val="clear" w:color="auto" w:fill="D9D9D9"/>
          </w:tcPr>
          <w:p w14:paraId="5B56D117" w14:textId="77777777" w:rsidR="00961233" w:rsidRPr="003F7263" w:rsidRDefault="00961233" w:rsidP="00961233">
            <w:pPr>
              <w:pStyle w:val="TAH"/>
              <w:keepNext w:val="0"/>
              <w:keepLines w:val="0"/>
              <w:jc w:val="left"/>
              <w:rPr>
                <w:bCs/>
                <w:sz w:val="16"/>
                <w:szCs w:val="16"/>
              </w:rPr>
            </w:pPr>
          </w:p>
        </w:tc>
      </w:tr>
      <w:tr w:rsidR="00961233" w:rsidRPr="003F7263" w14:paraId="3ADDB668" w14:textId="77777777" w:rsidTr="003F7263">
        <w:trPr>
          <w:jc w:val="center"/>
        </w:trPr>
        <w:tc>
          <w:tcPr>
            <w:tcW w:w="1093" w:type="dxa"/>
            <w:tcBorders>
              <w:top w:val="nil"/>
              <w:bottom w:val="single" w:sz="4" w:space="0" w:color="auto"/>
            </w:tcBorders>
            <w:shd w:val="clear" w:color="auto" w:fill="FFFFFF"/>
          </w:tcPr>
          <w:p w14:paraId="192F4B4E"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4668B099" w14:textId="213159CA" w:rsidR="00961233" w:rsidRPr="003F7263" w:rsidRDefault="00961233" w:rsidP="00961233">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394BBF70"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29FC0E12"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45B48EF9"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18817B48" w14:textId="77777777" w:rsidTr="003F7263">
        <w:trPr>
          <w:jc w:val="center"/>
        </w:trPr>
        <w:tc>
          <w:tcPr>
            <w:tcW w:w="1093" w:type="dxa"/>
            <w:tcBorders>
              <w:top w:val="nil"/>
              <w:bottom w:val="single" w:sz="4" w:space="0" w:color="auto"/>
            </w:tcBorders>
            <w:shd w:val="clear" w:color="auto" w:fill="FFFFFF"/>
          </w:tcPr>
          <w:p w14:paraId="66AB865A"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5D4E0AFA" w14:textId="41EAED20" w:rsidR="00961233" w:rsidRPr="003F7263" w:rsidRDefault="00961233" w:rsidP="00961233">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1608025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4C4DD409"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60CC4BB6"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38BB4428" w14:textId="77777777" w:rsidTr="003F7263">
        <w:trPr>
          <w:jc w:val="center"/>
        </w:trPr>
        <w:tc>
          <w:tcPr>
            <w:tcW w:w="1093" w:type="dxa"/>
            <w:shd w:val="clear" w:color="auto" w:fill="D9D9D9"/>
          </w:tcPr>
          <w:p w14:paraId="5BBB21AB" w14:textId="77777777" w:rsidR="00961233" w:rsidRPr="003F7263" w:rsidRDefault="00961233" w:rsidP="00961233">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3507868C" w14:textId="77777777" w:rsidR="00961233" w:rsidRPr="003F7263" w:rsidRDefault="00961233" w:rsidP="00961233">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7CC17223"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4449B48"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7705E8A7" w14:textId="77777777" w:rsidR="00961233" w:rsidRPr="003F7263" w:rsidRDefault="00961233" w:rsidP="00961233">
            <w:pPr>
              <w:overflowPunct/>
              <w:autoSpaceDE/>
              <w:autoSpaceDN/>
              <w:adjustRightInd/>
              <w:spacing w:after="0"/>
              <w:textAlignment w:val="auto"/>
              <w:rPr>
                <w:rFonts w:ascii="Arial" w:hAnsi="Arial"/>
                <w:sz w:val="16"/>
                <w:szCs w:val="16"/>
                <w:lang w:eastAsia="en-US"/>
              </w:rPr>
            </w:pPr>
          </w:p>
        </w:tc>
      </w:tr>
      <w:tr w:rsidR="00961233" w:rsidRPr="003F7263" w14:paraId="2B7255F0" w14:textId="77777777" w:rsidTr="003F7263">
        <w:trPr>
          <w:jc w:val="center"/>
        </w:trPr>
        <w:tc>
          <w:tcPr>
            <w:tcW w:w="1093" w:type="dxa"/>
            <w:shd w:val="clear" w:color="auto" w:fill="auto"/>
          </w:tcPr>
          <w:p w14:paraId="15BFE7B4" w14:textId="2B3C712B"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7E28B383" w14:textId="48CE5AA2"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7A7BA199" w14:textId="2F77D4CA"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73F351E8" w14:textId="232B1E5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89A1DB4" w14:textId="48383BC9"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1233" w:rsidRPr="003F7263" w14:paraId="7430BCCB" w14:textId="77777777" w:rsidTr="003F7263">
        <w:trPr>
          <w:jc w:val="center"/>
        </w:trPr>
        <w:tc>
          <w:tcPr>
            <w:tcW w:w="1093" w:type="dxa"/>
            <w:shd w:val="clear" w:color="auto" w:fill="auto"/>
          </w:tcPr>
          <w:p w14:paraId="3FC08048" w14:textId="305A66BC"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5706269E" w14:textId="17241689"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22045AC9" w14:textId="5E81503F"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1C1B8D44" w14:textId="21F06FDC"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071EAD" w14:textId="1FFFFEC6"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32F2E" w:rsidRPr="003F7263" w14:paraId="1B8C1D39" w14:textId="77777777" w:rsidTr="00FA407D">
        <w:trPr>
          <w:jc w:val="center"/>
        </w:trPr>
        <w:tc>
          <w:tcPr>
            <w:tcW w:w="1093" w:type="dxa"/>
            <w:shd w:val="clear" w:color="auto" w:fill="auto"/>
          </w:tcPr>
          <w:p w14:paraId="02D133C2" w14:textId="3F48CD7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2EBB4503" w14:textId="66FF88B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1534C06" w14:textId="742D2561"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3985B0B" w14:textId="26F03A05"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16E99F2C" w14:textId="2DD93999"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32F2E" w:rsidRPr="003F7263" w14:paraId="16BEA8C4" w14:textId="77777777" w:rsidTr="00FA407D">
        <w:trPr>
          <w:jc w:val="center"/>
        </w:trPr>
        <w:tc>
          <w:tcPr>
            <w:tcW w:w="1093" w:type="dxa"/>
            <w:shd w:val="clear" w:color="auto" w:fill="auto"/>
          </w:tcPr>
          <w:p w14:paraId="5FEADB55" w14:textId="0183654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4FED341A" w14:textId="28D0EBDF"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59F4BCAF" w14:textId="71F5A1C0"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CF76D5A" w14:textId="774B42F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B2ADF20" w14:textId="1D55CC4A"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1233" w:rsidRPr="003F7263" w14:paraId="26E99D10" w14:textId="77777777" w:rsidTr="003F7263">
        <w:trPr>
          <w:jc w:val="center"/>
        </w:trPr>
        <w:tc>
          <w:tcPr>
            <w:tcW w:w="1093" w:type="dxa"/>
            <w:shd w:val="clear" w:color="auto" w:fill="auto"/>
          </w:tcPr>
          <w:p w14:paraId="18C12112" w14:textId="56BA1F3F"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441E6FD4" w14:textId="3D4D9A04"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5EB4EC02" w14:textId="651A5508"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5DCEFA51" w14:textId="3E3CFBF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65DD59" w14:textId="449BB17D"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32F2E" w:rsidRPr="003F7263" w14:paraId="3FAF6326" w14:textId="77777777" w:rsidTr="00FA407D">
        <w:trPr>
          <w:jc w:val="center"/>
        </w:trPr>
        <w:tc>
          <w:tcPr>
            <w:tcW w:w="1093" w:type="dxa"/>
            <w:shd w:val="clear" w:color="auto" w:fill="auto"/>
          </w:tcPr>
          <w:p w14:paraId="3B33FFAD" w14:textId="2EA2834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54E46664" w14:textId="2B936DA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5938DC4C" w14:textId="51E242E2"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56844DF" w14:textId="702CC02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3C27031E" w14:textId="7FD563A6"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32F2E" w:rsidRPr="003F7263" w14:paraId="1D68249D" w14:textId="77777777" w:rsidTr="00FA407D">
        <w:trPr>
          <w:jc w:val="center"/>
        </w:trPr>
        <w:tc>
          <w:tcPr>
            <w:tcW w:w="1093" w:type="dxa"/>
            <w:shd w:val="clear" w:color="auto" w:fill="auto"/>
          </w:tcPr>
          <w:p w14:paraId="17FD8494" w14:textId="385CC753"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73D3E187" w14:textId="5A5783E8"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227FE7FD" w14:textId="6A6C436E"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F396C6" w14:textId="66CDD9D9"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5EEBF6CE" w14:textId="4BAC2654"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554CB" w:rsidRPr="003F7263" w14:paraId="6FF1A9C4" w14:textId="77777777" w:rsidTr="003F7263">
        <w:trPr>
          <w:jc w:val="center"/>
        </w:trPr>
        <w:tc>
          <w:tcPr>
            <w:tcW w:w="1093" w:type="dxa"/>
            <w:shd w:val="clear" w:color="auto" w:fill="D9D9D9"/>
          </w:tcPr>
          <w:p w14:paraId="63654D98" w14:textId="128BFAC8"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405EB9E7" w14:textId="1F207DD6"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0D0EAC29" w14:textId="77777777" w:rsidR="001554CB" w:rsidRPr="003F7263" w:rsidRDefault="001554CB" w:rsidP="001554C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6EF6130" w14:textId="77777777"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28701C12" w14:textId="77777777" w:rsidR="001554CB" w:rsidRPr="003F7263" w:rsidRDefault="001554CB" w:rsidP="001554CB">
            <w:pPr>
              <w:overflowPunct/>
              <w:autoSpaceDE/>
              <w:autoSpaceDN/>
              <w:adjustRightInd/>
              <w:spacing w:after="0"/>
              <w:textAlignment w:val="auto"/>
              <w:rPr>
                <w:rFonts w:ascii="Arial" w:hAnsi="Arial"/>
                <w:sz w:val="16"/>
                <w:szCs w:val="16"/>
              </w:rPr>
            </w:pPr>
          </w:p>
        </w:tc>
      </w:tr>
      <w:tr w:rsidR="001554CB" w:rsidRPr="003F7263" w14:paraId="13D1F33A" w14:textId="77777777" w:rsidTr="003F7263">
        <w:trPr>
          <w:jc w:val="center"/>
        </w:trPr>
        <w:tc>
          <w:tcPr>
            <w:tcW w:w="1093" w:type="dxa"/>
            <w:shd w:val="clear" w:color="auto" w:fill="auto"/>
          </w:tcPr>
          <w:p w14:paraId="0C469780" w14:textId="3C88308B"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0B2EAFDE" w14:textId="4FBB080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191D8B20" w14:textId="552F0174"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D6F1C4D" w14:textId="095880F0"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4A9D6900" w14:textId="4694A6DB"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FBE" w:rsidRPr="003F7263" w14:paraId="4466CA7E" w14:textId="77777777" w:rsidTr="003F7263">
        <w:trPr>
          <w:jc w:val="center"/>
        </w:trPr>
        <w:tc>
          <w:tcPr>
            <w:tcW w:w="1093" w:type="dxa"/>
            <w:shd w:val="clear" w:color="auto" w:fill="auto"/>
          </w:tcPr>
          <w:p w14:paraId="747FF8EF" w14:textId="270CB3C2" w:rsidR="00D67FBE" w:rsidRPr="003F7263" w:rsidRDefault="00D67FBE" w:rsidP="00D67F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6C7DD997" w14:textId="2D58DFC3" w:rsidR="00D67FBE" w:rsidRPr="003F7263" w:rsidRDefault="00D67FBE" w:rsidP="00D67F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33115DEF" w14:textId="458CFDDA" w:rsidR="00D67FBE" w:rsidRPr="003F7263" w:rsidRDefault="00D67FBE" w:rsidP="00D67F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3C4D58D7" w14:textId="4CF36F02" w:rsidR="00D67FBE" w:rsidRPr="003F7263" w:rsidRDefault="00D67FBE" w:rsidP="00D67F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E5600BA" w14:textId="31F67F43" w:rsidR="00D67FBE" w:rsidRPr="003F7263" w:rsidRDefault="00D67FBE" w:rsidP="00D67FBE">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8006AC" w:rsidRPr="003F7263" w14:paraId="2C48CA87" w14:textId="77777777" w:rsidTr="003F7263">
        <w:trPr>
          <w:jc w:val="center"/>
        </w:trPr>
        <w:tc>
          <w:tcPr>
            <w:tcW w:w="1093" w:type="dxa"/>
            <w:shd w:val="clear" w:color="auto" w:fill="auto"/>
          </w:tcPr>
          <w:p w14:paraId="5D7108C8" w14:textId="74ACA6FC"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546AC6B5" w14:textId="1E8EF53E"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1F55F6BB" w14:textId="6D6305BE"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FE729C4" w14:textId="0AE02909"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223A2922" w14:textId="5492FE08"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06AC" w:rsidRPr="003F7263" w14:paraId="33ABCB7F" w14:textId="77777777" w:rsidTr="003F7263">
        <w:trPr>
          <w:jc w:val="center"/>
        </w:trPr>
        <w:tc>
          <w:tcPr>
            <w:tcW w:w="1093" w:type="dxa"/>
            <w:shd w:val="clear" w:color="auto" w:fill="auto"/>
          </w:tcPr>
          <w:p w14:paraId="3C4015CE" w14:textId="262868DA"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019156E8" w14:textId="774B34E8"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3FBFB84E" w14:textId="1B398D96"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90E60C1" w14:textId="09F97D26"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7A297F0" w14:textId="4342E37C"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554CB" w:rsidRPr="003F7263" w14:paraId="011CB75A" w14:textId="77777777" w:rsidTr="003F7263">
        <w:trPr>
          <w:jc w:val="center"/>
        </w:trPr>
        <w:tc>
          <w:tcPr>
            <w:tcW w:w="1093" w:type="dxa"/>
            <w:shd w:val="clear" w:color="auto" w:fill="auto"/>
          </w:tcPr>
          <w:p w14:paraId="0F93B6CD" w14:textId="4FD1F8F3"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30D89AF5" w14:textId="4548508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00BD8399" w14:textId="0245309F"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16E28DA" w14:textId="21A433BF"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A21E35F" w14:textId="0E13E8C3"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703CE" w:rsidRPr="003F7263" w14:paraId="3FB7953A" w14:textId="77777777" w:rsidTr="003F7263">
        <w:trPr>
          <w:jc w:val="center"/>
        </w:trPr>
        <w:tc>
          <w:tcPr>
            <w:tcW w:w="1093" w:type="dxa"/>
            <w:shd w:val="clear" w:color="auto" w:fill="D9D9D9"/>
          </w:tcPr>
          <w:p w14:paraId="1261EF25" w14:textId="14A1FB5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52201789" w14:textId="2533E67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3433CC58" w14:textId="77777777" w:rsidR="009703CE" w:rsidRPr="003F7263" w:rsidRDefault="009703CE" w:rsidP="009703CE">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233232F" w14:textId="77777777"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3ED9AC66" w14:textId="77777777" w:rsidR="009703CE" w:rsidRPr="003F7263" w:rsidRDefault="009703CE" w:rsidP="009703CE">
            <w:pPr>
              <w:overflowPunct/>
              <w:autoSpaceDE/>
              <w:autoSpaceDN/>
              <w:adjustRightInd/>
              <w:spacing w:after="0"/>
              <w:textAlignment w:val="auto"/>
              <w:rPr>
                <w:rFonts w:ascii="Arial" w:hAnsi="Arial"/>
                <w:sz w:val="16"/>
                <w:szCs w:val="16"/>
              </w:rPr>
            </w:pPr>
          </w:p>
        </w:tc>
      </w:tr>
      <w:tr w:rsidR="009703CE" w:rsidRPr="003F7263" w14:paraId="7A4FE2A4" w14:textId="77777777" w:rsidTr="003F7263">
        <w:trPr>
          <w:jc w:val="center"/>
        </w:trPr>
        <w:tc>
          <w:tcPr>
            <w:tcW w:w="1093" w:type="dxa"/>
            <w:shd w:val="clear" w:color="auto" w:fill="auto"/>
          </w:tcPr>
          <w:p w14:paraId="732731FA" w14:textId="531D1D00"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41B53A6F" w14:textId="1EEE6491"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608F7C7A" w14:textId="3A94C0CE"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BA75172" w14:textId="77B5662A"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CEC8FA7" w14:textId="051D5678"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703CE" w:rsidRPr="003F7263" w14:paraId="56539E0C" w14:textId="77777777" w:rsidTr="003F7263">
        <w:trPr>
          <w:jc w:val="center"/>
        </w:trPr>
        <w:tc>
          <w:tcPr>
            <w:tcW w:w="1093" w:type="dxa"/>
            <w:shd w:val="clear" w:color="auto" w:fill="auto"/>
          </w:tcPr>
          <w:p w14:paraId="7632E270" w14:textId="518ADAC9"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1925EA20" w14:textId="56F83CC4"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5E937A0E" w14:textId="0C400CB0"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ABE6046" w14:textId="10337B7B"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4803A91" w14:textId="2214D25C"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FA407D" w:rsidRPr="003F7263" w14:paraId="0616CECE" w14:textId="77777777" w:rsidTr="00BF6D9D">
        <w:trPr>
          <w:jc w:val="center"/>
        </w:trPr>
        <w:tc>
          <w:tcPr>
            <w:tcW w:w="1093" w:type="dxa"/>
            <w:tcBorders>
              <w:top w:val="nil"/>
              <w:bottom w:val="single" w:sz="4" w:space="0" w:color="auto"/>
            </w:tcBorders>
            <w:shd w:val="clear" w:color="auto" w:fill="auto"/>
          </w:tcPr>
          <w:p w14:paraId="7631CD0B" w14:textId="6D322D21" w:rsidR="00FA407D" w:rsidRPr="003F7263" w:rsidRDefault="00FA407D" w:rsidP="00FA407D">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auto"/>
          </w:tcPr>
          <w:p w14:paraId="6F940546" w14:textId="38FA46C5" w:rsidR="00FA407D" w:rsidRPr="003F7263" w:rsidRDefault="00FA407D" w:rsidP="00FA407D">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1C9B3CF4" w14:textId="7479D01A" w:rsidR="00FA407D" w:rsidRPr="003F7263" w:rsidRDefault="00FA407D" w:rsidP="00FA407D">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auto"/>
          </w:tcPr>
          <w:p w14:paraId="0A7E0D1F" w14:textId="00315BCD" w:rsidR="00FA407D" w:rsidRPr="003F7263" w:rsidRDefault="00FA407D" w:rsidP="00FA407D">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auto"/>
          </w:tcPr>
          <w:p w14:paraId="20CA25BF" w14:textId="009B7FBF" w:rsidR="00FA407D" w:rsidRPr="003F7263" w:rsidRDefault="00FA407D" w:rsidP="00FA407D">
            <w:pPr>
              <w:keepNext/>
              <w:keepLines/>
              <w:spacing w:after="0"/>
              <w:rPr>
                <w:rFonts w:ascii="Arial" w:hAnsi="Arial"/>
                <w:b/>
                <w:sz w:val="16"/>
                <w:szCs w:val="16"/>
              </w:rPr>
            </w:pPr>
            <w:r w:rsidRPr="003F7263">
              <w:rPr>
                <w:rFonts w:ascii="Arial" w:hAnsi="Arial"/>
                <w:sz w:val="16"/>
                <w:szCs w:val="16"/>
              </w:rPr>
              <w:t>UEs supporting 5G Core and SNPN</w:t>
            </w:r>
          </w:p>
        </w:tc>
      </w:tr>
      <w:tr w:rsidR="009703CE" w:rsidRPr="003F7263" w14:paraId="7B892404" w14:textId="77777777" w:rsidTr="003F7263">
        <w:trPr>
          <w:jc w:val="center"/>
        </w:trPr>
        <w:tc>
          <w:tcPr>
            <w:tcW w:w="1093" w:type="dxa"/>
            <w:tcBorders>
              <w:top w:val="nil"/>
              <w:bottom w:val="single" w:sz="4" w:space="0" w:color="auto"/>
            </w:tcBorders>
            <w:shd w:val="clear" w:color="auto" w:fill="D9D9D9"/>
          </w:tcPr>
          <w:p w14:paraId="3A633DCB"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0C4656E9" w14:textId="77777777" w:rsidR="009703CE" w:rsidRPr="003F7263" w:rsidRDefault="009703CE" w:rsidP="009703CE">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180EB09"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9C56933"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619475" w14:textId="77777777" w:rsidR="009703CE" w:rsidRPr="003F7263" w:rsidRDefault="009703CE" w:rsidP="009703CE">
            <w:pPr>
              <w:keepNext/>
              <w:keepLines/>
              <w:spacing w:after="0"/>
              <w:rPr>
                <w:rFonts w:ascii="Arial" w:hAnsi="Arial"/>
                <w:b/>
                <w:sz w:val="16"/>
                <w:szCs w:val="16"/>
              </w:rPr>
            </w:pPr>
          </w:p>
        </w:tc>
      </w:tr>
      <w:tr w:rsidR="009703CE" w:rsidRPr="003F7263" w14:paraId="5634D96C" w14:textId="77777777" w:rsidTr="003F7263">
        <w:trPr>
          <w:jc w:val="center"/>
        </w:trPr>
        <w:tc>
          <w:tcPr>
            <w:tcW w:w="1093" w:type="dxa"/>
            <w:tcBorders>
              <w:top w:val="nil"/>
              <w:bottom w:val="single" w:sz="4" w:space="0" w:color="auto"/>
            </w:tcBorders>
            <w:shd w:val="clear" w:color="auto" w:fill="D9D9D9"/>
          </w:tcPr>
          <w:p w14:paraId="5737B3A6"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EF3CD6F" w14:textId="77777777" w:rsidR="009703CE" w:rsidRPr="00DA7FFD" w:rsidRDefault="009703CE" w:rsidP="009703CE">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3A1CE4E8" w14:textId="77777777" w:rsidR="009703CE" w:rsidRPr="003F7263" w:rsidRDefault="009703CE" w:rsidP="009703CE">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018659FF" w14:textId="77777777" w:rsidR="009703CE" w:rsidRPr="003F7263" w:rsidRDefault="009703CE" w:rsidP="009703CE">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A374A94" w14:textId="77777777" w:rsidR="009703CE" w:rsidRPr="003F7263" w:rsidRDefault="009703CE" w:rsidP="009703CE">
            <w:pPr>
              <w:keepNext/>
              <w:keepLines/>
              <w:spacing w:after="0"/>
              <w:rPr>
                <w:rFonts w:ascii="Arial" w:hAnsi="Arial" w:cs="Arial"/>
                <w:b/>
                <w:sz w:val="16"/>
                <w:szCs w:val="16"/>
              </w:rPr>
            </w:pPr>
          </w:p>
        </w:tc>
      </w:tr>
      <w:tr w:rsidR="009703CE" w:rsidRPr="003F7263" w14:paraId="02D164F1" w14:textId="77777777" w:rsidTr="003F7263">
        <w:trPr>
          <w:jc w:val="center"/>
        </w:trPr>
        <w:tc>
          <w:tcPr>
            <w:tcW w:w="1093" w:type="dxa"/>
            <w:tcBorders>
              <w:top w:val="nil"/>
              <w:bottom w:val="single" w:sz="4" w:space="0" w:color="auto"/>
            </w:tcBorders>
            <w:shd w:val="clear" w:color="auto" w:fill="FFFFFF"/>
          </w:tcPr>
          <w:p w14:paraId="4485D86B"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5DCC4A4D"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14B461E"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3FCD8DB8"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4BC294C0"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409D2305" w14:textId="77777777" w:rsidTr="003F7263">
        <w:trPr>
          <w:jc w:val="center"/>
        </w:trPr>
        <w:tc>
          <w:tcPr>
            <w:tcW w:w="1093" w:type="dxa"/>
            <w:tcBorders>
              <w:top w:val="nil"/>
              <w:bottom w:val="single" w:sz="4" w:space="0" w:color="auto"/>
            </w:tcBorders>
            <w:shd w:val="clear" w:color="auto" w:fill="FFFFFF"/>
          </w:tcPr>
          <w:p w14:paraId="361A2733" w14:textId="77777777" w:rsidR="009703CE" w:rsidRPr="003F7263" w:rsidRDefault="009703CE" w:rsidP="009703CE">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245EAB78"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5EE4E033"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0D79FAEB"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1B9BBC8D"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2E3EEE84" w14:textId="77777777" w:rsidTr="003F7263">
        <w:trPr>
          <w:jc w:val="center"/>
        </w:trPr>
        <w:tc>
          <w:tcPr>
            <w:tcW w:w="1093" w:type="dxa"/>
            <w:tcBorders>
              <w:top w:val="nil"/>
              <w:bottom w:val="single" w:sz="4" w:space="0" w:color="auto"/>
            </w:tcBorders>
            <w:shd w:val="clear" w:color="auto" w:fill="D9D9D9"/>
          </w:tcPr>
          <w:p w14:paraId="675560B0"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516B3307" w14:textId="77777777" w:rsidR="009703CE" w:rsidRPr="003F7263" w:rsidRDefault="009703CE" w:rsidP="009703CE">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18916D62"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E1E1A47"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3E2C8D3" w14:textId="77777777" w:rsidR="009703CE" w:rsidRPr="003F7263" w:rsidRDefault="009703CE" w:rsidP="009703CE">
            <w:pPr>
              <w:keepNext/>
              <w:keepLines/>
              <w:spacing w:after="0"/>
              <w:rPr>
                <w:rFonts w:ascii="Arial" w:hAnsi="Arial"/>
                <w:b/>
                <w:sz w:val="16"/>
                <w:szCs w:val="16"/>
              </w:rPr>
            </w:pPr>
          </w:p>
        </w:tc>
      </w:tr>
      <w:tr w:rsidR="009703CE" w:rsidRPr="003F7263" w14:paraId="14C8ED88" w14:textId="77777777" w:rsidTr="003F7263">
        <w:trPr>
          <w:jc w:val="center"/>
        </w:trPr>
        <w:tc>
          <w:tcPr>
            <w:tcW w:w="1093" w:type="dxa"/>
            <w:tcBorders>
              <w:top w:val="nil"/>
              <w:bottom w:val="single" w:sz="4" w:space="0" w:color="auto"/>
            </w:tcBorders>
            <w:shd w:val="clear" w:color="auto" w:fill="FFFFFF"/>
          </w:tcPr>
          <w:p w14:paraId="3F5109B5"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22EE30BC"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26D056D1"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19F647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ADD3F0E"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703CE" w:rsidRPr="003F7263" w14:paraId="6B54D301" w14:textId="77777777" w:rsidTr="003F7263">
        <w:trPr>
          <w:jc w:val="center"/>
        </w:trPr>
        <w:tc>
          <w:tcPr>
            <w:tcW w:w="1093" w:type="dxa"/>
            <w:tcBorders>
              <w:top w:val="nil"/>
              <w:bottom w:val="single" w:sz="4" w:space="0" w:color="auto"/>
            </w:tcBorders>
            <w:shd w:val="clear" w:color="auto" w:fill="FFFFFF"/>
          </w:tcPr>
          <w:p w14:paraId="7B4D2E2E"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5AF18841"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F051507"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104B19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C1CE39D"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8D2A867" w14:textId="77777777" w:rsidTr="003F7263">
        <w:trPr>
          <w:jc w:val="center"/>
        </w:trPr>
        <w:tc>
          <w:tcPr>
            <w:tcW w:w="1093" w:type="dxa"/>
            <w:tcBorders>
              <w:top w:val="nil"/>
              <w:bottom w:val="single" w:sz="4" w:space="0" w:color="auto"/>
            </w:tcBorders>
            <w:shd w:val="clear" w:color="auto" w:fill="D9D9D9"/>
          </w:tcPr>
          <w:p w14:paraId="2CDCE60E" w14:textId="32DF2682"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31725F0F" w14:textId="35D52191" w:rsidR="009E468F" w:rsidRPr="003F7263" w:rsidRDefault="009E468F" w:rsidP="009E468F">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0BB5903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AC960"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BC4C94" w14:textId="77777777" w:rsidR="009E468F" w:rsidRPr="003F7263" w:rsidRDefault="009E468F" w:rsidP="009E468F">
            <w:pPr>
              <w:keepNext/>
              <w:keepLines/>
              <w:spacing w:after="0"/>
              <w:rPr>
                <w:rFonts w:ascii="Arial" w:hAnsi="Arial"/>
                <w:sz w:val="16"/>
                <w:szCs w:val="16"/>
              </w:rPr>
            </w:pPr>
          </w:p>
        </w:tc>
      </w:tr>
      <w:tr w:rsidR="009E468F" w:rsidRPr="003F7263" w14:paraId="70E29424" w14:textId="77777777" w:rsidTr="003F7263">
        <w:trPr>
          <w:jc w:val="center"/>
        </w:trPr>
        <w:tc>
          <w:tcPr>
            <w:tcW w:w="1093" w:type="dxa"/>
            <w:tcBorders>
              <w:top w:val="nil"/>
              <w:bottom w:val="single" w:sz="4" w:space="0" w:color="auto"/>
            </w:tcBorders>
            <w:shd w:val="clear" w:color="auto" w:fill="D9D9D9"/>
          </w:tcPr>
          <w:p w14:paraId="302FB1F5" w14:textId="77777777" w:rsidR="009E468F" w:rsidRPr="003F7263" w:rsidRDefault="009E468F" w:rsidP="009E468F">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30CAC51E" w14:textId="77777777" w:rsidR="009E468F" w:rsidRPr="003F7263" w:rsidRDefault="009E468F" w:rsidP="009E468F">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6DF8E3D1" w14:textId="77777777" w:rsidR="009E468F" w:rsidRPr="003F7263" w:rsidRDefault="009E468F" w:rsidP="009E468F">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0048B38E" w14:textId="77777777" w:rsidR="009E468F" w:rsidRPr="003F7263" w:rsidRDefault="009E468F" w:rsidP="009E468F">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001CEDFC" w14:textId="77777777" w:rsidR="009E468F" w:rsidRPr="003F7263" w:rsidRDefault="009E468F" w:rsidP="009E468F">
            <w:pPr>
              <w:keepNext/>
              <w:keepLines/>
              <w:spacing w:after="0"/>
              <w:rPr>
                <w:rFonts w:ascii="Arial" w:hAnsi="Arial"/>
                <w:b/>
                <w:bCs/>
                <w:sz w:val="16"/>
                <w:szCs w:val="16"/>
              </w:rPr>
            </w:pPr>
          </w:p>
        </w:tc>
      </w:tr>
      <w:tr w:rsidR="009E468F" w:rsidRPr="003F7263" w14:paraId="6D849848" w14:textId="77777777" w:rsidTr="003F7263">
        <w:trPr>
          <w:jc w:val="center"/>
        </w:trPr>
        <w:tc>
          <w:tcPr>
            <w:tcW w:w="1093" w:type="dxa"/>
            <w:tcBorders>
              <w:top w:val="nil"/>
              <w:bottom w:val="single" w:sz="4" w:space="0" w:color="auto"/>
            </w:tcBorders>
            <w:shd w:val="clear" w:color="auto" w:fill="FFFFFF"/>
          </w:tcPr>
          <w:p w14:paraId="3F5A2F1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01CE3E09"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02E9238" w14:textId="77777777" w:rsidR="009E468F" w:rsidRPr="003F7263" w:rsidRDefault="009E468F" w:rsidP="009E468F">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75AC5BF7"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7050F99B"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E468F" w:rsidRPr="003F7263" w14:paraId="03580670" w14:textId="77777777" w:rsidTr="003F7263">
        <w:trPr>
          <w:jc w:val="center"/>
        </w:trPr>
        <w:tc>
          <w:tcPr>
            <w:tcW w:w="1093" w:type="dxa"/>
            <w:tcBorders>
              <w:top w:val="nil"/>
              <w:bottom w:val="single" w:sz="4" w:space="0" w:color="auto"/>
            </w:tcBorders>
            <w:shd w:val="clear" w:color="auto" w:fill="D9D9D9"/>
          </w:tcPr>
          <w:p w14:paraId="12D2EE6E"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4111B79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5FBC2C10"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0F33B5A"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E38C7DC" w14:textId="77777777" w:rsidR="009E468F" w:rsidRPr="003F7263" w:rsidRDefault="009E468F" w:rsidP="009E468F">
            <w:pPr>
              <w:keepNext/>
              <w:keepLines/>
              <w:spacing w:after="0"/>
              <w:rPr>
                <w:rFonts w:ascii="Arial" w:hAnsi="Arial"/>
                <w:b/>
                <w:sz w:val="16"/>
                <w:szCs w:val="16"/>
              </w:rPr>
            </w:pPr>
          </w:p>
        </w:tc>
      </w:tr>
      <w:tr w:rsidR="009E468F" w:rsidRPr="003F7263" w14:paraId="25F39943" w14:textId="77777777" w:rsidTr="003F7263">
        <w:trPr>
          <w:jc w:val="center"/>
        </w:trPr>
        <w:tc>
          <w:tcPr>
            <w:tcW w:w="1093" w:type="dxa"/>
            <w:tcBorders>
              <w:top w:val="nil"/>
              <w:bottom w:val="single" w:sz="4" w:space="0" w:color="auto"/>
            </w:tcBorders>
            <w:shd w:val="clear" w:color="auto" w:fill="D9D9D9"/>
          </w:tcPr>
          <w:p w14:paraId="62FB9D0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69C4D58F"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3F41C6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7B8AEF"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8DE769" w14:textId="77777777" w:rsidR="009E468F" w:rsidRPr="003F7263" w:rsidRDefault="009E468F" w:rsidP="009E468F">
            <w:pPr>
              <w:keepNext/>
              <w:keepLines/>
              <w:spacing w:after="0"/>
              <w:rPr>
                <w:rFonts w:ascii="Arial" w:hAnsi="Arial"/>
                <w:b/>
                <w:sz w:val="16"/>
                <w:szCs w:val="16"/>
              </w:rPr>
            </w:pPr>
          </w:p>
        </w:tc>
      </w:tr>
      <w:tr w:rsidR="009E468F" w:rsidRPr="003F7263" w14:paraId="1AFCD5CF" w14:textId="77777777" w:rsidTr="003F7263">
        <w:trPr>
          <w:jc w:val="center"/>
        </w:trPr>
        <w:tc>
          <w:tcPr>
            <w:tcW w:w="1093" w:type="dxa"/>
            <w:tcBorders>
              <w:top w:val="nil"/>
              <w:bottom w:val="single" w:sz="4" w:space="0" w:color="auto"/>
            </w:tcBorders>
            <w:shd w:val="clear" w:color="auto" w:fill="FFFFFF"/>
          </w:tcPr>
          <w:p w14:paraId="0D4B6B6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2163C32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B438C1D"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962E43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1D8F35C"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48A6EA0" w14:textId="77777777" w:rsidTr="003F7263">
        <w:trPr>
          <w:jc w:val="center"/>
        </w:trPr>
        <w:tc>
          <w:tcPr>
            <w:tcW w:w="1093" w:type="dxa"/>
            <w:tcBorders>
              <w:top w:val="nil"/>
              <w:bottom w:val="single" w:sz="4" w:space="0" w:color="auto"/>
            </w:tcBorders>
            <w:shd w:val="clear" w:color="auto" w:fill="FFFFFF"/>
          </w:tcPr>
          <w:p w14:paraId="70A3215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3D420654"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28F99F8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B6AD8AA"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D06AF9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0B3C99FB" w14:textId="77777777" w:rsidTr="003F7263">
        <w:trPr>
          <w:jc w:val="center"/>
        </w:trPr>
        <w:tc>
          <w:tcPr>
            <w:tcW w:w="1093" w:type="dxa"/>
            <w:tcBorders>
              <w:top w:val="nil"/>
              <w:bottom w:val="single" w:sz="4" w:space="0" w:color="auto"/>
            </w:tcBorders>
            <w:shd w:val="clear" w:color="auto" w:fill="FFFFFF"/>
          </w:tcPr>
          <w:p w14:paraId="255152D0" w14:textId="00CFD6C3"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3BE2B0FB" w14:textId="406EB40E"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02AC689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B358023"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3E818E4B" w14:textId="77777777" w:rsidR="009E468F" w:rsidRPr="003F7263" w:rsidRDefault="009E468F" w:rsidP="009E468F">
            <w:pPr>
              <w:keepNext/>
              <w:keepLines/>
              <w:spacing w:after="0"/>
              <w:rPr>
                <w:rFonts w:ascii="Arial" w:hAnsi="Arial"/>
                <w:sz w:val="16"/>
                <w:szCs w:val="16"/>
              </w:rPr>
            </w:pPr>
          </w:p>
        </w:tc>
      </w:tr>
      <w:tr w:rsidR="009E468F" w:rsidRPr="003F7263" w14:paraId="7F8AD6DC" w14:textId="77777777" w:rsidTr="003F7263">
        <w:trPr>
          <w:jc w:val="center"/>
        </w:trPr>
        <w:tc>
          <w:tcPr>
            <w:tcW w:w="1093" w:type="dxa"/>
            <w:tcBorders>
              <w:top w:val="nil"/>
              <w:bottom w:val="single" w:sz="4" w:space="0" w:color="auto"/>
            </w:tcBorders>
            <w:shd w:val="clear" w:color="auto" w:fill="FFFFFF"/>
          </w:tcPr>
          <w:p w14:paraId="6DC2A9E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5FFC91C1"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77071C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FC8CE62"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45A2545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C6BF6D" w14:textId="77777777" w:rsidTr="003F7263">
        <w:trPr>
          <w:jc w:val="center"/>
        </w:trPr>
        <w:tc>
          <w:tcPr>
            <w:tcW w:w="1093" w:type="dxa"/>
            <w:tcBorders>
              <w:top w:val="nil"/>
              <w:bottom w:val="single" w:sz="4" w:space="0" w:color="auto"/>
            </w:tcBorders>
            <w:shd w:val="clear" w:color="auto" w:fill="D9D9D9"/>
          </w:tcPr>
          <w:p w14:paraId="0C61B1C8" w14:textId="77777777" w:rsidR="009E468F" w:rsidRPr="003F7263" w:rsidRDefault="009E468F" w:rsidP="009E468F">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1AEE02E0" w14:textId="77777777" w:rsidR="009E468F" w:rsidRPr="003F7263" w:rsidRDefault="009E468F" w:rsidP="009E468F">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37F10E36"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5BB085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33C639F" w14:textId="77777777" w:rsidR="009E468F" w:rsidRPr="003F7263" w:rsidRDefault="009E468F" w:rsidP="009E468F">
            <w:pPr>
              <w:keepNext/>
              <w:keepLines/>
              <w:spacing w:after="0"/>
              <w:rPr>
                <w:rFonts w:ascii="Arial" w:hAnsi="Arial"/>
                <w:sz w:val="16"/>
                <w:szCs w:val="16"/>
              </w:rPr>
            </w:pPr>
          </w:p>
        </w:tc>
      </w:tr>
      <w:tr w:rsidR="009E468F" w:rsidRPr="003F7263" w14:paraId="6DFCF294" w14:textId="77777777" w:rsidTr="003F7263">
        <w:trPr>
          <w:jc w:val="center"/>
        </w:trPr>
        <w:tc>
          <w:tcPr>
            <w:tcW w:w="1093" w:type="dxa"/>
            <w:tcBorders>
              <w:top w:val="nil"/>
              <w:bottom w:val="single" w:sz="4" w:space="0" w:color="auto"/>
            </w:tcBorders>
            <w:shd w:val="clear" w:color="auto" w:fill="FFFFFF"/>
          </w:tcPr>
          <w:p w14:paraId="49AA8B51" w14:textId="77777777" w:rsidR="009E468F" w:rsidRPr="003F7263" w:rsidRDefault="009E468F" w:rsidP="009E468F">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2EAF90A6" w14:textId="4F8B33EB" w:rsidR="009E468F" w:rsidRPr="003F7263" w:rsidRDefault="009E468F" w:rsidP="009E468F">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204CEB33" w14:textId="2A53AFBD" w:rsidR="009E468F" w:rsidRPr="003F7263" w:rsidRDefault="009E468F" w:rsidP="009E468F">
            <w:pPr>
              <w:pStyle w:val="TAC"/>
              <w:rPr>
                <w:sz w:val="16"/>
                <w:szCs w:val="16"/>
              </w:rPr>
            </w:pPr>
          </w:p>
        </w:tc>
        <w:tc>
          <w:tcPr>
            <w:tcW w:w="1170" w:type="dxa"/>
            <w:tcBorders>
              <w:bottom w:val="single" w:sz="4" w:space="0" w:color="auto"/>
            </w:tcBorders>
            <w:shd w:val="clear" w:color="auto" w:fill="FFFFFF"/>
          </w:tcPr>
          <w:p w14:paraId="41E7D486" w14:textId="6789B8AE" w:rsidR="009E468F" w:rsidRPr="003F7263" w:rsidRDefault="009E468F" w:rsidP="009E468F">
            <w:pPr>
              <w:pStyle w:val="TAC"/>
              <w:rPr>
                <w:sz w:val="16"/>
                <w:szCs w:val="16"/>
                <w:lang w:eastAsia="zh-CN"/>
              </w:rPr>
            </w:pPr>
          </w:p>
        </w:tc>
        <w:tc>
          <w:tcPr>
            <w:tcW w:w="3597" w:type="dxa"/>
            <w:tcBorders>
              <w:bottom w:val="single" w:sz="4" w:space="0" w:color="auto"/>
            </w:tcBorders>
            <w:shd w:val="clear" w:color="auto" w:fill="FFFFFF"/>
          </w:tcPr>
          <w:p w14:paraId="75D10014" w14:textId="00D5C454" w:rsidR="009E468F" w:rsidRPr="003F7263" w:rsidRDefault="009E468F" w:rsidP="009E468F">
            <w:pPr>
              <w:pStyle w:val="TAL"/>
              <w:rPr>
                <w:sz w:val="16"/>
                <w:szCs w:val="16"/>
              </w:rPr>
            </w:pPr>
          </w:p>
        </w:tc>
      </w:tr>
      <w:tr w:rsidR="009E468F" w:rsidRPr="003F7263" w14:paraId="6F877AAC" w14:textId="77777777" w:rsidTr="003F7263">
        <w:trPr>
          <w:jc w:val="center"/>
        </w:trPr>
        <w:tc>
          <w:tcPr>
            <w:tcW w:w="1093" w:type="dxa"/>
            <w:tcBorders>
              <w:top w:val="nil"/>
              <w:bottom w:val="single" w:sz="4" w:space="0" w:color="auto"/>
            </w:tcBorders>
            <w:shd w:val="clear" w:color="auto" w:fill="FFFFFF"/>
          </w:tcPr>
          <w:p w14:paraId="1BF30696" w14:textId="77777777" w:rsidR="009E468F" w:rsidRPr="003F7263" w:rsidRDefault="009E468F" w:rsidP="009E468F">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555074D8" w14:textId="77777777" w:rsidR="009E468F" w:rsidRPr="003F7263" w:rsidRDefault="009E468F" w:rsidP="009E468F">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A9F5FD5"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F2C2E4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CF8CAC2"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2AC3F3DF" w14:textId="77777777" w:rsidTr="003F7263">
        <w:trPr>
          <w:jc w:val="center"/>
        </w:trPr>
        <w:tc>
          <w:tcPr>
            <w:tcW w:w="1093" w:type="dxa"/>
            <w:tcBorders>
              <w:top w:val="nil"/>
              <w:bottom w:val="single" w:sz="4" w:space="0" w:color="auto"/>
            </w:tcBorders>
            <w:shd w:val="clear" w:color="auto" w:fill="D9D9D9"/>
          </w:tcPr>
          <w:p w14:paraId="3B79FE9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522996B0"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2086CC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E729A5D"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D98D22E" w14:textId="77777777" w:rsidR="009E468F" w:rsidRPr="003F7263" w:rsidRDefault="009E468F" w:rsidP="009E468F">
            <w:pPr>
              <w:keepNext/>
              <w:keepLines/>
              <w:spacing w:after="0"/>
              <w:rPr>
                <w:rFonts w:ascii="Arial" w:hAnsi="Arial"/>
                <w:b/>
                <w:sz w:val="16"/>
                <w:szCs w:val="16"/>
              </w:rPr>
            </w:pPr>
          </w:p>
        </w:tc>
      </w:tr>
      <w:tr w:rsidR="009E468F" w:rsidRPr="003F7263" w14:paraId="3ACF2342" w14:textId="77777777" w:rsidTr="003F7263">
        <w:trPr>
          <w:jc w:val="center"/>
        </w:trPr>
        <w:tc>
          <w:tcPr>
            <w:tcW w:w="1093" w:type="dxa"/>
            <w:tcBorders>
              <w:top w:val="nil"/>
              <w:bottom w:val="single" w:sz="4" w:space="0" w:color="auto"/>
            </w:tcBorders>
            <w:shd w:val="clear" w:color="auto" w:fill="D9D9D9"/>
          </w:tcPr>
          <w:p w14:paraId="3A6F7E97"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625832C2"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6CA01663"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487D2F8"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9B5496F" w14:textId="77777777" w:rsidR="009E468F" w:rsidRPr="003F7263" w:rsidRDefault="009E468F" w:rsidP="009E468F">
            <w:pPr>
              <w:keepNext/>
              <w:keepLines/>
              <w:spacing w:after="0"/>
              <w:rPr>
                <w:rFonts w:ascii="Arial" w:hAnsi="Arial"/>
                <w:b/>
                <w:sz w:val="16"/>
                <w:szCs w:val="16"/>
              </w:rPr>
            </w:pPr>
          </w:p>
        </w:tc>
      </w:tr>
      <w:tr w:rsidR="009E468F" w:rsidRPr="003F7263" w14:paraId="007C5171" w14:textId="77777777" w:rsidTr="003F7263">
        <w:trPr>
          <w:jc w:val="center"/>
        </w:trPr>
        <w:tc>
          <w:tcPr>
            <w:tcW w:w="1093" w:type="dxa"/>
            <w:tcBorders>
              <w:top w:val="nil"/>
              <w:bottom w:val="single" w:sz="4" w:space="0" w:color="auto"/>
            </w:tcBorders>
            <w:shd w:val="clear" w:color="auto" w:fill="FFFFFF"/>
          </w:tcPr>
          <w:p w14:paraId="37885F3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05BA6CD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BEE7176"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5839149"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3697A0F"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3CA7B6" w14:textId="77777777" w:rsidTr="003F7263">
        <w:trPr>
          <w:jc w:val="center"/>
        </w:trPr>
        <w:tc>
          <w:tcPr>
            <w:tcW w:w="1093" w:type="dxa"/>
            <w:tcBorders>
              <w:top w:val="nil"/>
              <w:bottom w:val="single" w:sz="4" w:space="0" w:color="auto"/>
            </w:tcBorders>
            <w:shd w:val="clear" w:color="auto" w:fill="D9D9D9"/>
          </w:tcPr>
          <w:p w14:paraId="3C4D142C"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740BB7B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093198F"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483A0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E6BF10" w14:textId="77777777" w:rsidR="009E468F" w:rsidRPr="003F7263" w:rsidRDefault="009E468F" w:rsidP="009E468F">
            <w:pPr>
              <w:keepNext/>
              <w:keepLines/>
              <w:spacing w:after="0"/>
              <w:rPr>
                <w:rFonts w:ascii="Arial" w:hAnsi="Arial"/>
                <w:b/>
                <w:sz w:val="16"/>
                <w:szCs w:val="16"/>
              </w:rPr>
            </w:pPr>
          </w:p>
        </w:tc>
      </w:tr>
      <w:tr w:rsidR="009E468F" w:rsidRPr="003F7263" w14:paraId="10D56670" w14:textId="77777777" w:rsidTr="003F7263">
        <w:trPr>
          <w:jc w:val="center"/>
        </w:trPr>
        <w:tc>
          <w:tcPr>
            <w:tcW w:w="1093" w:type="dxa"/>
            <w:tcBorders>
              <w:top w:val="nil"/>
              <w:bottom w:val="single" w:sz="4" w:space="0" w:color="auto"/>
            </w:tcBorders>
            <w:shd w:val="clear" w:color="auto" w:fill="FFFFFF"/>
          </w:tcPr>
          <w:p w14:paraId="17FAB9A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08B0E88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05D63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6B53B8D"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1BA3D7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FED2A75" w14:textId="77777777" w:rsidTr="003F7263">
        <w:trPr>
          <w:jc w:val="center"/>
        </w:trPr>
        <w:tc>
          <w:tcPr>
            <w:tcW w:w="1093" w:type="dxa"/>
            <w:tcBorders>
              <w:top w:val="nil"/>
              <w:bottom w:val="single" w:sz="4" w:space="0" w:color="auto"/>
            </w:tcBorders>
            <w:shd w:val="clear" w:color="auto" w:fill="FFFFFF"/>
          </w:tcPr>
          <w:p w14:paraId="65C7869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3282452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4AA32F19"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152B4AF"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CEA9F47"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6AADCA58" w14:textId="77777777" w:rsidTr="003F7263">
        <w:trPr>
          <w:jc w:val="center"/>
        </w:trPr>
        <w:tc>
          <w:tcPr>
            <w:tcW w:w="1093" w:type="dxa"/>
            <w:tcBorders>
              <w:top w:val="nil"/>
              <w:bottom w:val="single" w:sz="4" w:space="0" w:color="auto"/>
            </w:tcBorders>
            <w:shd w:val="clear" w:color="auto" w:fill="D9D9D9"/>
          </w:tcPr>
          <w:p w14:paraId="68827ECD" w14:textId="77777777" w:rsidR="009E468F" w:rsidRPr="003F7263" w:rsidRDefault="009E468F" w:rsidP="009E468F">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7147766E" w14:textId="23D976A7" w:rsidR="009E468F" w:rsidRPr="003F7263" w:rsidRDefault="009E468F" w:rsidP="009E468F">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5D9752BE" w14:textId="77777777" w:rsidR="009E468F" w:rsidRPr="003F7263" w:rsidRDefault="009E468F" w:rsidP="009E468F">
            <w:pPr>
              <w:pStyle w:val="TAL"/>
              <w:rPr>
                <w:b/>
                <w:sz w:val="16"/>
                <w:szCs w:val="16"/>
              </w:rPr>
            </w:pPr>
          </w:p>
        </w:tc>
        <w:tc>
          <w:tcPr>
            <w:tcW w:w="1170" w:type="dxa"/>
            <w:tcBorders>
              <w:bottom w:val="single" w:sz="4" w:space="0" w:color="auto"/>
            </w:tcBorders>
            <w:shd w:val="clear" w:color="auto" w:fill="D9D9D9"/>
          </w:tcPr>
          <w:p w14:paraId="114E3BBC" w14:textId="77777777" w:rsidR="009E468F" w:rsidRPr="003F7263" w:rsidRDefault="009E468F" w:rsidP="009E468F">
            <w:pPr>
              <w:pStyle w:val="TAL"/>
              <w:rPr>
                <w:b/>
                <w:sz w:val="16"/>
                <w:szCs w:val="16"/>
                <w:lang w:eastAsia="zh-CN"/>
              </w:rPr>
            </w:pPr>
          </w:p>
        </w:tc>
        <w:tc>
          <w:tcPr>
            <w:tcW w:w="3597" w:type="dxa"/>
            <w:tcBorders>
              <w:bottom w:val="single" w:sz="4" w:space="0" w:color="auto"/>
            </w:tcBorders>
            <w:shd w:val="clear" w:color="auto" w:fill="D9D9D9"/>
          </w:tcPr>
          <w:p w14:paraId="015666AE" w14:textId="77777777" w:rsidR="009E468F" w:rsidRPr="003F7263" w:rsidRDefault="009E468F" w:rsidP="009E468F">
            <w:pPr>
              <w:pStyle w:val="TAL"/>
              <w:rPr>
                <w:b/>
                <w:sz w:val="16"/>
                <w:szCs w:val="16"/>
              </w:rPr>
            </w:pPr>
          </w:p>
        </w:tc>
      </w:tr>
      <w:tr w:rsidR="009E468F" w:rsidRPr="003F7263" w14:paraId="2FFCFB31" w14:textId="77777777" w:rsidTr="003F7263">
        <w:trPr>
          <w:jc w:val="center"/>
        </w:trPr>
        <w:tc>
          <w:tcPr>
            <w:tcW w:w="1093" w:type="dxa"/>
            <w:tcBorders>
              <w:top w:val="nil"/>
              <w:bottom w:val="single" w:sz="4" w:space="0" w:color="auto"/>
            </w:tcBorders>
            <w:shd w:val="clear" w:color="auto" w:fill="FFFFFF"/>
          </w:tcPr>
          <w:p w14:paraId="28388776" w14:textId="77777777" w:rsidR="009E468F" w:rsidRPr="003F7263" w:rsidRDefault="009E468F" w:rsidP="009E468F">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1BB1719E" w14:textId="77777777" w:rsidR="009E468F" w:rsidRPr="003F7263" w:rsidRDefault="009E468F" w:rsidP="009E468F">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01607346"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6C32F2B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996F9E0"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7FD91820" w14:textId="77777777" w:rsidTr="003F7263">
        <w:trPr>
          <w:jc w:val="center"/>
        </w:trPr>
        <w:tc>
          <w:tcPr>
            <w:tcW w:w="1093" w:type="dxa"/>
            <w:tcBorders>
              <w:top w:val="nil"/>
              <w:bottom w:val="single" w:sz="4" w:space="0" w:color="auto"/>
            </w:tcBorders>
            <w:shd w:val="clear" w:color="auto" w:fill="FFFFFF"/>
          </w:tcPr>
          <w:p w14:paraId="173D412C" w14:textId="77777777" w:rsidR="009E468F" w:rsidRPr="003F7263" w:rsidRDefault="009E468F" w:rsidP="009E468F">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23F9FB92" w14:textId="77777777" w:rsidR="009E468F" w:rsidRPr="003F7263" w:rsidRDefault="009E468F" w:rsidP="009E468F">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834C790"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BD8A9A5" w14:textId="77777777" w:rsidR="009E468F" w:rsidRPr="003F7263" w:rsidRDefault="009E468F" w:rsidP="009E468F">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31F0D99D" w14:textId="68A9979E"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E468F" w:rsidRPr="003F7263" w14:paraId="48A2252B" w14:textId="77777777" w:rsidTr="003F7263">
        <w:trPr>
          <w:jc w:val="center"/>
        </w:trPr>
        <w:tc>
          <w:tcPr>
            <w:tcW w:w="1093" w:type="dxa"/>
            <w:tcBorders>
              <w:top w:val="nil"/>
              <w:bottom w:val="single" w:sz="4" w:space="0" w:color="auto"/>
            </w:tcBorders>
            <w:shd w:val="clear" w:color="auto" w:fill="D9D9D9"/>
          </w:tcPr>
          <w:p w14:paraId="467F7764"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2314033C"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51CCC859"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2ED6F9"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F9E3B9" w14:textId="77777777" w:rsidR="009E468F" w:rsidRPr="003F7263" w:rsidRDefault="009E468F" w:rsidP="009E468F">
            <w:pPr>
              <w:keepNext/>
              <w:keepLines/>
              <w:spacing w:after="0"/>
              <w:rPr>
                <w:rFonts w:ascii="Arial" w:hAnsi="Arial"/>
                <w:b/>
                <w:sz w:val="16"/>
                <w:szCs w:val="16"/>
              </w:rPr>
            </w:pPr>
          </w:p>
        </w:tc>
      </w:tr>
      <w:tr w:rsidR="009E468F" w:rsidRPr="003F7263" w14:paraId="07C9BE3E" w14:textId="77777777" w:rsidTr="003F7263">
        <w:trPr>
          <w:jc w:val="center"/>
        </w:trPr>
        <w:tc>
          <w:tcPr>
            <w:tcW w:w="1093" w:type="dxa"/>
            <w:tcBorders>
              <w:top w:val="nil"/>
              <w:bottom w:val="single" w:sz="4" w:space="0" w:color="auto"/>
            </w:tcBorders>
            <w:shd w:val="clear" w:color="auto" w:fill="FFFFFF"/>
          </w:tcPr>
          <w:p w14:paraId="0F78D14B"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2901E897"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4944A12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8E63246"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6223859D" w14:textId="617A54DC"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 xml:space="preserve">5G core over non-3GPP Access Network </w:t>
            </w:r>
            <w:r w:rsidR="001C27F0" w:rsidRPr="003F7263">
              <w:rPr>
                <w:rFonts w:ascii="Arial" w:hAnsi="Arial"/>
                <w:sz w:val="16"/>
                <w:szCs w:val="16"/>
                <w:lang w:eastAsia="zh-CN"/>
              </w:rPr>
              <w:t xml:space="preserve">and </w:t>
            </w:r>
            <w:r w:rsidRPr="003F7263">
              <w:rPr>
                <w:rFonts w:ascii="Arial" w:hAnsi="Arial"/>
                <w:sz w:val="16"/>
                <w:szCs w:val="16"/>
                <w:lang w:eastAsia="zh-CN"/>
              </w:rPr>
              <w:t>SMS over NAS and WLAN</w:t>
            </w:r>
          </w:p>
        </w:tc>
      </w:tr>
      <w:tr w:rsidR="009E468F" w:rsidRPr="003F7263" w14:paraId="0CCB409C" w14:textId="77777777" w:rsidTr="003F7263">
        <w:trPr>
          <w:jc w:val="center"/>
        </w:trPr>
        <w:tc>
          <w:tcPr>
            <w:tcW w:w="1093" w:type="dxa"/>
            <w:tcBorders>
              <w:top w:val="nil"/>
              <w:bottom w:val="single" w:sz="4" w:space="0" w:color="auto"/>
            </w:tcBorders>
            <w:shd w:val="clear" w:color="auto" w:fill="D9D9D9"/>
          </w:tcPr>
          <w:p w14:paraId="6193FAB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0505D5B6"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4BE4666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A767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1DF40F2" w14:textId="77777777" w:rsidR="009E468F" w:rsidRPr="003F7263" w:rsidRDefault="009E468F" w:rsidP="009E468F">
            <w:pPr>
              <w:keepNext/>
              <w:keepLines/>
              <w:spacing w:after="0"/>
              <w:rPr>
                <w:rFonts w:ascii="Arial" w:hAnsi="Arial"/>
                <w:sz w:val="16"/>
                <w:szCs w:val="16"/>
              </w:rPr>
            </w:pPr>
          </w:p>
        </w:tc>
      </w:tr>
      <w:tr w:rsidR="009E468F" w:rsidRPr="003F7263" w14:paraId="22990404" w14:textId="77777777" w:rsidTr="003F7263">
        <w:trPr>
          <w:jc w:val="center"/>
        </w:trPr>
        <w:tc>
          <w:tcPr>
            <w:tcW w:w="1093" w:type="dxa"/>
            <w:tcBorders>
              <w:top w:val="nil"/>
              <w:bottom w:val="single" w:sz="4" w:space="0" w:color="auto"/>
            </w:tcBorders>
            <w:shd w:val="clear" w:color="auto" w:fill="D9D9D9"/>
          </w:tcPr>
          <w:p w14:paraId="6C7A591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2CB8BEF1"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4681F97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34D3DB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545D213" w14:textId="77777777" w:rsidR="009E468F" w:rsidRPr="003F7263" w:rsidRDefault="009E468F" w:rsidP="009E468F">
            <w:pPr>
              <w:keepNext/>
              <w:keepLines/>
              <w:spacing w:after="0"/>
              <w:rPr>
                <w:rFonts w:ascii="Arial" w:hAnsi="Arial"/>
                <w:sz w:val="16"/>
                <w:szCs w:val="16"/>
              </w:rPr>
            </w:pPr>
          </w:p>
        </w:tc>
      </w:tr>
      <w:tr w:rsidR="009E468F" w:rsidRPr="003F7263" w14:paraId="06532210" w14:textId="77777777" w:rsidTr="003F7263">
        <w:trPr>
          <w:jc w:val="center"/>
        </w:trPr>
        <w:tc>
          <w:tcPr>
            <w:tcW w:w="1093" w:type="dxa"/>
            <w:tcBorders>
              <w:top w:val="nil"/>
              <w:bottom w:val="single" w:sz="4" w:space="0" w:color="auto"/>
            </w:tcBorders>
            <w:shd w:val="clear" w:color="auto" w:fill="FFFFFF"/>
          </w:tcPr>
          <w:p w14:paraId="633BC12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066DDBC0"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3F93FB6A"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B20E0DC"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75F191C"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A781394" w14:textId="77777777" w:rsidTr="003F7263">
        <w:trPr>
          <w:jc w:val="center"/>
        </w:trPr>
        <w:tc>
          <w:tcPr>
            <w:tcW w:w="1093" w:type="dxa"/>
            <w:tcBorders>
              <w:top w:val="nil"/>
              <w:bottom w:val="single" w:sz="4" w:space="0" w:color="auto"/>
            </w:tcBorders>
            <w:shd w:val="clear" w:color="auto" w:fill="FFFFFF"/>
          </w:tcPr>
          <w:p w14:paraId="3E4E7FF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648F79B2"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F3C9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3263E5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6D31618B"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45FC75C6" w14:textId="77777777" w:rsidTr="003F7263">
        <w:trPr>
          <w:jc w:val="center"/>
        </w:trPr>
        <w:tc>
          <w:tcPr>
            <w:tcW w:w="1093" w:type="dxa"/>
            <w:tcBorders>
              <w:top w:val="nil"/>
              <w:bottom w:val="single" w:sz="4" w:space="0" w:color="auto"/>
            </w:tcBorders>
            <w:shd w:val="clear" w:color="auto" w:fill="FFFFFF"/>
          </w:tcPr>
          <w:p w14:paraId="0B93C58C"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F0E48DA"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20DA77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0DF4D84"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11AD720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BD9E1FD" w14:textId="77777777" w:rsidTr="003F7263">
        <w:trPr>
          <w:jc w:val="center"/>
        </w:trPr>
        <w:tc>
          <w:tcPr>
            <w:tcW w:w="1093" w:type="dxa"/>
            <w:tcBorders>
              <w:top w:val="nil"/>
              <w:bottom w:val="single" w:sz="4" w:space="0" w:color="auto"/>
            </w:tcBorders>
            <w:shd w:val="clear" w:color="auto" w:fill="D9D9D9"/>
          </w:tcPr>
          <w:p w14:paraId="013EFC3F" w14:textId="77777777" w:rsidR="009E468F" w:rsidRPr="003F7263" w:rsidRDefault="009E468F" w:rsidP="009E468F">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685FA772" w14:textId="77777777" w:rsidR="009E468F" w:rsidRPr="003F7263" w:rsidRDefault="009E468F" w:rsidP="009E468F">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38A7A0D9"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1D2815F"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53B9D980" w14:textId="77777777" w:rsidR="009E468F" w:rsidRPr="003F7263" w:rsidRDefault="009E468F" w:rsidP="009E468F">
            <w:pPr>
              <w:pStyle w:val="TAL"/>
              <w:keepNext w:val="0"/>
              <w:keepLines w:val="0"/>
              <w:rPr>
                <w:sz w:val="16"/>
                <w:szCs w:val="16"/>
              </w:rPr>
            </w:pPr>
          </w:p>
        </w:tc>
      </w:tr>
      <w:tr w:rsidR="009E468F" w:rsidRPr="003F7263" w14:paraId="0929DF52" w14:textId="77777777" w:rsidTr="003F7263">
        <w:trPr>
          <w:jc w:val="center"/>
        </w:trPr>
        <w:tc>
          <w:tcPr>
            <w:tcW w:w="1093" w:type="dxa"/>
            <w:tcBorders>
              <w:top w:val="nil"/>
              <w:bottom w:val="single" w:sz="4" w:space="0" w:color="auto"/>
            </w:tcBorders>
            <w:shd w:val="clear" w:color="auto" w:fill="D9D9D9"/>
          </w:tcPr>
          <w:p w14:paraId="10BF5C4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1843366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658AF2DE"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E942C9B"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357FF6BF" w14:textId="77777777" w:rsidR="009E468F" w:rsidRPr="003F7263" w:rsidRDefault="009E468F" w:rsidP="009E468F">
            <w:pPr>
              <w:pStyle w:val="TAL"/>
              <w:keepNext w:val="0"/>
              <w:keepLines w:val="0"/>
              <w:rPr>
                <w:sz w:val="16"/>
                <w:szCs w:val="16"/>
              </w:rPr>
            </w:pPr>
          </w:p>
        </w:tc>
      </w:tr>
      <w:tr w:rsidR="009E468F" w:rsidRPr="003F7263" w14:paraId="05AB3D98" w14:textId="77777777" w:rsidTr="003F7263">
        <w:trPr>
          <w:jc w:val="center"/>
        </w:trPr>
        <w:tc>
          <w:tcPr>
            <w:tcW w:w="1093" w:type="dxa"/>
            <w:tcBorders>
              <w:top w:val="nil"/>
              <w:bottom w:val="single" w:sz="4" w:space="0" w:color="auto"/>
            </w:tcBorders>
            <w:shd w:val="clear" w:color="auto" w:fill="D9D9D9"/>
          </w:tcPr>
          <w:p w14:paraId="26690FC7" w14:textId="77777777" w:rsidR="009E468F" w:rsidRPr="003F7263" w:rsidRDefault="009E468F" w:rsidP="009E468F">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78F079B" w14:textId="77777777" w:rsidR="009E468F" w:rsidRPr="003F7263" w:rsidRDefault="009E468F" w:rsidP="009E468F">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352395A2"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313036E7"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21B70799" w14:textId="77777777" w:rsidR="009E468F" w:rsidRPr="003F7263" w:rsidRDefault="009E468F" w:rsidP="009E468F">
            <w:pPr>
              <w:pStyle w:val="TAL"/>
              <w:keepNext w:val="0"/>
              <w:keepLines w:val="0"/>
              <w:rPr>
                <w:sz w:val="16"/>
                <w:szCs w:val="16"/>
              </w:rPr>
            </w:pPr>
          </w:p>
        </w:tc>
      </w:tr>
      <w:tr w:rsidR="009E468F" w:rsidRPr="003F7263" w14:paraId="261929DB" w14:textId="77777777" w:rsidTr="003F7263">
        <w:trPr>
          <w:jc w:val="center"/>
        </w:trPr>
        <w:tc>
          <w:tcPr>
            <w:tcW w:w="1093" w:type="dxa"/>
            <w:tcBorders>
              <w:top w:val="nil"/>
              <w:bottom w:val="single" w:sz="4" w:space="0" w:color="auto"/>
            </w:tcBorders>
            <w:shd w:val="clear" w:color="auto" w:fill="FFFFFF"/>
          </w:tcPr>
          <w:p w14:paraId="1566AEDD" w14:textId="77777777" w:rsidR="009E468F" w:rsidRPr="003F7263" w:rsidRDefault="009E468F" w:rsidP="009E468F">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1F4F0212" w14:textId="6C97C475" w:rsidR="009E468F" w:rsidRPr="003F7263" w:rsidRDefault="009E468F" w:rsidP="009E468F">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350F1F57" w14:textId="77777777" w:rsidR="009E468F" w:rsidRPr="003F7263" w:rsidRDefault="009E468F" w:rsidP="009E468F">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20322C4B" w14:textId="77777777" w:rsidR="009E468F" w:rsidRPr="003F7263" w:rsidRDefault="009E468F" w:rsidP="009E468F">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3FD9EB00" w14:textId="77777777" w:rsidR="009E468F" w:rsidRPr="003F7263" w:rsidRDefault="009E468F" w:rsidP="009E468F">
            <w:pPr>
              <w:pStyle w:val="TAL"/>
              <w:keepNext w:val="0"/>
              <w:keepLines w:val="0"/>
              <w:rPr>
                <w:sz w:val="16"/>
                <w:szCs w:val="16"/>
              </w:rPr>
            </w:pPr>
            <w:r w:rsidRPr="003F7263">
              <w:rPr>
                <w:bCs/>
                <w:sz w:val="16"/>
                <w:szCs w:val="16"/>
              </w:rPr>
              <w:t>UEs supporting 5G Core and additional UE-requested PDU establishment</w:t>
            </w:r>
          </w:p>
        </w:tc>
      </w:tr>
      <w:tr w:rsidR="009E468F" w:rsidRPr="003F7263" w14:paraId="15F5265A" w14:textId="77777777" w:rsidTr="003F7263">
        <w:trPr>
          <w:jc w:val="center"/>
        </w:trPr>
        <w:tc>
          <w:tcPr>
            <w:tcW w:w="1093" w:type="dxa"/>
            <w:tcBorders>
              <w:top w:val="nil"/>
              <w:bottom w:val="single" w:sz="4" w:space="0" w:color="auto"/>
            </w:tcBorders>
            <w:shd w:val="clear" w:color="auto" w:fill="FFFFFF"/>
          </w:tcPr>
          <w:p w14:paraId="2E677BA5" w14:textId="77777777" w:rsidR="009E468F" w:rsidRPr="003F7263" w:rsidRDefault="009E468F" w:rsidP="009E468F">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52FF2E8D" w14:textId="04610AB7" w:rsidR="009E468F" w:rsidRPr="003F7263" w:rsidRDefault="009E468F" w:rsidP="009E468F">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2A9A740"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181F56D" w14:textId="1CD3E908"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953698" w:rsidRPr="003F7263">
              <w:rPr>
                <w:bCs/>
                <w:sz w:val="16"/>
                <w:szCs w:val="16"/>
                <w:lang w:eastAsia="zh-CN"/>
              </w:rPr>
              <w:t>39</w:t>
            </w:r>
          </w:p>
        </w:tc>
        <w:tc>
          <w:tcPr>
            <w:tcW w:w="3597" w:type="dxa"/>
            <w:tcBorders>
              <w:bottom w:val="single" w:sz="4" w:space="0" w:color="auto"/>
            </w:tcBorders>
            <w:shd w:val="clear" w:color="auto" w:fill="FFFFFF"/>
          </w:tcPr>
          <w:p w14:paraId="51B132C2" w14:textId="3C90F622" w:rsidR="009E468F" w:rsidRPr="003F7263" w:rsidRDefault="009E468F" w:rsidP="009E468F">
            <w:pPr>
              <w:pStyle w:val="TAL"/>
              <w:keepNext w:val="0"/>
              <w:keepLines w:val="0"/>
              <w:rPr>
                <w:bCs/>
                <w:sz w:val="16"/>
                <w:szCs w:val="16"/>
              </w:rPr>
            </w:pPr>
            <w:r w:rsidRPr="003F7263">
              <w:rPr>
                <w:sz w:val="16"/>
                <w:szCs w:val="16"/>
              </w:rPr>
              <w:t xml:space="preserve">UEs supporting 5G Core and </w:t>
            </w:r>
            <w:r w:rsidR="00953698" w:rsidRPr="003F7263">
              <w:rPr>
                <w:sz w:val="16"/>
                <w:szCs w:val="16"/>
              </w:rPr>
              <w:t>additional UE-requested PDU establishment</w:t>
            </w:r>
          </w:p>
        </w:tc>
      </w:tr>
      <w:tr w:rsidR="009E468F" w:rsidRPr="003F7263" w14:paraId="6BE4614D" w14:textId="77777777" w:rsidTr="003F7263">
        <w:trPr>
          <w:jc w:val="center"/>
        </w:trPr>
        <w:tc>
          <w:tcPr>
            <w:tcW w:w="1093" w:type="dxa"/>
            <w:tcBorders>
              <w:top w:val="nil"/>
              <w:bottom w:val="single" w:sz="4" w:space="0" w:color="auto"/>
            </w:tcBorders>
            <w:shd w:val="clear" w:color="auto" w:fill="D9D9D9"/>
          </w:tcPr>
          <w:p w14:paraId="78CD176B" w14:textId="77777777" w:rsidR="009E468F" w:rsidRPr="003F7263" w:rsidRDefault="009E468F" w:rsidP="009E468F">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6F086412" w14:textId="77777777" w:rsidR="009E468F" w:rsidRPr="003F7263" w:rsidRDefault="009E468F" w:rsidP="009E468F">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2FF3FEA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E7D06BD"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5D7851BB" w14:textId="77777777" w:rsidR="009E468F" w:rsidRPr="003F7263" w:rsidRDefault="009E468F" w:rsidP="009E468F">
            <w:pPr>
              <w:pStyle w:val="TAL"/>
              <w:keepNext w:val="0"/>
              <w:keepLines w:val="0"/>
              <w:rPr>
                <w:bCs/>
                <w:sz w:val="16"/>
                <w:szCs w:val="16"/>
              </w:rPr>
            </w:pPr>
          </w:p>
        </w:tc>
      </w:tr>
      <w:tr w:rsidR="009E468F" w:rsidRPr="003F7263" w14:paraId="1A9311E8" w14:textId="77777777" w:rsidTr="003F7263">
        <w:trPr>
          <w:jc w:val="center"/>
        </w:trPr>
        <w:tc>
          <w:tcPr>
            <w:tcW w:w="1093" w:type="dxa"/>
            <w:tcBorders>
              <w:top w:val="nil"/>
              <w:bottom w:val="single" w:sz="4" w:space="0" w:color="auto"/>
            </w:tcBorders>
            <w:shd w:val="clear" w:color="auto" w:fill="FFFFFF"/>
          </w:tcPr>
          <w:p w14:paraId="3375B62B"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45DA5860"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647D4306"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34812974"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5A200CAC"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63A848D5" w14:textId="77777777" w:rsidTr="003F7263">
        <w:trPr>
          <w:jc w:val="center"/>
        </w:trPr>
        <w:tc>
          <w:tcPr>
            <w:tcW w:w="1093" w:type="dxa"/>
            <w:tcBorders>
              <w:top w:val="nil"/>
              <w:bottom w:val="single" w:sz="4" w:space="0" w:color="auto"/>
            </w:tcBorders>
            <w:shd w:val="clear" w:color="auto" w:fill="FFFFFF"/>
          </w:tcPr>
          <w:p w14:paraId="1722A895" w14:textId="77777777" w:rsidR="009E468F" w:rsidRPr="003F7263" w:rsidRDefault="009E468F" w:rsidP="009E468F">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27AA118E"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2703B9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6ABFDBA" w14:textId="4AAC1A1E"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6F31C6E6" w14:textId="1AF5901F"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62D91F7A" w14:textId="77777777" w:rsidTr="003F7263">
        <w:trPr>
          <w:jc w:val="center"/>
        </w:trPr>
        <w:tc>
          <w:tcPr>
            <w:tcW w:w="1093" w:type="dxa"/>
            <w:tcBorders>
              <w:top w:val="nil"/>
              <w:bottom w:val="single" w:sz="4" w:space="0" w:color="auto"/>
            </w:tcBorders>
            <w:shd w:val="clear" w:color="auto" w:fill="D9D9D9"/>
          </w:tcPr>
          <w:p w14:paraId="49FF0725"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57C1E245" w14:textId="77777777" w:rsidR="009E468F" w:rsidRPr="003F7263" w:rsidRDefault="009E468F" w:rsidP="009E468F">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44124403"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0BC803DB"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13489718" w14:textId="77777777" w:rsidR="009E468F" w:rsidRPr="003F7263" w:rsidRDefault="009E468F" w:rsidP="009E468F">
            <w:pPr>
              <w:pStyle w:val="TAL"/>
              <w:keepNext w:val="0"/>
              <w:keepLines w:val="0"/>
              <w:rPr>
                <w:bCs/>
                <w:sz w:val="16"/>
                <w:szCs w:val="16"/>
              </w:rPr>
            </w:pPr>
          </w:p>
        </w:tc>
      </w:tr>
      <w:tr w:rsidR="009E468F" w:rsidRPr="003F7263" w14:paraId="4641F734" w14:textId="77777777" w:rsidTr="003F7263">
        <w:trPr>
          <w:jc w:val="center"/>
        </w:trPr>
        <w:tc>
          <w:tcPr>
            <w:tcW w:w="1093" w:type="dxa"/>
            <w:tcBorders>
              <w:top w:val="nil"/>
              <w:bottom w:val="single" w:sz="4" w:space="0" w:color="auto"/>
            </w:tcBorders>
            <w:shd w:val="clear" w:color="auto" w:fill="FFFFFF"/>
          </w:tcPr>
          <w:p w14:paraId="367E722E" w14:textId="0ED38D5D" w:rsidR="009E468F" w:rsidRPr="003F7263" w:rsidRDefault="009E468F" w:rsidP="009E468F">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2BEF172B" w14:textId="64E2E600" w:rsidR="009E468F" w:rsidRPr="003F7263" w:rsidRDefault="009E468F" w:rsidP="009E468F">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0E5898E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FFFFFF"/>
          </w:tcPr>
          <w:p w14:paraId="77EE85F2"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FFFFFF"/>
          </w:tcPr>
          <w:p w14:paraId="14957F51" w14:textId="77777777" w:rsidR="009E468F" w:rsidRPr="003F7263" w:rsidRDefault="009E468F" w:rsidP="009E468F">
            <w:pPr>
              <w:pStyle w:val="TAL"/>
              <w:keepNext w:val="0"/>
              <w:keepLines w:val="0"/>
              <w:rPr>
                <w:bCs/>
                <w:sz w:val="16"/>
                <w:szCs w:val="16"/>
              </w:rPr>
            </w:pPr>
          </w:p>
        </w:tc>
      </w:tr>
      <w:tr w:rsidR="009E468F" w:rsidRPr="003F7263" w14:paraId="4D3F0007" w14:textId="77777777" w:rsidTr="003F7263">
        <w:trPr>
          <w:jc w:val="center"/>
        </w:trPr>
        <w:tc>
          <w:tcPr>
            <w:tcW w:w="1093" w:type="dxa"/>
            <w:tcBorders>
              <w:top w:val="nil"/>
              <w:bottom w:val="single" w:sz="4" w:space="0" w:color="auto"/>
            </w:tcBorders>
            <w:shd w:val="clear" w:color="auto" w:fill="FFFFFF"/>
          </w:tcPr>
          <w:p w14:paraId="4A29D08A" w14:textId="6F9E7732" w:rsidR="009E468F" w:rsidRPr="003F7263" w:rsidRDefault="009E468F" w:rsidP="009E468F">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41321DAB" w14:textId="19E4BBE4" w:rsidR="009E468F" w:rsidRPr="003F7263" w:rsidRDefault="009E468F" w:rsidP="009E468F">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3AA8F34D" w14:textId="66A99B5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7E8AA411" w14:textId="4772DB72"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27C50AE0" w14:textId="2C4BBFFC"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0D977957" w14:textId="77777777" w:rsidTr="003F7263">
        <w:trPr>
          <w:jc w:val="center"/>
        </w:trPr>
        <w:tc>
          <w:tcPr>
            <w:tcW w:w="1093" w:type="dxa"/>
            <w:tcBorders>
              <w:top w:val="nil"/>
              <w:bottom w:val="single" w:sz="4" w:space="0" w:color="auto"/>
            </w:tcBorders>
            <w:shd w:val="clear" w:color="auto" w:fill="D9D9D9"/>
          </w:tcPr>
          <w:p w14:paraId="608A3F6D"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32B025C5" w14:textId="77777777" w:rsidR="009E468F" w:rsidRPr="003F7263" w:rsidRDefault="009E468F" w:rsidP="009E468F">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2AA5C2FF"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4366E9A"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273DEC1A" w14:textId="77777777" w:rsidR="009E468F" w:rsidRPr="003F7263" w:rsidRDefault="009E468F" w:rsidP="009E468F">
            <w:pPr>
              <w:pStyle w:val="TAL"/>
              <w:keepNext w:val="0"/>
              <w:keepLines w:val="0"/>
              <w:rPr>
                <w:bCs/>
                <w:sz w:val="16"/>
                <w:szCs w:val="16"/>
              </w:rPr>
            </w:pPr>
          </w:p>
        </w:tc>
      </w:tr>
      <w:tr w:rsidR="009E468F" w:rsidRPr="003F7263" w14:paraId="4C9ADE5C" w14:textId="77777777" w:rsidTr="003F7263">
        <w:trPr>
          <w:jc w:val="center"/>
        </w:trPr>
        <w:tc>
          <w:tcPr>
            <w:tcW w:w="1093" w:type="dxa"/>
            <w:tcBorders>
              <w:top w:val="nil"/>
              <w:bottom w:val="single" w:sz="4" w:space="0" w:color="auto"/>
            </w:tcBorders>
            <w:shd w:val="clear" w:color="auto" w:fill="auto"/>
          </w:tcPr>
          <w:p w14:paraId="0716B48F"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0D197D09" w14:textId="77777777" w:rsidR="009E468F" w:rsidRPr="003F7263" w:rsidRDefault="009E468F" w:rsidP="009E468F">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25DE86C2"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64E474B3" w14:textId="1C59897F"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auto"/>
          </w:tcPr>
          <w:p w14:paraId="2B5DE805" w14:textId="7EBD831E"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764EDB0E" w14:textId="77777777" w:rsidTr="003F7263">
        <w:trPr>
          <w:jc w:val="center"/>
        </w:trPr>
        <w:tc>
          <w:tcPr>
            <w:tcW w:w="1093" w:type="dxa"/>
            <w:tcBorders>
              <w:top w:val="nil"/>
              <w:bottom w:val="single" w:sz="4" w:space="0" w:color="auto"/>
            </w:tcBorders>
            <w:shd w:val="clear" w:color="auto" w:fill="D9D9D9"/>
          </w:tcPr>
          <w:p w14:paraId="6C514164"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04468E98" w14:textId="77777777" w:rsidR="009E468F" w:rsidRPr="003F7263" w:rsidRDefault="009E468F" w:rsidP="009E468F">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21D91B09" w14:textId="77777777" w:rsidR="009E468F" w:rsidRPr="003F7263" w:rsidRDefault="009E468F" w:rsidP="009E468F">
            <w:pPr>
              <w:pStyle w:val="TAC"/>
              <w:keepNext w:val="0"/>
              <w:keepLines w:val="0"/>
              <w:rPr>
                <w:b/>
                <w:bCs/>
                <w:sz w:val="16"/>
                <w:szCs w:val="16"/>
              </w:rPr>
            </w:pPr>
          </w:p>
        </w:tc>
        <w:tc>
          <w:tcPr>
            <w:tcW w:w="1170" w:type="dxa"/>
            <w:tcBorders>
              <w:bottom w:val="single" w:sz="4" w:space="0" w:color="auto"/>
            </w:tcBorders>
            <w:shd w:val="clear" w:color="auto" w:fill="D9D9D9"/>
          </w:tcPr>
          <w:p w14:paraId="20EEFC7E" w14:textId="77777777" w:rsidR="009E468F" w:rsidRPr="003F7263" w:rsidRDefault="009E468F" w:rsidP="009E468F">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B59278C" w14:textId="77777777" w:rsidR="009E468F" w:rsidRPr="003F7263" w:rsidRDefault="009E468F" w:rsidP="009E468F">
            <w:pPr>
              <w:pStyle w:val="TAL"/>
              <w:keepNext w:val="0"/>
              <w:keepLines w:val="0"/>
              <w:rPr>
                <w:b/>
                <w:bCs/>
                <w:sz w:val="16"/>
                <w:szCs w:val="16"/>
              </w:rPr>
            </w:pPr>
          </w:p>
        </w:tc>
      </w:tr>
      <w:tr w:rsidR="009E468F" w:rsidRPr="003F7263" w14:paraId="51483C91" w14:textId="77777777" w:rsidTr="003F7263">
        <w:trPr>
          <w:jc w:val="center"/>
        </w:trPr>
        <w:tc>
          <w:tcPr>
            <w:tcW w:w="1093" w:type="dxa"/>
            <w:tcBorders>
              <w:top w:val="nil"/>
              <w:bottom w:val="single" w:sz="4" w:space="0" w:color="auto"/>
            </w:tcBorders>
            <w:shd w:val="clear" w:color="auto" w:fill="FFFFFF"/>
          </w:tcPr>
          <w:p w14:paraId="4A36A6F0"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2DAF32F5" w14:textId="77777777" w:rsidR="009E468F" w:rsidRPr="003F7263" w:rsidRDefault="009E468F" w:rsidP="009E468F">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3542BED1"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C9F1B49"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5EE6A4AC" w14:textId="77777777" w:rsidR="009E468F" w:rsidRPr="003F7263" w:rsidRDefault="009E468F" w:rsidP="009E468F">
            <w:pPr>
              <w:pStyle w:val="TAL"/>
              <w:keepNext w:val="0"/>
              <w:keepLines w:val="0"/>
              <w:rPr>
                <w:bCs/>
                <w:sz w:val="16"/>
                <w:szCs w:val="16"/>
              </w:rPr>
            </w:pPr>
            <w:r w:rsidRPr="003F7263">
              <w:rPr>
                <w:bCs/>
                <w:sz w:val="16"/>
                <w:szCs w:val="16"/>
              </w:rPr>
              <w:t>UEs supporting 5G Core and UE requested PDU session modification procedure</w:t>
            </w:r>
          </w:p>
        </w:tc>
      </w:tr>
      <w:tr w:rsidR="009E468F" w:rsidRPr="003F7263" w14:paraId="7E24F18D" w14:textId="77777777" w:rsidTr="003F7263">
        <w:trPr>
          <w:jc w:val="center"/>
        </w:trPr>
        <w:tc>
          <w:tcPr>
            <w:tcW w:w="1093" w:type="dxa"/>
            <w:tcBorders>
              <w:top w:val="nil"/>
              <w:bottom w:val="single" w:sz="4" w:space="0" w:color="auto"/>
            </w:tcBorders>
            <w:shd w:val="clear" w:color="auto" w:fill="D9D9D9"/>
          </w:tcPr>
          <w:p w14:paraId="5B485799"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01556905" w14:textId="77777777" w:rsidR="009E468F" w:rsidRPr="003F7263" w:rsidRDefault="009E468F" w:rsidP="009E468F">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44AA8F8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5E50F60C"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62FC2504" w14:textId="77777777" w:rsidR="009E468F" w:rsidRPr="003F7263" w:rsidRDefault="009E468F" w:rsidP="009E468F">
            <w:pPr>
              <w:pStyle w:val="TAL"/>
              <w:keepNext w:val="0"/>
              <w:keepLines w:val="0"/>
              <w:rPr>
                <w:bCs/>
                <w:sz w:val="16"/>
                <w:szCs w:val="16"/>
              </w:rPr>
            </w:pPr>
          </w:p>
        </w:tc>
      </w:tr>
      <w:tr w:rsidR="009E468F" w:rsidRPr="003F7263" w14:paraId="75DAF646" w14:textId="77777777" w:rsidTr="003F7263">
        <w:trPr>
          <w:jc w:val="center"/>
        </w:trPr>
        <w:tc>
          <w:tcPr>
            <w:tcW w:w="1093" w:type="dxa"/>
            <w:tcBorders>
              <w:top w:val="nil"/>
              <w:bottom w:val="single" w:sz="4" w:space="0" w:color="auto"/>
            </w:tcBorders>
            <w:shd w:val="clear" w:color="auto" w:fill="FFFFFF"/>
          </w:tcPr>
          <w:p w14:paraId="6A53AC06"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26FB617C"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14D79CD4"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EA82F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524F516"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2A7D3DA4" w14:textId="77777777" w:rsidTr="003F7263">
        <w:trPr>
          <w:jc w:val="center"/>
        </w:trPr>
        <w:tc>
          <w:tcPr>
            <w:tcW w:w="1093" w:type="dxa"/>
            <w:tcBorders>
              <w:top w:val="nil"/>
              <w:bottom w:val="single" w:sz="4" w:space="0" w:color="auto"/>
            </w:tcBorders>
            <w:shd w:val="clear" w:color="auto" w:fill="FFFFFF"/>
          </w:tcPr>
          <w:p w14:paraId="6C26DEDA"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2A40421D"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E35222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76D42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158F0345"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8F4847" w:rsidRPr="003F7263" w14:paraId="71B92088" w14:textId="77777777" w:rsidTr="00B71F77">
        <w:trPr>
          <w:jc w:val="center"/>
        </w:trPr>
        <w:tc>
          <w:tcPr>
            <w:tcW w:w="1093" w:type="dxa"/>
            <w:tcBorders>
              <w:top w:val="nil"/>
              <w:bottom w:val="single" w:sz="4" w:space="0" w:color="auto"/>
            </w:tcBorders>
            <w:shd w:val="clear" w:color="auto" w:fill="BFBFBF"/>
          </w:tcPr>
          <w:p w14:paraId="151E702A" w14:textId="5361810F" w:rsidR="008F4847" w:rsidRPr="003F7263" w:rsidRDefault="008F4847" w:rsidP="008F4847">
            <w:pPr>
              <w:pStyle w:val="TAL"/>
              <w:keepNext w:val="0"/>
              <w:keepLines w:val="0"/>
              <w:rPr>
                <w:bCs/>
                <w:sz w:val="16"/>
                <w:szCs w:val="16"/>
                <w:lang w:eastAsia="zh-CN"/>
              </w:rPr>
            </w:pPr>
            <w:r>
              <w:rPr>
                <w:b/>
                <w:bCs/>
                <w:sz w:val="16"/>
                <w:szCs w:val="16"/>
                <w:lang w:val="en-US" w:eastAsia="zh-CN"/>
              </w:rPr>
              <w:t>10.1.7</w:t>
            </w:r>
          </w:p>
        </w:tc>
        <w:tc>
          <w:tcPr>
            <w:tcW w:w="3507" w:type="dxa"/>
            <w:tcBorders>
              <w:top w:val="nil"/>
              <w:bottom w:val="single" w:sz="4" w:space="0" w:color="auto"/>
            </w:tcBorders>
            <w:shd w:val="clear" w:color="auto" w:fill="BFBFBF"/>
          </w:tcPr>
          <w:p w14:paraId="4BC1B3AE" w14:textId="5EA0FC22" w:rsidR="008F4847" w:rsidRPr="003F7263" w:rsidRDefault="008F4847" w:rsidP="008F4847">
            <w:pPr>
              <w:pStyle w:val="TAL"/>
              <w:keepNext w:val="0"/>
              <w:keepLines w:val="0"/>
              <w:rPr>
                <w:bCs/>
                <w:sz w:val="16"/>
                <w:szCs w:val="16"/>
              </w:rPr>
            </w:pPr>
            <w:r>
              <w:rPr>
                <w:b/>
                <w:bCs/>
                <w:sz w:val="16"/>
                <w:szCs w:val="16"/>
                <w:lang w:val="en-US" w:eastAsia="en-US"/>
              </w:rPr>
              <w:t>Network-requested PDU session release</w:t>
            </w:r>
          </w:p>
        </w:tc>
        <w:tc>
          <w:tcPr>
            <w:tcW w:w="810" w:type="dxa"/>
            <w:tcBorders>
              <w:top w:val="nil"/>
              <w:bottom w:val="single" w:sz="4" w:space="0" w:color="auto"/>
            </w:tcBorders>
            <w:shd w:val="clear" w:color="auto" w:fill="BFBFBF"/>
          </w:tcPr>
          <w:p w14:paraId="6116EB6E" w14:textId="77777777" w:rsidR="008F4847" w:rsidRPr="003F7263" w:rsidRDefault="008F4847" w:rsidP="008F4847">
            <w:pPr>
              <w:pStyle w:val="TAC"/>
              <w:keepNext w:val="0"/>
              <w:keepLines w:val="0"/>
              <w:rPr>
                <w:bCs/>
                <w:sz w:val="16"/>
                <w:szCs w:val="16"/>
              </w:rPr>
            </w:pPr>
          </w:p>
        </w:tc>
        <w:tc>
          <w:tcPr>
            <w:tcW w:w="1170" w:type="dxa"/>
            <w:tcBorders>
              <w:bottom w:val="single" w:sz="4" w:space="0" w:color="auto"/>
            </w:tcBorders>
            <w:shd w:val="clear" w:color="auto" w:fill="BFBFBF"/>
          </w:tcPr>
          <w:p w14:paraId="4752D744" w14:textId="77777777" w:rsidR="008F4847" w:rsidRPr="003F7263" w:rsidRDefault="008F4847" w:rsidP="008F4847">
            <w:pPr>
              <w:pStyle w:val="TAC"/>
              <w:keepNext w:val="0"/>
              <w:keepLines w:val="0"/>
              <w:rPr>
                <w:bCs/>
                <w:sz w:val="16"/>
                <w:szCs w:val="16"/>
                <w:lang w:eastAsia="zh-CN"/>
              </w:rPr>
            </w:pPr>
          </w:p>
        </w:tc>
        <w:tc>
          <w:tcPr>
            <w:tcW w:w="3597" w:type="dxa"/>
            <w:tcBorders>
              <w:bottom w:val="single" w:sz="4" w:space="0" w:color="auto"/>
            </w:tcBorders>
            <w:shd w:val="clear" w:color="auto" w:fill="BFBFBF"/>
          </w:tcPr>
          <w:p w14:paraId="501932A7" w14:textId="77777777" w:rsidR="008F4847" w:rsidRPr="003F7263" w:rsidRDefault="008F4847" w:rsidP="008F4847">
            <w:pPr>
              <w:pStyle w:val="TAL"/>
              <w:keepNext w:val="0"/>
              <w:keepLines w:val="0"/>
              <w:rPr>
                <w:bCs/>
                <w:sz w:val="16"/>
                <w:szCs w:val="16"/>
              </w:rPr>
            </w:pPr>
          </w:p>
        </w:tc>
      </w:tr>
      <w:tr w:rsidR="008F4847" w:rsidRPr="003F7263" w14:paraId="3463F64C" w14:textId="77777777" w:rsidTr="003F7263">
        <w:trPr>
          <w:jc w:val="center"/>
        </w:trPr>
        <w:tc>
          <w:tcPr>
            <w:tcW w:w="1093" w:type="dxa"/>
            <w:tcBorders>
              <w:top w:val="nil"/>
              <w:bottom w:val="single" w:sz="4" w:space="0" w:color="auto"/>
            </w:tcBorders>
            <w:shd w:val="clear" w:color="auto" w:fill="FFFFFF"/>
          </w:tcPr>
          <w:p w14:paraId="4F136564" w14:textId="60F57C77" w:rsidR="008F4847" w:rsidRPr="003F7263" w:rsidRDefault="008F4847" w:rsidP="008F4847">
            <w:pPr>
              <w:pStyle w:val="TAL"/>
              <w:keepNext w:val="0"/>
              <w:keepLines w:val="0"/>
              <w:rPr>
                <w:bCs/>
                <w:sz w:val="16"/>
                <w:szCs w:val="16"/>
                <w:lang w:eastAsia="zh-CN"/>
              </w:rPr>
            </w:pPr>
            <w:r>
              <w:rPr>
                <w:bCs/>
                <w:sz w:val="16"/>
                <w:szCs w:val="16"/>
                <w:lang w:val="en-US" w:eastAsia="zh-CN"/>
              </w:rPr>
              <w:t>10.1.7.1</w:t>
            </w:r>
          </w:p>
        </w:tc>
        <w:tc>
          <w:tcPr>
            <w:tcW w:w="3507" w:type="dxa"/>
            <w:tcBorders>
              <w:top w:val="nil"/>
              <w:bottom w:val="single" w:sz="4" w:space="0" w:color="auto"/>
            </w:tcBorders>
            <w:shd w:val="clear" w:color="auto" w:fill="FFFFFF"/>
          </w:tcPr>
          <w:p w14:paraId="3625909C" w14:textId="44B4D272" w:rsidR="008F4847" w:rsidRPr="003F7263" w:rsidRDefault="008F4847" w:rsidP="008F4847">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tcBorders>
              <w:top w:val="nil"/>
              <w:bottom w:val="single" w:sz="4" w:space="0" w:color="auto"/>
            </w:tcBorders>
            <w:shd w:val="clear" w:color="auto" w:fill="FFFFFF"/>
          </w:tcPr>
          <w:p w14:paraId="5A297DFF" w14:textId="67FA4ADC" w:rsidR="008F4847" w:rsidRPr="003F7263" w:rsidRDefault="008F4847" w:rsidP="008F4847">
            <w:pPr>
              <w:pStyle w:val="TAC"/>
              <w:keepNext w:val="0"/>
              <w:keepLines w:val="0"/>
              <w:rPr>
                <w:bCs/>
                <w:sz w:val="16"/>
                <w:szCs w:val="16"/>
              </w:rPr>
            </w:pPr>
            <w:r>
              <w:rPr>
                <w:rFonts w:cs="Arial"/>
                <w:sz w:val="16"/>
                <w:szCs w:val="16"/>
                <w:lang w:val="en-US" w:eastAsia="en-US"/>
              </w:rPr>
              <w:t>Rel-16</w:t>
            </w:r>
          </w:p>
        </w:tc>
        <w:tc>
          <w:tcPr>
            <w:tcW w:w="1170" w:type="dxa"/>
            <w:tcBorders>
              <w:bottom w:val="single" w:sz="4" w:space="0" w:color="auto"/>
            </w:tcBorders>
            <w:shd w:val="clear" w:color="auto" w:fill="FFFFFF"/>
          </w:tcPr>
          <w:p w14:paraId="04D38ADD" w14:textId="0816C5E6" w:rsidR="008F4847" w:rsidRPr="003F7263" w:rsidRDefault="008F4847" w:rsidP="008F4847">
            <w:pPr>
              <w:pStyle w:val="TAC"/>
              <w:keepNext w:val="0"/>
              <w:keepLines w:val="0"/>
              <w:rPr>
                <w:bCs/>
                <w:sz w:val="16"/>
                <w:szCs w:val="16"/>
                <w:lang w:eastAsia="zh-CN"/>
              </w:rPr>
            </w:pPr>
            <w:r>
              <w:rPr>
                <w:bCs/>
                <w:sz w:val="16"/>
                <w:szCs w:val="16"/>
                <w:lang w:val="en-US" w:eastAsia="zh-CN"/>
              </w:rPr>
              <w:t>C131</w:t>
            </w:r>
          </w:p>
        </w:tc>
        <w:tc>
          <w:tcPr>
            <w:tcW w:w="3597" w:type="dxa"/>
            <w:tcBorders>
              <w:bottom w:val="single" w:sz="4" w:space="0" w:color="auto"/>
            </w:tcBorders>
            <w:shd w:val="clear" w:color="auto" w:fill="FFFFFF"/>
          </w:tcPr>
          <w:p w14:paraId="4282F0FD" w14:textId="6CB2B236" w:rsidR="008F4847" w:rsidRPr="003F7263" w:rsidRDefault="008F4847" w:rsidP="008F4847">
            <w:pPr>
              <w:pStyle w:val="TAL"/>
              <w:keepNext w:val="0"/>
              <w:keepLines w:val="0"/>
              <w:rPr>
                <w:bCs/>
                <w:sz w:val="16"/>
                <w:szCs w:val="16"/>
              </w:rPr>
            </w:pPr>
            <w:r>
              <w:rPr>
                <w:sz w:val="16"/>
                <w:szCs w:val="16"/>
                <w:lang w:val="en-US" w:eastAsia="en-US"/>
              </w:rPr>
              <w:t>UEs supporting 5G Core and SNPN</w:t>
            </w:r>
          </w:p>
        </w:tc>
      </w:tr>
      <w:tr w:rsidR="009E468F" w:rsidRPr="003F7263" w14:paraId="79EE787B" w14:textId="77777777" w:rsidTr="003F7263">
        <w:trPr>
          <w:jc w:val="center"/>
        </w:trPr>
        <w:tc>
          <w:tcPr>
            <w:tcW w:w="1093" w:type="dxa"/>
            <w:tcBorders>
              <w:bottom w:val="single" w:sz="4" w:space="0" w:color="auto"/>
            </w:tcBorders>
            <w:shd w:val="clear" w:color="auto" w:fill="D9D9D9"/>
          </w:tcPr>
          <w:p w14:paraId="21B292AC"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5AB19F02" w14:textId="77777777" w:rsidR="009E468F" w:rsidRPr="003F7263" w:rsidRDefault="009E468F" w:rsidP="009E468F">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6B2DF75A"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D77198D"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D1C18C1" w14:textId="77777777" w:rsidR="009E468F" w:rsidRPr="003F7263" w:rsidRDefault="009E468F" w:rsidP="009E468F">
            <w:pPr>
              <w:pStyle w:val="TAL"/>
              <w:keepNext w:val="0"/>
              <w:keepLines w:val="0"/>
              <w:rPr>
                <w:sz w:val="16"/>
                <w:szCs w:val="16"/>
                <w:lang w:eastAsia="en-US"/>
              </w:rPr>
            </w:pPr>
          </w:p>
        </w:tc>
      </w:tr>
      <w:tr w:rsidR="009E468F" w:rsidRPr="003F7263" w14:paraId="27EDA12B" w14:textId="77777777" w:rsidTr="003F7263">
        <w:trPr>
          <w:jc w:val="center"/>
        </w:trPr>
        <w:tc>
          <w:tcPr>
            <w:tcW w:w="1093" w:type="dxa"/>
            <w:tcBorders>
              <w:bottom w:val="single" w:sz="4" w:space="0" w:color="auto"/>
            </w:tcBorders>
            <w:shd w:val="clear" w:color="auto" w:fill="D9D9D9"/>
          </w:tcPr>
          <w:p w14:paraId="4C90F4C1"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700A638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5998526F"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439F4EDB"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1A0FBED" w14:textId="77777777" w:rsidR="009E468F" w:rsidRPr="003F7263" w:rsidRDefault="009E468F" w:rsidP="009E468F">
            <w:pPr>
              <w:pStyle w:val="TAL"/>
              <w:keepNext w:val="0"/>
              <w:keepLines w:val="0"/>
              <w:rPr>
                <w:sz w:val="16"/>
                <w:szCs w:val="16"/>
                <w:lang w:eastAsia="en-US"/>
              </w:rPr>
            </w:pPr>
          </w:p>
        </w:tc>
      </w:tr>
      <w:tr w:rsidR="009E468F" w:rsidRPr="003F7263" w14:paraId="5D1B7563" w14:textId="77777777" w:rsidTr="003F7263">
        <w:trPr>
          <w:jc w:val="center"/>
        </w:trPr>
        <w:tc>
          <w:tcPr>
            <w:tcW w:w="1093" w:type="dxa"/>
            <w:tcBorders>
              <w:bottom w:val="single" w:sz="4" w:space="0" w:color="auto"/>
            </w:tcBorders>
            <w:shd w:val="clear" w:color="auto" w:fill="auto"/>
          </w:tcPr>
          <w:p w14:paraId="624CC1F1"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35B913C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1839130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09C144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5EC23FE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59C21513" w14:textId="77777777" w:rsidTr="003F7263">
        <w:trPr>
          <w:jc w:val="center"/>
        </w:trPr>
        <w:tc>
          <w:tcPr>
            <w:tcW w:w="1093" w:type="dxa"/>
            <w:tcBorders>
              <w:bottom w:val="single" w:sz="4" w:space="0" w:color="auto"/>
            </w:tcBorders>
            <w:shd w:val="clear" w:color="auto" w:fill="auto"/>
          </w:tcPr>
          <w:p w14:paraId="01732E56" w14:textId="77777777" w:rsidR="009E468F" w:rsidRPr="003F7263" w:rsidRDefault="009E468F" w:rsidP="009E468F">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3AC544C7" w14:textId="77777777" w:rsidR="009E468F" w:rsidRPr="003F7263" w:rsidRDefault="009E468F" w:rsidP="009E468F">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3CEC4E3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081D46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1FBE11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28E4E6B9" w14:textId="77777777" w:rsidTr="003F7263">
        <w:trPr>
          <w:jc w:val="center"/>
        </w:trPr>
        <w:tc>
          <w:tcPr>
            <w:tcW w:w="1093" w:type="dxa"/>
            <w:tcBorders>
              <w:bottom w:val="single" w:sz="4" w:space="0" w:color="auto"/>
            </w:tcBorders>
            <w:shd w:val="clear" w:color="auto" w:fill="D9D9D9"/>
          </w:tcPr>
          <w:p w14:paraId="05AF564B"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328E2D4D"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36CA357"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49C2F534" w14:textId="77777777" w:rsidR="009E468F" w:rsidRPr="003F7263" w:rsidRDefault="009E468F" w:rsidP="009E468F">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745B95C" w14:textId="77777777" w:rsidR="009E468F" w:rsidRPr="003F7263" w:rsidRDefault="009E468F" w:rsidP="009E468F">
            <w:pPr>
              <w:pStyle w:val="TAL"/>
              <w:keepNext w:val="0"/>
              <w:keepLines w:val="0"/>
              <w:rPr>
                <w:b/>
                <w:sz w:val="16"/>
                <w:szCs w:val="16"/>
                <w:lang w:eastAsia="en-US"/>
              </w:rPr>
            </w:pPr>
          </w:p>
        </w:tc>
      </w:tr>
      <w:tr w:rsidR="009E468F" w:rsidRPr="003F7263" w14:paraId="29EF1502" w14:textId="77777777" w:rsidTr="003F7263">
        <w:trPr>
          <w:jc w:val="center"/>
        </w:trPr>
        <w:tc>
          <w:tcPr>
            <w:tcW w:w="1093" w:type="dxa"/>
            <w:tcBorders>
              <w:bottom w:val="single" w:sz="4" w:space="0" w:color="auto"/>
            </w:tcBorders>
            <w:shd w:val="clear" w:color="auto" w:fill="auto"/>
          </w:tcPr>
          <w:p w14:paraId="70741B0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313EA561" w14:textId="77777777" w:rsidR="009E468F" w:rsidRPr="003F7263" w:rsidRDefault="009E468F" w:rsidP="009E468F">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4B5B443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753F05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3A38A3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E468F" w:rsidRPr="003F7263" w14:paraId="0FC2376B"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3F7263" w:rsidRDefault="009E468F" w:rsidP="009E468F">
            <w:pPr>
              <w:pStyle w:val="TAL"/>
              <w:keepNext w:val="0"/>
              <w:keepLines w:val="0"/>
              <w:rPr>
                <w:b/>
                <w:sz w:val="16"/>
                <w:szCs w:val="16"/>
                <w:lang w:eastAsia="en-US"/>
              </w:rPr>
            </w:pPr>
          </w:p>
        </w:tc>
      </w:tr>
      <w:tr w:rsidR="009E468F" w:rsidRPr="003F7263" w14:paraId="504E8DE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3F7263" w:rsidRDefault="009E468F" w:rsidP="009E468F">
            <w:pPr>
              <w:pStyle w:val="TAL"/>
              <w:keepNext w:val="0"/>
              <w:keepLines w:val="0"/>
              <w:rPr>
                <w:b/>
                <w:sz w:val="16"/>
                <w:szCs w:val="16"/>
                <w:lang w:eastAsia="en-US"/>
              </w:rPr>
            </w:pPr>
          </w:p>
        </w:tc>
      </w:tr>
      <w:tr w:rsidR="009E468F" w:rsidRPr="003F7263" w14:paraId="230B5072"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3F7263" w:rsidRDefault="009E468F" w:rsidP="009E468F">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E468F" w:rsidRPr="003F7263" w:rsidRDefault="009E468F" w:rsidP="009E468F">
            <w:pPr>
              <w:pStyle w:val="TAL"/>
              <w:keepNext w:val="0"/>
              <w:keepLines w:val="0"/>
              <w:jc w:val="center"/>
              <w:rPr>
                <w:sz w:val="16"/>
                <w:szCs w:val="16"/>
                <w:lang w:eastAsia="en-US"/>
              </w:rPr>
            </w:pPr>
            <w:r w:rsidRPr="003F7263">
              <w:rPr>
                <w:sz w:val="16"/>
                <w:szCs w:val="16"/>
                <w:lang w:eastAsia="en-US"/>
              </w:rPr>
              <w:t>C</w:t>
            </w:r>
            <w:r w:rsidR="00560286" w:rsidRPr="003F7263">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r w:rsidR="001C27F0" w:rsidRPr="003F7263">
              <w:rPr>
                <w:sz w:val="16"/>
                <w:szCs w:val="16"/>
                <w:lang w:eastAsia="en-US"/>
              </w:rPr>
              <w:t xml:space="preserve"> and additional UE-requested PDU establishment</w:t>
            </w:r>
          </w:p>
        </w:tc>
      </w:tr>
      <w:tr w:rsidR="009E468F" w:rsidRPr="003F7263" w14:paraId="4FAB8325"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3F7263" w:rsidRDefault="009E468F" w:rsidP="009E468F">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3F7263" w:rsidRDefault="009E468F" w:rsidP="009E468F">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3F7263" w:rsidRDefault="009E468F" w:rsidP="009E468F">
            <w:pPr>
              <w:pStyle w:val="TAL"/>
              <w:keepNext w:val="0"/>
              <w:keepLines w:val="0"/>
              <w:rPr>
                <w:b/>
                <w:sz w:val="16"/>
                <w:szCs w:val="16"/>
                <w:lang w:eastAsia="en-US"/>
              </w:rPr>
            </w:pPr>
          </w:p>
        </w:tc>
      </w:tr>
      <w:tr w:rsidR="009E468F" w:rsidRPr="003F7263" w14:paraId="66B08B8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3F7263" w:rsidRDefault="009E468F" w:rsidP="009E468F">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3F7263" w:rsidRDefault="009E468F" w:rsidP="009E468F">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3F7263" w:rsidRDefault="009E468F" w:rsidP="009E468F">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3F7263" w:rsidRDefault="009E468F" w:rsidP="009E468F">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3F7263" w:rsidRDefault="009E468F" w:rsidP="009E468F">
            <w:pPr>
              <w:pStyle w:val="TAL"/>
              <w:keepNext w:val="0"/>
              <w:keepLines w:val="0"/>
              <w:rPr>
                <w:sz w:val="16"/>
                <w:szCs w:val="16"/>
                <w:lang w:eastAsia="en-US"/>
              </w:rPr>
            </w:pPr>
            <w:r w:rsidRPr="003F7263">
              <w:rPr>
                <w:sz w:val="16"/>
                <w:szCs w:val="16"/>
              </w:rPr>
              <w:t>UEs supporting 5G core over non-3GPP Access Network and WLAN</w:t>
            </w:r>
          </w:p>
        </w:tc>
      </w:tr>
      <w:tr w:rsidR="009E468F" w:rsidRPr="003F7263" w14:paraId="5DC71A4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3F7263" w:rsidRDefault="009E468F" w:rsidP="009E468F">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3F7263" w:rsidRDefault="009E468F" w:rsidP="009E468F">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3F7263" w:rsidRDefault="009E468F" w:rsidP="009E468F">
            <w:pPr>
              <w:pStyle w:val="TAL"/>
              <w:keepNext w:val="0"/>
              <w:keepLines w:val="0"/>
              <w:rPr>
                <w:b/>
                <w:sz w:val="16"/>
                <w:szCs w:val="16"/>
              </w:rPr>
            </w:pPr>
          </w:p>
        </w:tc>
      </w:tr>
      <w:tr w:rsidR="009E468F" w:rsidRPr="003F7263" w14:paraId="09A3475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3F7263" w:rsidRDefault="009E468F" w:rsidP="009E468F">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3F7263" w:rsidRDefault="009E468F" w:rsidP="009E468F">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3F7263" w:rsidRDefault="009E468F" w:rsidP="009E468F">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6349EA7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3F7263" w:rsidRDefault="009E468F" w:rsidP="009E468F">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3F7263" w:rsidRDefault="009E468F" w:rsidP="009E468F">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3F7263" w:rsidRDefault="009E468F" w:rsidP="009E468F">
            <w:pPr>
              <w:pStyle w:val="TAL"/>
              <w:keepNext w:val="0"/>
              <w:keepLines w:val="0"/>
              <w:rPr>
                <w:b/>
                <w:sz w:val="16"/>
                <w:szCs w:val="16"/>
              </w:rPr>
            </w:pPr>
          </w:p>
        </w:tc>
      </w:tr>
      <w:tr w:rsidR="009E468F" w:rsidRPr="003F7263" w14:paraId="39B1AA0F"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3F7263" w:rsidRDefault="009E468F" w:rsidP="009E468F">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3F7263" w:rsidRDefault="009E468F" w:rsidP="009E468F">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3F7263" w:rsidRDefault="009E468F" w:rsidP="009E468F">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3F7263" w:rsidRDefault="009E468F" w:rsidP="009E468F">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314FB36E"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3F7263" w:rsidRDefault="009E468F" w:rsidP="009E468F">
            <w:pPr>
              <w:pStyle w:val="TAL"/>
              <w:keepNext w:val="0"/>
              <w:keepLines w:val="0"/>
              <w:rPr>
                <w:b/>
                <w:sz w:val="16"/>
                <w:szCs w:val="16"/>
                <w:lang w:eastAsia="en-US"/>
              </w:rPr>
            </w:pPr>
          </w:p>
        </w:tc>
      </w:tr>
      <w:tr w:rsidR="009E468F" w:rsidRPr="003F7263" w14:paraId="52208246"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r w:rsidR="009E468F" w:rsidRPr="003F7263" w14:paraId="0D7A3AAD"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3F7263" w:rsidRDefault="009E468F" w:rsidP="009E468F">
            <w:pPr>
              <w:pStyle w:val="TAL"/>
              <w:keepNext w:val="0"/>
              <w:keepLines w:val="0"/>
              <w:rPr>
                <w:b/>
                <w:sz w:val="16"/>
                <w:szCs w:val="16"/>
                <w:lang w:eastAsia="en-US"/>
              </w:rPr>
            </w:pPr>
          </w:p>
        </w:tc>
      </w:tr>
      <w:tr w:rsidR="009E468F" w:rsidRPr="003F7263" w14:paraId="7072FC8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02" w:name="_Hlk511903061"/>
      <w:r w:rsidRPr="003F7263">
        <w:rPr>
          <w:rFonts w:eastAsia="SimSun"/>
        </w:rPr>
        <w:lastRenderedPageBreak/>
        <w:t>Table 4.1-4b</w:t>
      </w:r>
      <w:bookmarkEnd w:id="102"/>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AA63F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AA63F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AA63F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AA63FC" w:rsidRPr="003F7263" w14:paraId="48984F5A"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 xml:space="preserve">MO MMTEL voice call setup from NR RRC_CONNECTED / EPS Fallback with handover / Single registration mode with N26 </w:t>
            </w:r>
            <w:r w:rsidRPr="003F7263">
              <w:rPr>
                <w:sz w:val="16"/>
                <w:szCs w:val="16"/>
              </w:rPr>
              <w:lastRenderedPageBreak/>
              <w:t xml:space="preserve">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w:t>
            </w:r>
            <w:r w:rsidRPr="003F7263">
              <w:rPr>
                <w:rFonts w:cs="Arial"/>
                <w:sz w:val="16"/>
                <w:szCs w:val="16"/>
              </w:rPr>
              <w:lastRenderedPageBreak/>
              <w:t xml:space="preserve">and </w:t>
            </w:r>
            <w:proofErr w:type="spellStart"/>
            <w:r w:rsidRPr="003F7263">
              <w:rPr>
                <w:rFonts w:cs="Arial"/>
                <w:sz w:val="16"/>
                <w:szCs w:val="16"/>
              </w:rPr>
              <w:t>voiceFallbackIndication</w:t>
            </w:r>
            <w:proofErr w:type="spellEnd"/>
          </w:p>
        </w:tc>
      </w:tr>
      <w:tr w:rsidR="00AA63FC" w:rsidRPr="003F7263" w14:paraId="044DA49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4538F693"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5A8A2D8" w14:textId="7777777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A63FC" w:rsidRPr="003F7263" w14:paraId="0651266E"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AA63FC" w:rsidRPr="003F7263" w:rsidRDefault="00AA63FC" w:rsidP="00AA63FC">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RNAUpdate</w:t>
            </w:r>
            <w:proofErr w:type="spellEnd"/>
            <w:r w:rsidRPr="003F7263">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proofErr w:type="spellStart"/>
            <w:r w:rsidRPr="003F7263">
              <w:rPr>
                <w:rFonts w:cs="Arial"/>
                <w:sz w:val="16"/>
                <w:szCs w:val="16"/>
                <w:lang w:eastAsia="zh-CN"/>
              </w:rPr>
              <w:t>BarringPerPLMN</w:t>
            </w:r>
            <w:proofErr w:type="spellEnd"/>
            <w:r w:rsidRPr="003F7263">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563A9B9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AA63FC" w:rsidRPr="003F7263" w14:paraId="5A06685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AA63FC" w:rsidRPr="003F7263" w:rsidRDefault="00AA63FC" w:rsidP="00AA63FC">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AA63FC" w:rsidRPr="003F7263" w:rsidRDefault="00AA63FC" w:rsidP="00AA63FC">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AA63FC" w:rsidRPr="003F7263" w:rsidRDefault="00AA63FC" w:rsidP="00AA63FC">
            <w:pPr>
              <w:pStyle w:val="TAL"/>
              <w:keepNext w:val="0"/>
              <w:keepLines w:val="0"/>
              <w:rPr>
                <w:rFonts w:cs="Arial"/>
                <w:sz w:val="16"/>
                <w:szCs w:val="16"/>
              </w:rPr>
            </w:pPr>
          </w:p>
        </w:tc>
      </w:tr>
      <w:tr w:rsidR="00AA63FC" w:rsidRPr="003F7263" w14:paraId="76758BD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AA63FC" w:rsidRPr="003F7263" w:rsidRDefault="00AA63FC" w:rsidP="00AA63FC">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AA63FC" w:rsidRPr="003F7263" w:rsidRDefault="00AA63FC" w:rsidP="00AA63FC">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4CE012C8"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AA63FC" w:rsidRPr="003F7263" w:rsidRDefault="00AA63FC" w:rsidP="00AA63FC">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AA63FC" w:rsidRPr="003F7263" w:rsidRDefault="00AA63FC" w:rsidP="00AA63FC">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3CC4978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AA63FC" w:rsidRPr="003F7263" w:rsidRDefault="00AA63FC" w:rsidP="00AA63FC">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AA63FC" w:rsidRPr="003F7263" w:rsidRDefault="00AA63FC" w:rsidP="00AA63FC">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87D5BB1"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372B166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AA63FC" w:rsidRPr="003F7263" w:rsidRDefault="00AA63FC" w:rsidP="00AA63FC">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AA63FC" w:rsidRPr="003F7263" w:rsidRDefault="00AA63FC" w:rsidP="00AA63FC">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48B8599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AA63FC" w:rsidRPr="003F7263" w:rsidRDefault="00AA63FC" w:rsidP="00AA63FC">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AA63FC" w:rsidRPr="003F7263" w:rsidRDefault="00AA63FC" w:rsidP="00AA63FC">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658A9B4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AA63FC" w:rsidRPr="003F7263" w:rsidRDefault="00AA63FC" w:rsidP="00AA63FC">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AA63FC" w:rsidRPr="003F7263" w:rsidRDefault="00AA63FC" w:rsidP="00AA63FC">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3359792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AA63FC" w:rsidRPr="003F7263" w:rsidRDefault="00AA63FC" w:rsidP="00AA63FC">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AA63FC" w:rsidRPr="003F7263" w:rsidRDefault="00AA63FC" w:rsidP="00AA63FC">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5DF56E6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AA63FC" w:rsidRPr="003F7263" w:rsidRDefault="00AA63FC" w:rsidP="00AA63FC">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AA63FC" w:rsidRPr="003F7263" w:rsidRDefault="00AA63FC" w:rsidP="00AA63FC">
            <w:pPr>
              <w:pStyle w:val="TAL"/>
              <w:keepNext w:val="0"/>
              <w:keepLines w:val="0"/>
              <w:rPr>
                <w:sz w:val="16"/>
                <w:szCs w:val="16"/>
              </w:rPr>
            </w:pPr>
            <w:r w:rsidRPr="003F7263">
              <w:rPr>
                <w:sz w:val="16"/>
                <w:szCs w:val="16"/>
              </w:rPr>
              <w:t xml:space="preserve">Handling of Local and extended emergency numbers / Switch-off and maximum local </w:t>
            </w:r>
            <w:r w:rsidRPr="003F7263">
              <w:rPr>
                <w:sz w:val="16"/>
                <w:szCs w:val="16"/>
              </w:rPr>
              <w:lastRenderedPageBreak/>
              <w:t>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AA63FC" w:rsidRPr="003F7263" w:rsidRDefault="00AA63FC" w:rsidP="00AA63FC">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53F347C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AA63FC" w:rsidRPr="003F7263" w:rsidRDefault="00AA63FC" w:rsidP="00AA63FC">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AA63FC" w:rsidRPr="003F7263" w:rsidRDefault="00AA63FC" w:rsidP="00AA63FC">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7C03AC7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AA63FC" w:rsidRPr="003F7263" w:rsidRDefault="00AA63FC" w:rsidP="00AA63FC">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AA63FC" w:rsidRPr="003F7263" w:rsidRDefault="00DA7FFD" w:rsidP="00AA63FC">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AA63FC" w:rsidRPr="003F7263" w:rsidRDefault="00AA63FC" w:rsidP="00AA63FC">
            <w:pPr>
              <w:pStyle w:val="TAL"/>
              <w:keepNext w:val="0"/>
              <w:keepLines w:val="0"/>
              <w:rPr>
                <w:bCs/>
                <w:sz w:val="16"/>
                <w:szCs w:val="16"/>
              </w:rPr>
            </w:pPr>
          </w:p>
        </w:tc>
      </w:tr>
      <w:tr w:rsidR="00AA63FC" w:rsidRPr="003F7263" w14:paraId="5F4AD130" w14:textId="77777777" w:rsidTr="003F7263">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AA63FC" w:rsidRPr="003F7263" w:rsidRDefault="00AA63FC" w:rsidP="00AA63FC">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AA63FC" w:rsidRPr="003F7263" w:rsidRDefault="00AA63FC" w:rsidP="00AA63FC">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AA63FC" w:rsidRPr="003F7263" w:rsidRDefault="00AA63FC" w:rsidP="00AA63FC">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AA63FC" w:rsidRPr="003F7263" w:rsidRDefault="00AA63FC" w:rsidP="00AA63FC">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AA63FC" w:rsidRPr="003F7263" w14:paraId="041876D8"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AA63FC" w:rsidRPr="003F7263" w:rsidRDefault="00AA63FC" w:rsidP="00AA63FC">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AA63FC" w:rsidRPr="003F7263" w:rsidRDefault="00AA63FC" w:rsidP="00AA63FC">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AA63FC" w:rsidRPr="003F7263" w:rsidRDefault="00AA63FC" w:rsidP="00AA63FC">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AA63FC" w:rsidRPr="003F7263" w:rsidRDefault="00AA63FC" w:rsidP="00AA63FC">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AA63FC" w:rsidRPr="003F7263" w14:paraId="1C14F6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AA63FC" w:rsidRPr="003F7263" w:rsidRDefault="00AA63FC" w:rsidP="00AA63FC">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AA63FC" w:rsidRPr="003F7263" w:rsidRDefault="00AA63FC" w:rsidP="00AA63FC">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AA63FC" w:rsidRPr="003F7263" w:rsidRDefault="00AA63FC" w:rsidP="00AA63FC">
            <w:pPr>
              <w:pStyle w:val="TAL"/>
              <w:keepNext w:val="0"/>
              <w:keepLines w:val="0"/>
              <w:rPr>
                <w:bCs/>
                <w:sz w:val="16"/>
                <w:szCs w:val="16"/>
              </w:rPr>
            </w:pPr>
          </w:p>
        </w:tc>
      </w:tr>
      <w:tr w:rsidR="00AA63FC" w:rsidRPr="003F7263" w14:paraId="1BF81EF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AA63FC" w:rsidRPr="003F7263" w:rsidRDefault="00AA63FC" w:rsidP="00AA63FC">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AA63FC" w:rsidRPr="003F7263" w:rsidRDefault="00AA63FC" w:rsidP="00AA63FC">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AA63FC" w:rsidRPr="003F7263" w:rsidRDefault="00AA63FC" w:rsidP="00AA63FC">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AA63FC" w:rsidRPr="003F7263" w14:paraId="29CB9A8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AA63FC" w:rsidRPr="003F7263" w:rsidRDefault="00AA63FC" w:rsidP="00AA63FC">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AA63FC" w:rsidRPr="003F7263" w:rsidRDefault="00AA63FC" w:rsidP="00AA63FC">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AA63FC" w:rsidRPr="003F7263" w:rsidRDefault="00AA63FC" w:rsidP="00AA63FC">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A63FC" w:rsidRPr="003F7263" w14:paraId="5E3787CD"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AA63FC" w:rsidRPr="003F7263" w:rsidRDefault="00AA63FC" w:rsidP="00AA63FC">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AA63FC" w:rsidRPr="003F7263" w:rsidRDefault="00AA63FC" w:rsidP="00AA63FC">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AA63FC" w:rsidRPr="003F7263" w:rsidRDefault="00AA63FC" w:rsidP="00AA63FC">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DF04F9" w:rsidRPr="003F7263" w14:paraId="7ED41C0C"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DF04F9" w:rsidRPr="003F7263" w:rsidRDefault="00DF04F9" w:rsidP="00DF04F9">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F04F9" w:rsidRPr="0021076F" w:rsidRDefault="00DF04F9" w:rsidP="00DF04F9">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DF04F9" w:rsidRPr="003F7263" w:rsidRDefault="00DF04F9" w:rsidP="00DF04F9">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DF04F9" w:rsidRPr="003F7263" w14:paraId="73C3AF0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DF04F9" w:rsidRPr="003F7263" w:rsidRDefault="00DF04F9" w:rsidP="00DF04F9">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F04F9" w:rsidRPr="0021076F" w:rsidRDefault="00DF04F9" w:rsidP="00DF04F9">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F04F9" w:rsidRPr="003F7263" w:rsidRDefault="00DF04F9" w:rsidP="00DF04F9">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DF04F9" w:rsidRPr="003F7263" w14:paraId="162F6EB8"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DF04F9" w:rsidRPr="003F7263" w:rsidRDefault="00DF04F9" w:rsidP="00DF04F9">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F04F9" w:rsidRPr="0021076F" w:rsidRDefault="00DF04F9" w:rsidP="00DF04F9">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F04F9" w:rsidRPr="003F7263" w:rsidRDefault="00DF04F9" w:rsidP="00DF04F9">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DF04F9" w:rsidRPr="003F7263" w14:paraId="65ED706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DF04F9" w:rsidRPr="003F7263" w:rsidRDefault="00DF04F9" w:rsidP="00DF04F9">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F04F9" w:rsidRPr="0021076F" w:rsidRDefault="00DF04F9" w:rsidP="00DF04F9">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F04F9" w:rsidRPr="003F7263" w:rsidRDefault="00DF04F9" w:rsidP="00DF04F9">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DF04F9" w:rsidRPr="003F7263" w14:paraId="65EB53A7"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DF04F9" w:rsidRPr="003F7263" w:rsidRDefault="00DF04F9" w:rsidP="00DF04F9">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F04F9" w:rsidRPr="0021076F" w:rsidRDefault="00DF04F9" w:rsidP="00DF04F9">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F04F9" w:rsidRPr="003F7263" w:rsidRDefault="00DF04F9" w:rsidP="00DF04F9">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DF04F9" w:rsidRPr="003F7263" w14:paraId="2E893DE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DF04F9" w:rsidRPr="003F7263" w:rsidRDefault="00DF04F9" w:rsidP="00DF04F9">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F04F9" w:rsidRPr="003F7263" w:rsidRDefault="00DF04F9" w:rsidP="00DF04F9">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F04F9" w:rsidRPr="003F7263" w:rsidRDefault="00DF04F9" w:rsidP="00DF04F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F04F9" w:rsidRPr="0021076F" w:rsidRDefault="00DF04F9" w:rsidP="00DF04F9">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F04F9" w:rsidRPr="003F7263" w:rsidRDefault="00DF04F9" w:rsidP="00DF04F9">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AA63FC" w:rsidRPr="003F7263" w14:paraId="337E8A4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AA63FC" w:rsidRPr="00BF6D9D" w:rsidRDefault="00AA63FC" w:rsidP="00AA63FC">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AA63FC" w:rsidRPr="00BF6D9D" w:rsidRDefault="00AA63FC" w:rsidP="00AA63FC">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AA63FC" w:rsidRPr="003F7263" w:rsidRDefault="00AA63FC" w:rsidP="00AA63FC">
            <w:pPr>
              <w:pStyle w:val="TAL"/>
              <w:keepNext w:val="0"/>
              <w:keepLines w:val="0"/>
              <w:rPr>
                <w:bCs/>
                <w:sz w:val="16"/>
                <w:szCs w:val="16"/>
              </w:rPr>
            </w:pPr>
          </w:p>
        </w:tc>
      </w:tr>
      <w:tr w:rsidR="00AA63FC" w:rsidRPr="003F7263" w14:paraId="70352B8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AA63FC" w:rsidRPr="003F7263" w:rsidRDefault="00AA63FC" w:rsidP="00AA63FC">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AA63FC" w:rsidRPr="003F7263" w:rsidRDefault="00AA63FC" w:rsidP="00AA63FC">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AA63FC" w:rsidRPr="003F7263" w:rsidRDefault="00AA63FC" w:rsidP="00AA63FC">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AA63FC" w:rsidRPr="003F7263" w:rsidRDefault="00AA63FC" w:rsidP="00AA63FC">
            <w:pPr>
              <w:pStyle w:val="TAL"/>
              <w:keepNext w:val="0"/>
              <w:keepLines w:val="0"/>
              <w:rPr>
                <w:bCs/>
                <w:sz w:val="16"/>
                <w:szCs w:val="16"/>
              </w:rPr>
            </w:pPr>
            <w:r w:rsidRPr="003F7263">
              <w:rPr>
                <w:bCs/>
                <w:sz w:val="16"/>
                <w:szCs w:val="16"/>
              </w:rPr>
              <w:t>UEs supporting 5G Core and NG.114 v1.0 default configuration voice exempt</w:t>
            </w:r>
            <w:r w:rsidR="00DA7FFD">
              <w:rPr>
                <w:bCs/>
                <w:sz w:val="16"/>
                <w:szCs w:val="16"/>
              </w:rPr>
              <w:t xml:space="preserve"> and 3GPP PS data off and Initiating session and MTSI speech</w:t>
            </w:r>
          </w:p>
        </w:tc>
      </w:tr>
      <w:tr w:rsidR="00AA63FC" w:rsidRPr="003F7263" w14:paraId="79588EE3"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AA63FC" w:rsidRPr="003F7263" w:rsidRDefault="00AA63FC" w:rsidP="00AA63FC">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AA63FC" w:rsidRPr="003F7263" w:rsidRDefault="00AA63FC" w:rsidP="00AA63FC">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AA63FC" w:rsidRPr="003F7263" w:rsidRDefault="00AA63FC" w:rsidP="00AA63FC">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AA63FC" w:rsidRPr="003F7263" w:rsidRDefault="00AA63FC" w:rsidP="00AA63FC">
            <w:pPr>
              <w:pStyle w:val="TAL"/>
              <w:keepNext w:val="0"/>
              <w:keepLines w:val="0"/>
              <w:rPr>
                <w:bCs/>
                <w:sz w:val="16"/>
                <w:szCs w:val="16"/>
              </w:rPr>
            </w:pPr>
            <w:r w:rsidRPr="003F7263">
              <w:rPr>
                <w:bCs/>
                <w:sz w:val="16"/>
                <w:szCs w:val="16"/>
              </w:rPr>
              <w:t>UEs supporting 5G Core and NG.114 v2.0 default configuration video exempt</w:t>
            </w:r>
            <w:r w:rsidR="00DA7FFD">
              <w:rPr>
                <w:bCs/>
                <w:sz w:val="16"/>
                <w:szCs w:val="16"/>
              </w:rPr>
              <w:t xml:space="preserve"> and 3GPP PS data off and Initiating session and MTSI video</w:t>
            </w:r>
          </w:p>
        </w:tc>
      </w:tr>
      <w:tr w:rsidR="00AA63FC" w:rsidRPr="003F7263" w14:paraId="4C4864B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5D5460D" w14:textId="38A838DB" w:rsidR="00AA63FC" w:rsidRPr="003F7263" w:rsidRDefault="00AA63FC" w:rsidP="00AA63FC">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1ED5096" w14:textId="2899EFB1" w:rsidR="00AA63FC" w:rsidRPr="003F7263" w:rsidRDefault="00AA63FC" w:rsidP="00AA63FC">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83991F7" w14:textId="348D33BE"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A173CB" w14:textId="6EE81F81" w:rsidR="00DA7FFD" w:rsidRPr="003F7263" w:rsidRDefault="00AA63FC" w:rsidP="00AA63FC">
            <w:pPr>
              <w:pStyle w:val="TAC"/>
              <w:keepNext w:val="0"/>
              <w:keepLines w:val="0"/>
              <w:rPr>
                <w:rFonts w:cs="Arial"/>
                <w:sz w:val="16"/>
                <w:szCs w:val="16"/>
              </w:rPr>
            </w:pPr>
            <w:r w:rsidRPr="003F7263">
              <w:rPr>
                <w:rFonts w:cs="Arial"/>
                <w:sz w:val="16"/>
                <w:szCs w:val="16"/>
              </w:rPr>
              <w:t>C162</w:t>
            </w:r>
            <w:r w:rsidR="00DA7FFD">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3E3FC07" w14:textId="1B9EC68D" w:rsidR="00AA63FC" w:rsidRPr="003F7263" w:rsidRDefault="00AA63FC" w:rsidP="00AA63FC">
            <w:pPr>
              <w:pStyle w:val="TAL"/>
              <w:keepNext w:val="0"/>
              <w:keepLines w:val="0"/>
              <w:rPr>
                <w:bCs/>
                <w:sz w:val="16"/>
                <w:szCs w:val="16"/>
              </w:rPr>
            </w:pPr>
            <w:r w:rsidRPr="003F7263">
              <w:rPr>
                <w:bCs/>
                <w:sz w:val="16"/>
                <w:szCs w:val="16"/>
              </w:rPr>
              <w:t>UEs supporting 5G Core and NG.114 v2.0</w:t>
            </w:r>
            <w:r w:rsidR="00DA7FFD">
              <w:rPr>
                <w:bCs/>
                <w:sz w:val="16"/>
                <w:szCs w:val="16"/>
              </w:rPr>
              <w:t xml:space="preserve"> and 3GPP PS data off and Initiating session and SMS over IP</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60286">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60286">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60286">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lastRenderedPageBreak/>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60286">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60286">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60286">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60286">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60286">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60286">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60286">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60286">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3F7263">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4838FC">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60286">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60286">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60286">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60286">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022CB7" w:rsidRPr="003F7263" w14:paraId="63E08E1E" w14:textId="77777777" w:rsidTr="00560286">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60286">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3F7263" w:rsidRDefault="00022CB7" w:rsidP="00022CB7">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3F7263">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4838FC">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60286">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60286">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2273AF" w:rsidRPr="003F7263" w14:paraId="0700A64A" w14:textId="77777777" w:rsidTr="00560286">
        <w:trPr>
          <w:tblHeader/>
          <w:jc w:val="center"/>
        </w:trPr>
        <w:tc>
          <w:tcPr>
            <w:tcW w:w="1137" w:type="dxa"/>
            <w:tcBorders>
              <w:top w:val="single" w:sz="4" w:space="0" w:color="auto"/>
              <w:bottom w:val="single" w:sz="4" w:space="0" w:color="auto"/>
            </w:tcBorders>
            <w:shd w:val="clear" w:color="auto" w:fill="auto"/>
          </w:tcPr>
          <w:p w14:paraId="41EDDF86" w14:textId="3926FCAF" w:rsidR="002273AF" w:rsidRPr="003F7263" w:rsidRDefault="002273AF" w:rsidP="002273AF">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2273AF" w:rsidRPr="003F7263" w:rsidRDefault="002273AF" w:rsidP="002273A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2273AF" w:rsidRPr="003F7263" w:rsidRDefault="002273AF" w:rsidP="002273A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2273AF" w:rsidRPr="003F7263" w:rsidRDefault="002273AF" w:rsidP="002273A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2273AF" w:rsidRPr="003F7263" w:rsidRDefault="002273AF" w:rsidP="002273AF">
            <w:pPr>
              <w:spacing w:after="0"/>
              <w:jc w:val="center"/>
              <w:rPr>
                <w:rFonts w:ascii="Arial" w:hAnsi="Arial"/>
                <w:sz w:val="16"/>
                <w:szCs w:val="16"/>
              </w:rPr>
            </w:pPr>
          </w:p>
        </w:tc>
      </w:tr>
      <w:tr w:rsidR="00DF04F9" w:rsidRPr="003F7263" w14:paraId="4AF6F817" w14:textId="77777777" w:rsidTr="00560286">
        <w:trPr>
          <w:tblHeader/>
          <w:jc w:val="center"/>
        </w:trPr>
        <w:tc>
          <w:tcPr>
            <w:tcW w:w="1137" w:type="dxa"/>
            <w:tcBorders>
              <w:top w:val="single" w:sz="4" w:space="0" w:color="auto"/>
              <w:bottom w:val="single" w:sz="4" w:space="0" w:color="auto"/>
            </w:tcBorders>
            <w:shd w:val="clear" w:color="auto" w:fill="auto"/>
          </w:tcPr>
          <w:p w14:paraId="18498C4E" w14:textId="36007192" w:rsidR="00DF04F9" w:rsidRPr="003F7263" w:rsidRDefault="00DF04F9" w:rsidP="00DF04F9">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DF04F9" w:rsidRPr="003F7263" w:rsidRDefault="00DF04F9" w:rsidP="00DF04F9">
            <w:pPr>
              <w:spacing w:after="0"/>
              <w:jc w:val="center"/>
              <w:rPr>
                <w:rFonts w:ascii="Arial" w:hAnsi="Arial"/>
                <w:sz w:val="16"/>
                <w:szCs w:val="16"/>
              </w:rPr>
            </w:pPr>
          </w:p>
        </w:tc>
      </w:tr>
      <w:tr w:rsidR="00DF04F9" w:rsidRPr="003F7263" w14:paraId="6A70D7C7" w14:textId="77777777" w:rsidTr="00560286">
        <w:trPr>
          <w:tblHeader/>
          <w:jc w:val="center"/>
        </w:trPr>
        <w:tc>
          <w:tcPr>
            <w:tcW w:w="1137" w:type="dxa"/>
            <w:tcBorders>
              <w:top w:val="single" w:sz="4" w:space="0" w:color="auto"/>
              <w:bottom w:val="single" w:sz="4" w:space="0" w:color="auto"/>
            </w:tcBorders>
            <w:shd w:val="clear" w:color="auto" w:fill="auto"/>
          </w:tcPr>
          <w:p w14:paraId="61842F6D" w14:textId="23CC9B57" w:rsidR="00DF04F9" w:rsidRPr="003F7263" w:rsidRDefault="00DF04F9" w:rsidP="00DF04F9">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DF04F9" w:rsidRPr="003F7263" w:rsidRDefault="00DF04F9" w:rsidP="00DF04F9">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DF04F9" w:rsidRPr="003F7263" w:rsidRDefault="00DF04F9" w:rsidP="00DF04F9">
            <w:pPr>
              <w:spacing w:after="0"/>
              <w:jc w:val="center"/>
              <w:rPr>
                <w:rFonts w:ascii="Arial" w:hAnsi="Arial"/>
                <w:sz w:val="16"/>
                <w:szCs w:val="16"/>
              </w:rPr>
            </w:pPr>
            <w:r>
              <w:rPr>
                <w:rFonts w:ascii="Arial" w:hAnsi="Arial"/>
                <w:sz w:val="16"/>
                <w:szCs w:val="16"/>
                <w:lang w:val="en-US"/>
              </w:rPr>
              <w:t>Rel-16 UTRA</w:t>
            </w:r>
          </w:p>
        </w:tc>
      </w:tr>
      <w:tr w:rsidR="00DF04F9" w:rsidRPr="003F7263" w14:paraId="3E18656A" w14:textId="77777777" w:rsidTr="00560286">
        <w:trPr>
          <w:tblHeader/>
          <w:jc w:val="center"/>
        </w:trPr>
        <w:tc>
          <w:tcPr>
            <w:tcW w:w="1137" w:type="dxa"/>
            <w:tcBorders>
              <w:top w:val="single" w:sz="4" w:space="0" w:color="auto"/>
              <w:bottom w:val="single" w:sz="4" w:space="0" w:color="auto"/>
            </w:tcBorders>
            <w:shd w:val="clear" w:color="auto" w:fill="auto"/>
          </w:tcPr>
          <w:p w14:paraId="71937993" w14:textId="16669DF7" w:rsidR="00DF04F9" w:rsidRPr="003F7263" w:rsidRDefault="00DF04F9" w:rsidP="00DF04F9">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C2C03B" w14:textId="79C6CA6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77777777" w:rsidR="00DF04F9" w:rsidRPr="003F7263" w:rsidRDefault="00DF04F9" w:rsidP="00DF04F9">
            <w:pPr>
              <w:spacing w:after="0"/>
              <w:jc w:val="center"/>
              <w:rPr>
                <w:rFonts w:ascii="Arial" w:hAnsi="Arial"/>
                <w:sz w:val="16"/>
                <w:szCs w:val="16"/>
              </w:rPr>
            </w:pPr>
          </w:p>
        </w:tc>
      </w:tr>
      <w:tr w:rsidR="00DF04F9" w:rsidRPr="003F7263" w14:paraId="113CA8EC" w14:textId="77777777" w:rsidTr="00560286">
        <w:trPr>
          <w:tblHeader/>
          <w:jc w:val="center"/>
        </w:trPr>
        <w:tc>
          <w:tcPr>
            <w:tcW w:w="1137" w:type="dxa"/>
            <w:tcBorders>
              <w:top w:val="single" w:sz="4" w:space="0" w:color="auto"/>
              <w:bottom w:val="single" w:sz="4" w:space="0" w:color="auto"/>
            </w:tcBorders>
            <w:shd w:val="clear" w:color="auto" w:fill="auto"/>
          </w:tcPr>
          <w:p w14:paraId="6B84139C" w14:textId="5A4F7156" w:rsidR="00DF04F9" w:rsidRPr="003F7263" w:rsidRDefault="00DF04F9" w:rsidP="00DF04F9">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73C75B" w14:textId="34BBD8C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77777777" w:rsidR="00DF04F9" w:rsidRPr="003F7263" w:rsidRDefault="00DF04F9" w:rsidP="00DF04F9">
            <w:pPr>
              <w:spacing w:after="0"/>
              <w:jc w:val="center"/>
              <w:rPr>
                <w:rFonts w:ascii="Arial" w:hAnsi="Arial"/>
                <w:sz w:val="16"/>
                <w:szCs w:val="16"/>
              </w:rPr>
            </w:pPr>
          </w:p>
        </w:tc>
      </w:tr>
      <w:tr w:rsidR="00DF04F9" w:rsidRPr="003F7263" w14:paraId="4B3E1DFD" w14:textId="77777777" w:rsidTr="00560286">
        <w:trPr>
          <w:tblHeader/>
          <w:jc w:val="center"/>
        </w:trPr>
        <w:tc>
          <w:tcPr>
            <w:tcW w:w="1137" w:type="dxa"/>
            <w:tcBorders>
              <w:top w:val="single" w:sz="4" w:space="0" w:color="auto"/>
              <w:bottom w:val="single" w:sz="4" w:space="0" w:color="auto"/>
            </w:tcBorders>
            <w:shd w:val="clear" w:color="auto" w:fill="auto"/>
          </w:tcPr>
          <w:p w14:paraId="3E3893A7" w14:textId="2577BFF4" w:rsidR="00DF04F9" w:rsidRPr="003F7263" w:rsidRDefault="00DF04F9" w:rsidP="00DF04F9">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1B8540D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4C7DBAC" w14:textId="7E0BCAEE"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77777777" w:rsidR="00DF04F9" w:rsidRPr="003F7263" w:rsidRDefault="00DF04F9" w:rsidP="00DF04F9">
            <w:pPr>
              <w:spacing w:after="0"/>
              <w:jc w:val="center"/>
              <w:rPr>
                <w:rFonts w:ascii="Arial" w:hAnsi="Arial"/>
                <w:sz w:val="16"/>
                <w:szCs w:val="16"/>
              </w:rPr>
            </w:pPr>
          </w:p>
        </w:tc>
      </w:tr>
      <w:tr w:rsidR="00DF04F9" w:rsidRPr="003F7263" w14:paraId="4303A7E5" w14:textId="77777777" w:rsidTr="00560286">
        <w:trPr>
          <w:tblHeader/>
          <w:jc w:val="center"/>
        </w:trPr>
        <w:tc>
          <w:tcPr>
            <w:tcW w:w="1137" w:type="dxa"/>
            <w:tcBorders>
              <w:top w:val="single" w:sz="4" w:space="0" w:color="auto"/>
              <w:bottom w:val="single" w:sz="4" w:space="0" w:color="auto"/>
            </w:tcBorders>
            <w:shd w:val="clear" w:color="auto" w:fill="auto"/>
          </w:tcPr>
          <w:p w14:paraId="708FB3BE" w14:textId="2574FDC1" w:rsidR="00DF04F9" w:rsidRPr="003F7263" w:rsidRDefault="00DF04F9" w:rsidP="00DF04F9">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C120209" w14:textId="1437A12B"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77777777" w:rsidR="00DF04F9" w:rsidRPr="003F7263" w:rsidRDefault="00DF04F9" w:rsidP="00DF04F9">
            <w:pPr>
              <w:spacing w:after="0"/>
              <w:jc w:val="center"/>
              <w:rPr>
                <w:rFonts w:ascii="Arial" w:hAnsi="Arial"/>
                <w:sz w:val="16"/>
                <w:szCs w:val="16"/>
              </w:rPr>
            </w:pPr>
          </w:p>
        </w:tc>
      </w:tr>
      <w:tr w:rsidR="0075046B" w:rsidRPr="003F7263" w14:paraId="4DFDDA3E" w14:textId="77777777" w:rsidTr="002029BA">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75046B" w:rsidRPr="003F7263" w:rsidRDefault="0075046B" w:rsidP="00560286">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095F02" w:rsidRPr="003F7263" w14:paraId="4BE39A8A" w14:textId="77777777" w:rsidTr="000C0627">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0C0627">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0C0627">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proofErr w:type="spellStart"/>
            <w:r w:rsidR="008F2345" w:rsidRPr="003F7263">
              <w:rPr>
                <w:rFonts w:cs="Arial"/>
                <w:b/>
                <w:bCs/>
                <w:sz w:val="16"/>
                <w:szCs w:val="16"/>
              </w:rPr>
              <w:t>s</w:t>
            </w:r>
            <w:r w:rsidRPr="003F7263">
              <w:rPr>
                <w:rFonts w:cs="Arial"/>
                <w:b/>
                <w:bCs/>
                <w:sz w:val="16"/>
                <w:szCs w:val="16"/>
              </w:rPr>
              <w:t>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2A0B29" w:rsidRPr="003F7263" w14:paraId="50D83724"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51D2BEA"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33F1157"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5759B" w:rsidRPr="003F7263" w14:paraId="29FE3501" w14:textId="77777777" w:rsidTr="00B71F7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5759B" w:rsidRPr="003F7263" w14:paraId="14D5D54A"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2A0B29" w:rsidRPr="003F7263" w14:paraId="12150BF2"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4838FC" w:rsidRPr="003F7263" w14:paraId="1A44CF33"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2A0B29" w:rsidRPr="003F7263" w14:paraId="5A55F27F"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6DEB03"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70ADE3CC"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w:t>
            </w:r>
            <w:r w:rsidRPr="003F7263">
              <w:rPr>
                <w:rFonts w:cs="Arial"/>
                <w:bCs/>
                <w:sz w:val="16"/>
                <w:szCs w:val="16"/>
              </w:rPr>
              <w:lastRenderedPageBreak/>
              <w:t>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81B616"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60490C6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1F0FAF4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3F7263" w:rsidRPr="003F7263" w14:paraId="25AD506A" w14:textId="77777777" w:rsidTr="000C0627">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F9DA228" w14:textId="77777777" w:rsidR="003F7263" w:rsidRPr="003F7263" w:rsidRDefault="003F7263" w:rsidP="003F7263">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1D62B512" w14:textId="77777777" w:rsidR="003F7263" w:rsidRPr="003F7263" w:rsidRDefault="003F7263" w:rsidP="003F7263">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EC9338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7CAA087"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37D36D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3F7263" w:rsidRPr="003F7263" w14:paraId="128CDB8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3F846A5" w14:textId="77777777" w:rsidR="003F7263" w:rsidRPr="003F7263" w:rsidRDefault="003F7263" w:rsidP="003F7263">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06BADBB8"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498BE90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7777A73"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DA15D80"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4490DA1A" w14:textId="77777777" w:rsidTr="000C0627">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BACBB04" w14:textId="77777777" w:rsidR="003F7263" w:rsidRPr="003F7263" w:rsidRDefault="003F7263" w:rsidP="003F7263">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1C8F48BE"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3FE67505"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7240C0C"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CEEE9ED"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3F7263" w:rsidRPr="003F7263" w14:paraId="5EE33EE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3F7263" w:rsidRPr="003F7263" w:rsidRDefault="003F7263" w:rsidP="003F7263">
            <w:pPr>
              <w:pStyle w:val="TAL"/>
              <w:keepNext w:val="0"/>
              <w:keepLines w:val="0"/>
              <w:rPr>
                <w:rFonts w:cs="Arial"/>
                <w:sz w:val="16"/>
                <w:szCs w:val="16"/>
              </w:rPr>
            </w:pPr>
          </w:p>
        </w:tc>
      </w:tr>
      <w:tr w:rsidR="003F7263" w:rsidRPr="003F7263" w14:paraId="4BCF23F6"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3F7263" w:rsidRPr="003F7263" w:rsidRDefault="003F7263" w:rsidP="003F7263">
            <w:pPr>
              <w:pStyle w:val="TAL"/>
              <w:keepNext w:val="0"/>
              <w:keepLines w:val="0"/>
              <w:rPr>
                <w:rFonts w:cs="Arial"/>
                <w:sz w:val="16"/>
                <w:szCs w:val="16"/>
              </w:rPr>
            </w:pPr>
          </w:p>
        </w:tc>
      </w:tr>
      <w:tr w:rsidR="003F7263" w:rsidRPr="003F7263" w14:paraId="2EBDFF97"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3F7263" w:rsidRPr="003F7263" w:rsidRDefault="003F7263" w:rsidP="003F7263">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6AA5917F" w14:textId="77777777" w:rsidR="003F7263" w:rsidRPr="003F7263" w:rsidRDefault="003F7263" w:rsidP="003F7263">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A83441C"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8D8C301" w14:textId="77777777" w:rsidR="003F7263" w:rsidRPr="003F7263" w:rsidRDefault="003F7263" w:rsidP="003F7263">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1BB50E83"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3F7263" w:rsidRPr="003F7263" w:rsidRDefault="003F7263" w:rsidP="003F7263">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5B87234C" w14:textId="77777777" w:rsidR="003F7263" w:rsidRPr="003F7263" w:rsidRDefault="003F7263" w:rsidP="003F7263">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B2DCE7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3756E5A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740757C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3F7263" w:rsidRPr="003F7263" w:rsidRDefault="003F7263" w:rsidP="003F7263">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3F7263" w:rsidRPr="003F7263" w:rsidRDefault="003F7263" w:rsidP="003F7263">
            <w:pPr>
              <w:pStyle w:val="TAL"/>
              <w:rPr>
                <w:rFonts w:cs="Arial"/>
                <w:sz w:val="16"/>
                <w:szCs w:val="16"/>
                <w:lang w:eastAsia="zh-CN"/>
              </w:rPr>
            </w:pPr>
          </w:p>
        </w:tc>
      </w:tr>
      <w:tr w:rsidR="003F7263" w:rsidRPr="003F7263" w14:paraId="3CD8EF6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3F7263" w:rsidRPr="003F7263" w:rsidRDefault="003F7263" w:rsidP="003F7263">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275E8F45"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CAFF6E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15A02C8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EEBC94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3F7263" w:rsidRPr="003F7263" w:rsidRDefault="003F7263" w:rsidP="003F7263">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3F7263" w:rsidRPr="003F7263" w:rsidRDefault="003F7263" w:rsidP="003F7263">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3F7263" w:rsidRPr="003F7263" w:rsidRDefault="003F7263" w:rsidP="003F7263">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3F7263" w:rsidRPr="003F7263" w:rsidRDefault="003F7263" w:rsidP="003F7263">
            <w:pPr>
              <w:pStyle w:val="TAL"/>
              <w:rPr>
                <w:rFonts w:cs="Arial"/>
                <w:sz w:val="16"/>
                <w:szCs w:val="16"/>
                <w:lang w:eastAsia="zh-CN"/>
              </w:rPr>
            </w:pPr>
          </w:p>
        </w:tc>
      </w:tr>
      <w:tr w:rsidR="003F7263" w:rsidRPr="003F7263" w14:paraId="3D838D1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955D51" w14:textId="77777777" w:rsidR="003F7263" w:rsidRPr="003F7263" w:rsidRDefault="003F7263" w:rsidP="003F7263">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0B29D302" w14:textId="77777777" w:rsidR="003F7263" w:rsidRPr="003F7263" w:rsidRDefault="003F7263" w:rsidP="003F7263">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5E909A63"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C7FBDAD"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B9C7D65"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27E2F12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3F7263" w:rsidRPr="003F7263" w:rsidRDefault="003F7263" w:rsidP="003F7263">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3F7263" w:rsidRPr="003F7263" w:rsidRDefault="003F7263" w:rsidP="003F7263">
            <w:pPr>
              <w:pStyle w:val="TAL"/>
              <w:rPr>
                <w:rFonts w:cs="Arial"/>
                <w:sz w:val="16"/>
                <w:szCs w:val="16"/>
                <w:lang w:eastAsia="zh-CN"/>
              </w:rPr>
            </w:pPr>
          </w:p>
        </w:tc>
      </w:tr>
      <w:tr w:rsidR="003F7263" w:rsidRPr="003F7263" w14:paraId="700BEA3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3F7263" w:rsidRPr="003F7263" w:rsidRDefault="003F7263" w:rsidP="003F7263">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6503AE84"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05C43F"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D46613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954AC5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3F7263" w:rsidRPr="003F7263" w:rsidRDefault="003F7263" w:rsidP="003F7263">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3F7263" w:rsidRPr="003F7263" w:rsidRDefault="003F7263" w:rsidP="003F7263">
            <w:pPr>
              <w:pStyle w:val="TAL"/>
              <w:rPr>
                <w:rFonts w:cs="Arial"/>
                <w:sz w:val="16"/>
                <w:szCs w:val="16"/>
                <w:lang w:eastAsia="zh-CN"/>
              </w:rPr>
            </w:pPr>
          </w:p>
        </w:tc>
      </w:tr>
      <w:tr w:rsidR="003F7263" w:rsidRPr="003F7263" w14:paraId="05765479"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3F7263" w:rsidRPr="003F7263" w:rsidRDefault="003F7263" w:rsidP="003F7263">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712B257"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2D970E6" w14:textId="362C408C"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5ACCFF98"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3F7263" w:rsidRPr="003F7263" w14:paraId="663CFF47"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3F7263" w:rsidRPr="003F7263" w:rsidRDefault="003F7263" w:rsidP="003F7263">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3F7263" w:rsidRPr="003F7263" w:rsidRDefault="003F7263" w:rsidP="003F7263">
            <w:pPr>
              <w:pStyle w:val="TAL"/>
              <w:rPr>
                <w:rFonts w:cs="Arial"/>
                <w:sz w:val="16"/>
                <w:szCs w:val="16"/>
                <w:lang w:eastAsia="zh-CN"/>
              </w:rPr>
            </w:pPr>
          </w:p>
        </w:tc>
      </w:tr>
      <w:tr w:rsidR="003F7263" w:rsidRPr="003F7263" w14:paraId="5742CCB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D1A2594" w14:textId="77777777" w:rsidR="003F7263" w:rsidRPr="003F7263" w:rsidRDefault="003F7263" w:rsidP="003F7263">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7F206FFC"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A7512D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8611C3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084872E"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A0B29" w:rsidRPr="003F7263" w14:paraId="3902DA41" w14:textId="77777777" w:rsidTr="004E2EB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lastRenderedPageBreak/>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6E443202" w14:textId="77777777" w:rsidR="002A0B29" w:rsidRPr="003F7263" w:rsidRDefault="002A0B29">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4E2EB6" w:rsidRPr="003F7263" w14:paraId="6B0447FC"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3AD069"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265A3113" w14:textId="77777777" w:rsidR="004E2EB6" w:rsidRPr="003F7263" w:rsidRDefault="004E2EB6" w:rsidP="0076013C">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6D197327"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463836D"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8B5A192"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4E2EB6" w:rsidRPr="003F7263" w14:paraId="5665EB7A"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E4A88C2"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2C6D37D8" w14:textId="77777777" w:rsidR="004E2EB6" w:rsidRPr="003F7263" w:rsidRDefault="004E2EB6" w:rsidP="0076013C">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75042A3D"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BD55F05"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3AB1C36"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5759B" w:rsidRPr="003F7263" w14:paraId="6A9E4EC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E18832D" w14:textId="335F1B3B" w:rsidR="0095759B" w:rsidRPr="003F7263" w:rsidRDefault="0095759B" w:rsidP="0095759B">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3D6D59BF" w14:textId="62A48358" w:rsidR="0095759B" w:rsidRPr="003F7263" w:rsidRDefault="0095759B" w:rsidP="0095759B">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2718CCBB" w14:textId="5C4FA9CC"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72DB53" w14:textId="7731E759"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55049A" w14:textId="50854548"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5759B" w:rsidRPr="003F7263" w14:paraId="14C1708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BC0985D" w14:textId="23BFB00D" w:rsidR="0095759B" w:rsidRPr="003F7263" w:rsidRDefault="0095759B" w:rsidP="0095759B">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56A20A64" w14:textId="0BD1B4D9" w:rsidR="0095759B" w:rsidRPr="003F7263" w:rsidRDefault="0095759B" w:rsidP="0095759B">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17579AB" w14:textId="07139F4F"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2C958B5" w14:textId="16D34F33"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5CEB72" w14:textId="43922587"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2A0B29" w:rsidRPr="003F7263" w14:paraId="07A66991"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6E95C9C" w14:textId="77777777" w:rsidR="002A0B29" w:rsidRPr="003F7263" w:rsidRDefault="002A0B29">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619294D3" w14:textId="77777777" w:rsidR="002A0B29" w:rsidRPr="003F7263" w:rsidRDefault="002A0B29">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4F645FC8"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BB6288" w14:textId="77777777" w:rsidR="002A0B29" w:rsidRPr="003F7263" w:rsidRDefault="002A0B29">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27BFE44F" w14:textId="77777777" w:rsidR="002A0B29" w:rsidRPr="003F7263" w:rsidRDefault="002A0B29">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4E2EB6" w:rsidRPr="003F7263" w14:paraId="696476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627407" w14:textId="15526319" w:rsidR="004E2EB6" w:rsidRPr="003F7263" w:rsidRDefault="004E2EB6" w:rsidP="004E2EB6">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D0A3337" w14:textId="14B06703" w:rsidR="004E2EB6" w:rsidRPr="003F7263" w:rsidRDefault="004E2EB6" w:rsidP="004E2EB6">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6B5BBCCA" w14:textId="4E6CA905" w:rsidR="004E2EB6" w:rsidRPr="003F7263" w:rsidRDefault="004E2EB6" w:rsidP="004E2EB6">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9667C3B" w14:textId="399CF0DF" w:rsidR="004E2EB6" w:rsidRPr="003F7263" w:rsidRDefault="004E2EB6" w:rsidP="004E2EB6">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2BB8BE2C" w14:textId="54D15C80" w:rsidR="004E2EB6" w:rsidRPr="003F7263" w:rsidRDefault="004E2EB6" w:rsidP="004E2EB6">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12217DC6" w14:textId="77777777" w:rsidR="00167DB7" w:rsidRPr="003F7263" w:rsidRDefault="00167DB7" w:rsidP="00167DB7">
      <w:pPr>
        <w:pStyle w:val="Heading2"/>
      </w:pPr>
      <w:bookmarkStart w:id="103" w:name="_Toc27419192"/>
      <w:bookmarkStart w:id="104" w:name="_Toc36040068"/>
      <w:bookmarkStart w:id="105" w:name="_Toc43900800"/>
      <w:bookmarkStart w:id="106" w:name="_Toc51768023"/>
      <w:bookmarkStart w:id="107" w:name="_Toc58241946"/>
      <w:bookmarkStart w:id="108" w:name="_Toc68076599"/>
      <w:bookmarkStart w:id="109" w:name="_Toc75369789"/>
      <w:bookmarkStart w:id="110" w:name="_Toc90490560"/>
      <w:bookmarkStart w:id="111" w:name="_Toc100141933"/>
      <w:r w:rsidRPr="003F7263">
        <w:t>4.2</w:t>
      </w:r>
      <w:r w:rsidRPr="003F7263">
        <w:tab/>
        <w:t>Protocol conformance test cases</w:t>
      </w:r>
      <w:r w:rsidRPr="003F7263" w:rsidDel="00062F2A">
        <w:t xml:space="preserve"> </w:t>
      </w:r>
      <w:r w:rsidRPr="003F7263">
        <w:t>Applicability Condition</w:t>
      </w:r>
      <w:bookmarkEnd w:id="103"/>
      <w:bookmarkEnd w:id="104"/>
      <w:bookmarkEnd w:id="105"/>
      <w:bookmarkEnd w:id="106"/>
      <w:bookmarkEnd w:id="107"/>
      <w:bookmarkEnd w:id="108"/>
      <w:bookmarkEnd w:id="109"/>
      <w:bookmarkEnd w:id="110"/>
      <w:bookmarkEnd w:id="111"/>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3F7263" w14:paraId="3E748312" w14:textId="77777777" w:rsidTr="009E468F">
        <w:trPr>
          <w:tblHeader/>
          <w:jc w:val="center"/>
        </w:trPr>
        <w:tc>
          <w:tcPr>
            <w:tcW w:w="990" w:type="dxa"/>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41" w:type="dxa"/>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9E468F">
        <w:trPr>
          <w:jc w:val="center"/>
        </w:trPr>
        <w:tc>
          <w:tcPr>
            <w:tcW w:w="990" w:type="dxa"/>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41" w:type="dxa"/>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9E468F">
        <w:trPr>
          <w:jc w:val="center"/>
        </w:trPr>
        <w:tc>
          <w:tcPr>
            <w:tcW w:w="990" w:type="dxa"/>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414" w:type="dxa"/>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9E468F">
        <w:trPr>
          <w:jc w:val="center"/>
        </w:trPr>
        <w:tc>
          <w:tcPr>
            <w:tcW w:w="990" w:type="dxa"/>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414" w:type="dxa"/>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9E468F">
        <w:trPr>
          <w:jc w:val="center"/>
        </w:trPr>
        <w:tc>
          <w:tcPr>
            <w:tcW w:w="990" w:type="dxa"/>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414" w:type="dxa"/>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9E468F">
        <w:trPr>
          <w:jc w:val="center"/>
        </w:trPr>
        <w:tc>
          <w:tcPr>
            <w:tcW w:w="990" w:type="dxa"/>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414" w:type="dxa"/>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9E468F">
        <w:trPr>
          <w:jc w:val="center"/>
        </w:trPr>
        <w:tc>
          <w:tcPr>
            <w:tcW w:w="990" w:type="dxa"/>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414" w:type="dxa"/>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9E468F">
        <w:trPr>
          <w:jc w:val="center"/>
        </w:trPr>
        <w:tc>
          <w:tcPr>
            <w:tcW w:w="990" w:type="dxa"/>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414" w:type="dxa"/>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35483" w:rsidRPr="003F7263" w14:paraId="06A4BE48" w14:textId="77777777" w:rsidTr="009E468F">
        <w:trPr>
          <w:jc w:val="center"/>
        </w:trPr>
        <w:tc>
          <w:tcPr>
            <w:tcW w:w="990" w:type="dxa"/>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414" w:type="dxa"/>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35483" w:rsidRPr="003F7263" w14:paraId="47D06C66" w14:textId="77777777" w:rsidTr="009E468F">
        <w:trPr>
          <w:jc w:val="center"/>
        </w:trPr>
        <w:tc>
          <w:tcPr>
            <w:tcW w:w="990" w:type="dxa"/>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414" w:type="dxa"/>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41" w:type="dxa"/>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9E468F">
        <w:trPr>
          <w:jc w:val="center"/>
        </w:trPr>
        <w:tc>
          <w:tcPr>
            <w:tcW w:w="990" w:type="dxa"/>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414" w:type="dxa"/>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41" w:type="dxa"/>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9E468F">
        <w:trPr>
          <w:jc w:val="center"/>
        </w:trPr>
        <w:tc>
          <w:tcPr>
            <w:tcW w:w="990" w:type="dxa"/>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414" w:type="dxa"/>
            <w:shd w:val="clear" w:color="auto" w:fill="auto"/>
          </w:tcPr>
          <w:p w14:paraId="1C50EA04"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672E55E5" w14:textId="77777777"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9E468F">
        <w:trPr>
          <w:jc w:val="center"/>
        </w:trPr>
        <w:tc>
          <w:tcPr>
            <w:tcW w:w="990" w:type="dxa"/>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414" w:type="dxa"/>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9E468F">
        <w:trPr>
          <w:jc w:val="center"/>
        </w:trPr>
        <w:tc>
          <w:tcPr>
            <w:tcW w:w="990" w:type="dxa"/>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414" w:type="dxa"/>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41" w:type="dxa"/>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9E468F">
        <w:trPr>
          <w:jc w:val="center"/>
        </w:trPr>
        <w:tc>
          <w:tcPr>
            <w:tcW w:w="990" w:type="dxa"/>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9E468F">
        <w:trPr>
          <w:trHeight w:val="128"/>
          <w:jc w:val="center"/>
        </w:trPr>
        <w:tc>
          <w:tcPr>
            <w:tcW w:w="990" w:type="dxa"/>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414" w:type="dxa"/>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41" w:type="dxa"/>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9E468F">
        <w:trPr>
          <w:jc w:val="center"/>
        </w:trPr>
        <w:tc>
          <w:tcPr>
            <w:tcW w:w="990" w:type="dxa"/>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9E468F">
        <w:trPr>
          <w:jc w:val="center"/>
        </w:trPr>
        <w:tc>
          <w:tcPr>
            <w:tcW w:w="990" w:type="dxa"/>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414" w:type="dxa"/>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41" w:type="dxa"/>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9E468F">
        <w:trPr>
          <w:jc w:val="center"/>
        </w:trPr>
        <w:tc>
          <w:tcPr>
            <w:tcW w:w="990" w:type="dxa"/>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414" w:type="dxa"/>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41" w:type="dxa"/>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9E468F">
        <w:trPr>
          <w:jc w:val="center"/>
        </w:trPr>
        <w:tc>
          <w:tcPr>
            <w:tcW w:w="990" w:type="dxa"/>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414" w:type="dxa"/>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41" w:type="dxa"/>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9E468F">
        <w:trPr>
          <w:jc w:val="center"/>
        </w:trPr>
        <w:tc>
          <w:tcPr>
            <w:tcW w:w="990" w:type="dxa"/>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414" w:type="dxa"/>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9E468F">
        <w:trPr>
          <w:jc w:val="center"/>
        </w:trPr>
        <w:tc>
          <w:tcPr>
            <w:tcW w:w="990" w:type="dxa"/>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9E468F">
        <w:trPr>
          <w:jc w:val="center"/>
        </w:trPr>
        <w:tc>
          <w:tcPr>
            <w:tcW w:w="990" w:type="dxa"/>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9E468F">
        <w:trPr>
          <w:jc w:val="center"/>
        </w:trPr>
        <w:tc>
          <w:tcPr>
            <w:tcW w:w="990" w:type="dxa"/>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414" w:type="dxa"/>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9E468F">
        <w:trPr>
          <w:jc w:val="center"/>
        </w:trPr>
        <w:tc>
          <w:tcPr>
            <w:tcW w:w="990" w:type="dxa"/>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414" w:type="dxa"/>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9E468F">
        <w:trPr>
          <w:jc w:val="center"/>
        </w:trPr>
        <w:tc>
          <w:tcPr>
            <w:tcW w:w="990" w:type="dxa"/>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414" w:type="dxa"/>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9E468F">
        <w:trPr>
          <w:jc w:val="center"/>
        </w:trPr>
        <w:tc>
          <w:tcPr>
            <w:tcW w:w="990" w:type="dxa"/>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414" w:type="dxa"/>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9E468F">
        <w:trPr>
          <w:jc w:val="center"/>
        </w:trPr>
        <w:tc>
          <w:tcPr>
            <w:tcW w:w="990" w:type="dxa"/>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9E468F">
        <w:trPr>
          <w:jc w:val="center"/>
        </w:trPr>
        <w:tc>
          <w:tcPr>
            <w:tcW w:w="990" w:type="dxa"/>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41" w:type="dxa"/>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9E468F">
        <w:trPr>
          <w:jc w:val="center"/>
        </w:trPr>
        <w:tc>
          <w:tcPr>
            <w:tcW w:w="990" w:type="dxa"/>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41" w:type="dxa"/>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9E468F">
        <w:trPr>
          <w:jc w:val="center"/>
        </w:trPr>
        <w:tc>
          <w:tcPr>
            <w:tcW w:w="990" w:type="dxa"/>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9E468F">
        <w:trPr>
          <w:jc w:val="center"/>
        </w:trPr>
        <w:tc>
          <w:tcPr>
            <w:tcW w:w="990" w:type="dxa"/>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9E468F">
        <w:trPr>
          <w:jc w:val="center"/>
        </w:trPr>
        <w:tc>
          <w:tcPr>
            <w:tcW w:w="990" w:type="dxa"/>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65784" w:rsidRPr="003F7263" w14:paraId="30C16011" w14:textId="77777777" w:rsidTr="009E468F">
        <w:trPr>
          <w:jc w:val="center"/>
        </w:trPr>
        <w:tc>
          <w:tcPr>
            <w:tcW w:w="990" w:type="dxa"/>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65784" w:rsidRPr="003F7263" w14:paraId="15EBAF1E" w14:textId="77777777" w:rsidTr="009E468F">
        <w:trPr>
          <w:jc w:val="center"/>
        </w:trPr>
        <w:tc>
          <w:tcPr>
            <w:tcW w:w="990" w:type="dxa"/>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9E468F">
        <w:trPr>
          <w:jc w:val="center"/>
        </w:trPr>
        <w:tc>
          <w:tcPr>
            <w:tcW w:w="990" w:type="dxa"/>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9E468F">
        <w:trPr>
          <w:jc w:val="center"/>
        </w:trPr>
        <w:tc>
          <w:tcPr>
            <w:tcW w:w="990" w:type="dxa"/>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9E468F">
        <w:trPr>
          <w:jc w:val="center"/>
        </w:trPr>
        <w:tc>
          <w:tcPr>
            <w:tcW w:w="990" w:type="dxa"/>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9E468F">
        <w:trPr>
          <w:jc w:val="center"/>
        </w:trPr>
        <w:tc>
          <w:tcPr>
            <w:tcW w:w="990" w:type="dxa"/>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41" w:type="dxa"/>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9E468F">
        <w:trPr>
          <w:jc w:val="center"/>
        </w:trPr>
        <w:tc>
          <w:tcPr>
            <w:tcW w:w="990" w:type="dxa"/>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9E468F">
        <w:trPr>
          <w:jc w:val="center"/>
        </w:trPr>
        <w:tc>
          <w:tcPr>
            <w:tcW w:w="990" w:type="dxa"/>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 xml:space="preserve">THEN R </w:t>
            </w:r>
            <w:r w:rsidRPr="003F7263">
              <w:rPr>
                <w:sz w:val="16"/>
                <w:szCs w:val="16"/>
                <w:lang w:eastAsia="zh-CN"/>
              </w:rPr>
              <w:lastRenderedPageBreak/>
              <w:t>ELSE N/A</w:t>
            </w:r>
          </w:p>
        </w:tc>
        <w:tc>
          <w:tcPr>
            <w:tcW w:w="4841" w:type="dxa"/>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lastRenderedPageBreak/>
              <w:t xml:space="preserve">UEs supporting 5G Core </w:t>
            </w:r>
            <w:r w:rsidRPr="003F7263">
              <w:rPr>
                <w:rFonts w:cs="Arial"/>
                <w:sz w:val="16"/>
                <w:szCs w:val="16"/>
              </w:rPr>
              <w:t>and intra-band contiguous CA</w:t>
            </w:r>
          </w:p>
        </w:tc>
      </w:tr>
      <w:tr w:rsidR="00765784" w:rsidRPr="003F7263" w14:paraId="76AD2D8A" w14:textId="77777777" w:rsidTr="009E468F">
        <w:trPr>
          <w:jc w:val="center"/>
        </w:trPr>
        <w:tc>
          <w:tcPr>
            <w:tcW w:w="990" w:type="dxa"/>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9E468F">
        <w:trPr>
          <w:jc w:val="center"/>
        </w:trPr>
        <w:tc>
          <w:tcPr>
            <w:tcW w:w="990" w:type="dxa"/>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9E468F">
        <w:trPr>
          <w:jc w:val="center"/>
        </w:trPr>
        <w:tc>
          <w:tcPr>
            <w:tcW w:w="990" w:type="dxa"/>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9E468F">
        <w:trPr>
          <w:jc w:val="center"/>
        </w:trPr>
        <w:tc>
          <w:tcPr>
            <w:tcW w:w="990" w:type="dxa"/>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9E468F">
        <w:trPr>
          <w:jc w:val="center"/>
        </w:trPr>
        <w:tc>
          <w:tcPr>
            <w:tcW w:w="990" w:type="dxa"/>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9E468F">
        <w:trPr>
          <w:jc w:val="center"/>
        </w:trPr>
        <w:tc>
          <w:tcPr>
            <w:tcW w:w="990" w:type="dxa"/>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9E468F">
        <w:trPr>
          <w:jc w:val="center"/>
        </w:trPr>
        <w:tc>
          <w:tcPr>
            <w:tcW w:w="990" w:type="dxa"/>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9E468F">
        <w:trPr>
          <w:jc w:val="center"/>
        </w:trPr>
        <w:tc>
          <w:tcPr>
            <w:tcW w:w="990" w:type="dxa"/>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9E468F">
        <w:trPr>
          <w:jc w:val="center"/>
        </w:trPr>
        <w:tc>
          <w:tcPr>
            <w:tcW w:w="990" w:type="dxa"/>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41" w:type="dxa"/>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9E468F">
        <w:trPr>
          <w:jc w:val="center"/>
        </w:trPr>
        <w:tc>
          <w:tcPr>
            <w:tcW w:w="990" w:type="dxa"/>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9E468F">
        <w:trPr>
          <w:jc w:val="center"/>
        </w:trPr>
        <w:tc>
          <w:tcPr>
            <w:tcW w:w="990" w:type="dxa"/>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9E468F">
        <w:trPr>
          <w:jc w:val="center"/>
        </w:trPr>
        <w:tc>
          <w:tcPr>
            <w:tcW w:w="990" w:type="dxa"/>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9E468F">
        <w:trPr>
          <w:jc w:val="center"/>
        </w:trPr>
        <w:tc>
          <w:tcPr>
            <w:tcW w:w="990" w:type="dxa"/>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9E468F">
        <w:trPr>
          <w:jc w:val="center"/>
        </w:trPr>
        <w:tc>
          <w:tcPr>
            <w:tcW w:w="990" w:type="dxa"/>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9E468F">
        <w:trPr>
          <w:jc w:val="center"/>
        </w:trPr>
        <w:tc>
          <w:tcPr>
            <w:tcW w:w="990" w:type="dxa"/>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9E468F">
        <w:trPr>
          <w:jc w:val="center"/>
        </w:trPr>
        <w:tc>
          <w:tcPr>
            <w:tcW w:w="990" w:type="dxa"/>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9E468F">
        <w:trPr>
          <w:jc w:val="center"/>
        </w:trPr>
        <w:tc>
          <w:tcPr>
            <w:tcW w:w="990" w:type="dxa"/>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9E468F">
        <w:trPr>
          <w:jc w:val="center"/>
        </w:trPr>
        <w:tc>
          <w:tcPr>
            <w:tcW w:w="990" w:type="dxa"/>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9E468F">
        <w:trPr>
          <w:jc w:val="center"/>
        </w:trPr>
        <w:tc>
          <w:tcPr>
            <w:tcW w:w="990" w:type="dxa"/>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9E468F">
        <w:trPr>
          <w:jc w:val="center"/>
        </w:trPr>
        <w:tc>
          <w:tcPr>
            <w:tcW w:w="990" w:type="dxa"/>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9E468F">
        <w:trPr>
          <w:jc w:val="center"/>
        </w:trPr>
        <w:tc>
          <w:tcPr>
            <w:tcW w:w="990" w:type="dxa"/>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9E468F">
        <w:trPr>
          <w:jc w:val="center"/>
        </w:trPr>
        <w:tc>
          <w:tcPr>
            <w:tcW w:w="990" w:type="dxa"/>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9E468F">
        <w:trPr>
          <w:jc w:val="center"/>
        </w:trPr>
        <w:tc>
          <w:tcPr>
            <w:tcW w:w="990" w:type="dxa"/>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9E468F">
        <w:trPr>
          <w:jc w:val="center"/>
        </w:trPr>
        <w:tc>
          <w:tcPr>
            <w:tcW w:w="990" w:type="dxa"/>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9E468F">
        <w:trPr>
          <w:jc w:val="center"/>
        </w:trPr>
        <w:tc>
          <w:tcPr>
            <w:tcW w:w="990" w:type="dxa"/>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337F474D" w14:textId="4FE11BAE"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6F0D37" w:rsidRPr="003F7263">
              <w:rPr>
                <w:rFonts w:cs="Arial"/>
                <w:sz w:val="16"/>
                <w:szCs w:val="16"/>
              </w:rPr>
              <w:t>24</w:t>
            </w:r>
            <w:r w:rsidR="00C75E39" w:rsidRPr="003F7263">
              <w:rPr>
                <w:rFonts w:cs="Arial"/>
                <w:sz w:val="16"/>
                <w:szCs w:val="16"/>
              </w:rPr>
              <w:t xml:space="preserve"> OR A.4.3.2-1/</w:t>
            </w:r>
            <w:r w:rsidR="006F0D37" w:rsidRPr="003F7263">
              <w:rPr>
                <w:rFonts w:cs="Arial"/>
                <w:sz w:val="16"/>
                <w:szCs w:val="16"/>
              </w:rPr>
              <w:t>24A</w:t>
            </w:r>
            <w:r w:rsidR="00C75E39" w:rsidRPr="003F7263">
              <w:rPr>
                <w:rFonts w:cs="Arial"/>
                <w:sz w:val="16"/>
                <w:szCs w:val="16"/>
              </w:rPr>
              <w:t>)</w:t>
            </w:r>
            <w:r w:rsidRPr="003F7263">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9E468F">
        <w:trPr>
          <w:jc w:val="center"/>
        </w:trPr>
        <w:tc>
          <w:tcPr>
            <w:tcW w:w="990" w:type="dxa"/>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9E468F">
        <w:trPr>
          <w:jc w:val="center"/>
        </w:trPr>
        <w:tc>
          <w:tcPr>
            <w:tcW w:w="990" w:type="dxa"/>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9E468F">
        <w:trPr>
          <w:jc w:val="center"/>
        </w:trPr>
        <w:tc>
          <w:tcPr>
            <w:tcW w:w="990" w:type="dxa"/>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9E468F">
        <w:trPr>
          <w:jc w:val="center"/>
        </w:trPr>
        <w:tc>
          <w:tcPr>
            <w:tcW w:w="990" w:type="dxa"/>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9E468F">
        <w:trPr>
          <w:jc w:val="center"/>
        </w:trPr>
        <w:tc>
          <w:tcPr>
            <w:tcW w:w="990" w:type="dxa"/>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lastRenderedPageBreak/>
              <w:t>C71</w:t>
            </w:r>
          </w:p>
        </w:tc>
        <w:tc>
          <w:tcPr>
            <w:tcW w:w="4414" w:type="dxa"/>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9E468F">
        <w:trPr>
          <w:jc w:val="center"/>
        </w:trPr>
        <w:tc>
          <w:tcPr>
            <w:tcW w:w="990" w:type="dxa"/>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1D16BB40" w14:textId="57B9AD7B"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09C8C869" w14:textId="77777777" w:rsidTr="009E468F">
        <w:trPr>
          <w:jc w:val="center"/>
        </w:trPr>
        <w:tc>
          <w:tcPr>
            <w:tcW w:w="990" w:type="dxa"/>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13FDC705" w14:textId="11B33F4D" w:rsidR="00765784" w:rsidRPr="003F7263" w:rsidRDefault="00765784" w:rsidP="00765784">
            <w:pPr>
              <w:pStyle w:val="TAL"/>
              <w:rPr>
                <w:rFonts w:cs="Arial"/>
                <w:sz w:val="16"/>
                <w:szCs w:val="16"/>
              </w:rPr>
            </w:pPr>
            <w:r w:rsidRPr="003F7263">
              <w:rPr>
                <w:rFonts w:cs="Arial"/>
                <w:sz w:val="16"/>
                <w:szCs w:val="16"/>
              </w:rPr>
              <w:t>UEs supporting 5G Core and inter-band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577969BE" w14:textId="77777777" w:rsidTr="009E468F">
        <w:trPr>
          <w:jc w:val="center"/>
        </w:trPr>
        <w:tc>
          <w:tcPr>
            <w:tcW w:w="990" w:type="dxa"/>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74D2D670" w14:textId="78990168"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128288B5" w14:textId="77777777" w:rsidTr="009E468F">
        <w:trPr>
          <w:jc w:val="center"/>
        </w:trPr>
        <w:tc>
          <w:tcPr>
            <w:tcW w:w="990" w:type="dxa"/>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43F8A22A" w14:textId="63953ED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3471F2F6" w14:textId="2F1C64BB"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0D83244F" w14:textId="77777777" w:rsidTr="009E468F">
        <w:trPr>
          <w:jc w:val="center"/>
        </w:trPr>
        <w:tc>
          <w:tcPr>
            <w:tcW w:w="990" w:type="dxa"/>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302FE3E" w14:textId="72128C60"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64E05754" w14:textId="27BD16EB"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2200169C" w14:textId="77777777" w:rsidTr="009E468F">
        <w:trPr>
          <w:jc w:val="center"/>
        </w:trPr>
        <w:tc>
          <w:tcPr>
            <w:tcW w:w="990" w:type="dxa"/>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629763E9" w14:textId="7900E6DE"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64E0E00C" w14:textId="13E68574"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38502126" w14:textId="77777777" w:rsidTr="009E468F">
        <w:trPr>
          <w:jc w:val="center"/>
        </w:trPr>
        <w:tc>
          <w:tcPr>
            <w:tcW w:w="990" w:type="dxa"/>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9E468F">
        <w:trPr>
          <w:jc w:val="center"/>
        </w:trPr>
        <w:tc>
          <w:tcPr>
            <w:tcW w:w="990" w:type="dxa"/>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9E468F">
        <w:trPr>
          <w:jc w:val="center"/>
        </w:trPr>
        <w:tc>
          <w:tcPr>
            <w:tcW w:w="990" w:type="dxa"/>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9E468F">
        <w:trPr>
          <w:jc w:val="center"/>
        </w:trPr>
        <w:tc>
          <w:tcPr>
            <w:tcW w:w="990" w:type="dxa"/>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3F296EE" w14:textId="04E8D260"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C94EE11" w14:textId="77777777" w:rsidR="00765784" w:rsidRPr="003F7263" w:rsidRDefault="00765784" w:rsidP="00765784">
            <w:pPr>
              <w:pStyle w:val="TAL"/>
              <w:rPr>
                <w:rFonts w:cs="Arial"/>
                <w:sz w:val="16"/>
                <w:szCs w:val="16"/>
              </w:rPr>
            </w:pPr>
            <w:r w:rsidRPr="003F7263">
              <w:rPr>
                <w:rFonts w:cs="Arial"/>
                <w:sz w:val="16"/>
                <w:szCs w:val="16"/>
              </w:rPr>
              <w:t>UEs supporting 5GS and intra-band contiguous CA and UL NR CA with 2 carriers</w:t>
            </w:r>
          </w:p>
        </w:tc>
      </w:tr>
      <w:tr w:rsidR="00765784" w:rsidRPr="003F7263" w14:paraId="4280D14B" w14:textId="77777777" w:rsidTr="009E468F">
        <w:trPr>
          <w:jc w:val="center"/>
        </w:trPr>
        <w:tc>
          <w:tcPr>
            <w:tcW w:w="990" w:type="dxa"/>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15DCD85C" w14:textId="72DB5B67"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4650515" w14:textId="77777777" w:rsidR="00765784" w:rsidRPr="003F7263" w:rsidRDefault="00765784" w:rsidP="00765784">
            <w:pPr>
              <w:pStyle w:val="TAL"/>
              <w:rPr>
                <w:rFonts w:cs="Arial"/>
                <w:sz w:val="16"/>
                <w:szCs w:val="16"/>
              </w:rPr>
            </w:pPr>
            <w:r w:rsidRPr="003F7263">
              <w:rPr>
                <w:rFonts w:cs="Arial"/>
                <w:sz w:val="16"/>
                <w:szCs w:val="16"/>
              </w:rPr>
              <w:t>UEs supporting 5GS and inter-band CA and UL NR CA with 2 carriers</w:t>
            </w:r>
          </w:p>
        </w:tc>
      </w:tr>
      <w:tr w:rsidR="00765784" w:rsidRPr="003F7263" w14:paraId="134809BB" w14:textId="77777777" w:rsidTr="009E468F">
        <w:trPr>
          <w:jc w:val="center"/>
        </w:trPr>
        <w:tc>
          <w:tcPr>
            <w:tcW w:w="990" w:type="dxa"/>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456F5FE4" w14:textId="644E76E7"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CBE802C" w14:textId="77777777" w:rsidR="00765784" w:rsidRPr="003F7263" w:rsidRDefault="00765784" w:rsidP="00765784">
            <w:pPr>
              <w:pStyle w:val="TAL"/>
              <w:rPr>
                <w:rFonts w:cs="Arial"/>
                <w:sz w:val="16"/>
                <w:szCs w:val="16"/>
              </w:rPr>
            </w:pPr>
            <w:r w:rsidRPr="003F7263">
              <w:rPr>
                <w:rFonts w:cs="Arial"/>
                <w:sz w:val="16"/>
                <w:szCs w:val="16"/>
              </w:rPr>
              <w:t>UEs supporting 5GS and intra-band non-contiguous CA and UL NR CA with 2 carriers</w:t>
            </w:r>
          </w:p>
        </w:tc>
      </w:tr>
      <w:tr w:rsidR="00765784" w:rsidRPr="003F7263" w14:paraId="7EA8FFAA" w14:textId="77777777" w:rsidTr="009E468F">
        <w:trPr>
          <w:jc w:val="center"/>
        </w:trPr>
        <w:tc>
          <w:tcPr>
            <w:tcW w:w="990" w:type="dxa"/>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9E468F">
        <w:trPr>
          <w:jc w:val="center"/>
        </w:trPr>
        <w:tc>
          <w:tcPr>
            <w:tcW w:w="990" w:type="dxa"/>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9E468F">
        <w:trPr>
          <w:jc w:val="center"/>
        </w:trPr>
        <w:tc>
          <w:tcPr>
            <w:tcW w:w="990" w:type="dxa"/>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B9433E" w:rsidRPr="003F7263" w14:paraId="5DAE3DE5" w14:textId="77777777" w:rsidTr="009E468F">
        <w:trPr>
          <w:jc w:val="center"/>
        </w:trPr>
        <w:tc>
          <w:tcPr>
            <w:tcW w:w="990" w:type="dxa"/>
            <w:tcBorders>
              <w:bottom w:val="single" w:sz="4" w:space="0" w:color="auto"/>
            </w:tcBorders>
            <w:shd w:val="clear" w:color="auto" w:fill="auto"/>
          </w:tcPr>
          <w:p w14:paraId="3F55CC9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w:t>
            </w:r>
          </w:p>
        </w:tc>
      </w:tr>
      <w:tr w:rsidR="00B9433E" w:rsidRPr="003F7263" w14:paraId="6CF7B445" w14:textId="77777777" w:rsidTr="009E468F">
        <w:trPr>
          <w:jc w:val="center"/>
        </w:trPr>
        <w:tc>
          <w:tcPr>
            <w:tcW w:w="990" w:type="dxa"/>
            <w:tcBorders>
              <w:bottom w:val="single" w:sz="4" w:space="0" w:color="auto"/>
            </w:tcBorders>
            <w:shd w:val="clear" w:color="auto" w:fill="auto"/>
          </w:tcPr>
          <w:p w14:paraId="008974E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9433E" w:rsidRPr="003F7263" w14:paraId="7A9B4B42" w14:textId="77777777" w:rsidTr="009E468F">
        <w:trPr>
          <w:jc w:val="center"/>
        </w:trPr>
        <w:tc>
          <w:tcPr>
            <w:tcW w:w="990" w:type="dxa"/>
            <w:tcBorders>
              <w:bottom w:val="single" w:sz="4" w:space="0" w:color="auto"/>
            </w:tcBorders>
            <w:shd w:val="clear" w:color="auto" w:fill="auto"/>
          </w:tcPr>
          <w:p w14:paraId="75CBB05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136CF74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(A.4.1-4A/1 OR A.4.1-4A/3)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2083C7F8" w14:textId="61F0B3E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1CBF19A2" w14:textId="77777777" w:rsidTr="009E468F">
        <w:trPr>
          <w:jc w:val="center"/>
        </w:trPr>
        <w:tc>
          <w:tcPr>
            <w:tcW w:w="990" w:type="dxa"/>
            <w:tcBorders>
              <w:bottom w:val="single" w:sz="4" w:space="0" w:color="auto"/>
            </w:tcBorders>
            <w:shd w:val="clear" w:color="auto" w:fill="auto"/>
          </w:tcPr>
          <w:p w14:paraId="32A31ED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5BE9473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32450434" w14:textId="57293E8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47B4D4CB" w14:textId="77777777" w:rsidTr="009E468F">
        <w:trPr>
          <w:jc w:val="center"/>
        </w:trPr>
        <w:tc>
          <w:tcPr>
            <w:tcW w:w="990" w:type="dxa"/>
            <w:tcBorders>
              <w:bottom w:val="single" w:sz="4" w:space="0" w:color="auto"/>
            </w:tcBorders>
            <w:shd w:val="clear" w:color="auto" w:fill="auto"/>
          </w:tcPr>
          <w:p w14:paraId="6A470E0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4802113B"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(A.4.1-4A/2 OR A.4.1-4A/4)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7EEF91AF" w14:textId="5D8C036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24C6EF8D" w14:textId="77777777" w:rsidTr="009E468F">
        <w:trPr>
          <w:jc w:val="center"/>
        </w:trPr>
        <w:tc>
          <w:tcPr>
            <w:tcW w:w="990" w:type="dxa"/>
            <w:tcBorders>
              <w:bottom w:val="single" w:sz="4" w:space="0" w:color="auto"/>
            </w:tcBorders>
            <w:shd w:val="clear" w:color="auto" w:fill="auto"/>
          </w:tcPr>
          <w:p w14:paraId="7F545113"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B9433E" w:rsidRPr="003F7263" w14:paraId="0919F2FC" w14:textId="77777777" w:rsidTr="009E468F">
        <w:trPr>
          <w:jc w:val="center"/>
        </w:trPr>
        <w:tc>
          <w:tcPr>
            <w:tcW w:w="990" w:type="dxa"/>
            <w:tcBorders>
              <w:bottom w:val="single" w:sz="4" w:space="0" w:color="auto"/>
            </w:tcBorders>
            <w:shd w:val="clear" w:color="auto" w:fill="auto"/>
          </w:tcPr>
          <w:p w14:paraId="7EE0B0FC"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0CF2BFAB" w14:textId="35BF373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A.4.3.7-1/</w:t>
            </w:r>
            <w:r w:rsidR="00403046" w:rsidRPr="003F7263">
              <w:rPr>
                <w:rFonts w:ascii="Arial" w:hAnsi="Arial" w:cs="Arial"/>
                <w:sz w:val="16"/>
                <w:szCs w:val="16"/>
              </w:rPr>
              <w:t>14</w:t>
            </w:r>
            <w:r w:rsidRPr="003F7263">
              <w:rPr>
                <w:rFonts w:ascii="Arial" w:hAnsi="Arial" w:cs="Arial"/>
                <w:sz w:val="16"/>
                <w:szCs w:val="16"/>
              </w:rPr>
              <w:t xml:space="preserve">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03B64194"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r w:rsidR="00403046" w:rsidRPr="003F7263">
              <w:rPr>
                <w:rFonts w:ascii="Arial" w:hAnsi="Arial" w:cs="Arial"/>
                <w:sz w:val="16"/>
                <w:szCs w:val="16"/>
              </w:rPr>
              <w:t>emergency services in NR connected to 5GCN</w:t>
            </w:r>
          </w:p>
        </w:tc>
      </w:tr>
      <w:tr w:rsidR="00B9433E" w:rsidRPr="003F7263" w14:paraId="0702745F" w14:textId="77777777" w:rsidTr="009E468F">
        <w:trPr>
          <w:jc w:val="center"/>
        </w:trPr>
        <w:tc>
          <w:tcPr>
            <w:tcW w:w="990" w:type="dxa"/>
            <w:tcBorders>
              <w:bottom w:val="single" w:sz="4" w:space="0" w:color="auto"/>
            </w:tcBorders>
            <w:shd w:val="clear" w:color="auto" w:fill="auto"/>
          </w:tcPr>
          <w:p w14:paraId="438B625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3F7263" w14:paraId="276A2584" w14:textId="77777777" w:rsidTr="009E468F">
        <w:trPr>
          <w:jc w:val="center"/>
        </w:trPr>
        <w:tc>
          <w:tcPr>
            <w:tcW w:w="990" w:type="dxa"/>
            <w:tcBorders>
              <w:bottom w:val="single" w:sz="4" w:space="0" w:color="auto"/>
            </w:tcBorders>
            <w:shd w:val="clear" w:color="auto" w:fill="auto"/>
          </w:tcPr>
          <w:p w14:paraId="0437133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B9433E" w:rsidRPr="003F7263" w14:paraId="468322EE" w14:textId="77777777" w:rsidTr="009E468F">
        <w:trPr>
          <w:jc w:val="center"/>
        </w:trPr>
        <w:tc>
          <w:tcPr>
            <w:tcW w:w="990" w:type="dxa"/>
            <w:tcBorders>
              <w:bottom w:val="single" w:sz="4" w:space="0" w:color="auto"/>
            </w:tcBorders>
            <w:shd w:val="clear" w:color="auto" w:fill="auto"/>
          </w:tcPr>
          <w:p w14:paraId="2E2E018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5130A6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B9433E" w:rsidRPr="003F7263" w14:paraId="53EF00B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3F7263" w:rsidRDefault="00B9433E" w:rsidP="00B9433E">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9433E" w:rsidRPr="003F7263" w14:paraId="3A715CC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3F7263" w:rsidRDefault="00B9433E" w:rsidP="00B9433E">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9433E" w:rsidRPr="003F7263" w14:paraId="2817E79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3F7263" w:rsidRDefault="00B9433E" w:rsidP="00B9433E">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PDCP duplication over split DRB</w:t>
            </w:r>
          </w:p>
        </w:tc>
      </w:tr>
      <w:tr w:rsidR="00B9433E" w:rsidRPr="003F7263" w14:paraId="29F0E819"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3F7263" w:rsidRDefault="00B9433E" w:rsidP="00B9433E">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 Core and E-UTRA and (inter-RAT Handover to NR FR1 TDD from EUTRA connected to EPC or inter-RAT Handover to NR FR1 FDD from EUTRA connected to EPC or inter-RAT Handover to NR FR2 TDD from EUTRA connected to </w:t>
            </w:r>
            <w:r w:rsidRPr="003F7263">
              <w:rPr>
                <w:rFonts w:ascii="Arial" w:hAnsi="Arial" w:cs="Arial"/>
                <w:sz w:val="16"/>
                <w:szCs w:val="16"/>
              </w:rPr>
              <w:lastRenderedPageBreak/>
              <w:t>EPC)</w:t>
            </w:r>
          </w:p>
        </w:tc>
      </w:tr>
      <w:tr w:rsidR="00B9433E" w:rsidRPr="003F7263" w14:paraId="3EC9727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3F7263" w:rsidRDefault="00B9433E" w:rsidP="00B9433E">
            <w:pPr>
              <w:rPr>
                <w:rFonts w:ascii="Arial" w:hAnsi="Arial" w:cs="Arial"/>
                <w:sz w:val="16"/>
                <w:szCs w:val="16"/>
              </w:rPr>
            </w:pPr>
            <w:r w:rsidRPr="003F7263">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[9] A.15/1 </w:t>
            </w:r>
            <w:r w:rsidR="004B6B64" w:rsidRPr="003F7263">
              <w:rPr>
                <w:rFonts w:ascii="Arial" w:hAnsi="Arial" w:cs="Arial"/>
                <w:sz w:val="16"/>
                <w:szCs w:val="16"/>
                <w:lang w:eastAsia="zh-CN"/>
              </w:rPr>
              <w:t>AND A.4.3.5-1/</w:t>
            </w:r>
            <w:r w:rsidR="00953698" w:rsidRPr="003F7263">
              <w:rPr>
                <w:rFonts w:ascii="Arial" w:hAnsi="Arial" w:cs="Arial"/>
                <w:sz w:val="16"/>
                <w:szCs w:val="16"/>
                <w:lang w:eastAsia="zh-CN"/>
              </w:rPr>
              <w:t>9</w:t>
            </w:r>
            <w:r w:rsidR="004B6B64" w:rsidRPr="003F7263">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3F7263" w:rsidRDefault="00B9433E" w:rsidP="00B9433E">
            <w:pPr>
              <w:rPr>
                <w:rFonts w:ascii="Arial" w:hAnsi="Arial" w:cs="Arial"/>
                <w:sz w:val="16"/>
                <w:szCs w:val="16"/>
              </w:rPr>
            </w:pPr>
            <w:r w:rsidRPr="003F7263">
              <w:rPr>
                <w:rFonts w:ascii="Arial" w:hAnsi="Arial" w:cs="Arial"/>
                <w:sz w:val="16"/>
                <w:szCs w:val="16"/>
              </w:rPr>
              <w:t>UEs supporting 5G Core and MTSI speech</w:t>
            </w:r>
            <w:r w:rsidR="004B6B64" w:rsidRPr="003F7263">
              <w:t xml:space="preserve"> </w:t>
            </w:r>
            <w:r w:rsidR="004B6B64" w:rsidRPr="003F7263">
              <w:rPr>
                <w:rFonts w:ascii="Arial" w:hAnsi="Arial" w:cs="Arial"/>
                <w:sz w:val="16"/>
                <w:szCs w:val="16"/>
              </w:rPr>
              <w:t>and bit rate recommendation query message</w:t>
            </w:r>
          </w:p>
        </w:tc>
      </w:tr>
      <w:tr w:rsidR="00B9433E" w:rsidRPr="003F7263" w14:paraId="796BE2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3F7263" w:rsidRDefault="00B9433E" w:rsidP="00B9433E">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A.4.3.8-1/</w:t>
            </w:r>
            <w:r w:rsidR="004B6B64" w:rsidRPr="003F7263">
              <w:rPr>
                <w:rFonts w:ascii="Arial" w:hAnsi="Arial" w:cs="Arial"/>
                <w:sz w:val="16"/>
                <w:szCs w:val="16"/>
                <w:lang w:eastAsia="zh-CN"/>
              </w:rPr>
              <w:t>9</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intra-frequency DAPS handover</w:t>
            </w:r>
          </w:p>
        </w:tc>
      </w:tr>
      <w:tr w:rsidR="00B9433E" w:rsidRPr="003F7263" w14:paraId="16FC2BB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3F7263" w:rsidRDefault="00B9433E" w:rsidP="00B9433E">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cross slot scheduling </w:t>
            </w:r>
          </w:p>
        </w:tc>
      </w:tr>
      <w:tr w:rsidR="00B9433E" w:rsidRPr="003F7263" w14:paraId="12D9CC6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3F7263" w:rsidRDefault="00B9433E" w:rsidP="00B9433E">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9433E" w:rsidRPr="003F7263" w14:paraId="182301F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3F7263" w:rsidRDefault="00B9433E" w:rsidP="00B9433E">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(A.4.1-4A/1 OR A.4.1-4A/3) AND A.4.3.2A.1-1/2 </w:t>
            </w:r>
            <w:r w:rsidR="005E17DF" w:rsidRPr="003F7263">
              <w:rPr>
                <w:rFonts w:ascii="Arial" w:hAnsi="Arial" w:cs="Arial"/>
                <w:sz w:val="16"/>
                <w:szCs w:val="16"/>
                <w:lang w:eastAsia="zh-CN"/>
              </w:rPr>
              <w:t xml:space="preserve">AND A.4.3.2A.1-2/2 </w:t>
            </w:r>
            <w:r w:rsidRPr="003F7263">
              <w:rPr>
                <w:rFonts w:ascii="Arial" w:hAnsi="Arial" w:cs="Arial"/>
                <w:sz w:val="16"/>
                <w:szCs w:val="16"/>
                <w:lang w:eastAsia="zh-CN"/>
              </w:rPr>
              <w:t>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5GC and Intra-band contiguous CA and DL </w:t>
            </w:r>
            <w:r w:rsidR="005E17DF" w:rsidRPr="003F7263">
              <w:rPr>
                <w:rFonts w:ascii="Arial" w:hAnsi="Arial" w:cs="Arial"/>
                <w:sz w:val="16"/>
                <w:szCs w:val="16"/>
              </w:rPr>
              <w:t xml:space="preserve">and UL </w:t>
            </w:r>
            <w:r w:rsidRPr="003F7263">
              <w:rPr>
                <w:rFonts w:ascii="Arial" w:hAnsi="Arial" w:cs="Arial"/>
                <w:sz w:val="16"/>
                <w:szCs w:val="16"/>
              </w:rPr>
              <w:t>NR CA with 3 carriers and PDCP duplication with more than two RLC entities</w:t>
            </w:r>
          </w:p>
        </w:tc>
      </w:tr>
      <w:tr w:rsidR="00B9433E" w:rsidRPr="003F7263" w14:paraId="4F009CD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3F7263" w:rsidRDefault="00B9433E" w:rsidP="00B9433E">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9433E" w:rsidRPr="003F7263" w14:paraId="14D8EC9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3F7263" w:rsidRDefault="00B9433E" w:rsidP="00B9433E">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B9433E" w:rsidRPr="003F7263" w14:paraId="7DAE982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3F7263" w:rsidRDefault="00B9433E" w:rsidP="00B9433E">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multi-DCI based multi-TRP</w:t>
            </w:r>
          </w:p>
        </w:tc>
      </w:tr>
      <w:tr w:rsidR="00B9433E" w:rsidRPr="003F7263" w14:paraId="4316C85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3F7263" w:rsidRDefault="00B9433E" w:rsidP="00B9433E">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RACS</w:t>
            </w:r>
          </w:p>
        </w:tc>
      </w:tr>
      <w:tr w:rsidR="00B9433E" w:rsidRPr="003F7263" w14:paraId="396E50C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3F7263" w:rsidRDefault="00B9433E" w:rsidP="00B9433E">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F7263" w:rsidRDefault="00B9433E" w:rsidP="00B9433E">
            <w:pPr>
              <w:rPr>
                <w:rFonts w:ascii="Arial" w:hAnsi="Arial" w:cs="Arial"/>
                <w:sz w:val="16"/>
                <w:szCs w:val="16"/>
              </w:rPr>
            </w:pPr>
            <w:r w:rsidRPr="003F7263">
              <w:rPr>
                <w:rFonts w:ascii="Arial" w:hAnsi="Arial"/>
                <w:sz w:val="16"/>
                <w:szCs w:val="16"/>
              </w:rPr>
              <w:t>UEs supporting 5G Core and RRC_INACTIVE</w:t>
            </w:r>
          </w:p>
        </w:tc>
      </w:tr>
      <w:tr w:rsidR="00B9433E" w:rsidRPr="003F7263" w14:paraId="0E7886C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3F7263" w:rsidRDefault="00B9433E" w:rsidP="00B9433E">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F7263" w:rsidRDefault="00B9433E" w:rsidP="00B9433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9433E" w:rsidRPr="003F7263" w14:paraId="04F6117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3F7263" w:rsidRDefault="00B9433E" w:rsidP="00B9433E">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F7263" w:rsidRDefault="00B9433E" w:rsidP="00B9433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9433E" w:rsidRPr="003F7263" w14:paraId="34E242B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3F7263" w:rsidRDefault="00B9433E" w:rsidP="00B9433E">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F7263" w:rsidRDefault="00B9433E" w:rsidP="00B9433E">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F7263" w:rsidRDefault="00B9433E" w:rsidP="00B9433E">
            <w:pPr>
              <w:rPr>
                <w:rFonts w:ascii="Arial" w:hAnsi="Arial" w:cs="Arial"/>
                <w:sz w:val="16"/>
                <w:szCs w:val="16"/>
              </w:rPr>
            </w:pPr>
          </w:p>
        </w:tc>
      </w:tr>
      <w:tr w:rsidR="00B9433E" w:rsidRPr="003F7263" w14:paraId="1ACBFF4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3F7263" w:rsidRDefault="00B9433E" w:rsidP="00B9433E">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3F7263" w:rsidRDefault="00B9433E" w:rsidP="00B9433E">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3F7263" w:rsidRDefault="00B9433E" w:rsidP="00B9433E">
            <w:pPr>
              <w:pStyle w:val="TAL"/>
              <w:rPr>
                <w:color w:val="000000"/>
                <w:sz w:val="16"/>
                <w:szCs w:val="16"/>
              </w:rPr>
            </w:pPr>
            <w:r w:rsidRPr="003F7263">
              <w:rPr>
                <w:sz w:val="16"/>
                <w:szCs w:val="16"/>
              </w:rPr>
              <w:t>UEs 5GS and PDSCH reception based on multiple semi-persistent scheduling</w:t>
            </w:r>
          </w:p>
        </w:tc>
      </w:tr>
      <w:tr w:rsidR="00B9433E" w:rsidRPr="003F7263" w14:paraId="73973F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3F7263" w:rsidRDefault="00B9433E" w:rsidP="00B9433E">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3F7263" w:rsidRDefault="00B9433E" w:rsidP="00B9433E">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3F7263" w:rsidRDefault="00B9433E" w:rsidP="00B9433E">
            <w:pPr>
              <w:pStyle w:val="TAL"/>
              <w:rPr>
                <w:color w:val="000000"/>
                <w:sz w:val="16"/>
                <w:szCs w:val="16"/>
              </w:rPr>
            </w:pPr>
            <w:r w:rsidRPr="003F7263">
              <w:rPr>
                <w:sz w:val="16"/>
                <w:szCs w:val="16"/>
              </w:rPr>
              <w:t>UEs supporting 5GS and LCH-based UL grant prioritization</w:t>
            </w:r>
          </w:p>
        </w:tc>
      </w:tr>
      <w:tr w:rsidR="00B9433E" w:rsidRPr="003F7263" w14:paraId="407BE56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3F7263" w:rsidRDefault="00B9433E" w:rsidP="00B9433E">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3F7263" w:rsidRDefault="00B9433E" w:rsidP="00B9433E">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9433E" w:rsidRPr="003F7263" w14:paraId="53FFC04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3F7263" w:rsidRDefault="00B9433E" w:rsidP="00B9433E">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3F7263" w:rsidRDefault="00B9433E" w:rsidP="00B9433E">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9433E" w:rsidRPr="003F7263" w14:paraId="5044E4B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3F7263" w:rsidRDefault="00B9433E" w:rsidP="00B9433E">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3F7263" w:rsidRDefault="00B9433E" w:rsidP="00B9433E">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9433E" w:rsidRPr="003F7263" w14:paraId="156ABA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3F7263" w:rsidRDefault="00B9433E" w:rsidP="00B9433E">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B9433E" w:rsidRPr="003F7263" w14:paraId="348BE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3F7263" w:rsidRDefault="00B9433E" w:rsidP="00B9433E">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B9433E" w:rsidRPr="003F7263" w14:paraId="4250C40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3F7263" w:rsidRDefault="00B9433E" w:rsidP="00B9433E">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B9433E" w:rsidRPr="003F7263" w14:paraId="0E135C3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3F7263" w:rsidRDefault="00E91671" w:rsidP="00B9433E">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3F7263" w:rsidRDefault="00B9433E" w:rsidP="00B9433E">
            <w:pPr>
              <w:rPr>
                <w:rFonts w:ascii="Arial" w:hAnsi="Arial" w:cs="Arial"/>
                <w:sz w:val="16"/>
                <w:szCs w:val="16"/>
              </w:rPr>
            </w:pPr>
          </w:p>
        </w:tc>
      </w:tr>
      <w:tr w:rsidR="00B9433E" w:rsidRPr="003F7263" w14:paraId="4C7DB8B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3F7263" w:rsidRDefault="00B9433E" w:rsidP="009E468F">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UL PDCP Packet Delay per DRB</w:t>
            </w:r>
          </w:p>
        </w:tc>
      </w:tr>
      <w:tr w:rsidR="00B9433E" w:rsidRPr="003F7263" w14:paraId="30D4EE7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3F7263" w:rsidRDefault="00B9433E" w:rsidP="00B9433E">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3F7263" w:rsidRDefault="00B9433E" w:rsidP="00B9433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9433E" w:rsidRPr="003F7263" w14:paraId="470C450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3F7263" w:rsidRDefault="00B9433E" w:rsidP="00B9433E">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A.4.4-1/4 AND A</w:t>
            </w:r>
            <w:r w:rsidR="006C3F67" w:rsidRPr="003F7263">
              <w:rPr>
                <w:sz w:val="16"/>
                <w:szCs w:val="16"/>
                <w:lang w:eastAsia="zh-CN"/>
              </w:rPr>
              <w:t>.</w:t>
            </w:r>
            <w:r w:rsidRPr="003F7263">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9433E" w:rsidRPr="003F7263" w14:paraId="3CC574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3F7263" w:rsidRDefault="00B9433E" w:rsidP="00B9433E">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3F7263" w:rsidRDefault="00B9433E" w:rsidP="002119C5">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9433E" w:rsidRPr="003F7263" w14:paraId="0B7E04A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3F7263" w:rsidRDefault="00B9433E" w:rsidP="00B9433E">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3F7263" w:rsidRDefault="00B9433E" w:rsidP="00262BD3">
            <w:pPr>
              <w:pStyle w:val="TAL"/>
              <w:rPr>
                <w:sz w:val="16"/>
                <w:szCs w:val="16"/>
                <w:lang w:eastAsia="zh-CN"/>
              </w:rPr>
            </w:pPr>
            <w:r w:rsidRPr="003F7263">
              <w:rPr>
                <w:sz w:val="16"/>
                <w:szCs w:val="16"/>
                <w:lang w:eastAsia="zh-CN"/>
              </w:rPr>
              <w:t xml:space="preserve">IF A.4.1-5/1 </w:t>
            </w:r>
            <w:r w:rsidR="00C52B68" w:rsidRPr="003F7263">
              <w:rPr>
                <w:sz w:val="16"/>
                <w:szCs w:val="16"/>
                <w:lang w:eastAsia="zh-CN"/>
              </w:rPr>
              <w:t>AND A.4.4-1/4</w:t>
            </w:r>
            <w:r w:rsidRPr="003F7263">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3F7263" w:rsidRDefault="00B9433E" w:rsidP="00022CB7">
            <w:pPr>
              <w:pStyle w:val="TAL"/>
            </w:pPr>
            <w:r w:rsidRPr="003F7263">
              <w:t>UEs supporting 5G Core</w:t>
            </w:r>
            <w:r w:rsidR="00C52B68" w:rsidRPr="003F7263">
              <w:t xml:space="preserve"> and equipped with a GNSS or A-GNSS receiver to provide detailed location information.</w:t>
            </w:r>
            <w:r w:rsidRPr="003F7263">
              <w:t xml:space="preserve"> </w:t>
            </w:r>
          </w:p>
        </w:tc>
      </w:tr>
      <w:tr w:rsidR="00B9433E" w:rsidRPr="003F7263" w14:paraId="6E8B457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3F7263" w:rsidRDefault="00B9433E" w:rsidP="00B9433E">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9433E" w:rsidRPr="003F7263" w14:paraId="41FF968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3F7263" w:rsidRDefault="00B9433E" w:rsidP="00B9433E">
            <w:pPr>
              <w:rPr>
                <w:rFonts w:ascii="Arial" w:hAnsi="Arial" w:cs="Arial"/>
                <w:sz w:val="16"/>
                <w:szCs w:val="16"/>
              </w:rPr>
            </w:pPr>
            <w:bookmarkStart w:id="112" w:name="_Hlk76397124"/>
            <w:r w:rsidRPr="003F7263">
              <w:rPr>
                <w:rFonts w:ascii="Arial" w:hAnsi="Arial" w:cs="Arial"/>
                <w:sz w:val="16"/>
                <w:szCs w:val="16"/>
              </w:rPr>
              <w:lastRenderedPageBreak/>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F0D37" w:rsidRPr="003F7263" w14:paraId="2253FF4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3F7263" w:rsidRDefault="006F0D37" w:rsidP="006F0D37">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3F7263" w:rsidRDefault="006F0D37" w:rsidP="006F0D37">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6F0D37" w:rsidRPr="003F7263" w14:paraId="6EF3506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3F7263" w:rsidRDefault="006F0D37" w:rsidP="006F0D37">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inter-frequency DAPS handover</w:t>
            </w:r>
          </w:p>
        </w:tc>
      </w:tr>
      <w:tr w:rsidR="006F0D37" w:rsidRPr="003F7263" w14:paraId="7CE1AC2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3F7263" w:rsidRDefault="006F0D37" w:rsidP="006F0D37">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3F7263" w:rsidRDefault="006F0D37" w:rsidP="006F0D37">
            <w:pPr>
              <w:rPr>
                <w:rFonts w:ascii="Arial" w:hAnsi="Arial" w:cs="Arial"/>
                <w:sz w:val="16"/>
                <w:szCs w:val="16"/>
              </w:rPr>
            </w:pPr>
            <w:r w:rsidRPr="003F7263">
              <w:rPr>
                <w:rFonts w:ascii="Arial" w:hAnsi="Arial"/>
                <w:sz w:val="16"/>
                <w:szCs w:val="16"/>
              </w:rPr>
              <w:t>UEs supporting 5G Core and SNPN</w:t>
            </w:r>
          </w:p>
        </w:tc>
      </w:tr>
      <w:tr w:rsidR="006F0D37" w:rsidRPr="003F7263" w14:paraId="785EFFA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3F7263" w:rsidRDefault="006F0D37" w:rsidP="006F0D37">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3F7263" w:rsidRDefault="006F0D37" w:rsidP="006F0D37">
            <w:pPr>
              <w:rPr>
                <w:rFonts w:ascii="Arial" w:hAnsi="Arial" w:cs="Arial"/>
                <w:sz w:val="16"/>
                <w:szCs w:val="16"/>
              </w:rPr>
            </w:pPr>
            <w:r w:rsidRPr="003F7263">
              <w:rPr>
                <w:rFonts w:ascii="Arial" w:hAnsi="Arial"/>
                <w:sz w:val="16"/>
                <w:szCs w:val="16"/>
              </w:rPr>
              <w:t>UEs supporting 5G Core and CAG</w:t>
            </w:r>
          </w:p>
        </w:tc>
      </w:tr>
      <w:tr w:rsidR="006F0D37" w:rsidRPr="003F7263" w14:paraId="173D9B8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3F7263" w:rsidRDefault="006F0D37" w:rsidP="006F0D37">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3F7263" w:rsidRDefault="006F0D37" w:rsidP="006F0D37">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F0D37" w:rsidRPr="003F7263" w14:paraId="7DA41DD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3F7263" w:rsidRDefault="006F0D37" w:rsidP="006F0D37">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3F7263" w:rsidRDefault="006F0D37" w:rsidP="006F0D37">
            <w:pPr>
              <w:rPr>
                <w:rFonts w:ascii="Arial" w:hAnsi="Arial" w:cs="Arial"/>
                <w:sz w:val="16"/>
                <w:szCs w:val="16"/>
              </w:rPr>
            </w:pPr>
            <w:r w:rsidRPr="003F7263">
              <w:rPr>
                <w:rFonts w:ascii="Arial" w:hAnsi="Arial" w:cs="Arial"/>
                <w:sz w:val="16"/>
                <w:szCs w:val="16"/>
              </w:rPr>
              <w:t>UEs supporting PUSCH repetition type B</w:t>
            </w:r>
          </w:p>
        </w:tc>
      </w:tr>
      <w:tr w:rsidR="006F0D37" w:rsidRPr="003F7263" w14:paraId="77496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3F7263" w:rsidRDefault="006F0D37" w:rsidP="006F0D37">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3F7263" w:rsidRDefault="006F0D37" w:rsidP="006F0D37">
            <w:pPr>
              <w:rPr>
                <w:rFonts w:ascii="Arial" w:hAnsi="Arial" w:cs="Arial"/>
                <w:sz w:val="16"/>
                <w:szCs w:val="16"/>
              </w:rPr>
            </w:pPr>
            <w:r w:rsidRPr="003F7263">
              <w:rPr>
                <w:rFonts w:ascii="Arial" w:hAnsi="Arial" w:cs="Arial"/>
                <w:sz w:val="16"/>
                <w:szCs w:val="16"/>
              </w:rPr>
              <w:t>UEs supporting 2-Step RACH</w:t>
            </w:r>
          </w:p>
        </w:tc>
      </w:tr>
      <w:bookmarkEnd w:id="112"/>
      <w:tr w:rsidR="006F0D37" w:rsidRPr="003F7263" w14:paraId="5217B0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3F7263" w:rsidRDefault="006F0D37" w:rsidP="006F0D37">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3F7263" w:rsidRDefault="006F0D37" w:rsidP="006F0D37">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3F7263" w:rsidRDefault="006F0D37" w:rsidP="006F0D37">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F0D37" w:rsidRPr="003F7263" w14:paraId="042C78E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3F7263" w:rsidRDefault="006F0D37" w:rsidP="006F0D37">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3F7263" w:rsidRDefault="006F0D37" w:rsidP="006F0D37">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Bluetooth measurements in RRC_IDLE and RRC_INACTIVE state</w:t>
            </w:r>
          </w:p>
        </w:tc>
      </w:tr>
      <w:tr w:rsidR="006F0D37" w:rsidRPr="003F7263" w14:paraId="0FB2954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3F7263" w:rsidRDefault="006F0D37" w:rsidP="006F0D37">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3F7263" w:rsidRDefault="006F0D37" w:rsidP="006F0D37">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WLAN measurements in RRC_IDLE and RRC_INACTIVE state</w:t>
            </w:r>
          </w:p>
        </w:tc>
      </w:tr>
      <w:tr w:rsidR="006F0D37" w:rsidRPr="003F7263" w14:paraId="221A86F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3F7263" w:rsidRDefault="006F0D37" w:rsidP="006F0D37">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3F7263" w:rsidRDefault="006F0D37" w:rsidP="006F0D37">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2EB7E7A1" w:rsidR="006F0D37" w:rsidRPr="003F7263" w:rsidRDefault="006F0D37" w:rsidP="006F0D37">
            <w:pPr>
              <w:pStyle w:val="TAL"/>
              <w:rPr>
                <w:rFonts w:cs="Arial"/>
                <w:sz w:val="16"/>
                <w:szCs w:val="16"/>
              </w:rPr>
            </w:pPr>
            <w:r w:rsidRPr="003F7263">
              <w:rPr>
                <w:sz w:val="16"/>
                <w:szCs w:val="16"/>
              </w:rPr>
              <w:t xml:space="preserve">UEs supporting 5G Core and collection of sensor information such as </w:t>
            </w:r>
            <w:r w:rsidR="009E468F" w:rsidRPr="003F7263">
              <w:rPr>
                <w:sz w:val="16"/>
                <w:szCs w:val="16"/>
              </w:rPr>
              <w:t>Barometric</w:t>
            </w:r>
            <w:r w:rsidRPr="003F7263">
              <w:rPr>
                <w:sz w:val="16"/>
                <w:szCs w:val="16"/>
              </w:rPr>
              <w:t xml:space="preserve"> pressure, UE speed, and UE orientation information as defined in TS 37.355.</w:t>
            </w:r>
          </w:p>
        </w:tc>
      </w:tr>
      <w:tr w:rsidR="006F0D37" w:rsidRPr="003F7263" w14:paraId="6DFAC43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3F7263" w:rsidRDefault="006F0D37" w:rsidP="006F0D37">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3F7263" w:rsidRDefault="006F0D37" w:rsidP="006F0D37">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F0D37" w:rsidRPr="003F7263" w14:paraId="41A1C7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3F7263" w:rsidRDefault="006F0D37" w:rsidP="006F0D37">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76896" w:rsidRPr="003F7263" w14:paraId="7267923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3F7263" w:rsidRDefault="00A76896" w:rsidP="00A76896">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76896" w:rsidRPr="003F7263" w:rsidRDefault="00A76896" w:rsidP="00A76896">
            <w:pPr>
              <w:rPr>
                <w:rFonts w:ascii="Arial" w:hAnsi="Arial" w:cs="Arial"/>
                <w:sz w:val="16"/>
                <w:szCs w:val="16"/>
                <w:lang w:eastAsia="zh-CN"/>
              </w:rPr>
            </w:pPr>
            <w:r w:rsidRPr="003F7263">
              <w:rPr>
                <w:rFonts w:ascii="Arial" w:hAnsi="Arial" w:cs="Arial"/>
                <w:sz w:val="16"/>
                <w:szCs w:val="16"/>
                <w:lang w:eastAsia="zh-CN"/>
              </w:rPr>
              <w:t>IF A.4.1-5/1 AND A.4.3.5-1/</w:t>
            </w:r>
            <w:r w:rsidR="00953698" w:rsidRPr="003F7263">
              <w:rPr>
                <w:rFonts w:ascii="Arial" w:hAnsi="Arial" w:cs="Arial"/>
                <w:sz w:val="16"/>
                <w:szCs w:val="16"/>
                <w:lang w:eastAsia="zh-CN"/>
              </w:rPr>
              <w:t>10</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3F7263" w:rsidRDefault="00A76896" w:rsidP="00A76896">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C45BF" w:rsidRPr="003F7263" w14:paraId="320284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3F7263" w:rsidRDefault="005C45BF" w:rsidP="009E468F">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3F7263" w:rsidRDefault="005C45BF" w:rsidP="009E468F">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3F7263" w:rsidRDefault="005C45BF" w:rsidP="009E468F">
            <w:pPr>
              <w:pStyle w:val="TAL"/>
              <w:rPr>
                <w:sz w:val="16"/>
                <w:szCs w:val="18"/>
              </w:rPr>
            </w:pPr>
            <w:r w:rsidRPr="003F7263">
              <w:rPr>
                <w:sz w:val="16"/>
                <w:szCs w:val="18"/>
              </w:rPr>
              <w:t>UEs supporting 5G Core and E-UTRA and standalone GNSS receiver to provide detailed location information</w:t>
            </w:r>
          </w:p>
        </w:tc>
      </w:tr>
      <w:tr w:rsidR="005C45BF" w:rsidRPr="003F7263" w14:paraId="571E26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3F7263" w:rsidRDefault="005C45BF" w:rsidP="009E468F">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3F7263" w:rsidRDefault="005C45BF" w:rsidP="009E468F">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3F7263" w:rsidRDefault="005C45BF" w:rsidP="009E468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DD0B23" w:rsidRPr="003F7263" w14:paraId="62F8762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3F7263" w:rsidRDefault="00DD0B23" w:rsidP="00DD0B23">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3F7263" w:rsidRDefault="00DD0B23" w:rsidP="002119C5">
            <w:pPr>
              <w:pStyle w:val="TAL"/>
              <w:rPr>
                <w:sz w:val="16"/>
                <w:szCs w:val="18"/>
                <w:lang w:eastAsia="zh-CN"/>
              </w:rPr>
            </w:pPr>
            <w:r w:rsidRPr="003F7263">
              <w:rPr>
                <w:rFonts w:cs="Arial"/>
                <w:sz w:val="16"/>
                <w:szCs w:val="16"/>
              </w:rPr>
              <w:t>IF A.4.1-5/1 AND A.4.3.7-1/</w:t>
            </w:r>
            <w:r w:rsidR="002119C5" w:rsidRPr="003F7263">
              <w:rPr>
                <w:rFonts w:cs="Arial"/>
                <w:sz w:val="16"/>
                <w:szCs w:val="16"/>
              </w:rPr>
              <w:t>29</w:t>
            </w:r>
            <w:r w:rsidRPr="003F7263">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3F7263" w:rsidRDefault="00DD0B23" w:rsidP="00DD0B23">
            <w:pPr>
              <w:pStyle w:val="TAL"/>
              <w:rPr>
                <w:sz w:val="16"/>
                <w:szCs w:val="18"/>
              </w:rPr>
            </w:pPr>
            <w:r w:rsidRPr="003F7263">
              <w:rPr>
                <w:rFonts w:cs="Arial"/>
                <w:sz w:val="16"/>
                <w:szCs w:val="16"/>
              </w:rPr>
              <w:t>UEs supporting 5G Core and release preference assistance information</w:t>
            </w:r>
          </w:p>
        </w:tc>
      </w:tr>
      <w:tr w:rsidR="00DD0B23" w:rsidRPr="003F7263" w14:paraId="48AD6C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3F7263" w:rsidRDefault="00DD0B23" w:rsidP="00DD0B23">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3F7263" w:rsidRDefault="00DD0B23" w:rsidP="002119C5">
            <w:pPr>
              <w:pStyle w:val="TAL"/>
              <w:rPr>
                <w:rFonts w:cs="Arial"/>
                <w:sz w:val="16"/>
                <w:szCs w:val="16"/>
              </w:rPr>
            </w:pPr>
            <w:r w:rsidRPr="003F7263">
              <w:rPr>
                <w:rFonts w:cs="Arial"/>
                <w:sz w:val="16"/>
                <w:szCs w:val="16"/>
                <w:lang w:eastAsia="zh-CN"/>
              </w:rPr>
              <w:t>IF A.4.3.2-1/</w:t>
            </w:r>
            <w:r w:rsidR="002119C5" w:rsidRPr="003F7263">
              <w:rPr>
                <w:rFonts w:cs="Arial"/>
                <w:sz w:val="16"/>
                <w:szCs w:val="16"/>
                <w:lang w:eastAsia="zh-CN"/>
              </w:rPr>
              <w:t>52</w:t>
            </w:r>
            <w:r w:rsidRPr="003F7263">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3F7263" w:rsidRDefault="00DD0B23" w:rsidP="00DD0B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554CB" w:rsidRPr="003F7263" w14:paraId="14CA6D3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1554CB" w:rsidRPr="003F7263" w:rsidRDefault="001554CB" w:rsidP="009E468F">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1554CB" w:rsidRPr="003F7263" w:rsidRDefault="001554CB" w:rsidP="009E468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1554CB" w:rsidRPr="003F7263" w:rsidRDefault="001554CB" w:rsidP="009E468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4B6B64" w:rsidRPr="003F7263" w14:paraId="3F9B8A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4B6B64" w:rsidRPr="003F7263" w:rsidRDefault="004B6B64" w:rsidP="009E468F">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4B6B64" w:rsidRPr="003F7263" w:rsidRDefault="004B6B64" w:rsidP="009E468F">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4B6B64" w:rsidRPr="003F7263" w14:paraId="49C82C0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4B6B64" w:rsidRPr="003F7263" w:rsidRDefault="004B6B64" w:rsidP="009E468F">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4B6B64" w:rsidRPr="003F7263" w:rsidRDefault="004B6B64" w:rsidP="009E468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410AAF" w:rsidRPr="003F7263" w14:paraId="56D3AE6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410AAF" w:rsidRPr="003F7263" w:rsidRDefault="00410AAF" w:rsidP="00410AAF">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C21D2A" w:rsidRPr="003F7263" w:rsidRDefault="00410AAF" w:rsidP="002119C5">
            <w:pPr>
              <w:rPr>
                <w:rFonts w:ascii="Arial" w:hAnsi="Arial" w:cs="Arial"/>
                <w:sz w:val="16"/>
                <w:szCs w:val="16"/>
                <w:lang w:eastAsia="zh-CN"/>
              </w:rPr>
            </w:pPr>
            <w:r w:rsidRPr="003F7263">
              <w:rPr>
                <w:rFonts w:ascii="Arial" w:hAnsi="Arial" w:cs="Arial"/>
                <w:sz w:val="16"/>
                <w:szCs w:val="16"/>
                <w:lang w:eastAsia="zh-CN"/>
              </w:rPr>
              <w:t>IF A.4.1-5/1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410AAF" w:rsidRPr="003F7263" w:rsidRDefault="00410AAF" w:rsidP="00410AAF">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410AAF" w:rsidRPr="003F7263" w14:paraId="3F23C29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410AAF" w:rsidRPr="003F7263" w:rsidRDefault="00410AAF" w:rsidP="00410AAF">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A.4.1-3/2 AND (A.4.3.6-1/43 OR A.4.3.6-1/44) AND (A.4.3.6-1/</w:t>
            </w:r>
            <w:r w:rsidR="002119C5" w:rsidRPr="003F7263">
              <w:rPr>
                <w:rFonts w:ascii="Arial" w:hAnsi="Arial" w:cs="Arial"/>
                <w:sz w:val="16"/>
                <w:szCs w:val="16"/>
                <w:lang w:eastAsia="zh-CN"/>
              </w:rPr>
              <w:t>46</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47</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410AAF" w:rsidRPr="003F7263" w:rsidRDefault="00410AAF" w:rsidP="00410AAF">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410AAF" w:rsidRPr="003F7263" w14:paraId="78C0C67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410AAF" w:rsidRPr="003F7263" w:rsidRDefault="00410AAF" w:rsidP="00410AAF">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A.4.1-4/6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AND (A.4.3.6-1/</w:t>
            </w:r>
            <w:r w:rsidR="002119C5" w:rsidRPr="003F7263">
              <w:rPr>
                <w:rFonts w:ascii="Arial" w:hAnsi="Arial" w:cs="Arial"/>
                <w:sz w:val="16"/>
                <w:szCs w:val="16"/>
                <w:lang w:eastAsia="zh-CN"/>
              </w:rPr>
              <w:t>50</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51</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410AAF" w:rsidRPr="003F7263" w:rsidRDefault="00410AAF" w:rsidP="00410AAF">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F1C3D" w:rsidRPr="003F7263" w14:paraId="2F7C050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DF1C3D" w:rsidRPr="003F7263" w:rsidRDefault="00DF1C3D" w:rsidP="009E468F">
            <w:pPr>
              <w:pStyle w:val="TAL"/>
              <w:rPr>
                <w:rFonts w:cs="Arial"/>
              </w:rPr>
            </w:pPr>
            <w:bookmarkStart w:id="113"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DF1C3D" w:rsidRPr="003F7263" w:rsidRDefault="00DF1C3D" w:rsidP="00C3421C">
            <w:pPr>
              <w:pStyle w:val="TAL"/>
              <w:rPr>
                <w:rFonts w:cs="Arial"/>
                <w:sz w:val="16"/>
                <w:szCs w:val="16"/>
                <w:lang w:eastAsia="zh-CN"/>
              </w:rPr>
            </w:pPr>
            <w:r w:rsidRPr="003F7263">
              <w:rPr>
                <w:sz w:val="16"/>
                <w:szCs w:val="16"/>
              </w:rPr>
              <w:t>IF A.4.1-3/2 AND A.4.3.8-1/</w:t>
            </w:r>
            <w:r w:rsidR="000C052B" w:rsidRPr="003F7263">
              <w:rPr>
                <w:sz w:val="16"/>
                <w:szCs w:val="16"/>
              </w:rPr>
              <w:t>19</w:t>
            </w:r>
            <w:r w:rsidR="00C3421C" w:rsidRPr="003F7263">
              <w:rPr>
                <w:sz w:val="16"/>
                <w:szCs w:val="16"/>
              </w:rPr>
              <w:t xml:space="preserve"> </w:t>
            </w:r>
            <w:r w:rsidRPr="003F7263">
              <w:rPr>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C3421C" w:rsidRPr="00B46C9E" w:rsidRDefault="00DF1C3D" w:rsidP="009E468F">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13"/>
      <w:tr w:rsidR="007C1A56" w:rsidRPr="003F7263" w14:paraId="3923FBBA"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7C1A56" w:rsidRPr="003F7263" w:rsidRDefault="007C1A56" w:rsidP="009E468F">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DFEF8C"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5A0BC"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contiguous CA and RRC_INACTIVE</w:t>
            </w:r>
          </w:p>
        </w:tc>
      </w:tr>
      <w:tr w:rsidR="007C1A56" w:rsidRPr="003F7263" w14:paraId="48735B6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7C1A56" w:rsidRPr="003F7263" w:rsidRDefault="007C1A56" w:rsidP="009E468F">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D373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CCFF84"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non-contiguous CA and RRC_INACTIVE</w:t>
            </w:r>
          </w:p>
        </w:tc>
      </w:tr>
      <w:tr w:rsidR="007C1A56" w:rsidRPr="003F7263" w14:paraId="0307871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7C1A56" w:rsidRPr="003F7263" w:rsidRDefault="007C1A56" w:rsidP="009E468F">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83A1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CA32B1"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inter-band CA and RRC_INACTIVE</w:t>
            </w:r>
          </w:p>
        </w:tc>
      </w:tr>
      <w:tr w:rsidR="00F878C4" w:rsidRPr="003F7263" w14:paraId="0100F9A6" w14:textId="77777777" w:rsidTr="00F878C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F878C4" w:rsidRPr="003F7263" w:rsidRDefault="00F878C4">
            <w:pPr>
              <w:rPr>
                <w:rFonts w:ascii="Arial" w:hAnsi="Arial" w:cs="Arial"/>
                <w:sz w:val="16"/>
                <w:szCs w:val="16"/>
              </w:rPr>
            </w:pPr>
            <w:r w:rsidRPr="003F7263">
              <w:rPr>
                <w:rFonts w:ascii="Arial" w:hAnsi="Arial" w:cs="Arial"/>
                <w:sz w:val="16"/>
                <w:szCs w:val="16"/>
              </w:rPr>
              <w:lastRenderedPageBreak/>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F878C4" w:rsidRPr="003F7263" w:rsidRDefault="00F878C4">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F878C4" w:rsidRPr="003F7263" w:rsidRDefault="00F878C4">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C27F0" w:rsidRPr="003F7263" w14:paraId="2CA0A275"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1C27F0" w:rsidRPr="003F7263" w:rsidRDefault="001C27F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1C27F0" w:rsidRPr="003F7263" w:rsidRDefault="001C27F0">
            <w:pPr>
              <w:rPr>
                <w:rFonts w:ascii="Arial" w:hAnsi="Arial"/>
                <w:sz w:val="16"/>
                <w:szCs w:val="16"/>
              </w:rPr>
            </w:pPr>
            <w:r w:rsidRPr="003F7263">
              <w:rPr>
                <w:rFonts w:ascii="Arial" w:hAnsi="Arial"/>
                <w:sz w:val="16"/>
                <w:szCs w:val="16"/>
              </w:rPr>
              <w:t>UEs supporting 5G Core and NR-DC and RRC_INACTIVE</w:t>
            </w:r>
          </w:p>
        </w:tc>
      </w:tr>
      <w:tr w:rsidR="001C27F0" w:rsidRPr="003F7263" w14:paraId="3B65F4BB"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1C27F0" w:rsidRPr="003F7263" w:rsidRDefault="001C27F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1C27F0" w:rsidRPr="003F7263" w:rsidRDefault="001C27F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C27F0" w:rsidRPr="003F7263" w14:paraId="6FD45166"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1C27F0" w:rsidRPr="003F7263" w:rsidRDefault="001C27F0" w:rsidP="001C27F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1C27F0" w:rsidRPr="003F7263" w:rsidRDefault="001C27F0" w:rsidP="001C27F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1C27F0" w:rsidRPr="003F7263" w:rsidRDefault="001C27F0" w:rsidP="001C27F0">
            <w:pPr>
              <w:rPr>
                <w:rFonts w:ascii="Arial" w:hAnsi="Arial"/>
                <w:sz w:val="16"/>
                <w:szCs w:val="16"/>
              </w:rPr>
            </w:pPr>
            <w:r w:rsidRPr="003F7263">
              <w:rPr>
                <w:rFonts w:ascii="Arial" w:hAnsi="Arial"/>
                <w:sz w:val="16"/>
                <w:szCs w:val="16"/>
              </w:rPr>
              <w:t>UEs supporting NE-DC</w:t>
            </w:r>
          </w:p>
        </w:tc>
      </w:tr>
      <w:tr w:rsidR="00A21092" w:rsidRPr="003F7263" w14:paraId="1711DE2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21092" w:rsidRPr="003F7263" w:rsidRDefault="00A21092">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21092" w:rsidRPr="003F7263" w:rsidRDefault="00A2109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1092" w:rsidRPr="003F7263" w14:paraId="4B5F39C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21092" w:rsidRPr="003F7263" w:rsidRDefault="00A21092">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[9] A.</w:t>
            </w:r>
            <w:r w:rsidR="000C052B" w:rsidRPr="003F7263">
              <w:rPr>
                <w:rFonts w:ascii="Arial" w:hAnsi="Arial" w:cs="Arial"/>
                <w:sz w:val="16"/>
                <w:szCs w:val="16"/>
                <w:lang w:eastAsia="zh-CN"/>
              </w:rPr>
              <w:t>22/8</w:t>
            </w:r>
            <w:r w:rsidR="00DA7FFD">
              <w:rPr>
                <w:rFonts w:ascii="Arial" w:hAnsi="Arial" w:cs="Arial"/>
                <w:sz w:val="16"/>
                <w:szCs w:val="16"/>
                <w:lang w:eastAsia="zh-CN"/>
              </w:rPr>
              <w:t xml:space="preserve"> AND A.4.3.7-1/</w:t>
            </w:r>
            <w:r w:rsidR="00396326">
              <w:rPr>
                <w:rFonts w:ascii="Arial" w:hAnsi="Arial" w:cs="Arial"/>
                <w:sz w:val="16"/>
                <w:szCs w:val="16"/>
                <w:lang w:eastAsia="zh-CN"/>
              </w:rPr>
              <w:t>36</w:t>
            </w:r>
            <w:r w:rsidR="00DA7FFD">
              <w:rPr>
                <w:rFonts w:ascii="Arial" w:hAnsi="Arial" w:cs="Arial"/>
                <w:sz w:val="16"/>
                <w:szCs w:val="16"/>
                <w:lang w:eastAsia="zh-CN"/>
              </w:rPr>
              <w:t xml:space="preserve"> AND [9] A.3A/50 AND [9] A.15/1</w:t>
            </w:r>
            <w:r w:rsidR="000C052B"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21092" w:rsidRPr="003F7263" w:rsidRDefault="00A21092">
            <w:pPr>
              <w:rPr>
                <w:rFonts w:ascii="Arial" w:hAnsi="Arial"/>
                <w:sz w:val="16"/>
                <w:szCs w:val="16"/>
              </w:rPr>
            </w:pPr>
            <w:r w:rsidRPr="003F7263">
              <w:rPr>
                <w:rFonts w:ascii="Arial" w:hAnsi="Arial"/>
                <w:sz w:val="16"/>
                <w:szCs w:val="16"/>
              </w:rPr>
              <w:t xml:space="preserve">UEs supporting 5G Core and NG.114 </w:t>
            </w:r>
            <w:r w:rsidR="000C052B" w:rsidRPr="003F7263">
              <w:rPr>
                <w:rFonts w:ascii="Arial" w:hAnsi="Arial"/>
                <w:sz w:val="16"/>
                <w:szCs w:val="16"/>
              </w:rPr>
              <w:t>v1.0 default configuration voice exempt</w:t>
            </w:r>
            <w:r w:rsidR="00DA7FFD">
              <w:rPr>
                <w:rFonts w:ascii="Arial" w:hAnsi="Arial"/>
                <w:sz w:val="16"/>
                <w:szCs w:val="16"/>
              </w:rPr>
              <w:t xml:space="preserve"> and 3GPP PS data off and Initiating session and MTSI speech</w:t>
            </w:r>
          </w:p>
        </w:tc>
      </w:tr>
      <w:tr w:rsidR="00DA7FFD" w:rsidRPr="003F7263" w14:paraId="7F6C2F11"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DA7FFD" w:rsidRPr="003F7263" w:rsidRDefault="00DA7FFD" w:rsidP="00DA7FFD">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DA7FFD" w:rsidRPr="003F7263" w:rsidRDefault="00DA7FFD" w:rsidP="00DA7FFD">
            <w:pPr>
              <w:rPr>
                <w:rFonts w:ascii="Arial" w:hAnsi="Arial" w:cs="Arial"/>
                <w:sz w:val="16"/>
                <w:szCs w:val="16"/>
                <w:lang w:eastAsia="zh-CN"/>
              </w:rPr>
            </w:pPr>
            <w:r>
              <w:rPr>
                <w:rFonts w:ascii="Arial" w:hAnsi="Arial" w:cs="Arial"/>
                <w:sz w:val="16"/>
                <w:szCs w:val="16"/>
                <w:lang w:val="en-US" w:eastAsia="zh-CN"/>
              </w:rPr>
              <w:t>IF A.4.1-5/1 AND [9] A.22/8 AND A.4.3.7-1/</w:t>
            </w:r>
            <w:r w:rsidR="00396326">
              <w:rPr>
                <w:rFonts w:ascii="Arial" w:hAnsi="Arial" w:cs="Arial"/>
                <w:sz w:val="16"/>
                <w:szCs w:val="16"/>
                <w:lang w:val="en-US" w:eastAsia="zh-CN"/>
              </w:rPr>
              <w:t>36</w:t>
            </w:r>
            <w:r>
              <w:rPr>
                <w:rFonts w:ascii="Arial" w:hAnsi="Arial" w:cs="Arial"/>
                <w:sz w:val="16"/>
                <w:szCs w:val="16"/>
                <w:lang w:val="en-US" w:eastAsia="zh-CN"/>
              </w:rPr>
              <w:t xml:space="preserve">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DA7FFD" w:rsidRPr="003F7263" w:rsidRDefault="00DA7FFD" w:rsidP="00DA7FFD">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2A0B29" w:rsidRPr="003F7263" w14:paraId="5B25D0D6"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2A0B29" w:rsidRPr="003F7263" w:rsidRDefault="002A0B29">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2A0B29" w:rsidRPr="003F7263" w:rsidRDefault="002A0B29">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2A0B29" w:rsidRPr="003F7263" w:rsidRDefault="002A0B2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A0B29" w:rsidRPr="003F7263" w14:paraId="3E780D83"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2A0B29" w:rsidRPr="003F7263" w:rsidRDefault="002A0B29">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2A0B29" w:rsidRPr="003F7263" w:rsidRDefault="002A0B2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A0B29" w:rsidRPr="003F7263" w14:paraId="231A4BA1"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2A0B29" w:rsidRPr="003F7263" w:rsidRDefault="002A0B29">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w:t>
            </w:r>
          </w:p>
        </w:tc>
      </w:tr>
      <w:tr w:rsidR="002A0B29" w:rsidRPr="003F7263" w14:paraId="68A66EE2"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2A0B29" w:rsidRPr="003F7263" w:rsidRDefault="002A0B29">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34</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 over NR-PC5</w:t>
            </w:r>
          </w:p>
        </w:tc>
      </w:tr>
      <w:tr w:rsidR="005C498D" w:rsidRPr="003F7263" w14:paraId="534F32A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5C498D" w:rsidRPr="003F7263" w:rsidRDefault="005C498D">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5C498D" w:rsidRPr="003F7263" w:rsidRDefault="005C498D">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C498D" w:rsidRPr="003F7263" w14:paraId="7993F0CE"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5C498D" w:rsidRPr="003F7263" w:rsidRDefault="005C498D">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5C498D" w:rsidRPr="003F7263" w:rsidRDefault="005C498D">
            <w:pPr>
              <w:rPr>
                <w:rFonts w:ascii="Arial" w:hAnsi="Arial"/>
                <w:sz w:val="16"/>
                <w:szCs w:val="16"/>
              </w:rPr>
            </w:pPr>
            <w:r w:rsidRPr="003F7263">
              <w:rPr>
                <w:rFonts w:ascii="Arial" w:hAnsi="Arial"/>
                <w:sz w:val="16"/>
                <w:szCs w:val="16"/>
              </w:rPr>
              <w:t>UEs supporting 5G Core and CAG and Autonomous search function on NR</w:t>
            </w:r>
          </w:p>
        </w:tc>
      </w:tr>
      <w:tr w:rsidR="005C498D" w:rsidRPr="003F7263" w14:paraId="32E4EE4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5C498D" w:rsidRPr="003F7263" w:rsidRDefault="005C498D">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DA1F85" w14:textId="0796702C"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F80BAE" w14:textId="1FDDF0BF" w:rsidR="005C498D" w:rsidRPr="003F7263" w:rsidRDefault="005C498D">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5046B" w:rsidRPr="003F7263" w14:paraId="0F6408B6"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75046B" w:rsidRPr="003F7263" w:rsidRDefault="0075046B">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F0A7E" w14:textId="63BC09B2"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75046B" w:rsidRPr="003F7263" w:rsidRDefault="0075046B">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5046B" w:rsidRPr="003F7263" w14:paraId="02746FB8"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75046B" w:rsidRPr="003F7263" w:rsidRDefault="0075046B">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DAB859" w14:textId="24D38773"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75046B" w:rsidRPr="003F7263" w:rsidRDefault="0075046B">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0C052B" w:rsidRPr="003F7263" w14:paraId="22C0928D"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0C052B" w:rsidRPr="003F7263" w:rsidRDefault="000C052B" w:rsidP="000C052B">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B8008" w14:textId="71087B7D"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[9] A.22/9</w:t>
            </w:r>
            <w:r w:rsidR="00DA7FFD">
              <w:rPr>
                <w:rFonts w:ascii="Arial" w:hAnsi="Arial" w:cs="Arial"/>
                <w:sz w:val="16"/>
                <w:szCs w:val="16"/>
                <w:lang w:eastAsia="zh-CN"/>
              </w:rPr>
              <w:t xml:space="preserve"> AND A.4.3.7-1/</w:t>
            </w:r>
            <w:r w:rsidR="00396326">
              <w:rPr>
                <w:rFonts w:ascii="Arial" w:hAnsi="Arial" w:cs="Arial"/>
                <w:sz w:val="16"/>
                <w:szCs w:val="16"/>
                <w:lang w:eastAsia="zh-CN"/>
              </w:rPr>
              <w:t>36</w:t>
            </w:r>
            <w:r w:rsidR="00DA7FFD">
              <w:rPr>
                <w:rFonts w:ascii="Arial" w:hAnsi="Arial" w:cs="Arial"/>
                <w:sz w:val="16"/>
                <w:szCs w:val="16"/>
                <w:lang w:eastAsia="zh-CN"/>
              </w:rPr>
              <w:t xml:space="preserve">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9B9C1B" w14:textId="041AAE12" w:rsidR="000C052B" w:rsidRPr="003F7263" w:rsidRDefault="000C052B" w:rsidP="000C052B">
            <w:pPr>
              <w:rPr>
                <w:rFonts w:ascii="Arial" w:hAnsi="Arial"/>
                <w:sz w:val="16"/>
                <w:szCs w:val="16"/>
              </w:rPr>
            </w:pPr>
            <w:r w:rsidRPr="003F7263">
              <w:rPr>
                <w:rFonts w:ascii="Arial" w:hAnsi="Arial"/>
                <w:sz w:val="16"/>
                <w:szCs w:val="16"/>
              </w:rPr>
              <w:t>UEs supporting 5G Core and NG.114 v2.0 default configuration video exempt</w:t>
            </w:r>
            <w:r w:rsidR="00DA7FFD">
              <w:rPr>
                <w:rFonts w:ascii="Arial" w:hAnsi="Arial"/>
                <w:sz w:val="16"/>
                <w:szCs w:val="16"/>
              </w:rPr>
              <w:t xml:space="preserve"> and 3GPP PS data off and Initiating session and MTSI video</w:t>
            </w:r>
          </w:p>
        </w:tc>
      </w:tr>
      <w:tr w:rsidR="000C052B" w:rsidRPr="003F7263" w14:paraId="3C72D7DA"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0C052B" w:rsidRPr="003F7263" w:rsidRDefault="000C052B" w:rsidP="000C052B">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0C052B" w:rsidRPr="003F7263" w:rsidRDefault="000C052B" w:rsidP="000C052B">
            <w:pPr>
              <w:rPr>
                <w:rFonts w:ascii="Arial" w:hAnsi="Arial"/>
                <w:sz w:val="16"/>
                <w:szCs w:val="16"/>
              </w:rPr>
            </w:pPr>
            <w:r w:rsidRPr="003F7263">
              <w:rPr>
                <w:rFonts w:ascii="Arial" w:hAnsi="Arial"/>
                <w:sz w:val="16"/>
                <w:szCs w:val="16"/>
              </w:rPr>
              <w:t>UEs supporting 5G Core and E-UTRA and NG.114 v2.0</w:t>
            </w:r>
          </w:p>
        </w:tc>
      </w:tr>
      <w:tr w:rsidR="002273AF" w:rsidRPr="003F7263" w14:paraId="5A0FA6E9"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2273AF" w:rsidRPr="003F7263" w:rsidRDefault="002273AF" w:rsidP="002273AF">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1188F9" w14:textId="244E6DEE" w:rsidR="002273AF" w:rsidRPr="003F7263" w:rsidRDefault="002273AF" w:rsidP="002273A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2273AF" w:rsidRPr="003F7263" w:rsidRDefault="002273AF" w:rsidP="002273AF">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53698" w:rsidRPr="003F7263" w14:paraId="06257C9F"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953698" w:rsidRPr="003F7263" w:rsidRDefault="00953698" w:rsidP="00953698">
            <w:pPr>
              <w:rPr>
                <w:rFonts w:ascii="Arial" w:hAnsi="Arial" w:cs="Arial"/>
                <w:sz w:val="16"/>
                <w:szCs w:val="16"/>
              </w:rPr>
            </w:pPr>
            <w:bookmarkStart w:id="114"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A6F45" w14:textId="5B9821CB" w:rsidR="00953698" w:rsidRPr="003F7263" w:rsidRDefault="00953698" w:rsidP="00953698">
            <w:pPr>
              <w:rPr>
                <w:rFonts w:ascii="Arial" w:hAnsi="Arial" w:cs="Arial"/>
                <w:sz w:val="16"/>
                <w:szCs w:val="16"/>
                <w:lang w:eastAsia="zh-CN"/>
              </w:rPr>
            </w:pPr>
            <w:r w:rsidRPr="003F7263">
              <w:rPr>
                <w:rFonts w:ascii="Arial" w:hAnsi="Arial" w:cs="Arial"/>
                <w:sz w:val="16"/>
                <w:szCs w:val="16"/>
                <w:lang w:eastAsia="zh-CN"/>
              </w:rPr>
              <w:t>IF A.4.3.5-1/</w:t>
            </w:r>
            <w:r w:rsidR="00396326">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F81C60" w:rsidRPr="003F7263" w:rsidRDefault="00953698" w:rsidP="00953698">
            <w:pPr>
              <w:rPr>
                <w:rFonts w:ascii="Arial" w:hAnsi="Arial"/>
                <w:color w:val="FF0000"/>
                <w:sz w:val="16"/>
                <w:szCs w:val="16"/>
              </w:rPr>
            </w:pPr>
            <w:r w:rsidRPr="003F7263">
              <w:rPr>
                <w:rFonts w:ascii="Arial" w:hAnsi="Arial"/>
                <w:sz w:val="16"/>
                <w:szCs w:val="16"/>
              </w:rPr>
              <w:t xml:space="preserve">UEs supporting 5GS and </w:t>
            </w:r>
            <w:r w:rsidR="00DA7FFD">
              <w:rPr>
                <w:rFonts w:ascii="Arial" w:hAnsi="Arial"/>
                <w:sz w:val="16"/>
                <w:szCs w:val="16"/>
              </w:rPr>
              <w:t>selection of logical channels for each UL grant based on RRC configured restriction</w:t>
            </w:r>
          </w:p>
        </w:tc>
      </w:tr>
      <w:bookmarkEnd w:id="114"/>
      <w:tr w:rsidR="00E82148" w:rsidRPr="003F7263" w14:paraId="0982665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E82148" w:rsidRPr="003F7263" w:rsidRDefault="00E82148" w:rsidP="00E82148">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E82148" w:rsidRPr="003F7263" w:rsidRDefault="00E82148" w:rsidP="00E82148">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E82148" w:rsidRPr="003F7263" w:rsidRDefault="00E82148" w:rsidP="00E82148">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A269A" w:rsidRPr="003F7263" w14:paraId="575814E8"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6A269A" w:rsidRPr="003F7263" w:rsidRDefault="006A269A" w:rsidP="006A269A">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A.4.3.7-1/17 AND A.4.3.7-1/</w:t>
            </w:r>
            <w:r w:rsidR="00DA7FFD">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690D4C" w:rsidRPr="003F7263" w:rsidRDefault="006A269A" w:rsidP="00DA7FFD">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A269A" w:rsidRPr="003F7263" w14:paraId="022C383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6A269A" w:rsidRPr="003F7263" w:rsidRDefault="006A269A" w:rsidP="006A269A">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B651B" w14:textId="0B6B074C"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6A269A" w:rsidRPr="003F7263" w:rsidRDefault="006A269A" w:rsidP="006A269A">
            <w:pPr>
              <w:rPr>
                <w:rFonts w:ascii="Arial" w:hAnsi="Arial" w:cs="Arial"/>
                <w:sz w:val="16"/>
                <w:szCs w:val="16"/>
              </w:rPr>
            </w:pPr>
            <w:r w:rsidRPr="003F7263">
              <w:rPr>
                <w:rFonts w:ascii="Arial" w:hAnsi="Arial"/>
                <w:sz w:val="16"/>
                <w:szCs w:val="16"/>
              </w:rPr>
              <w:t>UEs supporting 5G Core and E-UTRA and RACS</w:t>
            </w:r>
          </w:p>
        </w:tc>
      </w:tr>
      <w:tr w:rsidR="00A463FC" w:rsidRPr="003F7263" w14:paraId="01D480B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63FC" w:rsidRPr="003F7263" w:rsidRDefault="00A463FC" w:rsidP="00A463FC">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80</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63FC" w:rsidRPr="003F7263" w:rsidRDefault="00A463FC" w:rsidP="00A463FC">
            <w:pPr>
              <w:rPr>
                <w:rFonts w:ascii="Arial" w:hAnsi="Arial"/>
                <w:sz w:val="16"/>
                <w:szCs w:val="16"/>
              </w:rPr>
            </w:pPr>
            <w:r w:rsidRPr="003F7263">
              <w:rPr>
                <w:rFonts w:ascii="Arial" w:hAnsi="Arial" w:cs="Arial"/>
                <w:sz w:val="16"/>
                <w:szCs w:val="16"/>
                <w:lang w:eastAsia="en-US"/>
              </w:rPr>
              <w:t>UEs supporting DCI DL Priority Indicator</w:t>
            </w:r>
          </w:p>
        </w:tc>
      </w:tr>
      <w:tr w:rsidR="00A463FC" w:rsidRPr="003F7263" w14:paraId="7BAC3A90"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63FC" w:rsidRPr="003F7263" w:rsidRDefault="00A463FC" w:rsidP="00A463FC">
            <w:pPr>
              <w:rPr>
                <w:rFonts w:ascii="Arial" w:hAnsi="Arial" w:cs="Arial"/>
                <w:sz w:val="16"/>
                <w:szCs w:val="16"/>
              </w:rPr>
            </w:pPr>
            <w:r w:rsidRPr="003F7263">
              <w:rPr>
                <w:rFonts w:ascii="Arial" w:hAnsi="Arial" w:cs="Arial"/>
                <w:sz w:val="16"/>
                <w:szCs w:val="16"/>
              </w:rPr>
              <w:lastRenderedPageBreak/>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81</w:t>
            </w:r>
            <w:r w:rsidRPr="003F7263">
              <w:rPr>
                <w:rFonts w:ascii="Arial" w:hAnsi="Arial" w:cs="Arial"/>
                <w:sz w:val="16"/>
                <w:szCs w:val="16"/>
                <w:lang w:eastAsia="zh-CN"/>
              </w:rPr>
              <w:t xml:space="preserve"> AND A.4.3.2-1/</w:t>
            </w:r>
            <w:r w:rsidR="001E6BD6">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63FC" w:rsidRPr="003F7263" w:rsidRDefault="00A463FC" w:rsidP="00A463FC">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5E17DF" w:rsidRPr="003F7263" w14:paraId="09BE1D7F"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5E17DF" w:rsidRPr="003F7263" w:rsidRDefault="005E17DF" w:rsidP="005E17DF">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5E17DF" w:rsidRPr="003F7263" w:rsidRDefault="005E17DF" w:rsidP="005E17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5E17DF" w:rsidRPr="003F7263" w:rsidRDefault="005E17DF" w:rsidP="005E17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E41CCE" w:rsidRPr="003F7263" w14:paraId="3A1A4C71"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E41CCE" w:rsidRPr="003F7263" w14:paraId="783BE47D"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27C00" w14:textId="64887CB1"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F04F9" w14:paraId="08FAE26D"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DF04F9" w:rsidRPr="00DF04F9" w:rsidRDefault="00DF04F9">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F04F9" w14:paraId="5430290E"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DF04F9" w:rsidRPr="00DF04F9" w:rsidRDefault="00DF04F9">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1D9DB2" w14:textId="43F40F94"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378684"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F04F9" w14:paraId="4FED2EA8"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DF04F9" w:rsidRPr="00DF04F9" w:rsidRDefault="00DF04F9">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ED38C9"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F04F9" w14:paraId="42B7259D"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DF04F9" w:rsidRPr="00DF04F9" w:rsidRDefault="00DF04F9">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EEB337"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F04F9" w14:paraId="0A6A3E58"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DF04F9" w:rsidRPr="00DF04F9" w:rsidRDefault="00DF04F9">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0CB5AB"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F04F9" w14:paraId="47B55118" w14:textId="77777777" w:rsidTr="00DF04F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DF04F9" w:rsidRPr="00DF04F9" w:rsidRDefault="00DF04F9">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DE124C" w14:textId="77777777" w:rsidR="00DF04F9" w:rsidRPr="00DF04F9" w:rsidRDefault="00DF04F9">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DF04F9" w:rsidRPr="00DF04F9" w:rsidRDefault="00DF04F9">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8D30E6" w14:paraId="1B83A6B1" w14:textId="77777777" w:rsidTr="008D30E6">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8D30E6" w:rsidRPr="008D30E6" w:rsidRDefault="008D30E6">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E70B17" w14:textId="77777777"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8D30E6" w:rsidRPr="008D30E6" w:rsidRDefault="008D30E6">
            <w:pPr>
              <w:rPr>
                <w:rFonts w:ascii="Arial" w:hAnsi="Arial"/>
                <w:sz w:val="16"/>
                <w:szCs w:val="16"/>
              </w:rPr>
            </w:pPr>
            <w:r w:rsidRPr="008D30E6">
              <w:rPr>
                <w:rFonts w:ascii="Arial" w:hAnsi="Arial"/>
                <w:sz w:val="16"/>
                <w:szCs w:val="16"/>
              </w:rPr>
              <w:t>UEs supporting 5G Core and Idle/Inactive Measurements</w:t>
            </w:r>
          </w:p>
        </w:tc>
      </w:tr>
      <w:tr w:rsidR="008D30E6" w14:paraId="190DC18D" w14:textId="77777777" w:rsidTr="008D30E6">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8D30E6" w:rsidRPr="008D30E6" w:rsidRDefault="008D30E6">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108059" w14:textId="77777777"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8D30E6" w:rsidRPr="008D30E6" w:rsidRDefault="008D30E6">
            <w:pPr>
              <w:rPr>
                <w:rFonts w:ascii="Arial" w:hAnsi="Arial"/>
                <w:sz w:val="16"/>
                <w:szCs w:val="16"/>
              </w:rPr>
            </w:pPr>
            <w:r w:rsidRPr="008D30E6">
              <w:rPr>
                <w:rFonts w:ascii="Arial" w:hAnsi="Arial"/>
                <w:sz w:val="16"/>
                <w:szCs w:val="16"/>
              </w:rPr>
              <w:t>UEs supporting 5G Core and E-UTRA and Idle/Inactive Measurements</w:t>
            </w:r>
          </w:p>
        </w:tc>
      </w:tr>
      <w:tr w:rsidR="008D30E6" w14:paraId="3BD10CFB" w14:textId="77777777" w:rsidTr="008D30E6">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8D30E6" w:rsidRPr="008D30E6" w:rsidRDefault="008D30E6">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CB0850" w14:textId="77777777"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8D30E6" w:rsidRPr="008D30E6" w:rsidRDefault="008D30E6">
            <w:pPr>
              <w:rPr>
                <w:rFonts w:ascii="Arial" w:hAnsi="Arial"/>
                <w:sz w:val="16"/>
                <w:szCs w:val="16"/>
              </w:rPr>
            </w:pPr>
            <w:r w:rsidRPr="008D30E6">
              <w:rPr>
                <w:rFonts w:ascii="Arial" w:hAnsi="Arial"/>
                <w:sz w:val="16"/>
                <w:szCs w:val="16"/>
              </w:rPr>
              <w:t>UEs supporting 5G Core and RRC_INACTIVE and Idle/Inactive Measurements</w:t>
            </w:r>
          </w:p>
        </w:tc>
      </w:tr>
      <w:tr w:rsidR="008D30E6" w14:paraId="51F0657B" w14:textId="77777777" w:rsidTr="008D30E6">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8D30E6" w:rsidRPr="008D30E6" w:rsidRDefault="008D30E6">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86CDC8" w14:textId="77777777" w:rsidR="008D30E6" w:rsidRPr="008D30E6" w:rsidRDefault="008D30E6" w:rsidP="008D30E6">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8D30E6" w:rsidRPr="008D30E6" w:rsidRDefault="008D30E6">
            <w:pPr>
              <w:rPr>
                <w:rFonts w:ascii="Arial" w:hAnsi="Arial"/>
                <w:sz w:val="16"/>
                <w:szCs w:val="16"/>
              </w:rPr>
            </w:pPr>
            <w:r w:rsidRPr="008D30E6">
              <w:rPr>
                <w:rFonts w:ascii="Arial" w:hAnsi="Arial"/>
                <w:sz w:val="16"/>
                <w:szCs w:val="16"/>
              </w:rPr>
              <w:t>UEs supporting 5G Core and RRC_INACTIVE and E-UTRA and Idle/Inactive Measurements</w:t>
            </w:r>
          </w:p>
        </w:tc>
      </w:tr>
      <w:tr w:rsidR="00DA7FFD" w14:paraId="74C03FFF" w14:textId="77777777" w:rsidTr="00DA7FF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DA7FFD" w:rsidRPr="00DA7FFD" w:rsidRDefault="00DA7FFD">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DA7FFD" w:rsidRPr="00DA7FFD" w:rsidRDefault="00DA7FFD">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DA7FFD" w:rsidRPr="00DA7FFD" w:rsidRDefault="00DA7FFD">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2E1000B6" w14:textId="77777777" w:rsidR="00356D76" w:rsidRPr="003F7263" w:rsidRDefault="00356D76" w:rsidP="00D425F5"/>
    <w:p w14:paraId="36F8195D" w14:textId="77777777" w:rsidR="00080512" w:rsidRPr="003F7263" w:rsidRDefault="00370C71">
      <w:pPr>
        <w:pStyle w:val="Heading8"/>
      </w:pPr>
      <w:bookmarkStart w:id="115" w:name="historyclause"/>
      <w:r w:rsidRPr="003F7263">
        <w:br w:type="page"/>
      </w:r>
      <w:bookmarkStart w:id="116" w:name="_Toc27419193"/>
      <w:bookmarkStart w:id="117" w:name="_Toc36040069"/>
      <w:bookmarkStart w:id="118" w:name="_Toc43900801"/>
      <w:bookmarkStart w:id="119" w:name="_Toc51768024"/>
      <w:bookmarkStart w:id="120" w:name="_Toc58241947"/>
      <w:bookmarkStart w:id="121" w:name="_Toc68076600"/>
      <w:bookmarkStart w:id="122" w:name="_Toc75369790"/>
      <w:bookmarkStart w:id="123" w:name="_Toc90490561"/>
      <w:bookmarkStart w:id="124" w:name="_Toc100141934"/>
      <w:r w:rsidR="00080512" w:rsidRPr="003F7263">
        <w:lastRenderedPageBreak/>
        <w:t xml:space="preserve">Annex </w:t>
      </w:r>
      <w:r w:rsidR="004D36DF" w:rsidRPr="003F7263">
        <w:t>A (</w:t>
      </w:r>
      <w:r w:rsidR="00080512" w:rsidRPr="003F7263">
        <w:t>informative):</w:t>
      </w:r>
      <w:r w:rsidR="00080512" w:rsidRPr="003F7263">
        <w:br/>
        <w:t>Change history</w:t>
      </w:r>
      <w:bookmarkEnd w:id="116"/>
      <w:bookmarkEnd w:id="117"/>
      <w:bookmarkEnd w:id="118"/>
      <w:bookmarkEnd w:id="119"/>
      <w:bookmarkEnd w:id="120"/>
      <w:bookmarkEnd w:id="121"/>
      <w:bookmarkEnd w:id="122"/>
      <w:bookmarkEnd w:id="123"/>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15"/>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proofErr w:type="spellStart"/>
            <w:r w:rsidRPr="003F7263">
              <w:rPr>
                <w:b/>
                <w:sz w:val="16"/>
                <w:lang w:eastAsia="en-US"/>
              </w:rPr>
              <w:t>TDoc</w:t>
            </w:r>
            <w:proofErr w:type="spellEnd"/>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 xml:space="preserve">Addition of applicability for NR </w:t>
            </w:r>
            <w:proofErr w:type="spellStart"/>
            <w:r w:rsidRPr="003F7263">
              <w:rPr>
                <w:rFonts w:cs="Arial"/>
                <w:color w:val="000000"/>
                <w:sz w:val="16"/>
                <w:szCs w:val="16"/>
              </w:rPr>
              <w:t>Multi Layer</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eMIMO</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eNS</w:t>
            </w:r>
            <w:proofErr w:type="spellEnd"/>
            <w:r w:rsidRPr="003F7263">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 xml:space="preserve">Addition of test applicability for new </w:t>
            </w:r>
            <w:proofErr w:type="spellStart"/>
            <w:r w:rsidRPr="003F7263">
              <w:rPr>
                <w:rFonts w:cs="Arial"/>
                <w:color w:val="000000"/>
                <w:sz w:val="16"/>
                <w:szCs w:val="16"/>
              </w:rPr>
              <w:t>eNS</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7AAD" w14:textId="77777777" w:rsidR="00B71F77" w:rsidRDefault="00B71F77">
      <w:r>
        <w:separator/>
      </w:r>
    </w:p>
  </w:endnote>
  <w:endnote w:type="continuationSeparator" w:id="0">
    <w:p w14:paraId="3077D90F" w14:textId="77777777" w:rsidR="00B71F77" w:rsidRDefault="00B7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8A53" w14:textId="77777777" w:rsidR="00B71F77" w:rsidRDefault="00B71F77">
      <w:r>
        <w:separator/>
      </w:r>
    </w:p>
  </w:footnote>
  <w:footnote w:type="continuationSeparator" w:id="0">
    <w:p w14:paraId="555D3623" w14:textId="77777777" w:rsidR="00B71F77" w:rsidRDefault="00B7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1915FBB0"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D9D">
      <w:rPr>
        <w:rFonts w:ascii="Arial" w:hAnsi="Arial" w:cs="Arial"/>
        <w:b/>
        <w:noProof/>
        <w:sz w:val="18"/>
        <w:szCs w:val="18"/>
      </w:rPr>
      <w:t>3GPP TS 38.523-2 V16.12.0 (2022-06)</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7645E307"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D9D">
      <w:rPr>
        <w:rFonts w:ascii="Arial" w:hAnsi="Arial" w:cs="Arial"/>
        <w:b/>
        <w:noProof/>
        <w:sz w:val="18"/>
        <w:szCs w:val="18"/>
      </w:rPr>
      <w:t>Release 16</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66491"/>
    <w:rsid w:val="00080512"/>
    <w:rsid w:val="000854DC"/>
    <w:rsid w:val="0009179B"/>
    <w:rsid w:val="00095F02"/>
    <w:rsid w:val="00097144"/>
    <w:rsid w:val="000A13AA"/>
    <w:rsid w:val="000A392B"/>
    <w:rsid w:val="000A4A4A"/>
    <w:rsid w:val="000A7AAF"/>
    <w:rsid w:val="000B2D60"/>
    <w:rsid w:val="000C052B"/>
    <w:rsid w:val="000C0627"/>
    <w:rsid w:val="000C58B4"/>
    <w:rsid w:val="000D58AB"/>
    <w:rsid w:val="000D5D4A"/>
    <w:rsid w:val="000D6100"/>
    <w:rsid w:val="000D635B"/>
    <w:rsid w:val="000E3D39"/>
    <w:rsid w:val="000F0555"/>
    <w:rsid w:val="000F1C6D"/>
    <w:rsid w:val="000F4AC5"/>
    <w:rsid w:val="00102003"/>
    <w:rsid w:val="001153CF"/>
    <w:rsid w:val="00126FE5"/>
    <w:rsid w:val="0014409C"/>
    <w:rsid w:val="00146749"/>
    <w:rsid w:val="001554CB"/>
    <w:rsid w:val="001556F8"/>
    <w:rsid w:val="001650B5"/>
    <w:rsid w:val="00166BB9"/>
    <w:rsid w:val="00167DB7"/>
    <w:rsid w:val="00175A3D"/>
    <w:rsid w:val="001839B4"/>
    <w:rsid w:val="00194B71"/>
    <w:rsid w:val="0019724F"/>
    <w:rsid w:val="001A021D"/>
    <w:rsid w:val="001A2D63"/>
    <w:rsid w:val="001A3DD7"/>
    <w:rsid w:val="001B1964"/>
    <w:rsid w:val="001B210B"/>
    <w:rsid w:val="001B6B78"/>
    <w:rsid w:val="001C27F0"/>
    <w:rsid w:val="001C59CB"/>
    <w:rsid w:val="001D02C2"/>
    <w:rsid w:val="001D2DB6"/>
    <w:rsid w:val="001D316B"/>
    <w:rsid w:val="001E6BD6"/>
    <w:rsid w:val="001F168B"/>
    <w:rsid w:val="001F1BF1"/>
    <w:rsid w:val="001F1CA0"/>
    <w:rsid w:val="001F3AFB"/>
    <w:rsid w:val="001F4060"/>
    <w:rsid w:val="001F76A8"/>
    <w:rsid w:val="001F7974"/>
    <w:rsid w:val="0020153B"/>
    <w:rsid w:val="002022A7"/>
    <w:rsid w:val="00204D0C"/>
    <w:rsid w:val="00205E4D"/>
    <w:rsid w:val="0021076F"/>
    <w:rsid w:val="002119C5"/>
    <w:rsid w:val="002273AF"/>
    <w:rsid w:val="002347A2"/>
    <w:rsid w:val="002365AD"/>
    <w:rsid w:val="00240AF5"/>
    <w:rsid w:val="00242979"/>
    <w:rsid w:val="00247EB1"/>
    <w:rsid w:val="00262BD3"/>
    <w:rsid w:val="00267782"/>
    <w:rsid w:val="002722C1"/>
    <w:rsid w:val="00283048"/>
    <w:rsid w:val="00284331"/>
    <w:rsid w:val="00285356"/>
    <w:rsid w:val="00294FA1"/>
    <w:rsid w:val="00297F18"/>
    <w:rsid w:val="002A05B2"/>
    <w:rsid w:val="002A0B29"/>
    <w:rsid w:val="002A1560"/>
    <w:rsid w:val="002B17DC"/>
    <w:rsid w:val="002B4E59"/>
    <w:rsid w:val="002D2D42"/>
    <w:rsid w:val="002D6812"/>
    <w:rsid w:val="002E0FBC"/>
    <w:rsid w:val="002E661D"/>
    <w:rsid w:val="00307B20"/>
    <w:rsid w:val="003172DC"/>
    <w:rsid w:val="003228F4"/>
    <w:rsid w:val="00325ACC"/>
    <w:rsid w:val="0032742D"/>
    <w:rsid w:val="00335D69"/>
    <w:rsid w:val="003530D5"/>
    <w:rsid w:val="0035462D"/>
    <w:rsid w:val="00354CEB"/>
    <w:rsid w:val="00354D82"/>
    <w:rsid w:val="00356D76"/>
    <w:rsid w:val="0035745E"/>
    <w:rsid w:val="00370C71"/>
    <w:rsid w:val="003735AA"/>
    <w:rsid w:val="00391FA9"/>
    <w:rsid w:val="0039427D"/>
    <w:rsid w:val="00396326"/>
    <w:rsid w:val="003A523A"/>
    <w:rsid w:val="003C062D"/>
    <w:rsid w:val="003C2DFC"/>
    <w:rsid w:val="003C3052"/>
    <w:rsid w:val="003C3971"/>
    <w:rsid w:val="003E2191"/>
    <w:rsid w:val="003F7263"/>
    <w:rsid w:val="00402478"/>
    <w:rsid w:val="00403046"/>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838FC"/>
    <w:rsid w:val="00485AB5"/>
    <w:rsid w:val="004862AD"/>
    <w:rsid w:val="00490088"/>
    <w:rsid w:val="00497B99"/>
    <w:rsid w:val="00497D1A"/>
    <w:rsid w:val="004B6B64"/>
    <w:rsid w:val="004B787F"/>
    <w:rsid w:val="004C319E"/>
    <w:rsid w:val="004C63CE"/>
    <w:rsid w:val="004D3578"/>
    <w:rsid w:val="004D36DF"/>
    <w:rsid w:val="004D4088"/>
    <w:rsid w:val="004E213A"/>
    <w:rsid w:val="004E2EB6"/>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C1BB0"/>
    <w:rsid w:val="005C45BF"/>
    <w:rsid w:val="005C498D"/>
    <w:rsid w:val="005D1022"/>
    <w:rsid w:val="005D195D"/>
    <w:rsid w:val="005D2E01"/>
    <w:rsid w:val="005D7829"/>
    <w:rsid w:val="005D7D09"/>
    <w:rsid w:val="005E0955"/>
    <w:rsid w:val="005E17DF"/>
    <w:rsid w:val="005F6D93"/>
    <w:rsid w:val="006043DC"/>
    <w:rsid w:val="006050B9"/>
    <w:rsid w:val="00605452"/>
    <w:rsid w:val="00614FDF"/>
    <w:rsid w:val="00620A11"/>
    <w:rsid w:val="006377FE"/>
    <w:rsid w:val="0064678E"/>
    <w:rsid w:val="0064741D"/>
    <w:rsid w:val="006572A9"/>
    <w:rsid w:val="00660429"/>
    <w:rsid w:val="006627E1"/>
    <w:rsid w:val="00670FC4"/>
    <w:rsid w:val="00685DED"/>
    <w:rsid w:val="00686354"/>
    <w:rsid w:val="006903EC"/>
    <w:rsid w:val="00690D4C"/>
    <w:rsid w:val="006940FE"/>
    <w:rsid w:val="006A085A"/>
    <w:rsid w:val="006A269A"/>
    <w:rsid w:val="006B361F"/>
    <w:rsid w:val="006B3A9F"/>
    <w:rsid w:val="006C0246"/>
    <w:rsid w:val="006C1AF6"/>
    <w:rsid w:val="006C3F67"/>
    <w:rsid w:val="006C4D0C"/>
    <w:rsid w:val="006D1C0A"/>
    <w:rsid w:val="006D63A0"/>
    <w:rsid w:val="006E59EF"/>
    <w:rsid w:val="006E5C86"/>
    <w:rsid w:val="006F0D37"/>
    <w:rsid w:val="00726884"/>
    <w:rsid w:val="00727CDF"/>
    <w:rsid w:val="00734525"/>
    <w:rsid w:val="00734A5B"/>
    <w:rsid w:val="00735483"/>
    <w:rsid w:val="00744E76"/>
    <w:rsid w:val="0075046B"/>
    <w:rsid w:val="00750698"/>
    <w:rsid w:val="00761169"/>
    <w:rsid w:val="00765784"/>
    <w:rsid w:val="00766253"/>
    <w:rsid w:val="007703CE"/>
    <w:rsid w:val="00772F0C"/>
    <w:rsid w:val="00781F0F"/>
    <w:rsid w:val="00784969"/>
    <w:rsid w:val="007A5145"/>
    <w:rsid w:val="007B5178"/>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687A"/>
    <w:rsid w:val="008A0442"/>
    <w:rsid w:val="008A247D"/>
    <w:rsid w:val="008A5C1A"/>
    <w:rsid w:val="008B1614"/>
    <w:rsid w:val="008B28B8"/>
    <w:rsid w:val="008C218F"/>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E5B"/>
    <w:rsid w:val="0091348E"/>
    <w:rsid w:val="00917CCB"/>
    <w:rsid w:val="009204ED"/>
    <w:rsid w:val="0092175F"/>
    <w:rsid w:val="00924CF5"/>
    <w:rsid w:val="00932F2E"/>
    <w:rsid w:val="00933743"/>
    <w:rsid w:val="0093671C"/>
    <w:rsid w:val="00942EC2"/>
    <w:rsid w:val="00944FF2"/>
    <w:rsid w:val="00951E20"/>
    <w:rsid w:val="00953698"/>
    <w:rsid w:val="009552D9"/>
    <w:rsid w:val="0095759B"/>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6A09"/>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F66"/>
    <w:rsid w:val="00B040FF"/>
    <w:rsid w:val="00B041ED"/>
    <w:rsid w:val="00B10648"/>
    <w:rsid w:val="00B14382"/>
    <w:rsid w:val="00B14BD2"/>
    <w:rsid w:val="00B15449"/>
    <w:rsid w:val="00B15DF2"/>
    <w:rsid w:val="00B23B3F"/>
    <w:rsid w:val="00B264A9"/>
    <w:rsid w:val="00B31DC6"/>
    <w:rsid w:val="00B43AA3"/>
    <w:rsid w:val="00B46C9E"/>
    <w:rsid w:val="00B71F77"/>
    <w:rsid w:val="00B7787B"/>
    <w:rsid w:val="00B86C86"/>
    <w:rsid w:val="00B9433E"/>
    <w:rsid w:val="00B9514C"/>
    <w:rsid w:val="00BA3AE8"/>
    <w:rsid w:val="00BB51FD"/>
    <w:rsid w:val="00BC0F7D"/>
    <w:rsid w:val="00BC55B7"/>
    <w:rsid w:val="00BC5710"/>
    <w:rsid w:val="00BD0445"/>
    <w:rsid w:val="00BD3B34"/>
    <w:rsid w:val="00BE0043"/>
    <w:rsid w:val="00BE62FA"/>
    <w:rsid w:val="00BF613D"/>
    <w:rsid w:val="00BF6D9D"/>
    <w:rsid w:val="00C04158"/>
    <w:rsid w:val="00C144B1"/>
    <w:rsid w:val="00C21D2A"/>
    <w:rsid w:val="00C228B4"/>
    <w:rsid w:val="00C33079"/>
    <w:rsid w:val="00C3308D"/>
    <w:rsid w:val="00C3421C"/>
    <w:rsid w:val="00C34321"/>
    <w:rsid w:val="00C3596A"/>
    <w:rsid w:val="00C45231"/>
    <w:rsid w:val="00C50AEB"/>
    <w:rsid w:val="00C51F46"/>
    <w:rsid w:val="00C52B68"/>
    <w:rsid w:val="00C6022F"/>
    <w:rsid w:val="00C61071"/>
    <w:rsid w:val="00C659C4"/>
    <w:rsid w:val="00C6669A"/>
    <w:rsid w:val="00C72833"/>
    <w:rsid w:val="00C74234"/>
    <w:rsid w:val="00C74B5B"/>
    <w:rsid w:val="00C75E39"/>
    <w:rsid w:val="00C84388"/>
    <w:rsid w:val="00C84453"/>
    <w:rsid w:val="00C93F40"/>
    <w:rsid w:val="00CA3D0C"/>
    <w:rsid w:val="00CA4DEB"/>
    <w:rsid w:val="00CB2E83"/>
    <w:rsid w:val="00CC00FF"/>
    <w:rsid w:val="00CC5E5D"/>
    <w:rsid w:val="00CC7A83"/>
    <w:rsid w:val="00CD2E6C"/>
    <w:rsid w:val="00CD62ED"/>
    <w:rsid w:val="00CE18C1"/>
    <w:rsid w:val="00CE1F02"/>
    <w:rsid w:val="00CF38BD"/>
    <w:rsid w:val="00CF5E83"/>
    <w:rsid w:val="00D15894"/>
    <w:rsid w:val="00D229FF"/>
    <w:rsid w:val="00D32E18"/>
    <w:rsid w:val="00D425F5"/>
    <w:rsid w:val="00D42F42"/>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720BD"/>
    <w:rsid w:val="00E7377D"/>
    <w:rsid w:val="00E76A41"/>
    <w:rsid w:val="00E77645"/>
    <w:rsid w:val="00E82148"/>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F28FC"/>
    <w:rsid w:val="00EF4437"/>
    <w:rsid w:val="00EF6FB6"/>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D9D"/>
    <w:pPr>
      <w:overflowPunct w:val="0"/>
      <w:autoSpaceDE w:val="0"/>
      <w:autoSpaceDN w:val="0"/>
      <w:adjustRightInd w:val="0"/>
      <w:spacing w:after="180"/>
      <w:textAlignment w:val="baseline"/>
    </w:pPr>
  </w:style>
  <w:style w:type="paragraph" w:styleId="Heading1">
    <w:name w:val="heading 1"/>
    <w:next w:val="Normal"/>
    <w:qFormat/>
    <w:rsid w:val="00BF6D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F6D9D"/>
    <w:pPr>
      <w:pBdr>
        <w:top w:val="none" w:sz="0" w:space="0" w:color="auto"/>
      </w:pBdr>
      <w:spacing w:before="180"/>
      <w:outlineLvl w:val="1"/>
    </w:pPr>
    <w:rPr>
      <w:sz w:val="32"/>
    </w:rPr>
  </w:style>
  <w:style w:type="paragraph" w:styleId="Heading3">
    <w:name w:val="heading 3"/>
    <w:basedOn w:val="Heading2"/>
    <w:next w:val="Normal"/>
    <w:qFormat/>
    <w:rsid w:val="00BF6D9D"/>
    <w:pPr>
      <w:spacing w:before="120"/>
      <w:outlineLvl w:val="2"/>
    </w:pPr>
    <w:rPr>
      <w:sz w:val="28"/>
    </w:rPr>
  </w:style>
  <w:style w:type="paragraph" w:styleId="Heading4">
    <w:name w:val="heading 4"/>
    <w:basedOn w:val="Heading3"/>
    <w:next w:val="Normal"/>
    <w:qFormat/>
    <w:rsid w:val="00BF6D9D"/>
    <w:pPr>
      <w:ind w:left="1418" w:hanging="1418"/>
      <w:outlineLvl w:val="3"/>
    </w:pPr>
    <w:rPr>
      <w:sz w:val="24"/>
    </w:rPr>
  </w:style>
  <w:style w:type="paragraph" w:styleId="Heading5">
    <w:name w:val="heading 5"/>
    <w:basedOn w:val="Heading4"/>
    <w:next w:val="Normal"/>
    <w:qFormat/>
    <w:rsid w:val="00BF6D9D"/>
    <w:pPr>
      <w:ind w:left="1701" w:hanging="1701"/>
      <w:outlineLvl w:val="4"/>
    </w:pPr>
    <w:rPr>
      <w:sz w:val="22"/>
    </w:rPr>
  </w:style>
  <w:style w:type="paragraph" w:styleId="Heading6">
    <w:name w:val="heading 6"/>
    <w:basedOn w:val="H6"/>
    <w:next w:val="Normal"/>
    <w:qFormat/>
    <w:rsid w:val="00BF6D9D"/>
    <w:pPr>
      <w:outlineLvl w:val="5"/>
    </w:pPr>
  </w:style>
  <w:style w:type="paragraph" w:styleId="Heading7">
    <w:name w:val="heading 7"/>
    <w:basedOn w:val="H6"/>
    <w:next w:val="Normal"/>
    <w:qFormat/>
    <w:rsid w:val="00BF6D9D"/>
    <w:pPr>
      <w:outlineLvl w:val="6"/>
    </w:pPr>
  </w:style>
  <w:style w:type="paragraph" w:styleId="Heading8">
    <w:name w:val="heading 8"/>
    <w:basedOn w:val="Heading1"/>
    <w:next w:val="Normal"/>
    <w:qFormat/>
    <w:rsid w:val="00BF6D9D"/>
    <w:pPr>
      <w:ind w:left="0" w:firstLine="0"/>
      <w:outlineLvl w:val="7"/>
    </w:pPr>
  </w:style>
  <w:style w:type="paragraph" w:styleId="Heading9">
    <w:name w:val="heading 9"/>
    <w:basedOn w:val="Heading8"/>
    <w:next w:val="Normal"/>
    <w:qFormat/>
    <w:rsid w:val="00BF6D9D"/>
    <w:pPr>
      <w:outlineLvl w:val="8"/>
    </w:pPr>
  </w:style>
  <w:style w:type="character" w:default="1" w:styleId="DefaultParagraphFont">
    <w:name w:val="Default Paragraph Font"/>
    <w:semiHidden/>
    <w:rsid w:val="00BF6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6D9D"/>
  </w:style>
  <w:style w:type="paragraph" w:customStyle="1" w:styleId="H6">
    <w:name w:val="H6"/>
    <w:basedOn w:val="Heading5"/>
    <w:next w:val="Normal"/>
    <w:link w:val="H6Char"/>
    <w:rsid w:val="00BF6D9D"/>
    <w:pPr>
      <w:ind w:left="1985" w:hanging="1985"/>
      <w:outlineLvl w:val="9"/>
    </w:pPr>
    <w:rPr>
      <w:sz w:val="20"/>
    </w:rPr>
  </w:style>
  <w:style w:type="paragraph" w:styleId="TOC9">
    <w:name w:val="toc 9"/>
    <w:basedOn w:val="TOC8"/>
    <w:semiHidden/>
    <w:rsid w:val="00BF6D9D"/>
    <w:pPr>
      <w:ind w:left="1418" w:hanging="1418"/>
    </w:pPr>
  </w:style>
  <w:style w:type="paragraph" w:styleId="TOC8">
    <w:name w:val="toc 8"/>
    <w:basedOn w:val="TOC1"/>
    <w:rsid w:val="00BF6D9D"/>
    <w:pPr>
      <w:spacing w:before="180"/>
      <w:ind w:left="2693" w:hanging="2693"/>
    </w:pPr>
    <w:rPr>
      <w:b/>
    </w:rPr>
  </w:style>
  <w:style w:type="paragraph" w:styleId="TOC1">
    <w:name w:val="toc 1"/>
    <w:rsid w:val="00BF6D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F6D9D"/>
    <w:pPr>
      <w:keepLines/>
      <w:tabs>
        <w:tab w:val="center" w:pos="4536"/>
        <w:tab w:val="right" w:pos="9072"/>
      </w:tabs>
    </w:pPr>
    <w:rPr>
      <w:noProof/>
    </w:rPr>
  </w:style>
  <w:style w:type="character" w:customStyle="1" w:styleId="ZGSM">
    <w:name w:val="ZGSM"/>
    <w:rsid w:val="00BF6D9D"/>
  </w:style>
  <w:style w:type="paragraph" w:styleId="Header">
    <w:name w:val="header"/>
    <w:rsid w:val="00BF6D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F6D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F6D9D"/>
    <w:pPr>
      <w:ind w:left="1701" w:hanging="1701"/>
    </w:pPr>
  </w:style>
  <w:style w:type="paragraph" w:styleId="TOC4">
    <w:name w:val="toc 4"/>
    <w:basedOn w:val="TOC3"/>
    <w:semiHidden/>
    <w:rsid w:val="00BF6D9D"/>
    <w:pPr>
      <w:ind w:left="1418" w:hanging="1418"/>
    </w:pPr>
  </w:style>
  <w:style w:type="paragraph" w:styleId="TOC3">
    <w:name w:val="toc 3"/>
    <w:basedOn w:val="TOC2"/>
    <w:rsid w:val="00BF6D9D"/>
    <w:pPr>
      <w:ind w:left="1134" w:hanging="1134"/>
    </w:pPr>
  </w:style>
  <w:style w:type="paragraph" w:styleId="TOC2">
    <w:name w:val="toc 2"/>
    <w:basedOn w:val="TOC1"/>
    <w:rsid w:val="00BF6D9D"/>
    <w:pPr>
      <w:keepNext w:val="0"/>
      <w:spacing w:before="0"/>
      <w:ind w:left="851" w:hanging="851"/>
    </w:pPr>
    <w:rPr>
      <w:sz w:val="20"/>
    </w:rPr>
  </w:style>
  <w:style w:type="paragraph" w:styleId="Footer">
    <w:name w:val="footer"/>
    <w:basedOn w:val="Header"/>
    <w:rsid w:val="00BF6D9D"/>
    <w:pPr>
      <w:jc w:val="center"/>
    </w:pPr>
    <w:rPr>
      <w:i/>
    </w:rPr>
  </w:style>
  <w:style w:type="paragraph" w:customStyle="1" w:styleId="TT">
    <w:name w:val="TT"/>
    <w:basedOn w:val="Heading1"/>
    <w:next w:val="Normal"/>
    <w:rsid w:val="00BF6D9D"/>
    <w:pPr>
      <w:outlineLvl w:val="9"/>
    </w:pPr>
  </w:style>
  <w:style w:type="paragraph" w:customStyle="1" w:styleId="NF">
    <w:name w:val="NF"/>
    <w:basedOn w:val="NO"/>
    <w:rsid w:val="00BF6D9D"/>
    <w:pPr>
      <w:keepNext/>
      <w:spacing w:after="0"/>
    </w:pPr>
    <w:rPr>
      <w:rFonts w:ascii="Arial" w:hAnsi="Arial"/>
      <w:sz w:val="18"/>
    </w:rPr>
  </w:style>
  <w:style w:type="paragraph" w:customStyle="1" w:styleId="NO">
    <w:name w:val="NO"/>
    <w:basedOn w:val="Normal"/>
    <w:link w:val="NOChar"/>
    <w:rsid w:val="00BF6D9D"/>
    <w:pPr>
      <w:keepLines/>
      <w:ind w:left="1135" w:hanging="851"/>
    </w:pPr>
  </w:style>
  <w:style w:type="paragraph" w:customStyle="1" w:styleId="PL">
    <w:name w:val="PL"/>
    <w:link w:val="PLChar"/>
    <w:rsid w:val="00BF6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6D9D"/>
    <w:pPr>
      <w:jc w:val="right"/>
    </w:pPr>
  </w:style>
  <w:style w:type="paragraph" w:customStyle="1" w:styleId="TAL">
    <w:name w:val="TAL"/>
    <w:basedOn w:val="Normal"/>
    <w:link w:val="TALChar"/>
    <w:rsid w:val="00BF6D9D"/>
    <w:pPr>
      <w:keepNext/>
      <w:keepLines/>
      <w:spacing w:after="0"/>
    </w:pPr>
    <w:rPr>
      <w:rFonts w:ascii="Arial" w:hAnsi="Arial"/>
      <w:sz w:val="18"/>
    </w:rPr>
  </w:style>
  <w:style w:type="paragraph" w:customStyle="1" w:styleId="TAH">
    <w:name w:val="TAH"/>
    <w:basedOn w:val="TAC"/>
    <w:link w:val="TAHCar"/>
    <w:rsid w:val="00BF6D9D"/>
    <w:rPr>
      <w:b/>
    </w:rPr>
  </w:style>
  <w:style w:type="paragraph" w:customStyle="1" w:styleId="TAC">
    <w:name w:val="TAC"/>
    <w:basedOn w:val="TAL"/>
    <w:link w:val="TACCar"/>
    <w:rsid w:val="00BF6D9D"/>
    <w:pPr>
      <w:jc w:val="center"/>
    </w:pPr>
  </w:style>
  <w:style w:type="paragraph" w:customStyle="1" w:styleId="LD">
    <w:name w:val="LD"/>
    <w:rsid w:val="00BF6D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F6D9D"/>
    <w:pPr>
      <w:keepLines/>
      <w:ind w:left="1702" w:hanging="1418"/>
    </w:pPr>
  </w:style>
  <w:style w:type="paragraph" w:customStyle="1" w:styleId="FP">
    <w:name w:val="FP"/>
    <w:basedOn w:val="Normal"/>
    <w:rsid w:val="00BF6D9D"/>
    <w:pPr>
      <w:spacing w:after="0"/>
    </w:pPr>
  </w:style>
  <w:style w:type="paragraph" w:customStyle="1" w:styleId="NW">
    <w:name w:val="NW"/>
    <w:basedOn w:val="NO"/>
    <w:rsid w:val="00BF6D9D"/>
    <w:pPr>
      <w:spacing w:after="0"/>
    </w:pPr>
  </w:style>
  <w:style w:type="paragraph" w:customStyle="1" w:styleId="EW">
    <w:name w:val="EW"/>
    <w:basedOn w:val="EX"/>
    <w:rsid w:val="00BF6D9D"/>
    <w:pPr>
      <w:spacing w:after="0"/>
    </w:pPr>
  </w:style>
  <w:style w:type="paragraph" w:customStyle="1" w:styleId="B1">
    <w:name w:val="B1"/>
    <w:basedOn w:val="List"/>
    <w:link w:val="B1Char"/>
    <w:rsid w:val="00BF6D9D"/>
  </w:style>
  <w:style w:type="paragraph" w:styleId="TOC6">
    <w:name w:val="toc 6"/>
    <w:basedOn w:val="TOC5"/>
    <w:next w:val="Normal"/>
    <w:semiHidden/>
    <w:rsid w:val="00BF6D9D"/>
    <w:pPr>
      <w:ind w:left="1985" w:hanging="1985"/>
    </w:pPr>
  </w:style>
  <w:style w:type="paragraph" w:styleId="TOC7">
    <w:name w:val="toc 7"/>
    <w:basedOn w:val="TOC6"/>
    <w:next w:val="Normal"/>
    <w:semiHidden/>
    <w:rsid w:val="00BF6D9D"/>
    <w:pPr>
      <w:ind w:left="2268" w:hanging="2268"/>
    </w:pPr>
  </w:style>
  <w:style w:type="paragraph" w:customStyle="1" w:styleId="EditorsNote">
    <w:name w:val="Editor's Note"/>
    <w:basedOn w:val="NO"/>
    <w:link w:val="EditorsNoteChar"/>
    <w:rsid w:val="00BF6D9D"/>
    <w:rPr>
      <w:color w:val="FF0000"/>
    </w:rPr>
  </w:style>
  <w:style w:type="paragraph" w:customStyle="1" w:styleId="TH">
    <w:name w:val="TH"/>
    <w:basedOn w:val="Normal"/>
    <w:link w:val="THChar"/>
    <w:rsid w:val="00BF6D9D"/>
    <w:pPr>
      <w:keepNext/>
      <w:keepLines/>
      <w:spacing w:before="60"/>
      <w:jc w:val="center"/>
    </w:pPr>
    <w:rPr>
      <w:rFonts w:ascii="Arial" w:hAnsi="Arial"/>
      <w:b/>
    </w:rPr>
  </w:style>
  <w:style w:type="paragraph" w:customStyle="1" w:styleId="ZA">
    <w:name w:val="ZA"/>
    <w:rsid w:val="00BF6D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6D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F6D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F6D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F6D9D"/>
    <w:pPr>
      <w:ind w:left="851" w:hanging="851"/>
    </w:pPr>
  </w:style>
  <w:style w:type="paragraph" w:customStyle="1" w:styleId="ZH">
    <w:name w:val="ZH"/>
    <w:rsid w:val="00BF6D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BF6D9D"/>
    <w:pPr>
      <w:keepNext w:val="0"/>
      <w:spacing w:before="0" w:after="240"/>
    </w:pPr>
  </w:style>
  <w:style w:type="paragraph" w:customStyle="1" w:styleId="ZG">
    <w:name w:val="ZG"/>
    <w:rsid w:val="00BF6D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F6D9D"/>
  </w:style>
  <w:style w:type="paragraph" w:customStyle="1" w:styleId="B3">
    <w:name w:val="B3"/>
    <w:basedOn w:val="List3"/>
    <w:link w:val="B3Char"/>
    <w:rsid w:val="00BF6D9D"/>
  </w:style>
  <w:style w:type="paragraph" w:customStyle="1" w:styleId="B4">
    <w:name w:val="B4"/>
    <w:basedOn w:val="List4"/>
    <w:link w:val="B4Char"/>
    <w:rsid w:val="00BF6D9D"/>
  </w:style>
  <w:style w:type="paragraph" w:customStyle="1" w:styleId="B5">
    <w:name w:val="B5"/>
    <w:basedOn w:val="List5"/>
    <w:rsid w:val="00BF6D9D"/>
  </w:style>
  <w:style w:type="paragraph" w:customStyle="1" w:styleId="ZTD">
    <w:name w:val="ZTD"/>
    <w:basedOn w:val="ZB"/>
    <w:rsid w:val="00BF6D9D"/>
    <w:pPr>
      <w:framePr w:hRule="auto" w:wrap="notBeside" w:y="852"/>
    </w:pPr>
    <w:rPr>
      <w:i w:val="0"/>
      <w:sz w:val="40"/>
    </w:rPr>
  </w:style>
  <w:style w:type="paragraph" w:customStyle="1" w:styleId="ZV">
    <w:name w:val="ZV"/>
    <w:basedOn w:val="ZU"/>
    <w:rsid w:val="00BF6D9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BF6D9D"/>
    <w:pPr>
      <w:ind w:left="284"/>
    </w:pPr>
  </w:style>
  <w:style w:type="paragraph" w:styleId="Index1">
    <w:name w:val="index 1"/>
    <w:basedOn w:val="Normal"/>
    <w:rsid w:val="00BF6D9D"/>
    <w:pPr>
      <w:keepLines/>
      <w:spacing w:after="0"/>
    </w:pPr>
  </w:style>
  <w:style w:type="paragraph" w:styleId="ListNumber2">
    <w:name w:val="List Number 2"/>
    <w:basedOn w:val="ListNumber"/>
    <w:rsid w:val="00BF6D9D"/>
    <w:pPr>
      <w:ind w:left="851"/>
    </w:pPr>
  </w:style>
  <w:style w:type="character" w:styleId="FootnoteReference">
    <w:name w:val="footnote reference"/>
    <w:rsid w:val="00BF6D9D"/>
    <w:rPr>
      <w:b/>
      <w:position w:val="6"/>
      <w:sz w:val="16"/>
    </w:rPr>
  </w:style>
  <w:style w:type="paragraph" w:styleId="FootnoteText">
    <w:name w:val="footnote text"/>
    <w:basedOn w:val="Normal"/>
    <w:link w:val="FootnoteTextChar"/>
    <w:rsid w:val="00BF6D9D"/>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BF6D9D"/>
    <w:pPr>
      <w:ind w:left="851"/>
    </w:pPr>
  </w:style>
  <w:style w:type="paragraph" w:styleId="ListBullet3">
    <w:name w:val="List Bullet 3"/>
    <w:basedOn w:val="ListBullet2"/>
    <w:rsid w:val="00BF6D9D"/>
    <w:pPr>
      <w:ind w:left="1135"/>
    </w:pPr>
  </w:style>
  <w:style w:type="paragraph" w:styleId="ListNumber">
    <w:name w:val="List Number"/>
    <w:basedOn w:val="List"/>
    <w:rsid w:val="00BF6D9D"/>
  </w:style>
  <w:style w:type="paragraph" w:styleId="List2">
    <w:name w:val="List 2"/>
    <w:basedOn w:val="List"/>
    <w:rsid w:val="00BF6D9D"/>
    <w:pPr>
      <w:ind w:left="851"/>
    </w:pPr>
  </w:style>
  <w:style w:type="paragraph" w:styleId="List3">
    <w:name w:val="List 3"/>
    <w:basedOn w:val="List2"/>
    <w:rsid w:val="00BF6D9D"/>
    <w:pPr>
      <w:ind w:left="1135"/>
    </w:pPr>
  </w:style>
  <w:style w:type="paragraph" w:styleId="List4">
    <w:name w:val="List 4"/>
    <w:basedOn w:val="List3"/>
    <w:rsid w:val="00BF6D9D"/>
    <w:pPr>
      <w:ind w:left="1418"/>
    </w:pPr>
  </w:style>
  <w:style w:type="paragraph" w:styleId="List5">
    <w:name w:val="List 5"/>
    <w:basedOn w:val="List4"/>
    <w:rsid w:val="00BF6D9D"/>
    <w:pPr>
      <w:ind w:left="1702"/>
    </w:pPr>
  </w:style>
  <w:style w:type="paragraph" w:styleId="List">
    <w:name w:val="List"/>
    <w:basedOn w:val="Normal"/>
    <w:rsid w:val="00BF6D9D"/>
    <w:pPr>
      <w:ind w:left="568" w:hanging="284"/>
    </w:pPr>
  </w:style>
  <w:style w:type="paragraph" w:styleId="ListBullet">
    <w:name w:val="List Bullet"/>
    <w:basedOn w:val="List"/>
    <w:rsid w:val="00BF6D9D"/>
  </w:style>
  <w:style w:type="paragraph" w:styleId="ListBullet4">
    <w:name w:val="List Bullet 4"/>
    <w:basedOn w:val="ListBullet3"/>
    <w:rsid w:val="00BF6D9D"/>
    <w:pPr>
      <w:ind w:left="1418"/>
    </w:pPr>
  </w:style>
  <w:style w:type="paragraph" w:styleId="ListBullet5">
    <w:name w:val="List Bullet 5"/>
    <w:basedOn w:val="ListBullet4"/>
    <w:rsid w:val="00BF6D9D"/>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3gpp_70_isi.dot</Template>
  <TotalTime>2575</TotalTime>
  <Pages>52</Pages>
  <Words>26644</Words>
  <Characters>151877</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133</cp:revision>
  <dcterms:created xsi:type="dcterms:W3CDTF">2020-12-07T12:54:00Z</dcterms:created>
  <dcterms:modified xsi:type="dcterms:W3CDTF">2022-06-30T15:54:00Z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