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0FCEF55D"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r w:rsidR="00247C25">
              <w:t>2</w:t>
            </w:r>
            <w:r w:rsidRPr="00EF5447">
              <w:t>.</w:t>
            </w:r>
            <w:bookmarkEnd w:id="3"/>
            <w:r w:rsidRPr="00EF5447">
              <w:t xml:space="preserve">0 </w:t>
            </w:r>
            <w:r w:rsidRPr="00EF5447">
              <w:rPr>
                <w:sz w:val="32"/>
              </w:rPr>
              <w:t>(</w:t>
            </w:r>
            <w:bookmarkStart w:id="4" w:name="issueDate"/>
            <w:r w:rsidR="004340BA" w:rsidRPr="00EF5447">
              <w:rPr>
                <w:sz w:val="32"/>
              </w:rPr>
              <w:t>202</w:t>
            </w:r>
            <w:r w:rsidR="004340BA">
              <w:rPr>
                <w:sz w:val="32"/>
              </w:rPr>
              <w:t>3</w:t>
            </w:r>
            <w:r w:rsidRPr="00EF5447">
              <w:rPr>
                <w:sz w:val="32"/>
              </w:rPr>
              <w:t>-</w:t>
            </w:r>
            <w:bookmarkEnd w:id="4"/>
            <w:r w:rsidR="00247C25">
              <w:rPr>
                <w:sz w:val="32"/>
              </w:rPr>
              <w:t>06</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6" w:name="_MON_1684549432"/>
      <w:bookmarkEnd w:id="6"/>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15pt" o:ole="">
                  <v:imagedata r:id="rId9" o:title=""/>
                </v:shape>
                <o:OLEObject Type="Embed" ProgID="Word.Picture.8" ShapeID="_x0000_i1025" DrawAspect="Content" ObjectID="_1751176946" r:id="rId10"/>
              </w:object>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F2033AB" w:rsidR="00835B7B" w:rsidRPr="00EF5447" w:rsidRDefault="00835B7B" w:rsidP="00235561">
            <w:pPr>
              <w:pStyle w:val="FP"/>
              <w:jc w:val="center"/>
              <w:rPr>
                <w:noProof/>
                <w:sz w:val="18"/>
              </w:rPr>
            </w:pPr>
            <w:r w:rsidRPr="00EF5447">
              <w:rPr>
                <w:noProof/>
                <w:sz w:val="18"/>
              </w:rPr>
              <w:t xml:space="preserve">© </w:t>
            </w:r>
            <w:bookmarkStart w:id="12" w:name="MCCQCTEMPBM_00000053"/>
            <w:r w:rsidR="004340BA" w:rsidRPr="00EF5447">
              <w:rPr>
                <w:noProof/>
                <w:sz w:val="18"/>
              </w:rPr>
              <w:t>202</w:t>
            </w:r>
            <w:r w:rsidR="004340BA">
              <w:rPr>
                <w:noProof/>
                <w:sz w:val="18"/>
              </w:rPr>
              <w:t>3</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7B8DAE99" w14:textId="77777777" w:rsidR="000459CC" w:rsidRDefault="000459C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14</w:t>
      </w:r>
    </w:p>
    <w:p w14:paraId="05702AD5" w14:textId="77777777" w:rsidR="000459CC" w:rsidRDefault="000459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16</w:t>
      </w:r>
    </w:p>
    <w:p w14:paraId="3B27DB9C" w14:textId="77777777" w:rsidR="000459CC" w:rsidRDefault="000459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16</w:t>
      </w:r>
    </w:p>
    <w:p w14:paraId="0320CC4A" w14:textId="77777777" w:rsidR="000459CC" w:rsidRDefault="000459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16</w:t>
      </w:r>
    </w:p>
    <w:p w14:paraId="1C49D37B" w14:textId="77777777" w:rsidR="000459CC" w:rsidRDefault="000459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16</w:t>
      </w:r>
    </w:p>
    <w:p w14:paraId="5742C9AF" w14:textId="77777777" w:rsidR="000459CC" w:rsidRDefault="000459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17</w:t>
      </w:r>
    </w:p>
    <w:p w14:paraId="384031AA" w14:textId="77777777" w:rsidR="000459CC" w:rsidRDefault="000459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17</w:t>
      </w:r>
    </w:p>
    <w:p w14:paraId="11BE209A" w14:textId="77777777" w:rsidR="000459CC" w:rsidRDefault="000459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18</w:t>
      </w:r>
    </w:p>
    <w:p w14:paraId="45F55F41" w14:textId="77777777" w:rsidR="000459CC" w:rsidRDefault="000459C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18</w:t>
      </w:r>
    </w:p>
    <w:p w14:paraId="71541A00" w14:textId="77777777" w:rsidR="000459CC" w:rsidRDefault="000459C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18</w:t>
      </w:r>
    </w:p>
    <w:p w14:paraId="42766697" w14:textId="77777777" w:rsidR="000459CC" w:rsidRDefault="000459C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19</w:t>
      </w:r>
    </w:p>
    <w:p w14:paraId="534A7A9B" w14:textId="77777777" w:rsidR="000459CC" w:rsidRDefault="000459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19</w:t>
      </w:r>
    </w:p>
    <w:p w14:paraId="6B4E7EA6" w14:textId="77777777" w:rsidR="000459CC" w:rsidRDefault="000459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19</w:t>
      </w:r>
    </w:p>
    <w:p w14:paraId="3D5D8730" w14:textId="77777777" w:rsidR="000459CC" w:rsidRDefault="000459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20</w:t>
      </w:r>
    </w:p>
    <w:p w14:paraId="48181108" w14:textId="77777777" w:rsidR="000459CC" w:rsidRDefault="000459CC">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20</w:t>
      </w:r>
    </w:p>
    <w:p w14:paraId="5E523C84" w14:textId="77777777" w:rsidR="000459CC" w:rsidRDefault="000459CC">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20</w:t>
      </w:r>
    </w:p>
    <w:p w14:paraId="13E88147" w14:textId="77777777" w:rsidR="000459CC" w:rsidRDefault="000459CC">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25</w:t>
      </w:r>
    </w:p>
    <w:p w14:paraId="59B434CB" w14:textId="77777777" w:rsidR="000459CC" w:rsidRDefault="000459CC">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25</w:t>
      </w:r>
    </w:p>
    <w:p w14:paraId="715A2BD5" w14:textId="77777777" w:rsidR="000459CC" w:rsidRDefault="000459CC">
      <w:pPr>
        <w:pStyle w:val="TOC3"/>
        <w:rPr>
          <w:rFonts w:asciiTheme="minorHAnsi" w:eastAsiaTheme="minorEastAsia" w:hAnsiTheme="minorHAnsi" w:cstheme="minorBidi"/>
          <w:sz w:val="22"/>
          <w:szCs w:val="22"/>
          <w:lang w:eastAsia="en-GB"/>
        </w:rPr>
      </w:pPr>
      <w:r w:rsidRPr="00391D97">
        <w:rPr>
          <w:lang w:val="fi-FI"/>
        </w:rPr>
        <w:t>5.2B.2</w:t>
      </w:r>
      <w:r>
        <w:rPr>
          <w:rFonts w:asciiTheme="minorHAnsi" w:eastAsiaTheme="minorEastAsia" w:hAnsiTheme="minorHAnsi" w:cstheme="minorBidi"/>
          <w:sz w:val="22"/>
          <w:szCs w:val="22"/>
          <w:lang w:eastAsia="en-GB"/>
        </w:rPr>
        <w:tab/>
      </w:r>
      <w:r w:rsidRPr="00391D97">
        <w:rPr>
          <w:lang w:val="fi-FI"/>
        </w:rPr>
        <w:t>Void</w:t>
      </w:r>
      <w:r>
        <w:tab/>
        <w:t>25</w:t>
      </w:r>
    </w:p>
    <w:p w14:paraId="2B506D49" w14:textId="77777777" w:rsidR="000459CC" w:rsidRDefault="000459CC">
      <w:pPr>
        <w:pStyle w:val="TOC3"/>
        <w:rPr>
          <w:rFonts w:asciiTheme="minorHAnsi" w:eastAsiaTheme="minorEastAsia" w:hAnsiTheme="minorHAnsi" w:cstheme="minorBidi"/>
          <w:sz w:val="22"/>
          <w:szCs w:val="22"/>
          <w:lang w:eastAsia="en-GB"/>
        </w:rPr>
      </w:pPr>
      <w:r w:rsidRPr="00391D97">
        <w:rPr>
          <w:lang w:val="fi-FI"/>
        </w:rPr>
        <w:t>5.2B.3</w:t>
      </w:r>
      <w:r>
        <w:rPr>
          <w:rFonts w:asciiTheme="minorHAnsi" w:eastAsiaTheme="minorEastAsia" w:hAnsiTheme="minorHAnsi" w:cstheme="minorBidi"/>
          <w:sz w:val="22"/>
          <w:szCs w:val="22"/>
          <w:lang w:eastAsia="en-GB"/>
        </w:rPr>
        <w:tab/>
      </w:r>
      <w:r w:rsidRPr="00391D97">
        <w:rPr>
          <w:lang w:val="fi-FI"/>
        </w:rPr>
        <w:t>Void</w:t>
      </w:r>
      <w:r>
        <w:tab/>
        <w:t>25</w:t>
      </w:r>
    </w:p>
    <w:p w14:paraId="477D5A5E" w14:textId="77777777" w:rsidR="000459CC" w:rsidRDefault="000459CC">
      <w:pPr>
        <w:pStyle w:val="TOC3"/>
        <w:rPr>
          <w:rFonts w:asciiTheme="minorHAnsi" w:eastAsiaTheme="minorEastAsia" w:hAnsiTheme="minorHAnsi" w:cstheme="minorBidi"/>
          <w:sz w:val="22"/>
          <w:szCs w:val="22"/>
          <w:lang w:eastAsia="en-GB"/>
        </w:rPr>
      </w:pPr>
      <w:r w:rsidRPr="00391D97">
        <w:rPr>
          <w:lang w:val="fi-FI"/>
        </w:rPr>
        <w:t>5.2B.4</w:t>
      </w:r>
      <w:r>
        <w:rPr>
          <w:rFonts w:asciiTheme="minorHAnsi" w:eastAsiaTheme="minorEastAsia" w:hAnsiTheme="minorHAnsi" w:cstheme="minorBidi"/>
          <w:sz w:val="22"/>
          <w:szCs w:val="22"/>
          <w:lang w:eastAsia="en-GB"/>
        </w:rPr>
        <w:tab/>
      </w:r>
      <w:r w:rsidRPr="00391D97">
        <w:rPr>
          <w:lang w:val="fi-FI"/>
        </w:rPr>
        <w:t>Void</w:t>
      </w:r>
      <w:r>
        <w:tab/>
        <w:t>25</w:t>
      </w:r>
    </w:p>
    <w:p w14:paraId="2F00A19D" w14:textId="77777777" w:rsidR="000459CC" w:rsidRDefault="000459CC">
      <w:pPr>
        <w:pStyle w:val="TOC3"/>
        <w:rPr>
          <w:rFonts w:asciiTheme="minorHAnsi" w:eastAsiaTheme="minorEastAsia" w:hAnsiTheme="minorHAnsi" w:cstheme="minorBidi"/>
          <w:sz w:val="22"/>
          <w:szCs w:val="22"/>
          <w:lang w:eastAsia="en-GB"/>
        </w:rPr>
      </w:pPr>
      <w:r w:rsidRPr="00391D97">
        <w:rPr>
          <w:lang w:val="fi-FI"/>
        </w:rPr>
        <w:t>5.2B.5</w:t>
      </w:r>
      <w:r>
        <w:rPr>
          <w:rFonts w:asciiTheme="minorHAnsi" w:eastAsiaTheme="minorEastAsia" w:hAnsiTheme="minorHAnsi" w:cstheme="minorBidi"/>
          <w:sz w:val="22"/>
          <w:szCs w:val="22"/>
          <w:lang w:eastAsia="en-GB"/>
        </w:rPr>
        <w:tab/>
      </w:r>
      <w:r w:rsidRPr="00391D97">
        <w:rPr>
          <w:lang w:val="fi-FI"/>
        </w:rPr>
        <w:t>Void</w:t>
      </w:r>
      <w:r>
        <w:tab/>
        <w:t>25</w:t>
      </w:r>
    </w:p>
    <w:p w14:paraId="4644D93B" w14:textId="77777777" w:rsidR="000459CC" w:rsidRDefault="000459CC">
      <w:pPr>
        <w:pStyle w:val="TOC3"/>
        <w:rPr>
          <w:rFonts w:asciiTheme="minorHAnsi" w:eastAsiaTheme="minorEastAsia" w:hAnsiTheme="minorHAnsi" w:cstheme="minorBidi"/>
          <w:sz w:val="22"/>
          <w:szCs w:val="22"/>
          <w:lang w:eastAsia="en-GB"/>
        </w:rPr>
      </w:pPr>
      <w:r w:rsidRPr="00391D97">
        <w:rPr>
          <w:lang w:val="fi-FI"/>
        </w:rPr>
        <w:t>5.2B.6</w:t>
      </w:r>
      <w:r>
        <w:rPr>
          <w:rFonts w:asciiTheme="minorHAnsi" w:eastAsiaTheme="minorEastAsia" w:hAnsiTheme="minorHAnsi" w:cstheme="minorBidi"/>
          <w:sz w:val="22"/>
          <w:szCs w:val="22"/>
          <w:lang w:eastAsia="en-GB"/>
        </w:rPr>
        <w:tab/>
      </w:r>
      <w:r w:rsidRPr="00391D97">
        <w:rPr>
          <w:lang w:val="fi-FI"/>
        </w:rPr>
        <w:t>Void</w:t>
      </w:r>
      <w:r>
        <w:tab/>
        <w:t>25</w:t>
      </w:r>
    </w:p>
    <w:p w14:paraId="5A4E7410" w14:textId="77777777" w:rsidR="000459CC" w:rsidRDefault="000459CC">
      <w:pPr>
        <w:pStyle w:val="TOC3"/>
        <w:rPr>
          <w:rFonts w:asciiTheme="minorHAnsi" w:eastAsiaTheme="minorEastAsia" w:hAnsiTheme="minorHAnsi" w:cstheme="minorBidi"/>
          <w:sz w:val="22"/>
          <w:szCs w:val="22"/>
          <w:lang w:eastAsia="en-GB"/>
        </w:rPr>
      </w:pPr>
      <w:r w:rsidRPr="00391D97">
        <w:rPr>
          <w:lang w:val="fi-FI"/>
        </w:rPr>
        <w:t>5.2B.</w:t>
      </w:r>
      <w:r w:rsidRPr="00391D97">
        <w:rPr>
          <w:lang w:val="fi-FI" w:eastAsia="zh-CN"/>
        </w:rPr>
        <w:t>7</w:t>
      </w:r>
      <w:r>
        <w:rPr>
          <w:rFonts w:asciiTheme="minorHAnsi" w:eastAsiaTheme="minorEastAsia" w:hAnsiTheme="minorHAnsi" w:cstheme="minorBidi"/>
          <w:sz w:val="22"/>
          <w:szCs w:val="22"/>
          <w:lang w:eastAsia="en-GB"/>
        </w:rPr>
        <w:tab/>
      </w:r>
      <w:r w:rsidRPr="00391D97">
        <w:rPr>
          <w:lang w:val="fi-FI"/>
        </w:rPr>
        <w:t>Void</w:t>
      </w:r>
      <w:r>
        <w:tab/>
        <w:t>25</w:t>
      </w:r>
    </w:p>
    <w:p w14:paraId="0EC77C88" w14:textId="77777777" w:rsidR="000459CC" w:rsidRDefault="000459CC">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25</w:t>
      </w:r>
    </w:p>
    <w:p w14:paraId="16012468" w14:textId="77777777" w:rsidR="000459CC" w:rsidRDefault="000459CC">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25</w:t>
      </w:r>
    </w:p>
    <w:p w14:paraId="44DE69B2" w14:textId="77777777" w:rsidR="000459CC" w:rsidRDefault="000459CC">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26</w:t>
      </w:r>
    </w:p>
    <w:p w14:paraId="2389A92F" w14:textId="77777777" w:rsidR="000459CC" w:rsidRDefault="000459C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26</w:t>
      </w:r>
    </w:p>
    <w:p w14:paraId="732C298B" w14:textId="77777777" w:rsidR="000459CC" w:rsidRDefault="000459CC">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26</w:t>
      </w:r>
    </w:p>
    <w:p w14:paraId="00429F8D" w14:textId="77777777" w:rsidR="000459CC" w:rsidRDefault="000459CC">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26</w:t>
      </w:r>
    </w:p>
    <w:p w14:paraId="16EFA6FD" w14:textId="77777777" w:rsidR="000459CC" w:rsidRDefault="000459CC">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DC</w:t>
      </w:r>
      <w:r>
        <w:tab/>
        <w:t>27</w:t>
      </w:r>
    </w:p>
    <w:p w14:paraId="02E5E552" w14:textId="77777777" w:rsidR="000459CC" w:rsidRDefault="000459CC">
      <w:pPr>
        <w:pStyle w:val="TOC3"/>
        <w:rPr>
          <w:rFonts w:asciiTheme="minorHAnsi" w:eastAsiaTheme="minorEastAsia" w:hAnsiTheme="minorHAnsi" w:cstheme="minorBidi"/>
          <w:sz w:val="22"/>
          <w:szCs w:val="22"/>
          <w:lang w:eastAsia="en-GB"/>
        </w:rPr>
      </w:pPr>
      <w:r w:rsidRPr="00391D97">
        <w:rPr>
          <w:lang w:val="sv-FI"/>
        </w:rPr>
        <w:t>5.3B.0</w:t>
      </w:r>
      <w:r>
        <w:rPr>
          <w:rFonts w:asciiTheme="minorHAnsi" w:eastAsiaTheme="minorEastAsia" w:hAnsiTheme="minorHAnsi" w:cstheme="minorBidi"/>
          <w:sz w:val="22"/>
          <w:szCs w:val="22"/>
          <w:lang w:eastAsia="en-GB"/>
        </w:rPr>
        <w:tab/>
      </w:r>
      <w:r w:rsidRPr="00391D97">
        <w:rPr>
          <w:lang w:val="sv-FI" w:eastAsia="zh-CN"/>
        </w:rPr>
        <w:t>General</w:t>
      </w:r>
      <w:r>
        <w:tab/>
        <w:t>27</w:t>
      </w:r>
    </w:p>
    <w:p w14:paraId="489B3F7B" w14:textId="77777777" w:rsidR="000459CC" w:rsidRDefault="000459CC">
      <w:pPr>
        <w:pStyle w:val="TOC3"/>
        <w:rPr>
          <w:rFonts w:asciiTheme="minorHAnsi" w:eastAsiaTheme="minorEastAsia" w:hAnsiTheme="minorHAnsi" w:cstheme="minorBidi"/>
          <w:sz w:val="22"/>
          <w:szCs w:val="22"/>
          <w:lang w:eastAsia="en-GB"/>
        </w:rPr>
      </w:pPr>
      <w:r w:rsidRPr="00391D97">
        <w:rPr>
          <w:lang w:val="sv-FI"/>
        </w:rPr>
        <w:t>5.3B.1</w:t>
      </w:r>
      <w:r>
        <w:rPr>
          <w:rFonts w:asciiTheme="minorHAnsi" w:eastAsiaTheme="minorEastAsia" w:hAnsiTheme="minorHAnsi" w:cstheme="minorBidi"/>
          <w:sz w:val="22"/>
          <w:szCs w:val="22"/>
          <w:lang w:eastAsia="en-GB"/>
        </w:rPr>
        <w:tab/>
      </w:r>
      <w:r w:rsidRPr="00391D97">
        <w:rPr>
          <w:lang w:val="sv-FI"/>
        </w:rPr>
        <w:t>Intra-band EN-DC in FR1</w:t>
      </w:r>
      <w:r>
        <w:tab/>
        <w:t>27</w:t>
      </w:r>
    </w:p>
    <w:p w14:paraId="06DF22AB" w14:textId="77777777" w:rsidR="000459CC" w:rsidRDefault="000459CC">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27</w:t>
      </w:r>
    </w:p>
    <w:p w14:paraId="3941B3AB" w14:textId="77777777" w:rsidR="000459CC" w:rsidRDefault="000459CC">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27</w:t>
      </w:r>
    </w:p>
    <w:p w14:paraId="28966DC8" w14:textId="77777777" w:rsidR="000459CC" w:rsidRDefault="000459CC">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31</w:t>
      </w:r>
    </w:p>
    <w:p w14:paraId="2DFE5026" w14:textId="77777777" w:rsidR="000459CC" w:rsidRDefault="000459CC">
      <w:pPr>
        <w:pStyle w:val="TOC3"/>
        <w:rPr>
          <w:rFonts w:asciiTheme="minorHAnsi" w:eastAsiaTheme="minorEastAsia" w:hAnsiTheme="minorHAnsi" w:cstheme="minorBidi"/>
          <w:sz w:val="22"/>
          <w:szCs w:val="22"/>
          <w:lang w:eastAsia="en-GB"/>
        </w:rPr>
      </w:pPr>
      <w:r w:rsidRPr="00391D97">
        <w:rPr>
          <w:lang w:val="sv-FI"/>
        </w:rPr>
        <w:t>5.3B.1</w:t>
      </w:r>
      <w:r w:rsidRPr="00391D97">
        <w:rPr>
          <w:lang w:val="sv-FI" w:eastAsia="zh-TW"/>
        </w:rPr>
        <w:t>a</w:t>
      </w:r>
      <w:r>
        <w:rPr>
          <w:rFonts w:asciiTheme="minorHAnsi" w:eastAsiaTheme="minorEastAsia" w:hAnsiTheme="minorHAnsi" w:cstheme="minorBidi"/>
          <w:sz w:val="22"/>
          <w:szCs w:val="22"/>
          <w:lang w:eastAsia="en-GB"/>
        </w:rPr>
        <w:tab/>
      </w:r>
      <w:r w:rsidRPr="00391D97">
        <w:rPr>
          <w:lang w:val="sv-FI"/>
        </w:rPr>
        <w:t>Intra-band N</w:t>
      </w:r>
      <w:r w:rsidRPr="00391D97">
        <w:rPr>
          <w:lang w:val="sv-FI" w:eastAsia="zh-TW"/>
        </w:rPr>
        <w:t>E</w:t>
      </w:r>
      <w:r w:rsidRPr="00391D97">
        <w:rPr>
          <w:lang w:val="sv-FI"/>
        </w:rPr>
        <w:t>-DC in FR1</w:t>
      </w:r>
      <w:r>
        <w:tab/>
        <w:t>35</w:t>
      </w:r>
    </w:p>
    <w:p w14:paraId="10558804" w14:textId="77777777" w:rsidR="000459CC" w:rsidRDefault="000459CC">
      <w:pPr>
        <w:pStyle w:val="TOC4"/>
        <w:rPr>
          <w:rFonts w:asciiTheme="minorHAnsi" w:eastAsiaTheme="minorEastAsia" w:hAnsiTheme="minorHAnsi" w:cstheme="minorBidi"/>
          <w:sz w:val="22"/>
          <w:szCs w:val="22"/>
          <w:lang w:eastAsia="en-GB"/>
        </w:rPr>
      </w:pPr>
      <w:r>
        <w:t>5.3B.1</w:t>
      </w:r>
      <w:r>
        <w:rPr>
          <w:lang w:eastAsia="zh-TW"/>
        </w:rPr>
        <w:t>a</w:t>
      </w:r>
      <w:r>
        <w:t>.1</w:t>
      </w:r>
      <w:r>
        <w:rPr>
          <w:rFonts w:asciiTheme="minorHAnsi" w:eastAsiaTheme="minorEastAsia" w:hAnsiTheme="minorHAnsi" w:cstheme="minorBidi"/>
          <w:sz w:val="22"/>
          <w:szCs w:val="22"/>
          <w:lang w:eastAsia="en-GB"/>
        </w:rPr>
        <w:tab/>
      </w:r>
      <w:r>
        <w:t>General</w:t>
      </w:r>
      <w:r>
        <w:tab/>
        <w:t>35</w:t>
      </w:r>
    </w:p>
    <w:p w14:paraId="3C4FBC7F" w14:textId="77777777" w:rsidR="000459CC" w:rsidRDefault="000459CC">
      <w:pPr>
        <w:pStyle w:val="TOC4"/>
        <w:rPr>
          <w:rFonts w:asciiTheme="minorHAnsi" w:eastAsiaTheme="minorEastAsia" w:hAnsiTheme="minorHAnsi" w:cstheme="minorBidi"/>
          <w:sz w:val="22"/>
          <w:szCs w:val="22"/>
          <w:lang w:eastAsia="en-GB"/>
        </w:rPr>
      </w:pPr>
      <w:r>
        <w:t>5.3B.1</w:t>
      </w:r>
      <w:r>
        <w:rPr>
          <w:lang w:eastAsia="zh-TW"/>
        </w:rPr>
        <w:t>a</w:t>
      </w:r>
      <w:r>
        <w:t>.2</w:t>
      </w:r>
      <w:r>
        <w:rPr>
          <w:rFonts w:asciiTheme="minorHAnsi" w:eastAsiaTheme="minorEastAsia" w:hAnsiTheme="minorHAnsi" w:cstheme="minorBidi"/>
          <w:sz w:val="22"/>
          <w:szCs w:val="22"/>
          <w:lang w:eastAsia="en-GB"/>
        </w:rPr>
        <w:tab/>
      </w:r>
      <w:r>
        <w:t>BCS for Intra-band contiguous N</w:t>
      </w:r>
      <w:r>
        <w:rPr>
          <w:lang w:eastAsia="zh-TW"/>
        </w:rPr>
        <w:t>E</w:t>
      </w:r>
      <w:r>
        <w:t>-DC</w:t>
      </w:r>
      <w:r>
        <w:tab/>
        <w:t>36</w:t>
      </w:r>
    </w:p>
    <w:p w14:paraId="59FF3312" w14:textId="77777777" w:rsidR="000459CC" w:rsidRDefault="000459CC">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36</w:t>
      </w:r>
    </w:p>
    <w:p w14:paraId="2E5718B3" w14:textId="77777777" w:rsidR="000459CC" w:rsidRDefault="000459CC">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36</w:t>
      </w:r>
    </w:p>
    <w:p w14:paraId="5E5B58BA" w14:textId="77777777" w:rsidR="000459CC" w:rsidRDefault="000459CC">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36</w:t>
      </w:r>
    </w:p>
    <w:p w14:paraId="7167BF45" w14:textId="77777777" w:rsidR="000459CC" w:rsidRDefault="000459CC">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36</w:t>
      </w:r>
    </w:p>
    <w:p w14:paraId="3421A2E4" w14:textId="77777777" w:rsidR="000459CC" w:rsidRDefault="000459CC">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36</w:t>
      </w:r>
    </w:p>
    <w:p w14:paraId="0972E32B" w14:textId="77777777" w:rsidR="000459CC" w:rsidRDefault="000459CC">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36</w:t>
      </w:r>
    </w:p>
    <w:p w14:paraId="17819009" w14:textId="77777777" w:rsidR="000459CC" w:rsidRDefault="000459CC">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37</w:t>
      </w:r>
    </w:p>
    <w:p w14:paraId="607F7193" w14:textId="77777777" w:rsidR="000459CC" w:rsidRDefault="000459C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37</w:t>
      </w:r>
    </w:p>
    <w:p w14:paraId="1434F91C" w14:textId="77777777" w:rsidR="000459CC" w:rsidRDefault="000459CC">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37</w:t>
      </w:r>
    </w:p>
    <w:p w14:paraId="4F455F71" w14:textId="77777777" w:rsidR="000459CC" w:rsidRDefault="000459CC">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37</w:t>
      </w:r>
    </w:p>
    <w:p w14:paraId="336B5BB3" w14:textId="77777777" w:rsidR="000459CC" w:rsidRDefault="000459CC">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37</w:t>
      </w:r>
    </w:p>
    <w:p w14:paraId="38A9C037" w14:textId="77777777" w:rsidR="000459CC" w:rsidRDefault="000459CC">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37</w:t>
      </w:r>
    </w:p>
    <w:p w14:paraId="633FBDD1" w14:textId="77777777" w:rsidR="000459CC" w:rsidRDefault="000459C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38</w:t>
      </w:r>
    </w:p>
    <w:p w14:paraId="1F61F1D7" w14:textId="77777777" w:rsidR="000459CC" w:rsidRDefault="000459C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38</w:t>
      </w:r>
    </w:p>
    <w:p w14:paraId="0B8782B3" w14:textId="77777777" w:rsidR="000459CC" w:rsidRDefault="000459CC">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38</w:t>
      </w:r>
    </w:p>
    <w:p w14:paraId="68ADCC57" w14:textId="77777777" w:rsidR="000459CC" w:rsidRDefault="000459CC">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434</w:t>
      </w:r>
    </w:p>
    <w:p w14:paraId="6E851219" w14:textId="77777777" w:rsidR="000459CC" w:rsidRDefault="000459CC">
      <w:pPr>
        <w:pStyle w:val="TOC3"/>
        <w:rPr>
          <w:rFonts w:asciiTheme="minorHAnsi" w:eastAsiaTheme="minorEastAsia" w:hAnsiTheme="minorHAnsi" w:cstheme="minorBidi"/>
          <w:sz w:val="22"/>
          <w:szCs w:val="22"/>
          <w:lang w:eastAsia="en-GB"/>
        </w:rPr>
      </w:pPr>
      <w:r>
        <w:lastRenderedPageBreak/>
        <w:t>5.5B.1</w:t>
      </w:r>
      <w:r>
        <w:rPr>
          <w:rFonts w:asciiTheme="minorHAnsi" w:eastAsiaTheme="minorEastAsia" w:hAnsiTheme="minorHAnsi" w:cstheme="minorBidi"/>
          <w:sz w:val="22"/>
          <w:szCs w:val="22"/>
          <w:lang w:eastAsia="en-GB"/>
        </w:rPr>
        <w:tab/>
      </w:r>
      <w:r>
        <w:t>General</w:t>
      </w:r>
      <w:r>
        <w:tab/>
        <w:t>434</w:t>
      </w:r>
    </w:p>
    <w:p w14:paraId="021449E3" w14:textId="77777777" w:rsidR="000459CC" w:rsidRDefault="000459CC">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435</w:t>
      </w:r>
    </w:p>
    <w:p w14:paraId="5F63463B" w14:textId="77777777" w:rsidR="000459CC" w:rsidRDefault="000459CC">
      <w:pPr>
        <w:pStyle w:val="TOC3"/>
        <w:rPr>
          <w:rFonts w:asciiTheme="minorHAnsi" w:eastAsiaTheme="minorEastAsia" w:hAnsiTheme="minorHAnsi" w:cstheme="minorBidi"/>
          <w:sz w:val="22"/>
          <w:szCs w:val="22"/>
          <w:lang w:eastAsia="en-GB"/>
        </w:rPr>
      </w:pPr>
      <w:r>
        <w:t>5.5B.2</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435</w:t>
      </w:r>
    </w:p>
    <w:p w14:paraId="7E8A2B2F" w14:textId="77777777" w:rsidR="000459CC" w:rsidRDefault="000459CC">
      <w:pPr>
        <w:pStyle w:val="TOC3"/>
        <w:rPr>
          <w:rFonts w:asciiTheme="minorHAnsi" w:eastAsiaTheme="minorEastAsia" w:hAnsiTheme="minorHAnsi" w:cstheme="minorBidi"/>
          <w:sz w:val="22"/>
          <w:szCs w:val="22"/>
          <w:lang w:eastAsia="en-GB"/>
        </w:rPr>
      </w:pPr>
      <w:r w:rsidRPr="00391D97">
        <w:rPr>
          <w:lang w:val="fr-FR"/>
        </w:rPr>
        <w:t>5.5B.3</w:t>
      </w:r>
      <w:r>
        <w:rPr>
          <w:rFonts w:asciiTheme="minorHAnsi" w:eastAsiaTheme="minorEastAsia" w:hAnsiTheme="minorHAnsi" w:cstheme="minorBidi"/>
          <w:sz w:val="22"/>
          <w:szCs w:val="22"/>
          <w:lang w:eastAsia="en-GB"/>
        </w:rPr>
        <w:tab/>
      </w:r>
      <w:r w:rsidRPr="00391D97">
        <w:rPr>
          <w:lang w:val="fr-FR"/>
        </w:rPr>
        <w:t>Intra-band non-contiguous EN-DC</w:t>
      </w:r>
      <w:r>
        <w:tab/>
        <w:t>436</w:t>
      </w:r>
    </w:p>
    <w:p w14:paraId="15A7B48B" w14:textId="77777777" w:rsidR="000459CC" w:rsidRDefault="000459CC">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437</w:t>
      </w:r>
    </w:p>
    <w:p w14:paraId="5DC605BF" w14:textId="77777777" w:rsidR="000459CC" w:rsidRDefault="000459CC">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437</w:t>
      </w:r>
    </w:p>
    <w:p w14:paraId="10D754A5" w14:textId="77777777" w:rsidR="000459CC" w:rsidRDefault="000459CC">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448</w:t>
      </w:r>
    </w:p>
    <w:p w14:paraId="2FD6F2C4" w14:textId="77777777" w:rsidR="000459CC" w:rsidRDefault="000459CC">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494</w:t>
      </w:r>
    </w:p>
    <w:p w14:paraId="642C2537" w14:textId="77777777" w:rsidR="000459CC" w:rsidRDefault="000459CC">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556</w:t>
      </w:r>
    </w:p>
    <w:p w14:paraId="0C9C8AEC" w14:textId="77777777" w:rsidR="000459CC" w:rsidRDefault="000459CC">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588</w:t>
      </w:r>
    </w:p>
    <w:p w14:paraId="6C8A2E56" w14:textId="77777777" w:rsidR="000459CC" w:rsidRDefault="000459CC">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594</w:t>
      </w:r>
    </w:p>
    <w:p w14:paraId="0C2098B3" w14:textId="77777777" w:rsidR="000459CC" w:rsidRDefault="000459CC">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594</w:t>
      </w:r>
    </w:p>
    <w:p w14:paraId="598EBD74" w14:textId="77777777" w:rsidR="000459CC" w:rsidRDefault="000459CC">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595</w:t>
      </w:r>
    </w:p>
    <w:p w14:paraId="5406EE58" w14:textId="77777777" w:rsidR="000459CC" w:rsidRDefault="000459CC">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596</w:t>
      </w:r>
    </w:p>
    <w:p w14:paraId="28F292B1" w14:textId="77777777" w:rsidR="000459CC" w:rsidRDefault="000459CC">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596</w:t>
      </w:r>
    </w:p>
    <w:p w14:paraId="7CF25947" w14:textId="77777777" w:rsidR="000459CC" w:rsidRDefault="000459CC">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597</w:t>
      </w:r>
    </w:p>
    <w:p w14:paraId="7857F5D8" w14:textId="77777777" w:rsidR="000459CC" w:rsidRDefault="000459CC">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597</w:t>
      </w:r>
    </w:p>
    <w:p w14:paraId="617F65D0" w14:textId="77777777" w:rsidR="000459CC" w:rsidRDefault="000459CC">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633</w:t>
      </w:r>
    </w:p>
    <w:p w14:paraId="6F71D0A0" w14:textId="77777777" w:rsidR="000459CC" w:rsidRDefault="000459CC">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680</w:t>
      </w:r>
    </w:p>
    <w:p w14:paraId="7C5D71D3" w14:textId="77777777" w:rsidR="000459CC" w:rsidRDefault="000459CC">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715</w:t>
      </w:r>
    </w:p>
    <w:p w14:paraId="27E4947B" w14:textId="77777777" w:rsidR="000459CC" w:rsidRDefault="000459CC">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728</w:t>
      </w:r>
    </w:p>
    <w:p w14:paraId="0720EAA9" w14:textId="77777777" w:rsidR="000459CC" w:rsidRDefault="000459CC">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728</w:t>
      </w:r>
    </w:p>
    <w:p w14:paraId="14D6FCCF" w14:textId="77777777" w:rsidR="000459CC" w:rsidRDefault="000459CC">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728</w:t>
      </w:r>
    </w:p>
    <w:p w14:paraId="16AD5982" w14:textId="77777777" w:rsidR="000459CC" w:rsidRDefault="000459CC">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730</w:t>
      </w:r>
    </w:p>
    <w:p w14:paraId="134F8E92" w14:textId="77777777" w:rsidR="000459CC" w:rsidRDefault="000459CC">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733</w:t>
      </w:r>
    </w:p>
    <w:p w14:paraId="6E1D2F4F" w14:textId="77777777" w:rsidR="000459CC" w:rsidRDefault="000459CC">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735</w:t>
      </w:r>
    </w:p>
    <w:p w14:paraId="70ACD358" w14:textId="77777777" w:rsidR="000459CC" w:rsidRDefault="000459CC">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736</w:t>
      </w:r>
    </w:p>
    <w:p w14:paraId="3134DBAB" w14:textId="77777777" w:rsidR="000459CC" w:rsidRDefault="000459CC">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736</w:t>
      </w:r>
    </w:p>
    <w:p w14:paraId="53DBFCF9" w14:textId="77777777" w:rsidR="000459CC" w:rsidRDefault="000459CC">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736</w:t>
      </w:r>
    </w:p>
    <w:p w14:paraId="3984ABBB" w14:textId="77777777" w:rsidR="000459CC" w:rsidRDefault="000459CC">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752</w:t>
      </w:r>
    </w:p>
    <w:p w14:paraId="31BD0584" w14:textId="77777777" w:rsidR="000459CC" w:rsidRDefault="000459CC">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779</w:t>
      </w:r>
    </w:p>
    <w:p w14:paraId="3B8977F6" w14:textId="77777777" w:rsidR="000459CC" w:rsidRDefault="000459CC">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801</w:t>
      </w:r>
    </w:p>
    <w:p w14:paraId="23CBFE7F" w14:textId="77777777" w:rsidR="000459CC" w:rsidRDefault="000459CC">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807</w:t>
      </w:r>
    </w:p>
    <w:p w14:paraId="63EF17B7" w14:textId="77777777" w:rsidR="000459CC" w:rsidRDefault="000459CC">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807</w:t>
      </w:r>
    </w:p>
    <w:p w14:paraId="666DAF8E" w14:textId="77777777" w:rsidR="000459CC" w:rsidRDefault="000459CC">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808</w:t>
      </w:r>
    </w:p>
    <w:p w14:paraId="18F4BFE4" w14:textId="77777777" w:rsidR="000459CC" w:rsidRDefault="000459C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829</w:t>
      </w:r>
    </w:p>
    <w:p w14:paraId="0072577D" w14:textId="77777777" w:rsidR="000459CC" w:rsidRDefault="000459C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856</w:t>
      </w:r>
    </w:p>
    <w:p w14:paraId="3D92F8BA" w14:textId="77777777" w:rsidR="000459CC" w:rsidRDefault="000459CC">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4</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(five bands)</w:t>
      </w:r>
      <w:r>
        <w:tab/>
        <w:t>866</w:t>
      </w:r>
    </w:p>
    <w:p w14:paraId="4A5CD8C1" w14:textId="77777777" w:rsidR="000459CC" w:rsidRDefault="000459CC">
      <w:pPr>
        <w:pStyle w:val="TOC3"/>
        <w:rPr>
          <w:rFonts w:asciiTheme="minorHAnsi" w:eastAsiaTheme="minorEastAsia" w:hAnsiTheme="minorHAnsi" w:cstheme="minorBidi"/>
          <w:sz w:val="22"/>
          <w:szCs w:val="22"/>
          <w:lang w:eastAsia="en-GB"/>
        </w:rPr>
      </w:pPr>
      <w:r>
        <w:t>5.5B.6a</w:t>
      </w:r>
      <w:r>
        <w:rPr>
          <w:rFonts w:asciiTheme="minorHAnsi" w:eastAsiaTheme="minorEastAsia" w:hAnsiTheme="minorHAnsi" w:cstheme="minorBidi"/>
          <w:sz w:val="22"/>
          <w:szCs w:val="22"/>
          <w:lang w:eastAsia="en-GB"/>
        </w:rPr>
        <w:tab/>
      </w:r>
      <w:r>
        <w:t>Inter-band NE-DC including FR1 and FR2</w:t>
      </w:r>
      <w:r>
        <w:tab/>
        <w:t>867</w:t>
      </w:r>
    </w:p>
    <w:p w14:paraId="66F4399B" w14:textId="77777777" w:rsidR="000459CC" w:rsidRDefault="000459CC">
      <w:pPr>
        <w:pStyle w:val="TOC4"/>
        <w:rPr>
          <w:rFonts w:asciiTheme="minorHAnsi" w:eastAsiaTheme="minorEastAsia" w:hAnsiTheme="minorHAnsi" w:cstheme="minorBidi"/>
          <w:sz w:val="22"/>
          <w:szCs w:val="22"/>
          <w:lang w:eastAsia="en-GB"/>
        </w:rPr>
      </w:pPr>
      <w:r>
        <w:t>5.5B.6a.1</w:t>
      </w:r>
      <w:r>
        <w:rPr>
          <w:rFonts w:asciiTheme="minorHAnsi" w:eastAsiaTheme="minorEastAsia" w:hAnsiTheme="minorHAnsi" w:cstheme="minorBidi"/>
          <w:sz w:val="22"/>
          <w:szCs w:val="22"/>
          <w:lang w:eastAsia="en-GB"/>
        </w:rPr>
        <w:tab/>
      </w:r>
      <w:r>
        <w:t>Void</w:t>
      </w:r>
      <w:r>
        <w:tab/>
        <w:t>867</w:t>
      </w:r>
    </w:p>
    <w:p w14:paraId="4252D2D0" w14:textId="77777777" w:rsidR="000459CC" w:rsidRDefault="000459CC">
      <w:pPr>
        <w:pStyle w:val="TOC4"/>
        <w:rPr>
          <w:rFonts w:asciiTheme="minorHAnsi" w:eastAsiaTheme="minorEastAsia" w:hAnsiTheme="minorHAnsi" w:cstheme="minorBidi"/>
          <w:sz w:val="22"/>
          <w:szCs w:val="22"/>
          <w:lang w:eastAsia="en-GB"/>
        </w:rPr>
      </w:pPr>
      <w:r>
        <w:t>5.5B.6a.2</w:t>
      </w:r>
      <w:r>
        <w:rPr>
          <w:rFonts w:asciiTheme="minorHAnsi" w:eastAsiaTheme="minorEastAsia" w:hAnsiTheme="minorHAnsi" w:cstheme="minorBidi"/>
          <w:sz w:val="22"/>
          <w:szCs w:val="22"/>
          <w:lang w:eastAsia="en-GB"/>
        </w:rPr>
        <w:tab/>
      </w:r>
      <w:r>
        <w:t>Inter-band NE-DC configurations including FR1 and FR2 (three bands)</w:t>
      </w:r>
      <w:r>
        <w:tab/>
        <w:t>867</w:t>
      </w:r>
    </w:p>
    <w:p w14:paraId="7E6E57CA" w14:textId="77777777" w:rsidR="000459CC" w:rsidRDefault="000459CC">
      <w:pPr>
        <w:pStyle w:val="TOC4"/>
        <w:rPr>
          <w:rFonts w:asciiTheme="minorHAnsi" w:eastAsiaTheme="minorEastAsia" w:hAnsiTheme="minorHAnsi" w:cstheme="minorBidi"/>
          <w:sz w:val="22"/>
          <w:szCs w:val="22"/>
          <w:lang w:eastAsia="en-GB"/>
        </w:rPr>
      </w:pPr>
      <w:r>
        <w:t>5.5B.6a.3</w:t>
      </w:r>
      <w:r>
        <w:rPr>
          <w:rFonts w:asciiTheme="minorHAnsi" w:eastAsiaTheme="minorEastAsia" w:hAnsiTheme="minorHAnsi" w:cstheme="minorBidi"/>
          <w:sz w:val="22"/>
          <w:szCs w:val="22"/>
          <w:lang w:eastAsia="en-GB"/>
        </w:rPr>
        <w:tab/>
      </w:r>
      <w:r>
        <w:t>Inter-band NE-DC configurations including FR1 and FR2 (four bands)</w:t>
      </w:r>
      <w:r>
        <w:tab/>
        <w:t>868</w:t>
      </w:r>
    </w:p>
    <w:p w14:paraId="6A2AE59A" w14:textId="77777777" w:rsidR="000459CC" w:rsidRDefault="000459CC">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868</w:t>
      </w:r>
    </w:p>
    <w:p w14:paraId="0AB743A7" w14:textId="77777777" w:rsidR="000459CC" w:rsidRDefault="000459CC">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868</w:t>
      </w:r>
    </w:p>
    <w:p w14:paraId="33AB1710" w14:textId="77777777" w:rsidR="000459CC" w:rsidRDefault="000459CC">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868</w:t>
      </w:r>
    </w:p>
    <w:p w14:paraId="45A09FE5" w14:textId="77777777" w:rsidR="000459CC" w:rsidRDefault="000459CC">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868</w:t>
      </w:r>
    </w:p>
    <w:p w14:paraId="3E23014A" w14:textId="77777777" w:rsidR="000459CC" w:rsidRDefault="000459CC">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868</w:t>
      </w:r>
    </w:p>
    <w:p w14:paraId="5FF53957" w14:textId="77777777" w:rsidR="000459CC" w:rsidRDefault="000459CC">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868</w:t>
      </w:r>
    </w:p>
    <w:p w14:paraId="5DA5A70E" w14:textId="77777777" w:rsidR="000459CC" w:rsidRDefault="000459CC">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869</w:t>
      </w:r>
    </w:p>
    <w:p w14:paraId="3706A5DE" w14:textId="77777777" w:rsidR="000459CC" w:rsidRDefault="000459CC">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869</w:t>
      </w:r>
    </w:p>
    <w:p w14:paraId="15161110" w14:textId="77777777" w:rsidR="000459CC" w:rsidRDefault="000459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870</w:t>
      </w:r>
    </w:p>
    <w:p w14:paraId="0A995D5F" w14:textId="77777777" w:rsidR="000459CC" w:rsidRDefault="000459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870</w:t>
      </w:r>
    </w:p>
    <w:p w14:paraId="389FAEB9" w14:textId="77777777" w:rsidR="000459CC" w:rsidRDefault="000459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870</w:t>
      </w:r>
    </w:p>
    <w:p w14:paraId="60FEC54C" w14:textId="77777777" w:rsidR="000459CC" w:rsidRDefault="000459CC">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870</w:t>
      </w:r>
    </w:p>
    <w:p w14:paraId="28E3E980" w14:textId="77777777" w:rsidR="000459CC" w:rsidRDefault="000459CC">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870</w:t>
      </w:r>
    </w:p>
    <w:p w14:paraId="4A8194C3" w14:textId="77777777" w:rsidR="000459CC" w:rsidRDefault="000459CC">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870</w:t>
      </w:r>
    </w:p>
    <w:p w14:paraId="6834DEB2" w14:textId="77777777" w:rsidR="000459CC" w:rsidRDefault="000459CC">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870</w:t>
      </w:r>
    </w:p>
    <w:p w14:paraId="4F50350B" w14:textId="77777777" w:rsidR="000459CC" w:rsidRDefault="000459CC">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870</w:t>
      </w:r>
    </w:p>
    <w:p w14:paraId="530FD3CB" w14:textId="77777777" w:rsidR="000459CC" w:rsidRDefault="000459CC">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870</w:t>
      </w:r>
    </w:p>
    <w:p w14:paraId="213CE2B2" w14:textId="77777777" w:rsidR="000459CC" w:rsidRDefault="000459CC">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870</w:t>
      </w:r>
    </w:p>
    <w:p w14:paraId="37D1993C" w14:textId="77777777" w:rsidR="000459CC" w:rsidRDefault="000459CC">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870</w:t>
      </w:r>
    </w:p>
    <w:p w14:paraId="7EF07314" w14:textId="77777777" w:rsidR="000459CC" w:rsidRDefault="000459CC">
      <w:pPr>
        <w:pStyle w:val="TOC4"/>
        <w:rPr>
          <w:rFonts w:asciiTheme="minorHAnsi" w:eastAsiaTheme="minorEastAsia" w:hAnsiTheme="minorHAnsi" w:cstheme="minorBidi"/>
          <w:sz w:val="22"/>
          <w:szCs w:val="22"/>
          <w:lang w:eastAsia="en-GB"/>
        </w:rPr>
      </w:pPr>
      <w:r>
        <w:lastRenderedPageBreak/>
        <w:t>6.2A.4.2</w:t>
      </w:r>
      <w:r>
        <w:rPr>
          <w:rFonts w:asciiTheme="minorHAnsi" w:eastAsiaTheme="minorEastAsia" w:hAnsiTheme="minorHAnsi" w:cstheme="minorBidi"/>
          <w:sz w:val="22"/>
          <w:szCs w:val="22"/>
          <w:lang w:eastAsia="en-GB"/>
        </w:rPr>
        <w:tab/>
      </w:r>
      <w:r>
        <w:t>ΔT</w:t>
      </w:r>
      <w:r w:rsidRPr="00391D97">
        <w:rPr>
          <w:vertAlign w:val="subscript"/>
        </w:rPr>
        <w:t>IB,c</w:t>
      </w:r>
      <w:r>
        <w:t xml:space="preserve"> for CA</w:t>
      </w:r>
      <w:r>
        <w:tab/>
        <w:t>871</w:t>
      </w:r>
    </w:p>
    <w:p w14:paraId="697BAFC3" w14:textId="77777777" w:rsidR="000459CC" w:rsidRDefault="000459CC">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391D97">
        <w:rPr>
          <w:vertAlign w:val="subscript"/>
        </w:rPr>
        <w:t>IB,c</w:t>
      </w:r>
      <w:r>
        <w:t xml:space="preserve"> for Inter-band CA between FR1 and FR2</w:t>
      </w:r>
      <w:r>
        <w:tab/>
        <w:t>871</w:t>
      </w:r>
    </w:p>
    <w:p w14:paraId="4912C273" w14:textId="77777777" w:rsidR="000459CC" w:rsidRDefault="000459CC">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871</w:t>
      </w:r>
    </w:p>
    <w:p w14:paraId="6FBAA438" w14:textId="77777777" w:rsidR="000459CC" w:rsidRDefault="000459CC">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871</w:t>
      </w:r>
    </w:p>
    <w:p w14:paraId="663AEE81" w14:textId="77777777" w:rsidR="000459CC" w:rsidRDefault="000459CC">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871</w:t>
      </w:r>
    </w:p>
    <w:p w14:paraId="7DDCB5EF" w14:textId="77777777" w:rsidR="000459CC" w:rsidRDefault="000459CC">
      <w:pPr>
        <w:pStyle w:val="TOC4"/>
        <w:rPr>
          <w:rFonts w:asciiTheme="minorHAnsi" w:eastAsiaTheme="minorEastAsia" w:hAnsiTheme="minorHAnsi" w:cstheme="minorBidi"/>
          <w:sz w:val="22"/>
          <w:szCs w:val="22"/>
          <w:lang w:eastAsia="en-GB"/>
        </w:rPr>
      </w:pPr>
      <w:r>
        <w:t>6.2B.1.1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873</w:t>
      </w:r>
    </w:p>
    <w:p w14:paraId="173C8152" w14:textId="77777777" w:rsidR="000459CC" w:rsidRDefault="000459CC">
      <w:pPr>
        <w:pStyle w:val="TOC4"/>
        <w:rPr>
          <w:rFonts w:asciiTheme="minorHAnsi" w:eastAsiaTheme="minorEastAsia" w:hAnsiTheme="minorHAnsi" w:cstheme="minorBidi"/>
          <w:sz w:val="22"/>
          <w:szCs w:val="22"/>
          <w:lang w:eastAsia="en-GB"/>
        </w:rPr>
      </w:pPr>
      <w:r w:rsidRPr="00391D97">
        <w:rPr>
          <w:lang w:val="fr-FR"/>
        </w:rPr>
        <w:t>6.2B.1.2</w:t>
      </w:r>
      <w:r>
        <w:rPr>
          <w:rFonts w:asciiTheme="minorHAnsi" w:eastAsiaTheme="minorEastAsia" w:hAnsiTheme="minorHAnsi" w:cstheme="minorBidi"/>
          <w:sz w:val="22"/>
          <w:szCs w:val="22"/>
          <w:lang w:eastAsia="en-GB"/>
        </w:rPr>
        <w:tab/>
      </w:r>
      <w:r w:rsidRPr="00391D97">
        <w:rPr>
          <w:lang w:val="fr-FR"/>
        </w:rPr>
        <w:t>Intra-band non-contiguous EN-DC</w:t>
      </w:r>
      <w:r>
        <w:tab/>
        <w:t>874</w:t>
      </w:r>
    </w:p>
    <w:p w14:paraId="0739E50F" w14:textId="77777777" w:rsidR="000459CC" w:rsidRDefault="000459CC">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875</w:t>
      </w:r>
    </w:p>
    <w:p w14:paraId="531521C0" w14:textId="77777777" w:rsidR="000459CC" w:rsidRDefault="000459CC">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883</w:t>
      </w:r>
    </w:p>
    <w:p w14:paraId="6CBCB084" w14:textId="77777777" w:rsidR="000459CC" w:rsidRDefault="000459CC">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883</w:t>
      </w:r>
    </w:p>
    <w:p w14:paraId="1DCCBC21" w14:textId="77777777" w:rsidR="000459CC" w:rsidRDefault="000459CC">
      <w:pPr>
        <w:pStyle w:val="TOC4"/>
        <w:rPr>
          <w:rFonts w:asciiTheme="minorHAnsi" w:eastAsiaTheme="minorEastAsia" w:hAnsiTheme="minorHAnsi" w:cstheme="minorBidi"/>
          <w:sz w:val="22"/>
          <w:szCs w:val="22"/>
          <w:lang w:eastAsia="en-GB"/>
        </w:rPr>
      </w:pPr>
      <w:r>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883</w:t>
      </w:r>
    </w:p>
    <w:p w14:paraId="525A0159" w14:textId="77777777" w:rsidR="000459CC" w:rsidRDefault="000459CC">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883</w:t>
      </w:r>
    </w:p>
    <w:p w14:paraId="61F2987C" w14:textId="77777777" w:rsidR="000459CC" w:rsidRDefault="000459CC">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884</w:t>
      </w:r>
    </w:p>
    <w:p w14:paraId="32D0AF21" w14:textId="77777777" w:rsidR="000459CC" w:rsidRDefault="000459CC">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884</w:t>
      </w:r>
    </w:p>
    <w:p w14:paraId="0ADB55EA" w14:textId="77777777" w:rsidR="000459CC" w:rsidRDefault="000459CC">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884</w:t>
      </w:r>
    </w:p>
    <w:p w14:paraId="1B7BAC14" w14:textId="77777777" w:rsidR="000459CC" w:rsidRDefault="000459CC">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884</w:t>
      </w:r>
    </w:p>
    <w:p w14:paraId="72854C56" w14:textId="77777777" w:rsidR="000459CC" w:rsidRDefault="000459CC">
      <w:pPr>
        <w:pStyle w:val="TOC5"/>
        <w:rPr>
          <w:rFonts w:asciiTheme="minorHAnsi" w:eastAsiaTheme="minorEastAsia" w:hAnsiTheme="minorHAnsi" w:cstheme="minorBidi"/>
          <w:sz w:val="22"/>
          <w:szCs w:val="22"/>
          <w:lang w:eastAsia="en-GB"/>
        </w:rPr>
      </w:pPr>
      <w:r>
        <w:t>6.2B.2.1a</w:t>
      </w:r>
      <w:r>
        <w:rPr>
          <w:rFonts w:asciiTheme="minorHAnsi" w:eastAsiaTheme="minorEastAsia" w:hAnsiTheme="minorHAnsi" w:cstheme="minorBidi"/>
          <w:sz w:val="22"/>
          <w:szCs w:val="22"/>
          <w:lang w:eastAsia="en-GB"/>
        </w:rPr>
        <w:tab/>
      </w:r>
      <w:r>
        <w:t>Intra-band contiguous NE-DC</w:t>
      </w:r>
      <w:r>
        <w:tab/>
        <w:t>884</w:t>
      </w:r>
    </w:p>
    <w:p w14:paraId="7ECE6D9C" w14:textId="77777777" w:rsidR="000459CC" w:rsidRDefault="000459CC">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885</w:t>
      </w:r>
    </w:p>
    <w:p w14:paraId="504FE8F1" w14:textId="77777777" w:rsidR="000459CC" w:rsidRDefault="000459CC">
      <w:pPr>
        <w:pStyle w:val="TOC4"/>
        <w:rPr>
          <w:rFonts w:asciiTheme="minorHAnsi" w:eastAsiaTheme="minorEastAsia" w:hAnsiTheme="minorHAnsi" w:cstheme="minorBidi"/>
          <w:sz w:val="22"/>
          <w:szCs w:val="22"/>
          <w:lang w:eastAsia="en-GB"/>
        </w:rPr>
      </w:pPr>
      <w:r w:rsidRPr="00391D97">
        <w:rPr>
          <w:lang w:val="fr-FR"/>
        </w:rPr>
        <w:t>6.2B.2.2</w:t>
      </w:r>
      <w:r>
        <w:rPr>
          <w:rFonts w:asciiTheme="minorHAnsi" w:eastAsiaTheme="minorEastAsia" w:hAnsiTheme="minorHAnsi" w:cstheme="minorBidi"/>
          <w:sz w:val="22"/>
          <w:szCs w:val="22"/>
          <w:lang w:eastAsia="en-GB"/>
        </w:rPr>
        <w:tab/>
      </w:r>
      <w:r w:rsidRPr="00391D97">
        <w:rPr>
          <w:lang w:val="fr-FR"/>
        </w:rPr>
        <w:t>Intra-band non-contiguous EN-DC</w:t>
      </w:r>
      <w:r>
        <w:tab/>
        <w:t>885</w:t>
      </w:r>
    </w:p>
    <w:p w14:paraId="24A8355A" w14:textId="77777777" w:rsidR="000459CC" w:rsidRDefault="000459CC">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885</w:t>
      </w:r>
    </w:p>
    <w:p w14:paraId="64138254" w14:textId="77777777" w:rsidR="000459CC" w:rsidRDefault="000459CC">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886</w:t>
      </w:r>
    </w:p>
    <w:p w14:paraId="5B7BB90A" w14:textId="77777777" w:rsidR="000459CC" w:rsidRDefault="000459CC">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887</w:t>
      </w:r>
    </w:p>
    <w:p w14:paraId="34769D62" w14:textId="77777777" w:rsidR="000459CC" w:rsidRDefault="000459CC">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887</w:t>
      </w:r>
    </w:p>
    <w:p w14:paraId="45808FE5" w14:textId="77777777" w:rsidR="000459CC" w:rsidRDefault="000459CC">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887</w:t>
      </w:r>
    </w:p>
    <w:p w14:paraId="701D0F1E" w14:textId="77777777" w:rsidR="000459CC" w:rsidRDefault="000459CC">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887</w:t>
      </w:r>
    </w:p>
    <w:p w14:paraId="25D9E451" w14:textId="77777777" w:rsidR="000459CC" w:rsidRDefault="000459CC">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887</w:t>
      </w:r>
    </w:p>
    <w:p w14:paraId="3318B8FD" w14:textId="77777777" w:rsidR="000459CC" w:rsidRDefault="000459CC">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887</w:t>
      </w:r>
    </w:p>
    <w:p w14:paraId="567D9947" w14:textId="77777777" w:rsidR="000459CC" w:rsidRDefault="000459CC">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887</w:t>
      </w:r>
    </w:p>
    <w:p w14:paraId="2B6E0AB1" w14:textId="77777777" w:rsidR="000459CC" w:rsidRDefault="000459CC">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887</w:t>
      </w:r>
    </w:p>
    <w:p w14:paraId="379CF03C" w14:textId="77777777" w:rsidR="000459CC" w:rsidRDefault="000459CC">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391D97">
        <w:rPr>
          <w:rFonts w:eastAsia="MS Mincho"/>
        </w:rPr>
        <w:t>DC_(n)71AA</w:t>
      </w:r>
      <w:r>
        <w:tab/>
        <w:t>887</w:t>
      </w:r>
    </w:p>
    <w:p w14:paraId="1AB8EFA9" w14:textId="77777777" w:rsidR="000459CC" w:rsidRDefault="000459CC">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889</w:t>
      </w:r>
    </w:p>
    <w:p w14:paraId="43CEF345" w14:textId="77777777" w:rsidR="000459CC" w:rsidRDefault="000459CC">
      <w:pPr>
        <w:pStyle w:val="TOC4"/>
        <w:rPr>
          <w:rFonts w:asciiTheme="minorHAnsi" w:eastAsiaTheme="minorEastAsia" w:hAnsiTheme="minorHAnsi" w:cstheme="minorBidi"/>
          <w:sz w:val="22"/>
          <w:szCs w:val="22"/>
          <w:lang w:eastAsia="en-GB"/>
        </w:rPr>
      </w:pPr>
      <w:r w:rsidRPr="00391D97">
        <w:rPr>
          <w:lang w:val="fr-FR"/>
        </w:rPr>
        <w:t>6.2B.3.2</w:t>
      </w:r>
      <w:r>
        <w:rPr>
          <w:rFonts w:asciiTheme="minorHAnsi" w:eastAsiaTheme="minorEastAsia" w:hAnsiTheme="minorHAnsi" w:cstheme="minorBidi"/>
          <w:sz w:val="22"/>
          <w:szCs w:val="22"/>
          <w:lang w:eastAsia="en-GB"/>
        </w:rPr>
        <w:tab/>
      </w:r>
      <w:r w:rsidRPr="00391D97">
        <w:rPr>
          <w:lang w:val="fr-FR"/>
        </w:rPr>
        <w:t>Intra-band non-contiguous EN-DC</w:t>
      </w:r>
      <w:r>
        <w:tab/>
        <w:t>891</w:t>
      </w:r>
    </w:p>
    <w:p w14:paraId="755785D7" w14:textId="77777777" w:rsidR="000459CC" w:rsidRDefault="000459CC">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891</w:t>
      </w:r>
    </w:p>
    <w:p w14:paraId="39B678E6" w14:textId="77777777" w:rsidR="000459CC" w:rsidRDefault="000459CC">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892</w:t>
      </w:r>
    </w:p>
    <w:p w14:paraId="2848E9B2" w14:textId="77777777" w:rsidR="000459CC" w:rsidRDefault="000459CC">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893</w:t>
      </w:r>
    </w:p>
    <w:p w14:paraId="103A18D9" w14:textId="77777777" w:rsidR="000459CC" w:rsidRDefault="000459CC">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896</w:t>
      </w:r>
    </w:p>
    <w:p w14:paraId="1FD805BD" w14:textId="77777777" w:rsidR="000459CC" w:rsidRDefault="000459CC">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897</w:t>
      </w:r>
    </w:p>
    <w:p w14:paraId="3D60F362" w14:textId="77777777" w:rsidR="000459CC" w:rsidRDefault="000459CC">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897</w:t>
      </w:r>
    </w:p>
    <w:p w14:paraId="4B65DAA1" w14:textId="77777777" w:rsidR="000459CC" w:rsidRDefault="000459CC">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897</w:t>
      </w:r>
    </w:p>
    <w:p w14:paraId="1D813F23" w14:textId="77777777" w:rsidR="000459CC" w:rsidRDefault="000459CC">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897</w:t>
      </w:r>
    </w:p>
    <w:p w14:paraId="025FE3BB" w14:textId="77777777" w:rsidR="000459CC" w:rsidRDefault="000459CC">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897</w:t>
      </w:r>
    </w:p>
    <w:p w14:paraId="33B03162" w14:textId="77777777" w:rsidR="000459CC" w:rsidRDefault="000459CC">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897</w:t>
      </w:r>
    </w:p>
    <w:p w14:paraId="09635C24" w14:textId="77777777" w:rsidR="000459CC" w:rsidRDefault="000459CC">
      <w:pPr>
        <w:pStyle w:val="TOC5"/>
        <w:rPr>
          <w:rFonts w:asciiTheme="minorHAnsi" w:eastAsiaTheme="minorEastAsia" w:hAnsiTheme="minorHAnsi" w:cstheme="minorBidi"/>
          <w:sz w:val="22"/>
          <w:szCs w:val="22"/>
          <w:lang w:eastAsia="en-GB"/>
        </w:rPr>
      </w:pPr>
      <w:r w:rsidRPr="00391D97">
        <w:rPr>
          <w:color w:val="0D0D0D" w:themeColor="text1" w:themeTint="F2"/>
        </w:rPr>
        <w:t>6.2B.4.1.1</w:t>
      </w:r>
      <w:r w:rsidRPr="00391D97">
        <w:rPr>
          <w:color w:val="0D0D0D" w:themeColor="text1" w:themeTint="F2"/>
          <w:lang w:eastAsia="zh-TW"/>
        </w:rPr>
        <w:t>a</w:t>
      </w:r>
      <w:r>
        <w:rPr>
          <w:rFonts w:asciiTheme="minorHAnsi" w:eastAsiaTheme="minorEastAsia" w:hAnsiTheme="minorHAnsi" w:cstheme="minorBidi"/>
          <w:sz w:val="22"/>
          <w:szCs w:val="22"/>
          <w:lang w:eastAsia="en-GB"/>
        </w:rPr>
        <w:tab/>
      </w:r>
      <w:r w:rsidRPr="00391D97">
        <w:rPr>
          <w:color w:val="0D0D0D" w:themeColor="text1" w:themeTint="F2"/>
        </w:rPr>
        <w:t>Intra-band contiguous NE-DC</w:t>
      </w:r>
      <w:r>
        <w:tab/>
        <w:t>902</w:t>
      </w:r>
    </w:p>
    <w:p w14:paraId="43D28BE6" w14:textId="77777777" w:rsidR="000459CC" w:rsidRDefault="000459CC">
      <w:pPr>
        <w:pStyle w:val="TOC5"/>
        <w:rPr>
          <w:rFonts w:asciiTheme="minorHAnsi" w:eastAsiaTheme="minorEastAsia" w:hAnsiTheme="minorHAnsi" w:cstheme="minorBidi"/>
          <w:sz w:val="22"/>
          <w:szCs w:val="22"/>
          <w:lang w:eastAsia="en-GB"/>
        </w:rPr>
      </w:pPr>
      <w:r w:rsidRPr="00391D97">
        <w:rPr>
          <w:lang w:val="fr-FR"/>
        </w:rPr>
        <w:t>6.2B.4.1.2</w:t>
      </w:r>
      <w:r>
        <w:rPr>
          <w:rFonts w:asciiTheme="minorHAnsi" w:eastAsiaTheme="minorEastAsia" w:hAnsiTheme="minorHAnsi" w:cstheme="minorBidi"/>
          <w:sz w:val="22"/>
          <w:szCs w:val="22"/>
          <w:lang w:eastAsia="en-GB"/>
        </w:rPr>
        <w:tab/>
      </w:r>
      <w:r w:rsidRPr="00391D97">
        <w:rPr>
          <w:lang w:val="fr-FR"/>
        </w:rPr>
        <w:t>Intra-band non-contiguous EN-DC</w:t>
      </w:r>
      <w:r>
        <w:tab/>
        <w:t>903</w:t>
      </w:r>
    </w:p>
    <w:p w14:paraId="7F4DC095" w14:textId="77777777" w:rsidR="000459CC" w:rsidRDefault="000459CC">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908</w:t>
      </w:r>
    </w:p>
    <w:p w14:paraId="64E1FFA6" w14:textId="77777777" w:rsidR="000459CC" w:rsidRDefault="000459CC">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911</w:t>
      </w:r>
    </w:p>
    <w:p w14:paraId="4D197652" w14:textId="77777777" w:rsidR="000459CC" w:rsidRDefault="000459CC">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912</w:t>
      </w:r>
    </w:p>
    <w:p w14:paraId="64DCFAA8" w14:textId="77777777" w:rsidR="000459CC" w:rsidRDefault="000459CC">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912</w:t>
      </w:r>
    </w:p>
    <w:p w14:paraId="0C88FB31" w14:textId="77777777" w:rsidR="000459CC" w:rsidRDefault="000459CC">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391D97">
        <w:rPr>
          <w:vertAlign w:val="subscript"/>
        </w:rPr>
        <w:t>IB,c</w:t>
      </w:r>
      <w:r>
        <w:t xml:space="preserve"> for DC</w:t>
      </w:r>
      <w:r>
        <w:tab/>
        <w:t>912</w:t>
      </w:r>
    </w:p>
    <w:p w14:paraId="7E193973" w14:textId="77777777" w:rsidR="000459CC" w:rsidRDefault="000459CC">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912</w:t>
      </w:r>
    </w:p>
    <w:p w14:paraId="28BDE8E4" w14:textId="77777777" w:rsidR="000459CC" w:rsidRDefault="000459CC">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912</w:t>
      </w:r>
    </w:p>
    <w:p w14:paraId="189C2CE6" w14:textId="77777777" w:rsidR="000459CC" w:rsidRDefault="000459CC">
      <w:pPr>
        <w:pStyle w:val="TOC5"/>
        <w:rPr>
          <w:rFonts w:asciiTheme="minorHAnsi" w:eastAsiaTheme="minorEastAsia" w:hAnsiTheme="minorHAnsi" w:cstheme="minorBidi"/>
          <w:sz w:val="22"/>
          <w:szCs w:val="22"/>
          <w:lang w:eastAsia="en-GB"/>
        </w:rPr>
      </w:pPr>
      <w:r>
        <w:t>6.2B.4.2.1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912</w:t>
      </w:r>
    </w:p>
    <w:p w14:paraId="3A7344A1" w14:textId="77777777" w:rsidR="000459CC" w:rsidRDefault="000459CC">
      <w:pPr>
        <w:pStyle w:val="TOC5"/>
        <w:rPr>
          <w:rFonts w:asciiTheme="minorHAnsi" w:eastAsiaTheme="minorEastAsia" w:hAnsiTheme="minorHAnsi" w:cstheme="minorBidi"/>
          <w:sz w:val="22"/>
          <w:szCs w:val="22"/>
          <w:lang w:eastAsia="en-GB"/>
        </w:rPr>
      </w:pPr>
      <w:r w:rsidRPr="00391D97">
        <w:rPr>
          <w:lang w:val="fr-FR"/>
        </w:rPr>
        <w:t>6.2B.4.2.2</w:t>
      </w:r>
      <w:r>
        <w:rPr>
          <w:rFonts w:asciiTheme="minorHAnsi" w:eastAsiaTheme="minorEastAsia" w:hAnsiTheme="minorHAnsi" w:cstheme="minorBidi"/>
          <w:sz w:val="22"/>
          <w:szCs w:val="22"/>
          <w:lang w:eastAsia="en-GB"/>
        </w:rPr>
        <w:tab/>
      </w:r>
      <w:r w:rsidRPr="00391D97">
        <w:rPr>
          <w:lang w:val="fr-FR"/>
        </w:rPr>
        <w:t>Intra-band non-contiguous EN-DC</w:t>
      </w:r>
      <w:r>
        <w:tab/>
        <w:t>912</w:t>
      </w:r>
    </w:p>
    <w:p w14:paraId="731C9C7E" w14:textId="77777777" w:rsidR="000459CC" w:rsidRDefault="000459CC">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913</w:t>
      </w:r>
    </w:p>
    <w:p w14:paraId="2BAC7CF8" w14:textId="77777777" w:rsidR="000459CC" w:rsidRDefault="000459CC">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two bands</w:t>
      </w:r>
      <w:r>
        <w:tab/>
        <w:t>913</w:t>
      </w:r>
    </w:p>
    <w:p w14:paraId="1342FEDA" w14:textId="77777777" w:rsidR="000459CC" w:rsidRDefault="000459CC">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three bands</w:t>
      </w:r>
      <w:r>
        <w:tab/>
        <w:t>919</w:t>
      </w:r>
    </w:p>
    <w:p w14:paraId="0C37B2FC" w14:textId="77777777" w:rsidR="000459CC" w:rsidRDefault="000459CC">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four bands</w:t>
      </w:r>
      <w:r>
        <w:tab/>
        <w:t>936</w:t>
      </w:r>
    </w:p>
    <w:p w14:paraId="4FDA3374" w14:textId="77777777" w:rsidR="000459CC" w:rsidRDefault="000459CC">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five bands</w:t>
      </w:r>
      <w:r>
        <w:tab/>
        <w:t>951</w:t>
      </w:r>
    </w:p>
    <w:p w14:paraId="00F4D50B" w14:textId="77777777" w:rsidR="000459CC" w:rsidRDefault="000459CC">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six bands</w:t>
      </w:r>
      <w:r>
        <w:tab/>
        <w:t>956</w:t>
      </w:r>
    </w:p>
    <w:p w14:paraId="4B9DA9B0" w14:textId="77777777" w:rsidR="000459CC" w:rsidRDefault="000459CC">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957</w:t>
      </w:r>
    </w:p>
    <w:p w14:paraId="7A83A299" w14:textId="77777777" w:rsidR="000459CC" w:rsidRDefault="000459CC">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957</w:t>
      </w:r>
    </w:p>
    <w:p w14:paraId="2701AED6" w14:textId="77777777" w:rsidR="000459CC" w:rsidRDefault="000459CC">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two bands</w:t>
      </w:r>
      <w:r>
        <w:tab/>
        <w:t>957</w:t>
      </w:r>
    </w:p>
    <w:p w14:paraId="069D06E9" w14:textId="77777777" w:rsidR="000459CC" w:rsidRDefault="000459CC">
      <w:pPr>
        <w:pStyle w:val="TOC6"/>
        <w:rPr>
          <w:rFonts w:asciiTheme="minorHAnsi" w:eastAsiaTheme="minorEastAsia" w:hAnsiTheme="minorHAnsi" w:cstheme="minorBidi"/>
          <w:sz w:val="22"/>
          <w:szCs w:val="22"/>
          <w:lang w:eastAsia="en-GB"/>
        </w:rPr>
      </w:pPr>
      <w:r>
        <w:lastRenderedPageBreak/>
        <w:t>6.2B.4.2.4.2</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three bands</w:t>
      </w:r>
      <w:r>
        <w:tab/>
        <w:t>958</w:t>
      </w:r>
    </w:p>
    <w:p w14:paraId="511ED0D7" w14:textId="77777777" w:rsidR="000459CC" w:rsidRDefault="000459CC">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four bands</w:t>
      </w:r>
      <w:r>
        <w:tab/>
        <w:t>958</w:t>
      </w:r>
    </w:p>
    <w:p w14:paraId="263EAACA" w14:textId="77777777" w:rsidR="000459CC" w:rsidRDefault="000459CC">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five bands</w:t>
      </w:r>
      <w:r>
        <w:tab/>
        <w:t>958</w:t>
      </w:r>
    </w:p>
    <w:p w14:paraId="4D2AC353" w14:textId="77777777" w:rsidR="000459CC" w:rsidRDefault="000459CC">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958</w:t>
      </w:r>
    </w:p>
    <w:p w14:paraId="7C942CFA" w14:textId="77777777" w:rsidR="000459CC" w:rsidRDefault="000459CC">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958</w:t>
      </w:r>
    </w:p>
    <w:p w14:paraId="5B8E6D40" w14:textId="77777777" w:rsidR="000459CC" w:rsidRDefault="000459CC">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958</w:t>
      </w:r>
    </w:p>
    <w:p w14:paraId="020228F7" w14:textId="77777777" w:rsidR="000459CC" w:rsidRDefault="000459CC">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three bands</w:t>
      </w:r>
      <w:r>
        <w:tab/>
        <w:t>958</w:t>
      </w:r>
    </w:p>
    <w:p w14:paraId="27EA30BF" w14:textId="77777777" w:rsidR="000459CC" w:rsidRDefault="000459CC">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w:t>
      </w:r>
      <w:r>
        <w:rPr>
          <w:lang w:eastAsia="zh-CN"/>
        </w:rPr>
        <w:t>four</w:t>
      </w:r>
      <w:r>
        <w:t xml:space="preserve"> bands</w:t>
      </w:r>
      <w:r>
        <w:tab/>
        <w:t>958</w:t>
      </w:r>
    </w:p>
    <w:p w14:paraId="5E5CDEE3" w14:textId="77777777" w:rsidR="000459CC" w:rsidRDefault="000459CC">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w:t>
      </w:r>
      <w:r>
        <w:rPr>
          <w:lang w:eastAsia="zh-CN"/>
        </w:rPr>
        <w:t>five</w:t>
      </w:r>
      <w:r>
        <w:t xml:space="preserve"> bands</w:t>
      </w:r>
      <w:r>
        <w:tab/>
        <w:t>958</w:t>
      </w:r>
    </w:p>
    <w:p w14:paraId="2BDF9098" w14:textId="77777777" w:rsidR="000459CC" w:rsidRDefault="000459CC">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391D97">
        <w:rPr>
          <w:vertAlign w:val="subscript"/>
        </w:rPr>
        <w:t>IB,c</w:t>
      </w:r>
      <w:r>
        <w:t xml:space="preserve"> for EN-DC </w:t>
      </w:r>
      <w:r>
        <w:rPr>
          <w:lang w:eastAsia="zh-CN"/>
        </w:rPr>
        <w:t>six</w:t>
      </w:r>
      <w:r>
        <w:t xml:space="preserve"> bands</w:t>
      </w:r>
      <w:r>
        <w:tab/>
        <w:t>958</w:t>
      </w:r>
    </w:p>
    <w:p w14:paraId="3ABAE0CD" w14:textId="77777777" w:rsidR="000459CC" w:rsidRDefault="000459CC">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959</w:t>
      </w:r>
    </w:p>
    <w:p w14:paraId="2E4EDA30" w14:textId="77777777" w:rsidR="000459CC" w:rsidRDefault="000459CC">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959</w:t>
      </w:r>
    </w:p>
    <w:p w14:paraId="22152261" w14:textId="77777777" w:rsidR="000459CC" w:rsidRDefault="000459CC">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959</w:t>
      </w:r>
    </w:p>
    <w:p w14:paraId="1FD4ACE5" w14:textId="77777777" w:rsidR="000459CC" w:rsidRDefault="000459CC">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959</w:t>
      </w:r>
    </w:p>
    <w:p w14:paraId="3CF995DF" w14:textId="77777777" w:rsidR="000459CC" w:rsidRDefault="000459CC">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959</w:t>
      </w:r>
    </w:p>
    <w:p w14:paraId="4DF76D31" w14:textId="77777777" w:rsidR="000459CC" w:rsidRDefault="000459CC">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959</w:t>
      </w:r>
    </w:p>
    <w:p w14:paraId="2824E132" w14:textId="77777777" w:rsidR="000459CC" w:rsidRDefault="000459CC">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959</w:t>
      </w:r>
    </w:p>
    <w:p w14:paraId="29E00053" w14:textId="77777777" w:rsidR="000459CC" w:rsidRDefault="000459CC">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959</w:t>
      </w:r>
    </w:p>
    <w:p w14:paraId="11793CBB" w14:textId="77777777" w:rsidR="000459CC" w:rsidRDefault="000459CC">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960</w:t>
      </w:r>
    </w:p>
    <w:p w14:paraId="731B9DD5" w14:textId="77777777" w:rsidR="000459CC" w:rsidRDefault="000459CC">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960</w:t>
      </w:r>
    </w:p>
    <w:p w14:paraId="0582F4A9" w14:textId="77777777" w:rsidR="000459CC" w:rsidRDefault="000459CC">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960</w:t>
      </w:r>
    </w:p>
    <w:p w14:paraId="0BF0A9AD" w14:textId="77777777" w:rsidR="000459CC" w:rsidRDefault="000459CC">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960</w:t>
      </w:r>
    </w:p>
    <w:p w14:paraId="2AAA00C1" w14:textId="77777777" w:rsidR="000459CC" w:rsidRDefault="000459CC">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960</w:t>
      </w:r>
    </w:p>
    <w:p w14:paraId="56EBBAB6" w14:textId="77777777" w:rsidR="000459CC" w:rsidRDefault="000459CC">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960</w:t>
      </w:r>
    </w:p>
    <w:p w14:paraId="2C66C6B6" w14:textId="77777777" w:rsidR="000459CC" w:rsidRDefault="000459CC">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961</w:t>
      </w:r>
    </w:p>
    <w:p w14:paraId="7DE211D9" w14:textId="77777777" w:rsidR="000459CC" w:rsidRDefault="000459CC">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961</w:t>
      </w:r>
    </w:p>
    <w:p w14:paraId="64D3BAF3" w14:textId="77777777" w:rsidR="000459CC" w:rsidRDefault="000459CC">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961</w:t>
      </w:r>
    </w:p>
    <w:p w14:paraId="29B7E5B4" w14:textId="77777777" w:rsidR="000459CC" w:rsidRDefault="000459C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962</w:t>
      </w:r>
    </w:p>
    <w:p w14:paraId="0EF3F3AC" w14:textId="77777777" w:rsidR="000459CC" w:rsidRDefault="000459CC">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962</w:t>
      </w:r>
    </w:p>
    <w:p w14:paraId="3FD7D9B0" w14:textId="77777777" w:rsidR="000459CC" w:rsidRDefault="000459CC">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962</w:t>
      </w:r>
    </w:p>
    <w:p w14:paraId="56C7045C" w14:textId="77777777" w:rsidR="000459CC" w:rsidRDefault="000459CC">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962</w:t>
      </w:r>
    </w:p>
    <w:p w14:paraId="2BFF2BF1" w14:textId="77777777" w:rsidR="000459CC" w:rsidRDefault="000459CC">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962</w:t>
      </w:r>
    </w:p>
    <w:p w14:paraId="77459351" w14:textId="77777777" w:rsidR="000459CC" w:rsidRDefault="000459CC">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962</w:t>
      </w:r>
    </w:p>
    <w:p w14:paraId="4331714D" w14:textId="77777777" w:rsidR="000459CC" w:rsidRDefault="000459CC">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964</w:t>
      </w:r>
    </w:p>
    <w:p w14:paraId="5AD47FF2" w14:textId="77777777" w:rsidR="000459CC" w:rsidRDefault="000459CC">
      <w:pPr>
        <w:pStyle w:val="TOC3"/>
        <w:rPr>
          <w:rFonts w:asciiTheme="minorHAnsi" w:eastAsiaTheme="minorEastAsia" w:hAnsiTheme="minorHAnsi" w:cstheme="minorBidi"/>
          <w:sz w:val="22"/>
          <w:szCs w:val="22"/>
          <w:lang w:eastAsia="en-GB"/>
        </w:rPr>
      </w:pPr>
      <w:r>
        <w:t>6.3B</w:t>
      </w:r>
      <w:r w:rsidRPr="00391D97">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391D97">
        <w:rPr>
          <w:rFonts w:eastAsia="PMingLiU"/>
          <w:lang w:eastAsia="zh-TW"/>
        </w:rPr>
        <w:t>intra-band EN-DC without dual PA capability</w:t>
      </w:r>
      <w:r>
        <w:tab/>
        <w:t>964</w:t>
      </w:r>
    </w:p>
    <w:p w14:paraId="253D531D" w14:textId="77777777" w:rsidR="000459CC" w:rsidRDefault="000459CC">
      <w:pPr>
        <w:pStyle w:val="TOC3"/>
        <w:rPr>
          <w:rFonts w:asciiTheme="minorHAnsi" w:eastAsiaTheme="minorEastAsia" w:hAnsiTheme="minorHAnsi" w:cstheme="minorBidi"/>
          <w:sz w:val="22"/>
          <w:szCs w:val="22"/>
          <w:lang w:eastAsia="en-GB"/>
        </w:rPr>
      </w:pPr>
      <w:r>
        <w:t>6.3B</w:t>
      </w:r>
      <w:r w:rsidRPr="00391D97">
        <w:rPr>
          <w:rFonts w:eastAsia="PMingLiU"/>
          <w:lang w:eastAsia="zh-TW"/>
        </w:rPr>
        <w:t>.2a</w:t>
      </w:r>
      <w:r>
        <w:rPr>
          <w:rFonts w:asciiTheme="minorHAnsi" w:eastAsiaTheme="minorEastAsia" w:hAnsiTheme="minorHAnsi" w:cstheme="minorBidi"/>
          <w:sz w:val="22"/>
          <w:szCs w:val="22"/>
          <w:lang w:eastAsia="en-GB"/>
        </w:rPr>
        <w:tab/>
      </w:r>
      <w:r>
        <w:t xml:space="preserve">Output power dynamics for </w:t>
      </w:r>
      <w:r w:rsidRPr="00391D97">
        <w:rPr>
          <w:rFonts w:eastAsia="PMingLiU"/>
          <w:lang w:eastAsia="zh-TW"/>
        </w:rPr>
        <w:t>intra-band NE-DC without dual PA capability</w:t>
      </w:r>
      <w:r>
        <w:tab/>
        <w:t>964</w:t>
      </w:r>
    </w:p>
    <w:p w14:paraId="3CAA3E1A" w14:textId="77777777" w:rsidR="000459CC" w:rsidRDefault="000459CC">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965</w:t>
      </w:r>
    </w:p>
    <w:p w14:paraId="6A1D389F" w14:textId="77777777" w:rsidR="000459CC" w:rsidRDefault="000459CC">
      <w:pPr>
        <w:pStyle w:val="TOC3"/>
        <w:rPr>
          <w:rFonts w:asciiTheme="minorHAnsi" w:eastAsiaTheme="minorEastAsia" w:hAnsiTheme="minorHAnsi" w:cstheme="minorBidi"/>
          <w:sz w:val="22"/>
          <w:szCs w:val="22"/>
          <w:lang w:eastAsia="en-GB"/>
        </w:rPr>
      </w:pPr>
      <w:r>
        <w:t>6.3B</w:t>
      </w:r>
      <w:r w:rsidRPr="00391D97">
        <w:rPr>
          <w:rFonts w:eastAsia="PMingLiU"/>
          <w:lang w:eastAsia="zh-TW"/>
        </w:rPr>
        <w:t>.3a</w:t>
      </w:r>
      <w:r>
        <w:rPr>
          <w:rFonts w:asciiTheme="minorHAnsi" w:eastAsiaTheme="minorEastAsia" w:hAnsiTheme="minorHAnsi" w:cstheme="minorBidi"/>
          <w:sz w:val="22"/>
          <w:szCs w:val="22"/>
          <w:lang w:eastAsia="en-GB"/>
        </w:rPr>
        <w:tab/>
      </w:r>
      <w:r>
        <w:t xml:space="preserve">Output power dynamics for </w:t>
      </w:r>
      <w:r w:rsidRPr="00391D97">
        <w:rPr>
          <w:rFonts w:eastAsia="PMingLiU"/>
          <w:lang w:eastAsia="zh-TW"/>
        </w:rPr>
        <w:t>intra-band NE-DC with dual PA capability</w:t>
      </w:r>
      <w:r>
        <w:tab/>
        <w:t>965</w:t>
      </w:r>
    </w:p>
    <w:p w14:paraId="7E12090B" w14:textId="77777777" w:rsidR="000459CC" w:rsidRDefault="000459CC">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965</w:t>
      </w:r>
    </w:p>
    <w:p w14:paraId="14F1F0AC" w14:textId="77777777" w:rsidR="000459CC" w:rsidRDefault="000459CC">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965</w:t>
      </w:r>
    </w:p>
    <w:p w14:paraId="20AAABC3" w14:textId="77777777" w:rsidR="000459CC" w:rsidRDefault="000459CC">
      <w:pPr>
        <w:pStyle w:val="TOC3"/>
        <w:rPr>
          <w:rFonts w:asciiTheme="minorHAnsi" w:eastAsiaTheme="minorEastAsia" w:hAnsiTheme="minorHAnsi" w:cstheme="minorBidi"/>
          <w:sz w:val="22"/>
          <w:szCs w:val="22"/>
          <w:lang w:eastAsia="en-GB"/>
        </w:rPr>
      </w:pPr>
      <w:r>
        <w:t>6.3B</w:t>
      </w:r>
      <w:r w:rsidRPr="00391D97">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391D97">
        <w:rPr>
          <w:rFonts w:eastAsia="PMingLiU"/>
          <w:lang w:eastAsia="zh-TW"/>
        </w:rPr>
        <w:t>inter-band EN-DC</w:t>
      </w:r>
      <w:r>
        <w:tab/>
        <w:t>966</w:t>
      </w:r>
    </w:p>
    <w:p w14:paraId="4E8C10EF" w14:textId="77777777" w:rsidR="000459CC" w:rsidRDefault="000459CC">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967</w:t>
      </w:r>
    </w:p>
    <w:p w14:paraId="6E728A65" w14:textId="77777777" w:rsidR="000459CC" w:rsidRDefault="000459CC">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967</w:t>
      </w:r>
    </w:p>
    <w:p w14:paraId="3B344246" w14:textId="77777777" w:rsidR="000459CC" w:rsidRDefault="000459CC">
      <w:pPr>
        <w:pStyle w:val="TOC3"/>
        <w:rPr>
          <w:rFonts w:asciiTheme="minorHAnsi" w:eastAsiaTheme="minorEastAsia" w:hAnsiTheme="minorHAnsi" w:cstheme="minorBidi"/>
          <w:sz w:val="22"/>
          <w:szCs w:val="22"/>
          <w:lang w:eastAsia="en-GB"/>
        </w:rPr>
      </w:pPr>
      <w:r>
        <w:t>6.3</w:t>
      </w:r>
      <w:r>
        <w:rPr>
          <w:lang w:eastAsia="zh-CN"/>
        </w:rPr>
        <w:t>E</w:t>
      </w:r>
      <w:r w:rsidRPr="00391D97">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391D97">
        <w:rPr>
          <w:rFonts w:eastAsia="PMingLiU"/>
          <w:lang w:eastAsia="zh-TW"/>
        </w:rPr>
        <w:t>V2X operation</w:t>
      </w:r>
      <w:r>
        <w:tab/>
        <w:t>967</w:t>
      </w:r>
    </w:p>
    <w:p w14:paraId="5EDF3B63" w14:textId="77777777" w:rsidR="000459CC" w:rsidRDefault="000459CC">
      <w:pPr>
        <w:pStyle w:val="TOC3"/>
        <w:rPr>
          <w:rFonts w:asciiTheme="minorHAnsi" w:eastAsiaTheme="minorEastAsia" w:hAnsiTheme="minorHAnsi" w:cstheme="minorBidi"/>
          <w:sz w:val="22"/>
          <w:szCs w:val="22"/>
          <w:lang w:eastAsia="en-GB"/>
        </w:rPr>
      </w:pPr>
      <w:r>
        <w:t>6.3</w:t>
      </w:r>
      <w:r>
        <w:rPr>
          <w:lang w:eastAsia="zh-CN"/>
        </w:rPr>
        <w:t>E</w:t>
      </w:r>
      <w:r w:rsidRPr="00391D97">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391D97">
        <w:rPr>
          <w:rFonts w:eastAsia="PMingLiU"/>
          <w:lang w:eastAsia="zh-TW"/>
        </w:rPr>
        <w:t xml:space="preserve">V2X </w:t>
      </w:r>
      <w:r>
        <w:rPr>
          <w:lang w:eastAsia="zh-CN"/>
        </w:rPr>
        <w:t xml:space="preserve">con-current </w:t>
      </w:r>
      <w:r w:rsidRPr="00391D97">
        <w:rPr>
          <w:rFonts w:eastAsia="PMingLiU"/>
          <w:lang w:eastAsia="zh-TW"/>
        </w:rPr>
        <w:t>operation</w:t>
      </w:r>
      <w:r>
        <w:tab/>
        <w:t>968</w:t>
      </w:r>
    </w:p>
    <w:p w14:paraId="34F63B81" w14:textId="77777777" w:rsidR="000459CC" w:rsidRDefault="000459C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968</w:t>
      </w:r>
    </w:p>
    <w:p w14:paraId="655584F9" w14:textId="77777777" w:rsidR="000459CC" w:rsidRDefault="000459CC">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968</w:t>
      </w:r>
    </w:p>
    <w:p w14:paraId="1CDB3EBE" w14:textId="77777777" w:rsidR="000459CC" w:rsidRDefault="000459CC">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968</w:t>
      </w:r>
    </w:p>
    <w:p w14:paraId="2202C349"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6.4</w:t>
      </w:r>
      <w:r w:rsidRPr="00391D97">
        <w:rPr>
          <w:rFonts w:eastAsia="MS Mincho"/>
          <w:lang w:eastAsia="zh-CN"/>
        </w:rPr>
        <w:t>A</w:t>
      </w:r>
      <w:r w:rsidRPr="00391D97">
        <w:rPr>
          <w:rFonts w:eastAsia="MS Mincho"/>
        </w:rPr>
        <w:t>.2</w:t>
      </w:r>
      <w:r>
        <w:rPr>
          <w:rFonts w:asciiTheme="minorHAnsi" w:eastAsiaTheme="minorEastAsia" w:hAnsiTheme="minorHAnsi" w:cstheme="minorBidi"/>
          <w:sz w:val="22"/>
          <w:szCs w:val="22"/>
          <w:lang w:eastAsia="en-GB"/>
        </w:rPr>
        <w:tab/>
      </w:r>
      <w:r w:rsidRPr="00391D97">
        <w:rPr>
          <w:rFonts w:eastAsia="MS Mincho"/>
        </w:rPr>
        <w:t xml:space="preserve">Transmit modulation quality for </w:t>
      </w:r>
      <w:r w:rsidRPr="00391D97">
        <w:rPr>
          <w:rFonts w:eastAsia="MS Mincho"/>
          <w:lang w:eastAsia="zh-CN"/>
        </w:rPr>
        <w:t>CA</w:t>
      </w:r>
      <w:r>
        <w:tab/>
        <w:t>968</w:t>
      </w:r>
    </w:p>
    <w:p w14:paraId="5F0A8D34" w14:textId="77777777" w:rsidR="000459CC" w:rsidRDefault="000459CC">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968</w:t>
      </w:r>
    </w:p>
    <w:p w14:paraId="32D7DAE2"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6.4B.1</w:t>
      </w:r>
      <w:r>
        <w:rPr>
          <w:rFonts w:asciiTheme="minorHAnsi" w:eastAsiaTheme="minorEastAsia" w:hAnsiTheme="minorHAnsi" w:cstheme="minorBidi"/>
          <w:sz w:val="22"/>
          <w:szCs w:val="22"/>
          <w:lang w:eastAsia="en-GB"/>
        </w:rPr>
        <w:tab/>
      </w:r>
      <w:r w:rsidRPr="00391D97">
        <w:rPr>
          <w:rFonts w:eastAsia="MS Mincho"/>
        </w:rPr>
        <w:t>Frequency error for DC</w:t>
      </w:r>
      <w:r>
        <w:tab/>
        <w:t>968</w:t>
      </w:r>
    </w:p>
    <w:p w14:paraId="1DF4E586" w14:textId="77777777" w:rsidR="000459CC" w:rsidRDefault="000459CC">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968</w:t>
      </w:r>
    </w:p>
    <w:p w14:paraId="5715FBDA" w14:textId="77777777" w:rsidR="000459CC" w:rsidRDefault="000459CC">
      <w:pPr>
        <w:pStyle w:val="TOC4"/>
        <w:rPr>
          <w:rFonts w:asciiTheme="minorHAnsi" w:eastAsiaTheme="minorEastAsia" w:hAnsiTheme="minorHAnsi" w:cstheme="minorBidi"/>
          <w:sz w:val="22"/>
          <w:szCs w:val="22"/>
          <w:lang w:eastAsia="en-GB"/>
        </w:rPr>
      </w:pPr>
      <w:r>
        <w:t>6.4B.1.1</w:t>
      </w:r>
      <w:r>
        <w:rPr>
          <w:lang w:eastAsia="zh-TW"/>
        </w:rPr>
        <w:t>a</w:t>
      </w:r>
      <w:r>
        <w:rPr>
          <w:rFonts w:asciiTheme="minorHAnsi" w:eastAsiaTheme="minorEastAsia" w:hAnsiTheme="minorHAnsi" w:cstheme="minorBidi"/>
          <w:sz w:val="22"/>
          <w:szCs w:val="22"/>
          <w:lang w:eastAsia="en-GB"/>
        </w:rPr>
        <w:tab/>
      </w:r>
      <w:r>
        <w:t>Frequency error for Intra-band contiguous N</w:t>
      </w:r>
      <w:r>
        <w:rPr>
          <w:lang w:eastAsia="zh-TW"/>
        </w:rPr>
        <w:t>E</w:t>
      </w:r>
      <w:r>
        <w:t>-DC</w:t>
      </w:r>
      <w:r>
        <w:tab/>
        <w:t>968</w:t>
      </w:r>
    </w:p>
    <w:p w14:paraId="016BC08D" w14:textId="77777777" w:rsidR="000459CC" w:rsidRDefault="000459CC">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968</w:t>
      </w:r>
    </w:p>
    <w:p w14:paraId="1DC69959" w14:textId="77777777" w:rsidR="000459CC" w:rsidRDefault="000459CC">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968</w:t>
      </w:r>
    </w:p>
    <w:p w14:paraId="66F5A0AE" w14:textId="77777777" w:rsidR="000459CC" w:rsidRDefault="000459CC">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969</w:t>
      </w:r>
    </w:p>
    <w:p w14:paraId="78222523" w14:textId="77777777" w:rsidR="000459CC" w:rsidRDefault="000459CC">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969</w:t>
      </w:r>
    </w:p>
    <w:p w14:paraId="50F7A3DA" w14:textId="77777777" w:rsidR="000459CC" w:rsidRDefault="000459CC">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969</w:t>
      </w:r>
    </w:p>
    <w:p w14:paraId="4755D104" w14:textId="77777777" w:rsidR="000459CC" w:rsidRDefault="000459CC">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969</w:t>
      </w:r>
    </w:p>
    <w:p w14:paraId="424052BB" w14:textId="77777777" w:rsidR="000459CC" w:rsidRDefault="000459CC">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969</w:t>
      </w:r>
    </w:p>
    <w:p w14:paraId="38B2A654" w14:textId="77777777" w:rsidR="000459CC" w:rsidRDefault="000459CC">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969</w:t>
      </w:r>
    </w:p>
    <w:p w14:paraId="38A3A88D" w14:textId="77777777" w:rsidR="000459CC" w:rsidRDefault="000459CC">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969</w:t>
      </w:r>
    </w:p>
    <w:p w14:paraId="7986005C" w14:textId="77777777" w:rsidR="000459CC" w:rsidRDefault="000459CC">
      <w:pPr>
        <w:pStyle w:val="TOC5"/>
        <w:rPr>
          <w:rFonts w:asciiTheme="minorHAnsi" w:eastAsiaTheme="minorEastAsia" w:hAnsiTheme="minorHAnsi" w:cstheme="minorBidi"/>
          <w:sz w:val="22"/>
          <w:szCs w:val="22"/>
          <w:lang w:eastAsia="en-GB"/>
        </w:rPr>
      </w:pPr>
      <w:r>
        <w:lastRenderedPageBreak/>
        <w:t>6.4B.2.1.2</w:t>
      </w:r>
      <w:r>
        <w:rPr>
          <w:rFonts w:asciiTheme="minorHAnsi" w:eastAsiaTheme="minorEastAsia" w:hAnsiTheme="minorHAnsi" w:cstheme="minorBidi"/>
          <w:sz w:val="22"/>
          <w:szCs w:val="22"/>
          <w:lang w:eastAsia="en-GB"/>
        </w:rPr>
        <w:tab/>
      </w:r>
      <w:r>
        <w:t>Carrier leakage</w:t>
      </w:r>
      <w:r>
        <w:tab/>
        <w:t>969</w:t>
      </w:r>
    </w:p>
    <w:p w14:paraId="24C8D324" w14:textId="77777777" w:rsidR="000459CC" w:rsidRDefault="000459CC">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969</w:t>
      </w:r>
    </w:p>
    <w:p w14:paraId="4758E086" w14:textId="77777777" w:rsidR="000459CC" w:rsidRDefault="000459CC">
      <w:pPr>
        <w:pStyle w:val="TOC4"/>
        <w:rPr>
          <w:rFonts w:asciiTheme="minorHAnsi" w:eastAsiaTheme="minorEastAsia" w:hAnsiTheme="minorHAnsi" w:cstheme="minorBidi"/>
          <w:sz w:val="22"/>
          <w:szCs w:val="22"/>
          <w:lang w:eastAsia="en-GB"/>
        </w:rPr>
      </w:pPr>
      <w:r>
        <w:t>6.4B.2.1</w:t>
      </w:r>
      <w:r>
        <w:rPr>
          <w:lang w:eastAsia="zh-TW"/>
        </w:rPr>
        <w:t>a</w:t>
      </w:r>
      <w:r>
        <w:rPr>
          <w:rFonts w:asciiTheme="minorHAnsi" w:eastAsiaTheme="minorEastAsia" w:hAnsiTheme="minorHAnsi" w:cstheme="minorBidi"/>
          <w:sz w:val="22"/>
          <w:szCs w:val="22"/>
          <w:lang w:eastAsia="en-GB"/>
        </w:rPr>
        <w:tab/>
      </w:r>
      <w:r>
        <w:t>Transmit modulation quality for Intra-band contiguous N</w:t>
      </w:r>
      <w:r>
        <w:rPr>
          <w:lang w:eastAsia="zh-TW"/>
        </w:rPr>
        <w:t>E</w:t>
      </w:r>
      <w:r>
        <w:t>-DC</w:t>
      </w:r>
      <w:r>
        <w:tab/>
        <w:t>970</w:t>
      </w:r>
    </w:p>
    <w:p w14:paraId="37AA435B" w14:textId="77777777" w:rsidR="000459CC" w:rsidRDefault="000459CC">
      <w:pPr>
        <w:pStyle w:val="TOC5"/>
        <w:rPr>
          <w:rFonts w:asciiTheme="minorHAnsi" w:eastAsiaTheme="minorEastAsia" w:hAnsiTheme="minorHAnsi" w:cstheme="minorBidi"/>
          <w:sz w:val="22"/>
          <w:szCs w:val="22"/>
          <w:lang w:eastAsia="en-GB"/>
        </w:rPr>
      </w:pPr>
      <w:r>
        <w:t>6.4B.2.1</w:t>
      </w:r>
      <w:r>
        <w:rPr>
          <w:lang w:eastAsia="zh-TW"/>
        </w:rPr>
        <w:t>a</w:t>
      </w:r>
      <w:r>
        <w:t>.1</w:t>
      </w:r>
      <w:r>
        <w:rPr>
          <w:rFonts w:asciiTheme="minorHAnsi" w:eastAsiaTheme="minorEastAsia" w:hAnsiTheme="minorHAnsi" w:cstheme="minorBidi"/>
          <w:sz w:val="22"/>
          <w:szCs w:val="22"/>
          <w:lang w:eastAsia="en-GB"/>
        </w:rPr>
        <w:tab/>
      </w:r>
      <w:r>
        <w:t>Error Vector Magnitude</w:t>
      </w:r>
      <w:r>
        <w:tab/>
        <w:t>970</w:t>
      </w:r>
    </w:p>
    <w:p w14:paraId="19E6C943" w14:textId="77777777" w:rsidR="000459CC" w:rsidRDefault="000459CC">
      <w:pPr>
        <w:pStyle w:val="TOC5"/>
        <w:rPr>
          <w:rFonts w:asciiTheme="minorHAnsi" w:eastAsiaTheme="minorEastAsia" w:hAnsiTheme="minorHAnsi" w:cstheme="minorBidi"/>
          <w:sz w:val="22"/>
          <w:szCs w:val="22"/>
          <w:lang w:eastAsia="en-GB"/>
        </w:rPr>
      </w:pPr>
      <w:r>
        <w:t>6.4B.2.1</w:t>
      </w:r>
      <w:r>
        <w:rPr>
          <w:lang w:eastAsia="zh-TW"/>
        </w:rPr>
        <w:t>a</w:t>
      </w:r>
      <w:r>
        <w:t>.2</w:t>
      </w:r>
      <w:r>
        <w:rPr>
          <w:rFonts w:asciiTheme="minorHAnsi" w:eastAsiaTheme="minorEastAsia" w:hAnsiTheme="minorHAnsi" w:cstheme="minorBidi"/>
          <w:sz w:val="22"/>
          <w:szCs w:val="22"/>
          <w:lang w:eastAsia="en-GB"/>
        </w:rPr>
        <w:tab/>
      </w:r>
      <w:r>
        <w:t>Carrier leakage</w:t>
      </w:r>
      <w:r>
        <w:tab/>
        <w:t>970</w:t>
      </w:r>
    </w:p>
    <w:p w14:paraId="45C3C297" w14:textId="77777777" w:rsidR="000459CC" w:rsidRDefault="000459CC">
      <w:pPr>
        <w:pStyle w:val="TOC5"/>
        <w:rPr>
          <w:rFonts w:asciiTheme="minorHAnsi" w:eastAsiaTheme="minorEastAsia" w:hAnsiTheme="minorHAnsi" w:cstheme="minorBidi"/>
          <w:sz w:val="22"/>
          <w:szCs w:val="22"/>
          <w:lang w:eastAsia="en-GB"/>
        </w:rPr>
      </w:pPr>
      <w:r>
        <w:t>6.4B.2.1</w:t>
      </w:r>
      <w:r>
        <w:rPr>
          <w:lang w:eastAsia="zh-TW"/>
        </w:rPr>
        <w:t>a</w:t>
      </w:r>
      <w:r>
        <w:t>.3</w:t>
      </w:r>
      <w:r>
        <w:rPr>
          <w:rFonts w:asciiTheme="minorHAnsi" w:eastAsiaTheme="minorEastAsia" w:hAnsiTheme="minorHAnsi" w:cstheme="minorBidi"/>
          <w:sz w:val="22"/>
          <w:szCs w:val="22"/>
          <w:lang w:eastAsia="en-GB"/>
        </w:rPr>
        <w:tab/>
      </w:r>
      <w:r>
        <w:t>In-band emissions</w:t>
      </w:r>
      <w:r>
        <w:tab/>
        <w:t>970</w:t>
      </w:r>
    </w:p>
    <w:p w14:paraId="020CFDFD" w14:textId="77777777" w:rsidR="000459CC" w:rsidRDefault="000459CC">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970</w:t>
      </w:r>
    </w:p>
    <w:p w14:paraId="4778924D" w14:textId="77777777" w:rsidR="000459CC" w:rsidRDefault="000459CC">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970</w:t>
      </w:r>
    </w:p>
    <w:p w14:paraId="77916113" w14:textId="77777777" w:rsidR="000459CC" w:rsidRDefault="000459CC">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970</w:t>
      </w:r>
    </w:p>
    <w:p w14:paraId="1F46033A" w14:textId="77777777" w:rsidR="000459CC" w:rsidRDefault="000459CC">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970</w:t>
      </w:r>
    </w:p>
    <w:p w14:paraId="5BF67C25" w14:textId="77777777" w:rsidR="000459CC" w:rsidRDefault="000459CC">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971</w:t>
      </w:r>
    </w:p>
    <w:p w14:paraId="1A057A80" w14:textId="77777777" w:rsidR="000459CC" w:rsidRDefault="000459CC">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971</w:t>
      </w:r>
    </w:p>
    <w:p w14:paraId="5F3938EB" w14:textId="77777777" w:rsidR="000459CC" w:rsidRDefault="000459CC">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971</w:t>
      </w:r>
    </w:p>
    <w:p w14:paraId="314986F5" w14:textId="77777777" w:rsidR="000459CC" w:rsidRDefault="000459CC">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971</w:t>
      </w:r>
    </w:p>
    <w:p w14:paraId="6CCB3AF2" w14:textId="77777777" w:rsidR="000459CC" w:rsidRDefault="000459CC">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971</w:t>
      </w:r>
    </w:p>
    <w:p w14:paraId="4BA13CDD" w14:textId="77777777" w:rsidR="000459CC" w:rsidRDefault="000459CC">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971</w:t>
      </w:r>
    </w:p>
    <w:p w14:paraId="03A8DA4F" w14:textId="77777777" w:rsidR="000459CC" w:rsidRDefault="000459CC">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971</w:t>
      </w:r>
    </w:p>
    <w:p w14:paraId="7FCBAB03" w14:textId="77777777" w:rsidR="000459CC" w:rsidRDefault="000459CC">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971</w:t>
      </w:r>
    </w:p>
    <w:p w14:paraId="436C99A3" w14:textId="77777777" w:rsidR="000459CC" w:rsidRDefault="000459CC">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971</w:t>
      </w:r>
    </w:p>
    <w:p w14:paraId="384ECC52" w14:textId="77777777" w:rsidR="000459CC" w:rsidRDefault="000459CC">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972</w:t>
      </w:r>
    </w:p>
    <w:p w14:paraId="420131EB" w14:textId="77777777" w:rsidR="000459CC" w:rsidRDefault="000459CC">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972</w:t>
      </w:r>
    </w:p>
    <w:p w14:paraId="42E4CCD4" w14:textId="77777777" w:rsidR="000459CC" w:rsidRDefault="000459CC">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972</w:t>
      </w:r>
    </w:p>
    <w:p w14:paraId="5E92AD4B" w14:textId="77777777" w:rsidR="000459CC" w:rsidRDefault="000459C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972</w:t>
      </w:r>
    </w:p>
    <w:p w14:paraId="3C0EECA4" w14:textId="77777777" w:rsidR="000459CC" w:rsidRDefault="000459CC">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972</w:t>
      </w:r>
    </w:p>
    <w:p w14:paraId="2399139D" w14:textId="77777777" w:rsidR="000459CC" w:rsidRDefault="000459CC">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972</w:t>
      </w:r>
    </w:p>
    <w:p w14:paraId="4292452D" w14:textId="77777777" w:rsidR="000459CC" w:rsidRDefault="000459CC">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972</w:t>
      </w:r>
    </w:p>
    <w:p w14:paraId="0074B2B5" w14:textId="77777777" w:rsidR="000459CC" w:rsidRDefault="000459CC">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972</w:t>
      </w:r>
    </w:p>
    <w:p w14:paraId="17F877B0" w14:textId="77777777" w:rsidR="000459CC" w:rsidRDefault="000459CC">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972</w:t>
      </w:r>
    </w:p>
    <w:p w14:paraId="32145BAE" w14:textId="77777777" w:rsidR="000459CC" w:rsidRDefault="000459CC">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972</w:t>
      </w:r>
    </w:p>
    <w:p w14:paraId="520DDECA" w14:textId="77777777" w:rsidR="000459CC" w:rsidRDefault="000459CC">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973</w:t>
      </w:r>
    </w:p>
    <w:p w14:paraId="7928D2E5" w14:textId="77777777" w:rsidR="000459CC" w:rsidRDefault="000459CC">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973</w:t>
      </w:r>
    </w:p>
    <w:p w14:paraId="2E2F85BE" w14:textId="77777777" w:rsidR="000459CC" w:rsidRDefault="000459CC">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973</w:t>
      </w:r>
    </w:p>
    <w:p w14:paraId="702A88E3"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lang w:val="fr-FR"/>
        </w:rPr>
        <w:t>6.5B.1.2</w:t>
      </w:r>
      <w:r>
        <w:rPr>
          <w:rFonts w:asciiTheme="minorHAnsi" w:eastAsiaTheme="minorEastAsia" w:hAnsiTheme="minorHAnsi" w:cstheme="minorBidi"/>
          <w:sz w:val="22"/>
          <w:szCs w:val="22"/>
          <w:lang w:eastAsia="en-GB"/>
        </w:rPr>
        <w:tab/>
      </w:r>
      <w:r w:rsidRPr="00391D97">
        <w:rPr>
          <w:rFonts w:eastAsia="MS Mincho"/>
          <w:lang w:val="fr-FR"/>
        </w:rPr>
        <w:t>Intra-band non-contiguous EN-DC</w:t>
      </w:r>
      <w:r>
        <w:tab/>
        <w:t>973</w:t>
      </w:r>
    </w:p>
    <w:p w14:paraId="2AD25584"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6.5B.1.3</w:t>
      </w:r>
      <w:r>
        <w:rPr>
          <w:rFonts w:asciiTheme="minorHAnsi" w:eastAsiaTheme="minorEastAsia" w:hAnsiTheme="minorHAnsi" w:cstheme="minorBidi"/>
          <w:sz w:val="22"/>
          <w:szCs w:val="22"/>
          <w:lang w:eastAsia="en-GB"/>
        </w:rPr>
        <w:tab/>
      </w:r>
      <w:r w:rsidRPr="00391D97">
        <w:rPr>
          <w:rFonts w:eastAsia="MS Mincho"/>
        </w:rPr>
        <w:t>Inter-band EN-DC within FR1</w:t>
      </w:r>
      <w:r>
        <w:tab/>
        <w:t>973</w:t>
      </w:r>
    </w:p>
    <w:p w14:paraId="622775E7" w14:textId="77777777" w:rsidR="000459CC" w:rsidRDefault="000459CC">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973</w:t>
      </w:r>
    </w:p>
    <w:p w14:paraId="1EE30DAA" w14:textId="77777777" w:rsidR="000459CC" w:rsidRDefault="000459CC">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973</w:t>
      </w:r>
    </w:p>
    <w:p w14:paraId="078FF812" w14:textId="77777777" w:rsidR="000459CC" w:rsidRDefault="000459CC">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973</w:t>
      </w:r>
    </w:p>
    <w:p w14:paraId="392C7EB1" w14:textId="77777777" w:rsidR="000459CC" w:rsidRDefault="000459CC">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973</w:t>
      </w:r>
    </w:p>
    <w:p w14:paraId="7B050FF5" w14:textId="77777777" w:rsidR="000459CC" w:rsidRDefault="000459CC">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973</w:t>
      </w:r>
    </w:p>
    <w:p w14:paraId="0C422B09" w14:textId="77777777" w:rsidR="000459CC" w:rsidRDefault="000459CC">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973</w:t>
      </w:r>
    </w:p>
    <w:p w14:paraId="6179A3A7" w14:textId="77777777" w:rsidR="000459CC" w:rsidRDefault="000459CC">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974</w:t>
      </w:r>
    </w:p>
    <w:p w14:paraId="12881E07" w14:textId="77777777" w:rsidR="000459CC" w:rsidRDefault="000459CC">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974</w:t>
      </w:r>
    </w:p>
    <w:p w14:paraId="0AF4BCA7" w14:textId="77777777" w:rsidR="000459CC" w:rsidRDefault="000459CC">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391D97">
        <w:rPr>
          <w:rFonts w:eastAsia="MS Mincho"/>
        </w:rPr>
        <w:t>Requirements for network signalled value "NS_35"</w:t>
      </w:r>
      <w:r>
        <w:tab/>
        <w:t>974</w:t>
      </w:r>
    </w:p>
    <w:p w14:paraId="69F5F86E" w14:textId="77777777" w:rsidR="000459CC" w:rsidRDefault="000459CC">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391D97">
        <w:rPr>
          <w:rFonts w:eastAsia="MS Mincho"/>
        </w:rPr>
        <w:t>Requirements for network signalled value "NS_04"</w:t>
      </w:r>
      <w:r>
        <w:tab/>
        <w:t>974</w:t>
      </w:r>
    </w:p>
    <w:p w14:paraId="1C4882C8" w14:textId="77777777" w:rsidR="000459CC" w:rsidRDefault="000459CC">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975</w:t>
      </w:r>
    </w:p>
    <w:p w14:paraId="24CDFEEF" w14:textId="77777777" w:rsidR="000459CC" w:rsidRDefault="000459CC">
      <w:pPr>
        <w:pStyle w:val="TOC4"/>
        <w:rPr>
          <w:rFonts w:asciiTheme="minorHAnsi" w:eastAsiaTheme="minorEastAsia" w:hAnsiTheme="minorHAnsi" w:cstheme="minorBidi"/>
          <w:sz w:val="22"/>
          <w:szCs w:val="22"/>
          <w:lang w:eastAsia="en-GB"/>
        </w:rPr>
      </w:pPr>
      <w:r w:rsidRPr="00391D97">
        <w:rPr>
          <w:lang w:val="fr-FR"/>
        </w:rPr>
        <w:t>6.5B.2.2</w:t>
      </w:r>
      <w:r>
        <w:rPr>
          <w:rFonts w:asciiTheme="minorHAnsi" w:eastAsiaTheme="minorEastAsia" w:hAnsiTheme="minorHAnsi" w:cstheme="minorBidi"/>
          <w:sz w:val="22"/>
          <w:szCs w:val="22"/>
          <w:lang w:eastAsia="en-GB"/>
        </w:rPr>
        <w:tab/>
      </w:r>
      <w:r w:rsidRPr="00391D97">
        <w:rPr>
          <w:lang w:val="fr-FR"/>
        </w:rPr>
        <w:t>Intra-band non-contiguous EN-DC</w:t>
      </w:r>
      <w:r>
        <w:tab/>
        <w:t>975</w:t>
      </w:r>
    </w:p>
    <w:p w14:paraId="0DB9ED38" w14:textId="77777777" w:rsidR="000459CC" w:rsidRDefault="000459CC">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975</w:t>
      </w:r>
    </w:p>
    <w:p w14:paraId="30CE4161" w14:textId="77777777" w:rsidR="000459CC" w:rsidRDefault="000459CC">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975</w:t>
      </w:r>
    </w:p>
    <w:p w14:paraId="73AEFD61" w14:textId="77777777" w:rsidR="000459CC" w:rsidRDefault="000459CC">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975</w:t>
      </w:r>
    </w:p>
    <w:p w14:paraId="1B3B5599" w14:textId="77777777" w:rsidR="000459CC" w:rsidRDefault="000459CC">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976</w:t>
      </w:r>
    </w:p>
    <w:p w14:paraId="4E4F7CAA" w14:textId="77777777" w:rsidR="000459CC" w:rsidRDefault="000459CC">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976</w:t>
      </w:r>
    </w:p>
    <w:p w14:paraId="5A6E546E" w14:textId="77777777" w:rsidR="000459CC" w:rsidRDefault="000459CC">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976</w:t>
      </w:r>
    </w:p>
    <w:p w14:paraId="55A9F586" w14:textId="77777777" w:rsidR="000459CC" w:rsidRDefault="000459CC">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976</w:t>
      </w:r>
    </w:p>
    <w:p w14:paraId="743CEF4B" w14:textId="77777777" w:rsidR="000459CC" w:rsidRDefault="000459CC">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976</w:t>
      </w:r>
    </w:p>
    <w:p w14:paraId="60B4F360" w14:textId="77777777" w:rsidR="000459CC" w:rsidRDefault="000459CC">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976</w:t>
      </w:r>
    </w:p>
    <w:p w14:paraId="18E98FB5" w14:textId="77777777" w:rsidR="000459CC" w:rsidRDefault="000459CC">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976</w:t>
      </w:r>
    </w:p>
    <w:p w14:paraId="533AC076" w14:textId="77777777" w:rsidR="000459CC" w:rsidRDefault="000459CC">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976</w:t>
      </w:r>
    </w:p>
    <w:p w14:paraId="0FF64111" w14:textId="77777777" w:rsidR="000459CC" w:rsidRDefault="000459CC">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976</w:t>
      </w:r>
    </w:p>
    <w:p w14:paraId="752AE69D" w14:textId="77777777" w:rsidR="000459CC" w:rsidRDefault="000459CC">
      <w:pPr>
        <w:pStyle w:val="TOC4"/>
        <w:rPr>
          <w:rFonts w:asciiTheme="minorHAnsi" w:eastAsiaTheme="minorEastAsia" w:hAnsiTheme="minorHAnsi" w:cstheme="minorBidi"/>
          <w:sz w:val="22"/>
          <w:szCs w:val="22"/>
          <w:lang w:eastAsia="en-GB"/>
        </w:rPr>
      </w:pPr>
      <w:r w:rsidRPr="00391D97">
        <w:rPr>
          <w:lang w:val="fr-FR"/>
        </w:rPr>
        <w:t>6.5B.3.2</w:t>
      </w:r>
      <w:r>
        <w:rPr>
          <w:rFonts w:asciiTheme="minorHAnsi" w:eastAsiaTheme="minorEastAsia" w:hAnsiTheme="minorHAnsi" w:cstheme="minorBidi"/>
          <w:sz w:val="22"/>
          <w:szCs w:val="22"/>
          <w:lang w:eastAsia="en-GB"/>
        </w:rPr>
        <w:tab/>
      </w:r>
      <w:r w:rsidRPr="00391D97">
        <w:rPr>
          <w:lang w:val="fr-FR"/>
        </w:rPr>
        <w:t>Intra-band non-contiguous EN-DC</w:t>
      </w:r>
      <w:r>
        <w:tab/>
        <w:t>977</w:t>
      </w:r>
    </w:p>
    <w:p w14:paraId="09DE1325" w14:textId="77777777" w:rsidR="000459CC" w:rsidRDefault="000459CC">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977</w:t>
      </w:r>
    </w:p>
    <w:p w14:paraId="27911A88" w14:textId="77777777" w:rsidR="000459CC" w:rsidRDefault="000459CC">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977</w:t>
      </w:r>
    </w:p>
    <w:p w14:paraId="04B38DB4" w14:textId="77777777" w:rsidR="000459CC" w:rsidRDefault="000459CC">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978</w:t>
      </w:r>
    </w:p>
    <w:p w14:paraId="774FF200" w14:textId="77777777" w:rsidR="000459CC" w:rsidRDefault="000459CC">
      <w:pPr>
        <w:pStyle w:val="TOC5"/>
        <w:rPr>
          <w:rFonts w:asciiTheme="minorHAnsi" w:eastAsiaTheme="minorEastAsia" w:hAnsiTheme="minorHAnsi" w:cstheme="minorBidi"/>
          <w:sz w:val="22"/>
          <w:szCs w:val="22"/>
          <w:lang w:eastAsia="en-GB"/>
        </w:rPr>
      </w:pPr>
      <w:r>
        <w:lastRenderedPageBreak/>
        <w:t>6.5B.3.3.2</w:t>
      </w:r>
      <w:r>
        <w:rPr>
          <w:rFonts w:asciiTheme="minorHAnsi" w:eastAsiaTheme="minorEastAsia" w:hAnsiTheme="minorHAnsi" w:cstheme="minorBidi"/>
          <w:sz w:val="22"/>
          <w:szCs w:val="22"/>
          <w:lang w:eastAsia="en-GB"/>
        </w:rPr>
        <w:tab/>
      </w:r>
      <w:r>
        <w:t>Spurious emission band UE co-existence</w:t>
      </w:r>
      <w:r>
        <w:tab/>
        <w:t>979</w:t>
      </w:r>
    </w:p>
    <w:p w14:paraId="5103F25E" w14:textId="77777777" w:rsidR="000459CC" w:rsidRDefault="000459CC">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988</w:t>
      </w:r>
    </w:p>
    <w:p w14:paraId="1F75F078" w14:textId="77777777" w:rsidR="000459CC" w:rsidRDefault="000459CC">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988</w:t>
      </w:r>
    </w:p>
    <w:p w14:paraId="0A96E9CA" w14:textId="77777777" w:rsidR="000459CC" w:rsidRDefault="000459CC">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988</w:t>
      </w:r>
    </w:p>
    <w:p w14:paraId="5A9394B7" w14:textId="77777777" w:rsidR="000459CC" w:rsidRDefault="000459CC">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990</w:t>
      </w:r>
    </w:p>
    <w:p w14:paraId="6ABD225F" w14:textId="77777777" w:rsidR="000459CC" w:rsidRDefault="000459CC">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990</w:t>
      </w:r>
    </w:p>
    <w:p w14:paraId="74DC73F2" w14:textId="77777777" w:rsidR="000459CC" w:rsidRDefault="000459CC">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990</w:t>
      </w:r>
    </w:p>
    <w:p w14:paraId="4858F829" w14:textId="77777777" w:rsidR="000459CC" w:rsidRDefault="000459CC">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990</w:t>
      </w:r>
    </w:p>
    <w:p w14:paraId="18351071" w14:textId="77777777" w:rsidR="000459CC" w:rsidRDefault="000459CC">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990</w:t>
      </w:r>
    </w:p>
    <w:p w14:paraId="46C486D5" w14:textId="77777777" w:rsidR="000459CC" w:rsidRDefault="000459CC">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990</w:t>
      </w:r>
    </w:p>
    <w:p w14:paraId="7C7573AA" w14:textId="77777777" w:rsidR="000459CC" w:rsidRDefault="000459CC">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990</w:t>
      </w:r>
    </w:p>
    <w:p w14:paraId="40E33C3D" w14:textId="77777777" w:rsidR="000459CC" w:rsidRDefault="000459CC">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990</w:t>
      </w:r>
    </w:p>
    <w:p w14:paraId="688AD72F" w14:textId="77777777" w:rsidR="000459CC" w:rsidRDefault="000459CC">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991</w:t>
      </w:r>
    </w:p>
    <w:p w14:paraId="316E1CE9" w14:textId="77777777" w:rsidR="000459CC" w:rsidRDefault="000459CC">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991</w:t>
      </w:r>
    </w:p>
    <w:p w14:paraId="6857F3A1" w14:textId="77777777" w:rsidR="000459CC" w:rsidRDefault="000459CC">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991</w:t>
      </w:r>
    </w:p>
    <w:p w14:paraId="112A514A" w14:textId="77777777" w:rsidR="000459CC" w:rsidRDefault="000459CC">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991</w:t>
      </w:r>
    </w:p>
    <w:p w14:paraId="1F7D49A5" w14:textId="77777777" w:rsidR="000459CC" w:rsidRDefault="000459CC">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991</w:t>
      </w:r>
    </w:p>
    <w:p w14:paraId="247EF68A" w14:textId="77777777" w:rsidR="000459CC" w:rsidRDefault="000459CC">
      <w:pPr>
        <w:pStyle w:val="TOC4"/>
        <w:rPr>
          <w:rFonts w:asciiTheme="minorHAnsi" w:eastAsiaTheme="minorEastAsia" w:hAnsiTheme="minorHAnsi" w:cstheme="minorBidi"/>
          <w:sz w:val="22"/>
          <w:szCs w:val="22"/>
          <w:lang w:eastAsia="en-GB"/>
        </w:rPr>
      </w:pPr>
      <w:r w:rsidRPr="00391D97">
        <w:rPr>
          <w:lang w:val="fr-FR"/>
        </w:rPr>
        <w:t>6.5B.4.3</w:t>
      </w:r>
      <w:r>
        <w:rPr>
          <w:rFonts w:asciiTheme="minorHAnsi" w:eastAsiaTheme="minorEastAsia" w:hAnsiTheme="minorHAnsi" w:cstheme="minorBidi"/>
          <w:sz w:val="22"/>
          <w:szCs w:val="22"/>
          <w:lang w:eastAsia="en-GB"/>
        </w:rPr>
        <w:tab/>
      </w:r>
      <w:r w:rsidRPr="00391D97">
        <w:rPr>
          <w:lang w:val="fr-FR"/>
        </w:rPr>
        <w:t>Intra-band non-contiguous EN-DC</w:t>
      </w:r>
      <w:r>
        <w:tab/>
        <w:t>991</w:t>
      </w:r>
    </w:p>
    <w:p w14:paraId="35C4DD6E" w14:textId="77777777" w:rsidR="000459CC" w:rsidRDefault="000459CC">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991</w:t>
      </w:r>
    </w:p>
    <w:p w14:paraId="5C6FA1DF" w14:textId="77777777" w:rsidR="000459CC" w:rsidRDefault="000459CC">
      <w:pPr>
        <w:pStyle w:val="TOC4"/>
        <w:rPr>
          <w:rFonts w:asciiTheme="minorHAnsi" w:eastAsiaTheme="minorEastAsia" w:hAnsiTheme="minorHAnsi" w:cstheme="minorBidi"/>
          <w:sz w:val="22"/>
          <w:szCs w:val="22"/>
          <w:lang w:eastAsia="en-GB"/>
        </w:rPr>
      </w:pPr>
      <w:r w:rsidRPr="00391D97">
        <w:rPr>
          <w:lang w:val="de-DE"/>
        </w:rPr>
        <w:t>6.5B.4.4</w:t>
      </w:r>
      <w:r>
        <w:rPr>
          <w:rFonts w:asciiTheme="minorHAnsi" w:eastAsiaTheme="minorEastAsia" w:hAnsiTheme="minorHAnsi" w:cstheme="minorBidi"/>
          <w:sz w:val="22"/>
          <w:szCs w:val="22"/>
          <w:lang w:eastAsia="en-GB"/>
        </w:rPr>
        <w:tab/>
      </w:r>
      <w:r w:rsidRPr="00391D97">
        <w:rPr>
          <w:lang w:val="de-DE"/>
        </w:rPr>
        <w:t>Inter-band EN-DC within FR1</w:t>
      </w:r>
      <w:r>
        <w:tab/>
        <w:t>992</w:t>
      </w:r>
    </w:p>
    <w:p w14:paraId="41A1CAD8" w14:textId="77777777" w:rsidR="000459CC" w:rsidRDefault="000459CC">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992</w:t>
      </w:r>
    </w:p>
    <w:p w14:paraId="76EF8A58" w14:textId="77777777" w:rsidR="000459CC" w:rsidRDefault="000459CC">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992</w:t>
      </w:r>
    </w:p>
    <w:p w14:paraId="5E9B55EA" w14:textId="77777777" w:rsidR="000459CC" w:rsidRDefault="000459CC">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992</w:t>
      </w:r>
    </w:p>
    <w:p w14:paraId="083BED45" w14:textId="77777777" w:rsidR="000459CC" w:rsidRDefault="000459CC">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992</w:t>
      </w:r>
    </w:p>
    <w:p w14:paraId="7E0A1BD2" w14:textId="77777777" w:rsidR="000459CC" w:rsidRDefault="000459CC">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992</w:t>
      </w:r>
    </w:p>
    <w:p w14:paraId="64DA4A7D" w14:textId="77777777" w:rsidR="000459CC" w:rsidRDefault="000459CC">
      <w:pPr>
        <w:pStyle w:val="TOC4"/>
        <w:rPr>
          <w:rFonts w:asciiTheme="minorHAnsi" w:eastAsiaTheme="minorEastAsia" w:hAnsiTheme="minorHAnsi" w:cstheme="minorBidi"/>
          <w:sz w:val="22"/>
          <w:szCs w:val="22"/>
          <w:lang w:eastAsia="en-GB"/>
        </w:rPr>
      </w:pPr>
      <w:r>
        <w:t>6.5B.5.1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992</w:t>
      </w:r>
    </w:p>
    <w:p w14:paraId="25687959" w14:textId="77777777" w:rsidR="000459CC" w:rsidRDefault="000459CC">
      <w:pPr>
        <w:pStyle w:val="TOC4"/>
        <w:rPr>
          <w:rFonts w:asciiTheme="minorHAnsi" w:eastAsiaTheme="minorEastAsia" w:hAnsiTheme="minorHAnsi" w:cstheme="minorBidi"/>
          <w:sz w:val="22"/>
          <w:szCs w:val="22"/>
          <w:lang w:eastAsia="en-GB"/>
        </w:rPr>
      </w:pPr>
      <w:r w:rsidRPr="00391D97">
        <w:rPr>
          <w:lang w:val="fr-FR"/>
        </w:rPr>
        <w:t>6.5B.5.2</w:t>
      </w:r>
      <w:r>
        <w:rPr>
          <w:rFonts w:asciiTheme="minorHAnsi" w:eastAsiaTheme="minorEastAsia" w:hAnsiTheme="minorHAnsi" w:cstheme="minorBidi"/>
          <w:sz w:val="22"/>
          <w:szCs w:val="22"/>
          <w:lang w:eastAsia="en-GB"/>
        </w:rPr>
        <w:tab/>
      </w:r>
      <w:r w:rsidRPr="00391D97">
        <w:rPr>
          <w:lang w:val="fr-FR"/>
        </w:rPr>
        <w:t>Intra-band non-contiguous EN-DC</w:t>
      </w:r>
      <w:r>
        <w:tab/>
        <w:t>992</w:t>
      </w:r>
    </w:p>
    <w:p w14:paraId="3404204D" w14:textId="77777777" w:rsidR="000459CC" w:rsidRDefault="000459CC">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992</w:t>
      </w:r>
    </w:p>
    <w:p w14:paraId="1D580311" w14:textId="77777777" w:rsidR="000459CC" w:rsidRDefault="000459CC">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992</w:t>
      </w:r>
    </w:p>
    <w:p w14:paraId="547A5587" w14:textId="77777777" w:rsidR="000459CC" w:rsidRDefault="000459CC">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992</w:t>
      </w:r>
    </w:p>
    <w:p w14:paraId="742FF847" w14:textId="77777777" w:rsidR="000459CC" w:rsidRDefault="000459CC">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993</w:t>
      </w:r>
    </w:p>
    <w:p w14:paraId="6F54ACA2" w14:textId="77777777" w:rsidR="000459CC" w:rsidRDefault="000459CC">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993</w:t>
      </w:r>
    </w:p>
    <w:p w14:paraId="1E6FB1F9" w14:textId="77777777" w:rsidR="000459CC" w:rsidRDefault="000459CC">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993</w:t>
      </w:r>
    </w:p>
    <w:p w14:paraId="3E0B5F52" w14:textId="77777777" w:rsidR="000459CC" w:rsidRDefault="000459CC">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993</w:t>
      </w:r>
    </w:p>
    <w:p w14:paraId="555499AA" w14:textId="77777777" w:rsidR="000459CC" w:rsidRDefault="000459CC">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993</w:t>
      </w:r>
    </w:p>
    <w:p w14:paraId="2997F689" w14:textId="77777777" w:rsidR="000459CC" w:rsidRDefault="000459CC">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993</w:t>
      </w:r>
    </w:p>
    <w:p w14:paraId="45D9AF33" w14:textId="77777777" w:rsidR="000459CC" w:rsidRDefault="000459CC">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993</w:t>
      </w:r>
    </w:p>
    <w:p w14:paraId="4B2311AA" w14:textId="77777777" w:rsidR="000459CC" w:rsidRDefault="000459CC">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993</w:t>
      </w:r>
    </w:p>
    <w:p w14:paraId="1B69944E" w14:textId="77777777" w:rsidR="000459CC" w:rsidRDefault="000459CC">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993</w:t>
      </w:r>
    </w:p>
    <w:p w14:paraId="3C6B3D3E" w14:textId="77777777" w:rsidR="000459CC" w:rsidRDefault="000459CC">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993</w:t>
      </w:r>
    </w:p>
    <w:p w14:paraId="7919433E" w14:textId="77777777" w:rsidR="000459CC" w:rsidRDefault="000459CC">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993</w:t>
      </w:r>
    </w:p>
    <w:p w14:paraId="5935ABEA" w14:textId="77777777" w:rsidR="000459CC" w:rsidRDefault="000459CC">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993</w:t>
      </w:r>
    </w:p>
    <w:p w14:paraId="7B111CBA" w14:textId="77777777" w:rsidR="000459CC" w:rsidRDefault="000459CC">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993</w:t>
      </w:r>
    </w:p>
    <w:p w14:paraId="5A87FAEA" w14:textId="77777777" w:rsidR="000459CC" w:rsidRDefault="000459CC">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994</w:t>
      </w:r>
    </w:p>
    <w:p w14:paraId="2DB1B9DA" w14:textId="77777777" w:rsidR="000459CC" w:rsidRDefault="000459CC">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994</w:t>
      </w:r>
    </w:p>
    <w:p w14:paraId="1633A7AE" w14:textId="77777777" w:rsidR="000459CC" w:rsidRDefault="000459CC">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994</w:t>
      </w:r>
    </w:p>
    <w:p w14:paraId="56B47CA0" w14:textId="77777777" w:rsidR="000459CC" w:rsidRDefault="000459CC">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996</w:t>
      </w:r>
    </w:p>
    <w:p w14:paraId="651DEBBA" w14:textId="77777777" w:rsidR="000459CC" w:rsidRDefault="000459CC">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996</w:t>
      </w:r>
    </w:p>
    <w:p w14:paraId="47E92419" w14:textId="77777777" w:rsidR="000459CC" w:rsidRDefault="000459CC">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997</w:t>
      </w:r>
    </w:p>
    <w:p w14:paraId="561AB1A4" w14:textId="77777777" w:rsidR="000459CC" w:rsidRDefault="000459CC">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997</w:t>
      </w:r>
    </w:p>
    <w:p w14:paraId="591DC342" w14:textId="77777777" w:rsidR="000459CC" w:rsidRDefault="000459CC">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997</w:t>
      </w:r>
    </w:p>
    <w:p w14:paraId="65D89D48" w14:textId="77777777" w:rsidR="000459CC" w:rsidRDefault="000459CC">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997</w:t>
      </w:r>
    </w:p>
    <w:p w14:paraId="4216B8FC" w14:textId="77777777" w:rsidR="000459CC" w:rsidRDefault="000459CC">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997</w:t>
      </w:r>
    </w:p>
    <w:p w14:paraId="7CC36F9D" w14:textId="77777777" w:rsidR="000459CC" w:rsidRDefault="000459CC">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997</w:t>
      </w:r>
    </w:p>
    <w:p w14:paraId="709DD298" w14:textId="77777777" w:rsidR="000459CC" w:rsidRDefault="000459CC">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997</w:t>
      </w:r>
    </w:p>
    <w:p w14:paraId="71A4F518" w14:textId="77777777" w:rsidR="000459CC" w:rsidRDefault="000459CC">
      <w:pPr>
        <w:pStyle w:val="TOC3"/>
        <w:rPr>
          <w:rFonts w:asciiTheme="minorHAnsi" w:eastAsiaTheme="minorEastAsia" w:hAnsiTheme="minorHAnsi" w:cstheme="minorBidi"/>
          <w:sz w:val="22"/>
          <w:szCs w:val="22"/>
          <w:lang w:eastAsia="en-GB"/>
        </w:rPr>
      </w:pPr>
      <w:r>
        <w:t>6.</w:t>
      </w:r>
      <w:r w:rsidRPr="00391D97">
        <w:rPr>
          <w:iCs/>
        </w:rPr>
        <w:t>6</w:t>
      </w:r>
      <w:r>
        <w:t>B.5</w:t>
      </w:r>
      <w:r>
        <w:rPr>
          <w:rFonts w:asciiTheme="minorHAnsi" w:eastAsiaTheme="minorEastAsia" w:hAnsiTheme="minorHAnsi" w:cstheme="minorBidi"/>
          <w:sz w:val="22"/>
          <w:szCs w:val="22"/>
          <w:lang w:eastAsia="en-GB"/>
        </w:rPr>
        <w:tab/>
      </w:r>
      <w:r>
        <w:t>Inter-band EN-DC including both FR1 and FR2</w:t>
      </w:r>
      <w:r>
        <w:tab/>
        <w:t>997</w:t>
      </w:r>
    </w:p>
    <w:p w14:paraId="605B9EDD" w14:textId="77777777" w:rsidR="000459CC" w:rsidRDefault="000459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997</w:t>
      </w:r>
    </w:p>
    <w:p w14:paraId="35EA7BF2" w14:textId="77777777" w:rsidR="000459CC" w:rsidRDefault="000459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997</w:t>
      </w:r>
    </w:p>
    <w:p w14:paraId="7FA1CFD2" w14:textId="77777777" w:rsidR="000459CC" w:rsidRDefault="000459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998</w:t>
      </w:r>
    </w:p>
    <w:p w14:paraId="7DAEB47B" w14:textId="77777777" w:rsidR="000459CC" w:rsidRDefault="000459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998</w:t>
      </w:r>
    </w:p>
    <w:p w14:paraId="324EC301" w14:textId="77777777" w:rsidR="000459CC" w:rsidRDefault="000459CC">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998</w:t>
      </w:r>
    </w:p>
    <w:p w14:paraId="129BBBA2" w14:textId="77777777" w:rsidR="000459CC" w:rsidRDefault="000459CC">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998</w:t>
      </w:r>
    </w:p>
    <w:p w14:paraId="7B79E727" w14:textId="77777777" w:rsidR="000459CC" w:rsidRDefault="000459CC">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999</w:t>
      </w:r>
    </w:p>
    <w:p w14:paraId="0EA5B0F1" w14:textId="77777777" w:rsidR="000459CC" w:rsidRDefault="000459CC">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391D97">
        <w:rPr>
          <w:vertAlign w:val="subscript"/>
        </w:rPr>
        <w:t>IB,c</w:t>
      </w:r>
      <w:r>
        <w:t xml:space="preserve"> for CA</w:t>
      </w:r>
      <w:r>
        <w:tab/>
        <w:t>999</w:t>
      </w:r>
    </w:p>
    <w:p w14:paraId="0581C514" w14:textId="77777777" w:rsidR="000459CC" w:rsidRDefault="000459CC">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391D97">
        <w:rPr>
          <w:vertAlign w:val="subscript"/>
        </w:rPr>
        <w:t xml:space="preserve">IB,c </w:t>
      </w:r>
      <w:r>
        <w:t>for Inter-band CA between FR1 and FR2</w:t>
      </w:r>
      <w:r>
        <w:tab/>
        <w:t>999</w:t>
      </w:r>
    </w:p>
    <w:p w14:paraId="5E72343B"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7.3A.4</w:t>
      </w:r>
      <w:r>
        <w:rPr>
          <w:rFonts w:asciiTheme="minorHAnsi" w:eastAsiaTheme="minorEastAsia" w:hAnsiTheme="minorHAnsi" w:cstheme="minorBidi"/>
          <w:sz w:val="22"/>
          <w:szCs w:val="22"/>
          <w:lang w:eastAsia="en-GB"/>
        </w:rPr>
        <w:tab/>
      </w:r>
      <w:r w:rsidRPr="00391D97">
        <w:rPr>
          <w:rFonts w:eastAsia="MS Mincho"/>
        </w:rPr>
        <w:t>Void</w:t>
      </w:r>
      <w:r>
        <w:tab/>
        <w:t>999</w:t>
      </w:r>
    </w:p>
    <w:p w14:paraId="5E4A9C77" w14:textId="77777777" w:rsidR="000459CC" w:rsidRDefault="000459CC">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999</w:t>
      </w:r>
    </w:p>
    <w:p w14:paraId="6F6163AF" w14:textId="77777777" w:rsidR="000459CC" w:rsidRDefault="000459CC">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999</w:t>
      </w:r>
    </w:p>
    <w:p w14:paraId="063A2458" w14:textId="77777777" w:rsidR="000459CC" w:rsidRDefault="000459CC">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1000</w:t>
      </w:r>
    </w:p>
    <w:p w14:paraId="7F90E981"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7.3B.2.1</w:t>
      </w:r>
      <w:r>
        <w:rPr>
          <w:rFonts w:asciiTheme="minorHAnsi" w:eastAsiaTheme="minorEastAsia" w:hAnsiTheme="minorHAnsi" w:cstheme="minorBidi"/>
          <w:sz w:val="22"/>
          <w:szCs w:val="22"/>
          <w:lang w:eastAsia="en-GB"/>
        </w:rPr>
        <w:tab/>
      </w:r>
      <w:r w:rsidRPr="00391D97">
        <w:rPr>
          <w:rFonts w:eastAsia="MS Mincho"/>
        </w:rPr>
        <w:t>Intra-band contiguous EN-DC</w:t>
      </w:r>
      <w:r>
        <w:tab/>
        <w:t>1000</w:t>
      </w:r>
    </w:p>
    <w:p w14:paraId="755AFA23"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7.3B.2.1</w:t>
      </w:r>
      <w:r>
        <w:rPr>
          <w:lang w:eastAsia="zh-TW"/>
        </w:rPr>
        <w:t>a</w:t>
      </w:r>
      <w:r>
        <w:rPr>
          <w:rFonts w:asciiTheme="minorHAnsi" w:eastAsiaTheme="minorEastAsia" w:hAnsiTheme="minorHAnsi" w:cstheme="minorBidi"/>
          <w:sz w:val="22"/>
          <w:szCs w:val="22"/>
          <w:lang w:eastAsia="en-GB"/>
        </w:rPr>
        <w:tab/>
      </w:r>
      <w:r w:rsidRPr="00391D97">
        <w:rPr>
          <w:rFonts w:eastAsia="MS Mincho"/>
        </w:rPr>
        <w:t>Intra-band contiguous N</w:t>
      </w:r>
      <w:r>
        <w:rPr>
          <w:lang w:eastAsia="zh-TW"/>
        </w:rPr>
        <w:t>E</w:t>
      </w:r>
      <w:r w:rsidRPr="00391D97">
        <w:rPr>
          <w:rFonts w:eastAsia="MS Mincho"/>
        </w:rPr>
        <w:t>-DC</w:t>
      </w:r>
      <w:r>
        <w:tab/>
        <w:t>1002</w:t>
      </w:r>
    </w:p>
    <w:p w14:paraId="3E3B0FB8"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lang w:val="fr-FR"/>
        </w:rPr>
        <w:t>7.3B.2.2</w:t>
      </w:r>
      <w:r>
        <w:rPr>
          <w:rFonts w:asciiTheme="minorHAnsi" w:eastAsiaTheme="minorEastAsia" w:hAnsiTheme="minorHAnsi" w:cstheme="minorBidi"/>
          <w:sz w:val="22"/>
          <w:szCs w:val="22"/>
          <w:lang w:eastAsia="en-GB"/>
        </w:rPr>
        <w:tab/>
      </w:r>
      <w:r w:rsidRPr="00391D97">
        <w:rPr>
          <w:rFonts w:eastAsia="MS Mincho"/>
          <w:lang w:val="fr-FR"/>
        </w:rPr>
        <w:t>Intra-band non-contiguous EN-DC</w:t>
      </w:r>
      <w:r>
        <w:tab/>
        <w:t>1002</w:t>
      </w:r>
    </w:p>
    <w:p w14:paraId="7AD6DB2F"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7.3B.2.3</w:t>
      </w:r>
      <w:r>
        <w:rPr>
          <w:rFonts w:asciiTheme="minorHAnsi" w:eastAsiaTheme="minorEastAsia" w:hAnsiTheme="minorHAnsi" w:cstheme="minorBidi"/>
          <w:sz w:val="22"/>
          <w:szCs w:val="22"/>
          <w:lang w:eastAsia="en-GB"/>
        </w:rPr>
        <w:tab/>
      </w:r>
      <w:r w:rsidRPr="00391D97">
        <w:rPr>
          <w:rFonts w:eastAsia="MS Mincho"/>
        </w:rPr>
        <w:t>Inter-band EN-DC within FR1</w:t>
      </w:r>
      <w:r>
        <w:tab/>
        <w:t>1002</w:t>
      </w:r>
    </w:p>
    <w:p w14:paraId="1FA39602" w14:textId="77777777" w:rsidR="000459CC" w:rsidRDefault="000459CC">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1002</w:t>
      </w:r>
    </w:p>
    <w:p w14:paraId="61BE8EFC" w14:textId="77777777" w:rsidR="000459CC" w:rsidRDefault="000459CC">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1003</w:t>
      </w:r>
    </w:p>
    <w:p w14:paraId="66804597" w14:textId="77777777" w:rsidR="000459CC" w:rsidRDefault="000459CC">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1010</w:t>
      </w:r>
    </w:p>
    <w:p w14:paraId="61FAAF35" w14:textId="77777777" w:rsidR="000459CC" w:rsidRDefault="000459CC">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1014</w:t>
      </w:r>
    </w:p>
    <w:p w14:paraId="69208009" w14:textId="77777777" w:rsidR="000459CC" w:rsidRDefault="000459CC">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1014</w:t>
      </w:r>
    </w:p>
    <w:p w14:paraId="1EDCB5CF" w14:textId="77777777" w:rsidR="000459CC" w:rsidRDefault="000459CC">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1022</w:t>
      </w:r>
    </w:p>
    <w:p w14:paraId="14378631" w14:textId="77777777" w:rsidR="000459CC" w:rsidRDefault="000459CC">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1023</w:t>
      </w:r>
    </w:p>
    <w:p w14:paraId="3123BDEC" w14:textId="77777777" w:rsidR="000459CC" w:rsidRDefault="000459CC">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1033</w:t>
      </w:r>
    </w:p>
    <w:p w14:paraId="4339E272" w14:textId="77777777" w:rsidR="000459CC" w:rsidRDefault="000459CC">
      <w:pPr>
        <w:pStyle w:val="TOC6"/>
        <w:rPr>
          <w:rFonts w:asciiTheme="minorHAnsi" w:eastAsiaTheme="minorEastAsia" w:hAnsiTheme="minorHAnsi" w:cstheme="minorBidi"/>
          <w:sz w:val="22"/>
          <w:szCs w:val="22"/>
          <w:lang w:eastAsia="en-GB"/>
        </w:rPr>
      </w:pPr>
      <w:r w:rsidRPr="00391D97">
        <w:rPr>
          <w:rFonts w:eastAsia="Times New Roman"/>
        </w:rPr>
        <w:t>7.3B.</w:t>
      </w:r>
      <w:r>
        <w:t>2.</w:t>
      </w:r>
      <w:r w:rsidRPr="00391D97">
        <w:rPr>
          <w:rFonts w:eastAsia="Times New Roman"/>
        </w:rPr>
        <w:t>3.5.3</w:t>
      </w:r>
      <w:r>
        <w:rPr>
          <w:rFonts w:asciiTheme="minorHAnsi" w:eastAsiaTheme="minorEastAsia" w:hAnsiTheme="minorHAnsi" w:cstheme="minorBidi"/>
          <w:sz w:val="22"/>
          <w:szCs w:val="22"/>
          <w:lang w:eastAsia="en-GB"/>
        </w:rPr>
        <w:tab/>
      </w:r>
      <w:r>
        <w:t>Void</w:t>
      </w:r>
      <w:r>
        <w:tab/>
        <w:t>1094</w:t>
      </w:r>
    </w:p>
    <w:p w14:paraId="1EB115D8" w14:textId="77777777" w:rsidR="000459CC" w:rsidRDefault="000459CC">
      <w:pPr>
        <w:pStyle w:val="TOC6"/>
        <w:rPr>
          <w:rFonts w:asciiTheme="minorHAnsi" w:eastAsiaTheme="minorEastAsia" w:hAnsiTheme="minorHAnsi" w:cstheme="minorBidi"/>
          <w:sz w:val="22"/>
          <w:szCs w:val="22"/>
          <w:lang w:eastAsia="en-GB"/>
        </w:rPr>
      </w:pPr>
      <w:r w:rsidRPr="00391D97">
        <w:rPr>
          <w:rFonts w:eastAsia="Times New Roman"/>
        </w:rPr>
        <w:t>7.3B.</w:t>
      </w:r>
      <w:r>
        <w:t>2.</w:t>
      </w:r>
      <w:r w:rsidRPr="00391D97">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1094</w:t>
      </w:r>
    </w:p>
    <w:p w14:paraId="0A9FBE90" w14:textId="77777777" w:rsidR="000459CC" w:rsidRDefault="000459CC">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391D97">
        <w:rPr>
          <w:vertAlign w:val="superscript"/>
        </w:rPr>
        <w:t>st</w:t>
      </w:r>
      <w:r>
        <w:t xml:space="preserve"> or 2</w:t>
      </w:r>
      <w:r w:rsidRPr="00391D97">
        <w:rPr>
          <w:vertAlign w:val="superscript"/>
        </w:rPr>
        <w:t>nd</w:t>
      </w:r>
      <w:r>
        <w:t xml:space="preserve"> adjacent channel of UL band for EN-DC in NR FR1</w:t>
      </w:r>
      <w:r>
        <w:tab/>
        <w:t>1094</w:t>
      </w:r>
    </w:p>
    <w:p w14:paraId="2D5E4B8B"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7.3B.2.3a</w:t>
      </w:r>
      <w:r>
        <w:rPr>
          <w:rFonts w:asciiTheme="minorHAnsi" w:eastAsiaTheme="minorEastAsia" w:hAnsiTheme="minorHAnsi" w:cstheme="minorBidi"/>
          <w:sz w:val="22"/>
          <w:szCs w:val="22"/>
          <w:lang w:eastAsia="en-GB"/>
        </w:rPr>
        <w:tab/>
      </w:r>
      <w:r w:rsidRPr="00391D97">
        <w:rPr>
          <w:rFonts w:eastAsia="MS Mincho"/>
        </w:rPr>
        <w:t>Inter-band NE-DC within FR1</w:t>
      </w:r>
      <w:r>
        <w:tab/>
        <w:t>1095</w:t>
      </w:r>
    </w:p>
    <w:p w14:paraId="1584D3F0" w14:textId="77777777" w:rsidR="000459CC" w:rsidRDefault="000459CC">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1095</w:t>
      </w:r>
    </w:p>
    <w:p w14:paraId="23C359C2" w14:textId="77777777" w:rsidR="000459CC" w:rsidRDefault="000459CC">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1095</w:t>
      </w:r>
    </w:p>
    <w:p w14:paraId="18572A77" w14:textId="77777777" w:rsidR="000459CC" w:rsidRDefault="000459CC">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1095</w:t>
      </w:r>
    </w:p>
    <w:p w14:paraId="6304D98A" w14:textId="77777777" w:rsidR="000459CC" w:rsidRDefault="000459CC">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1095</w:t>
      </w:r>
    </w:p>
    <w:p w14:paraId="4C1A79D2" w14:textId="77777777" w:rsidR="000459CC" w:rsidRDefault="000459CC">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1096</w:t>
      </w:r>
    </w:p>
    <w:p w14:paraId="2EC03C57"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7.3B.2.4</w:t>
      </w:r>
      <w:r>
        <w:rPr>
          <w:rFonts w:asciiTheme="minorHAnsi" w:eastAsiaTheme="minorEastAsia" w:hAnsiTheme="minorHAnsi" w:cstheme="minorBidi"/>
          <w:sz w:val="22"/>
          <w:szCs w:val="22"/>
          <w:lang w:eastAsia="en-GB"/>
        </w:rPr>
        <w:tab/>
      </w:r>
      <w:r w:rsidRPr="00391D97">
        <w:rPr>
          <w:rFonts w:eastAsia="MS Mincho"/>
        </w:rPr>
        <w:t>Inter-band EN-DC including FR2</w:t>
      </w:r>
      <w:r>
        <w:tab/>
        <w:t>1096</w:t>
      </w:r>
    </w:p>
    <w:p w14:paraId="1FD7A149" w14:textId="77777777" w:rsidR="000459CC" w:rsidRDefault="000459CC">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1096</w:t>
      </w:r>
    </w:p>
    <w:p w14:paraId="2E533288"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7.3B.2.5</w:t>
      </w:r>
      <w:r>
        <w:rPr>
          <w:rFonts w:asciiTheme="minorHAnsi" w:eastAsiaTheme="minorEastAsia" w:hAnsiTheme="minorHAnsi" w:cstheme="minorBidi"/>
          <w:sz w:val="22"/>
          <w:szCs w:val="22"/>
          <w:lang w:eastAsia="en-GB"/>
        </w:rPr>
        <w:tab/>
      </w:r>
      <w:r w:rsidRPr="00391D97">
        <w:rPr>
          <w:rFonts w:eastAsia="MS Mincho"/>
        </w:rPr>
        <w:t>Inter-band EN-DC including both FR1 and FR2</w:t>
      </w:r>
      <w:r>
        <w:tab/>
        <w:t>1096</w:t>
      </w:r>
    </w:p>
    <w:p w14:paraId="48C64A0C" w14:textId="77777777" w:rsidR="000459CC" w:rsidRDefault="000459CC">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1096</w:t>
      </w:r>
    </w:p>
    <w:p w14:paraId="7A138280"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7.3B.3</w:t>
      </w:r>
      <w:r>
        <w:rPr>
          <w:rFonts w:asciiTheme="minorHAnsi" w:eastAsiaTheme="minorEastAsia" w:hAnsiTheme="minorHAnsi" w:cstheme="minorBidi"/>
          <w:sz w:val="22"/>
          <w:szCs w:val="22"/>
          <w:lang w:eastAsia="en-GB"/>
        </w:rPr>
        <w:tab/>
      </w:r>
      <w:r>
        <w:t>ΔR</w:t>
      </w:r>
      <w:r w:rsidRPr="00391D97">
        <w:rPr>
          <w:vertAlign w:val="subscript"/>
        </w:rPr>
        <w:t>IB,c</w:t>
      </w:r>
      <w:r>
        <w:t>, ΔR</w:t>
      </w:r>
      <w:r w:rsidRPr="00391D97">
        <w:rPr>
          <w:vertAlign w:val="subscript"/>
        </w:rPr>
        <w:t>IBNC</w:t>
      </w:r>
      <w:r>
        <w:t xml:space="preserve"> for DC</w:t>
      </w:r>
      <w:r>
        <w:tab/>
        <w:t>1096</w:t>
      </w:r>
    </w:p>
    <w:p w14:paraId="59826807"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7.3B.3.0</w:t>
      </w:r>
      <w:r>
        <w:rPr>
          <w:rFonts w:asciiTheme="minorHAnsi" w:eastAsiaTheme="minorEastAsia" w:hAnsiTheme="minorHAnsi" w:cstheme="minorBidi"/>
          <w:sz w:val="22"/>
          <w:szCs w:val="22"/>
          <w:lang w:eastAsia="en-GB"/>
        </w:rPr>
        <w:tab/>
      </w:r>
      <w:r w:rsidRPr="00391D97">
        <w:rPr>
          <w:rFonts w:eastAsia="MS Mincho"/>
        </w:rPr>
        <w:t>General</w:t>
      </w:r>
      <w:r>
        <w:tab/>
        <w:t>1096</w:t>
      </w:r>
    </w:p>
    <w:p w14:paraId="7ADDB45F"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lang w:val="fr-FR"/>
        </w:rPr>
        <w:t>7.3B.3.1</w:t>
      </w:r>
      <w:r>
        <w:rPr>
          <w:rFonts w:asciiTheme="minorHAnsi" w:eastAsiaTheme="minorEastAsia" w:hAnsiTheme="minorHAnsi" w:cstheme="minorBidi"/>
          <w:sz w:val="22"/>
          <w:szCs w:val="22"/>
          <w:lang w:eastAsia="en-GB"/>
        </w:rPr>
        <w:tab/>
      </w:r>
      <w:r w:rsidRPr="00391D97">
        <w:rPr>
          <w:rFonts w:eastAsia="MS Mincho"/>
          <w:lang w:val="fr-FR"/>
        </w:rPr>
        <w:t>Intra-band contiguous EN-DC</w:t>
      </w:r>
      <w:r>
        <w:tab/>
        <w:t>1098</w:t>
      </w:r>
    </w:p>
    <w:p w14:paraId="265DACEE"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lang w:val="fr-FR"/>
        </w:rPr>
        <w:t>7.3B.3.2</w:t>
      </w:r>
      <w:r>
        <w:rPr>
          <w:rFonts w:asciiTheme="minorHAnsi" w:eastAsiaTheme="minorEastAsia" w:hAnsiTheme="minorHAnsi" w:cstheme="minorBidi"/>
          <w:sz w:val="22"/>
          <w:szCs w:val="22"/>
          <w:lang w:eastAsia="en-GB"/>
        </w:rPr>
        <w:tab/>
      </w:r>
      <w:r w:rsidRPr="00391D97">
        <w:rPr>
          <w:rFonts w:eastAsia="MS Mincho"/>
          <w:lang w:val="fr-FR"/>
        </w:rPr>
        <w:t>Intra-band non-contiguous EN-DC</w:t>
      </w:r>
      <w:r>
        <w:tab/>
        <w:t>1098</w:t>
      </w:r>
    </w:p>
    <w:p w14:paraId="72BFE938"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7.3B.3.3</w:t>
      </w:r>
      <w:r>
        <w:rPr>
          <w:rFonts w:asciiTheme="minorHAnsi" w:eastAsiaTheme="minorEastAsia" w:hAnsiTheme="minorHAnsi" w:cstheme="minorBidi"/>
          <w:sz w:val="22"/>
          <w:szCs w:val="22"/>
          <w:lang w:eastAsia="en-GB"/>
        </w:rPr>
        <w:tab/>
      </w:r>
      <w:r w:rsidRPr="00391D97">
        <w:rPr>
          <w:rFonts w:eastAsia="MS Mincho"/>
        </w:rPr>
        <w:t>Inter-band EN-DC within FR1</w:t>
      </w:r>
      <w:r>
        <w:tab/>
        <w:t>1105</w:t>
      </w:r>
    </w:p>
    <w:p w14:paraId="4763037A" w14:textId="77777777" w:rsidR="000459CC" w:rsidRDefault="000459CC">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in two bands</w:t>
      </w:r>
      <w:r>
        <w:tab/>
        <w:t>1105</w:t>
      </w:r>
    </w:p>
    <w:p w14:paraId="3C893C28" w14:textId="77777777" w:rsidR="000459CC" w:rsidRDefault="000459CC">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three bands</w:t>
      </w:r>
      <w:r>
        <w:tab/>
        <w:t>1109</w:t>
      </w:r>
    </w:p>
    <w:p w14:paraId="77D5A664" w14:textId="77777777" w:rsidR="000459CC" w:rsidRDefault="000459CC">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four bands</w:t>
      </w:r>
      <w:r>
        <w:tab/>
        <w:t>1122</w:t>
      </w:r>
    </w:p>
    <w:p w14:paraId="5A5D3EB1" w14:textId="77777777" w:rsidR="000459CC" w:rsidRDefault="000459CC">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five bands</w:t>
      </w:r>
      <w:r>
        <w:tab/>
        <w:t>1136</w:t>
      </w:r>
    </w:p>
    <w:p w14:paraId="463AE996" w14:textId="77777777" w:rsidR="000459CC" w:rsidRDefault="000459CC">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six bands</w:t>
      </w:r>
      <w:r>
        <w:tab/>
        <w:t>1142</w:t>
      </w:r>
    </w:p>
    <w:p w14:paraId="5D1FFECD"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7.3B.3.3a</w:t>
      </w:r>
      <w:r>
        <w:rPr>
          <w:rFonts w:asciiTheme="minorHAnsi" w:eastAsiaTheme="minorEastAsia" w:hAnsiTheme="minorHAnsi" w:cstheme="minorBidi"/>
          <w:sz w:val="22"/>
          <w:szCs w:val="22"/>
          <w:lang w:eastAsia="en-GB"/>
        </w:rPr>
        <w:tab/>
      </w:r>
      <w:r w:rsidRPr="00391D97">
        <w:rPr>
          <w:rFonts w:eastAsia="MS Mincho"/>
        </w:rPr>
        <w:t>Inter-band NE-DC within FR1</w:t>
      </w:r>
      <w:r>
        <w:tab/>
        <w:t>1142</w:t>
      </w:r>
    </w:p>
    <w:p w14:paraId="2F7EDA1C"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7.3B.3.4</w:t>
      </w:r>
      <w:r>
        <w:rPr>
          <w:rFonts w:asciiTheme="minorHAnsi" w:eastAsiaTheme="minorEastAsia" w:hAnsiTheme="minorHAnsi" w:cstheme="minorBidi"/>
          <w:sz w:val="22"/>
          <w:szCs w:val="22"/>
          <w:lang w:eastAsia="en-GB"/>
        </w:rPr>
        <w:tab/>
      </w:r>
      <w:r w:rsidRPr="00391D97">
        <w:rPr>
          <w:rFonts w:eastAsia="MS Mincho"/>
        </w:rPr>
        <w:t>Inter-band EN-DC including FR2</w:t>
      </w:r>
      <w:r>
        <w:tab/>
        <w:t>1142</w:t>
      </w:r>
    </w:p>
    <w:p w14:paraId="308243A2" w14:textId="77777777" w:rsidR="000459CC" w:rsidRDefault="000459CC">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in two bands</w:t>
      </w:r>
      <w:r>
        <w:tab/>
        <w:t>1142</w:t>
      </w:r>
    </w:p>
    <w:p w14:paraId="10696111" w14:textId="77777777" w:rsidR="000459CC" w:rsidRDefault="000459CC">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three bands</w:t>
      </w:r>
      <w:r>
        <w:tab/>
        <w:t>1142</w:t>
      </w:r>
    </w:p>
    <w:p w14:paraId="35BD7A08" w14:textId="77777777" w:rsidR="000459CC" w:rsidRDefault="000459CC">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391D97">
        <w:rPr>
          <w:vertAlign w:val="subscript"/>
        </w:rPr>
        <w:t xml:space="preserve">IB,c </w:t>
      </w:r>
      <w:r>
        <w:t>for EN-DC four bands</w:t>
      </w:r>
      <w:r>
        <w:tab/>
        <w:t>1143</w:t>
      </w:r>
    </w:p>
    <w:p w14:paraId="40FF48DE" w14:textId="77777777" w:rsidR="000459CC" w:rsidRDefault="000459CC">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391D97">
        <w:rPr>
          <w:vertAlign w:val="subscript"/>
        </w:rPr>
        <w:t xml:space="preserve">IB,c </w:t>
      </w:r>
      <w:r>
        <w:t>for EN-DC five bands</w:t>
      </w:r>
      <w:r>
        <w:tab/>
        <w:t>1143</w:t>
      </w:r>
    </w:p>
    <w:p w14:paraId="1C9B3CD3" w14:textId="77777777" w:rsidR="000459CC" w:rsidRDefault="000459CC">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1143</w:t>
      </w:r>
    </w:p>
    <w:p w14:paraId="0A792BC5" w14:textId="77777777" w:rsidR="000459CC" w:rsidRDefault="000459CC">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1143</w:t>
      </w:r>
    </w:p>
    <w:p w14:paraId="6590D21F" w14:textId="77777777" w:rsidR="000459CC" w:rsidRDefault="000459CC">
      <w:pPr>
        <w:pStyle w:val="TOC4"/>
        <w:rPr>
          <w:rFonts w:asciiTheme="minorHAnsi" w:eastAsiaTheme="minorEastAsia" w:hAnsiTheme="minorHAnsi" w:cstheme="minorBidi"/>
          <w:sz w:val="22"/>
          <w:szCs w:val="22"/>
          <w:lang w:eastAsia="en-GB"/>
        </w:rPr>
      </w:pPr>
      <w:r w:rsidRPr="00391D97">
        <w:rPr>
          <w:rFonts w:eastAsia="MS Mincho"/>
        </w:rPr>
        <w:t>7.3B.3.5</w:t>
      </w:r>
      <w:r>
        <w:rPr>
          <w:rFonts w:asciiTheme="minorHAnsi" w:eastAsiaTheme="minorEastAsia" w:hAnsiTheme="minorHAnsi" w:cstheme="minorBidi"/>
          <w:sz w:val="22"/>
          <w:szCs w:val="22"/>
          <w:lang w:eastAsia="en-GB"/>
        </w:rPr>
        <w:tab/>
      </w:r>
      <w:r w:rsidRPr="00391D97">
        <w:rPr>
          <w:rFonts w:eastAsia="MS Mincho"/>
        </w:rPr>
        <w:t>Inter-band EN-DC including both FR1 and FR2</w:t>
      </w:r>
      <w:r>
        <w:tab/>
        <w:t>1143</w:t>
      </w:r>
    </w:p>
    <w:p w14:paraId="7FD9D9E2" w14:textId="77777777" w:rsidR="000459CC" w:rsidRDefault="000459CC">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three bands</w:t>
      </w:r>
      <w:r>
        <w:tab/>
        <w:t>1143</w:t>
      </w:r>
    </w:p>
    <w:p w14:paraId="63889F25" w14:textId="77777777" w:rsidR="000459CC" w:rsidRDefault="000459CC">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four bands</w:t>
      </w:r>
      <w:r>
        <w:tab/>
        <w:t>1143</w:t>
      </w:r>
    </w:p>
    <w:p w14:paraId="0B4E4BF3" w14:textId="77777777" w:rsidR="000459CC" w:rsidRDefault="000459CC">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five bands</w:t>
      </w:r>
      <w:r>
        <w:tab/>
        <w:t>1143</w:t>
      </w:r>
    </w:p>
    <w:p w14:paraId="55C46645" w14:textId="77777777" w:rsidR="000459CC" w:rsidRDefault="000459CC">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391D97">
        <w:rPr>
          <w:vertAlign w:val="subscript"/>
        </w:rPr>
        <w:t>IB,c</w:t>
      </w:r>
      <w:r>
        <w:t xml:space="preserve"> for EN-DC six bands</w:t>
      </w:r>
      <w:r>
        <w:tab/>
        <w:t>1143</w:t>
      </w:r>
    </w:p>
    <w:p w14:paraId="6A94395C" w14:textId="77777777" w:rsidR="000459CC" w:rsidRDefault="000459CC">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1144</w:t>
      </w:r>
    </w:p>
    <w:p w14:paraId="53696586" w14:textId="77777777" w:rsidR="000459CC" w:rsidRDefault="000459CC">
      <w:pPr>
        <w:pStyle w:val="TOC3"/>
        <w:rPr>
          <w:rFonts w:asciiTheme="minorHAnsi" w:eastAsiaTheme="minorEastAsia" w:hAnsiTheme="minorHAnsi" w:cstheme="minorBidi"/>
          <w:sz w:val="22"/>
          <w:szCs w:val="22"/>
          <w:lang w:eastAsia="en-GB"/>
        </w:rPr>
      </w:pPr>
      <w:r>
        <w:lastRenderedPageBreak/>
        <w:t>7.3E.1</w:t>
      </w:r>
      <w:r>
        <w:rPr>
          <w:rFonts w:asciiTheme="minorHAnsi" w:eastAsiaTheme="minorEastAsia" w:hAnsiTheme="minorHAnsi" w:cstheme="minorBidi"/>
          <w:sz w:val="22"/>
          <w:szCs w:val="22"/>
          <w:lang w:eastAsia="en-GB"/>
        </w:rPr>
        <w:tab/>
      </w:r>
      <w:r>
        <w:t>General</w:t>
      </w:r>
      <w:r>
        <w:tab/>
        <w:t>1144</w:t>
      </w:r>
    </w:p>
    <w:p w14:paraId="0D689D20" w14:textId="77777777" w:rsidR="000459CC" w:rsidRDefault="000459CC">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1144</w:t>
      </w:r>
    </w:p>
    <w:p w14:paraId="01608721" w14:textId="77777777" w:rsidR="000459CC" w:rsidRDefault="000459CC">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1144</w:t>
      </w:r>
    </w:p>
    <w:p w14:paraId="6F2CC0CC" w14:textId="77777777" w:rsidR="000459CC" w:rsidRDefault="000459CC">
      <w:pPr>
        <w:pStyle w:val="TOC4"/>
        <w:rPr>
          <w:rFonts w:asciiTheme="minorHAnsi" w:eastAsiaTheme="minorEastAsia" w:hAnsiTheme="minorHAnsi" w:cstheme="minorBidi"/>
          <w:sz w:val="22"/>
          <w:szCs w:val="22"/>
          <w:lang w:eastAsia="en-GB"/>
        </w:rPr>
      </w:pPr>
      <w:r w:rsidRPr="00391D97">
        <w:rPr>
          <w:lang w:val="fr-FR"/>
        </w:rPr>
        <w:t>7.3E.2.2</w:t>
      </w:r>
      <w:r>
        <w:rPr>
          <w:rFonts w:asciiTheme="minorHAnsi" w:eastAsiaTheme="minorEastAsia" w:hAnsiTheme="minorHAnsi" w:cstheme="minorBidi"/>
          <w:sz w:val="22"/>
          <w:szCs w:val="22"/>
          <w:lang w:eastAsia="en-GB"/>
        </w:rPr>
        <w:tab/>
      </w:r>
      <w:r w:rsidRPr="00391D97">
        <w:rPr>
          <w:lang w:val="fr-FR"/>
        </w:rPr>
        <w:t>Intra-band non-contiguous V2X</w:t>
      </w:r>
      <w:r>
        <w:tab/>
        <w:t>1144</w:t>
      </w:r>
    </w:p>
    <w:p w14:paraId="22ED3AB6" w14:textId="77777777" w:rsidR="000459CC" w:rsidRDefault="000459CC">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1144</w:t>
      </w:r>
    </w:p>
    <w:p w14:paraId="01F22D04" w14:textId="77777777" w:rsidR="000459CC" w:rsidRDefault="000459CC">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1144</w:t>
      </w:r>
    </w:p>
    <w:p w14:paraId="42B59E36" w14:textId="77777777" w:rsidR="000459CC" w:rsidRDefault="000459CC">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1145</w:t>
      </w:r>
    </w:p>
    <w:p w14:paraId="4C835A75" w14:textId="77777777" w:rsidR="000459CC" w:rsidRDefault="000459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1146</w:t>
      </w:r>
    </w:p>
    <w:p w14:paraId="66320701" w14:textId="77777777" w:rsidR="000459CC" w:rsidRDefault="000459C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1146</w:t>
      </w:r>
    </w:p>
    <w:p w14:paraId="28439CAA" w14:textId="77777777" w:rsidR="000459CC" w:rsidRDefault="000459CC">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1146</w:t>
      </w:r>
    </w:p>
    <w:p w14:paraId="44DDDD6E" w14:textId="77777777" w:rsidR="000459CC" w:rsidRDefault="000459CC">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1146</w:t>
      </w:r>
    </w:p>
    <w:p w14:paraId="0E849D3B" w14:textId="77777777" w:rsidR="000459CC" w:rsidRDefault="000459CC">
      <w:pPr>
        <w:pStyle w:val="TOC3"/>
        <w:rPr>
          <w:rFonts w:asciiTheme="minorHAnsi" w:eastAsiaTheme="minorEastAsia" w:hAnsiTheme="minorHAnsi" w:cstheme="minorBidi"/>
          <w:sz w:val="22"/>
          <w:szCs w:val="22"/>
          <w:lang w:eastAsia="en-GB"/>
        </w:rPr>
      </w:pPr>
      <w:r>
        <w:t>7.4B.1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1146</w:t>
      </w:r>
    </w:p>
    <w:p w14:paraId="109092DD" w14:textId="77777777" w:rsidR="000459CC" w:rsidRDefault="000459CC">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1146</w:t>
      </w:r>
    </w:p>
    <w:p w14:paraId="155EE521"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7.4B.3</w:t>
      </w:r>
      <w:r>
        <w:rPr>
          <w:rFonts w:asciiTheme="minorHAnsi" w:eastAsiaTheme="minorEastAsia" w:hAnsiTheme="minorHAnsi" w:cstheme="minorBidi"/>
          <w:sz w:val="22"/>
          <w:szCs w:val="22"/>
          <w:lang w:eastAsia="en-GB"/>
        </w:rPr>
        <w:tab/>
      </w:r>
      <w:r>
        <w:t>Inter-band EN-DC within FR1</w:t>
      </w:r>
      <w:r>
        <w:tab/>
        <w:t>1146</w:t>
      </w:r>
    </w:p>
    <w:p w14:paraId="7488E958" w14:textId="77777777" w:rsidR="000459CC" w:rsidRDefault="000459CC">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1146</w:t>
      </w:r>
    </w:p>
    <w:p w14:paraId="436CC450" w14:textId="77777777" w:rsidR="000459CC" w:rsidRDefault="000459CC">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1147</w:t>
      </w:r>
    </w:p>
    <w:p w14:paraId="3EB407E8" w14:textId="77777777" w:rsidR="000459CC" w:rsidRDefault="000459CC">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1147</w:t>
      </w:r>
    </w:p>
    <w:p w14:paraId="1BA016C4" w14:textId="77777777" w:rsidR="000459CC" w:rsidRDefault="000459CC">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1147</w:t>
      </w:r>
    </w:p>
    <w:p w14:paraId="67961B9E" w14:textId="77777777" w:rsidR="000459CC" w:rsidRDefault="000459CC">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1147</w:t>
      </w:r>
    </w:p>
    <w:p w14:paraId="04AE6201" w14:textId="77777777" w:rsidR="000459CC" w:rsidRDefault="000459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1147</w:t>
      </w:r>
    </w:p>
    <w:p w14:paraId="30F27F87" w14:textId="77777777" w:rsidR="000459CC" w:rsidRDefault="000459CC">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1147</w:t>
      </w:r>
    </w:p>
    <w:p w14:paraId="62133C9A" w14:textId="77777777" w:rsidR="000459CC" w:rsidRDefault="000459CC">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1147</w:t>
      </w:r>
    </w:p>
    <w:p w14:paraId="1708C2A1" w14:textId="77777777" w:rsidR="000459CC" w:rsidRDefault="000459CC">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1147</w:t>
      </w:r>
    </w:p>
    <w:p w14:paraId="461F566E" w14:textId="77777777" w:rsidR="000459CC" w:rsidRDefault="000459CC">
      <w:pPr>
        <w:pStyle w:val="TOC3"/>
        <w:rPr>
          <w:rFonts w:asciiTheme="minorHAnsi" w:eastAsiaTheme="minorEastAsia" w:hAnsiTheme="minorHAnsi" w:cstheme="minorBidi"/>
          <w:sz w:val="22"/>
          <w:szCs w:val="22"/>
          <w:lang w:eastAsia="en-GB"/>
        </w:rPr>
      </w:pPr>
      <w:r>
        <w:t>7.5B.1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1148</w:t>
      </w:r>
    </w:p>
    <w:p w14:paraId="3B439FCA" w14:textId="77777777" w:rsidR="000459CC" w:rsidRDefault="000459CC">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1149</w:t>
      </w:r>
    </w:p>
    <w:p w14:paraId="2C55DC74"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7.5B.3</w:t>
      </w:r>
      <w:r>
        <w:rPr>
          <w:rFonts w:asciiTheme="minorHAnsi" w:eastAsiaTheme="minorEastAsia" w:hAnsiTheme="minorHAnsi" w:cstheme="minorBidi"/>
          <w:sz w:val="22"/>
          <w:szCs w:val="22"/>
          <w:lang w:eastAsia="en-GB"/>
        </w:rPr>
        <w:tab/>
      </w:r>
      <w:r>
        <w:t>Inter-band EN-DC within FR1</w:t>
      </w:r>
      <w:r>
        <w:tab/>
        <w:t>1149</w:t>
      </w:r>
    </w:p>
    <w:p w14:paraId="74F72056" w14:textId="77777777" w:rsidR="000459CC" w:rsidRDefault="000459CC">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1149</w:t>
      </w:r>
    </w:p>
    <w:p w14:paraId="47A0670C" w14:textId="77777777" w:rsidR="000459CC" w:rsidRDefault="000459CC">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1149</w:t>
      </w:r>
    </w:p>
    <w:p w14:paraId="6F9E0F19" w14:textId="77777777" w:rsidR="000459CC" w:rsidRDefault="000459CC">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1149</w:t>
      </w:r>
    </w:p>
    <w:p w14:paraId="1DB626D3" w14:textId="77777777" w:rsidR="000459CC" w:rsidRDefault="000459CC">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1150</w:t>
      </w:r>
    </w:p>
    <w:p w14:paraId="6FFC2020" w14:textId="77777777" w:rsidR="000459CC" w:rsidRDefault="000459C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1150</w:t>
      </w:r>
    </w:p>
    <w:p w14:paraId="366963A9" w14:textId="77777777" w:rsidR="000459CC" w:rsidRDefault="000459CC">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1150</w:t>
      </w:r>
    </w:p>
    <w:p w14:paraId="042123F0" w14:textId="77777777" w:rsidR="000459CC" w:rsidRDefault="000459CC">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1150</w:t>
      </w:r>
    </w:p>
    <w:p w14:paraId="066C63FD" w14:textId="77777777" w:rsidR="000459CC" w:rsidRDefault="000459CC">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1150</w:t>
      </w:r>
    </w:p>
    <w:p w14:paraId="0744A46D" w14:textId="77777777" w:rsidR="000459CC" w:rsidRDefault="000459CC">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1150</w:t>
      </w:r>
    </w:p>
    <w:p w14:paraId="6F648FF5" w14:textId="77777777" w:rsidR="000459CC" w:rsidRDefault="000459CC">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1150</w:t>
      </w:r>
    </w:p>
    <w:p w14:paraId="7FF3AA34" w14:textId="77777777" w:rsidR="000459CC" w:rsidRDefault="000459CC">
      <w:pPr>
        <w:pStyle w:val="TOC4"/>
        <w:rPr>
          <w:rFonts w:asciiTheme="minorHAnsi" w:eastAsiaTheme="minorEastAsia" w:hAnsiTheme="minorHAnsi" w:cstheme="minorBidi"/>
          <w:sz w:val="22"/>
          <w:szCs w:val="22"/>
          <w:lang w:eastAsia="en-GB"/>
        </w:rPr>
      </w:pPr>
      <w:r>
        <w:t>7.6B.2.1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1150</w:t>
      </w:r>
    </w:p>
    <w:p w14:paraId="41D58500" w14:textId="77777777" w:rsidR="000459CC" w:rsidRDefault="000459CC">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1151</w:t>
      </w:r>
    </w:p>
    <w:p w14:paraId="375C316F" w14:textId="77777777" w:rsidR="000459CC" w:rsidRDefault="000459CC">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1151</w:t>
      </w:r>
    </w:p>
    <w:p w14:paraId="66E14065" w14:textId="77777777" w:rsidR="000459CC" w:rsidRDefault="000459CC">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1151</w:t>
      </w:r>
    </w:p>
    <w:p w14:paraId="6A70510F" w14:textId="77777777" w:rsidR="000459CC" w:rsidRDefault="000459CC">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1151</w:t>
      </w:r>
    </w:p>
    <w:p w14:paraId="71E29BA4" w14:textId="77777777" w:rsidR="000459CC" w:rsidRDefault="000459CC">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1151</w:t>
      </w:r>
    </w:p>
    <w:p w14:paraId="1D79D1B3" w14:textId="77777777" w:rsidR="000459CC" w:rsidRDefault="000459CC">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1151</w:t>
      </w:r>
    </w:p>
    <w:p w14:paraId="656E81E3" w14:textId="77777777" w:rsidR="000459CC" w:rsidRDefault="000459CC">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Void</w:t>
      </w:r>
      <w:r>
        <w:tab/>
        <w:t>1151</w:t>
      </w:r>
    </w:p>
    <w:p w14:paraId="5B79D4B4"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7.6B.3</w:t>
      </w:r>
      <w:r>
        <w:rPr>
          <w:rFonts w:asciiTheme="minorHAnsi" w:eastAsiaTheme="minorEastAsia" w:hAnsiTheme="minorHAnsi" w:cstheme="minorBidi"/>
          <w:sz w:val="22"/>
          <w:szCs w:val="22"/>
          <w:lang w:eastAsia="en-GB"/>
        </w:rPr>
        <w:tab/>
      </w:r>
      <w:r>
        <w:t>Out-of-band blocking for DC in FR1</w:t>
      </w:r>
      <w:r>
        <w:tab/>
        <w:t>1152</w:t>
      </w:r>
    </w:p>
    <w:p w14:paraId="6BE1E52A" w14:textId="77777777" w:rsidR="000459CC" w:rsidRDefault="000459CC">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1152</w:t>
      </w:r>
    </w:p>
    <w:p w14:paraId="54216C0D" w14:textId="77777777" w:rsidR="000459CC" w:rsidRDefault="000459CC">
      <w:pPr>
        <w:pStyle w:val="TOC4"/>
        <w:rPr>
          <w:rFonts w:asciiTheme="minorHAnsi" w:eastAsiaTheme="minorEastAsia" w:hAnsiTheme="minorHAnsi" w:cstheme="minorBidi"/>
          <w:sz w:val="22"/>
          <w:szCs w:val="22"/>
          <w:lang w:eastAsia="en-GB"/>
        </w:rPr>
      </w:pPr>
      <w:r>
        <w:t>7.6B.3.1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1152</w:t>
      </w:r>
    </w:p>
    <w:p w14:paraId="213B08DD" w14:textId="77777777" w:rsidR="000459CC" w:rsidRDefault="000459CC">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1152</w:t>
      </w:r>
    </w:p>
    <w:p w14:paraId="70CFCD77" w14:textId="77777777" w:rsidR="000459CC" w:rsidRDefault="000459CC">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1152</w:t>
      </w:r>
    </w:p>
    <w:p w14:paraId="6F0A3D7F" w14:textId="77777777" w:rsidR="000459CC" w:rsidRDefault="000459CC">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1153</w:t>
      </w:r>
    </w:p>
    <w:p w14:paraId="76E6274C" w14:textId="77777777" w:rsidR="000459CC" w:rsidRDefault="000459CC">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1154</w:t>
      </w:r>
    </w:p>
    <w:p w14:paraId="767E79AE" w14:textId="77777777" w:rsidR="000459CC" w:rsidRDefault="000459CC">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1154</w:t>
      </w:r>
    </w:p>
    <w:p w14:paraId="6D0EF7C7" w14:textId="77777777" w:rsidR="000459CC" w:rsidRDefault="000459CC">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1154</w:t>
      </w:r>
    </w:p>
    <w:p w14:paraId="724478F6"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7.6B.4</w:t>
      </w:r>
      <w:r>
        <w:rPr>
          <w:rFonts w:asciiTheme="minorHAnsi" w:eastAsiaTheme="minorEastAsia" w:hAnsiTheme="minorHAnsi" w:cstheme="minorBidi"/>
          <w:sz w:val="22"/>
          <w:szCs w:val="22"/>
          <w:lang w:eastAsia="en-GB"/>
        </w:rPr>
        <w:tab/>
      </w:r>
      <w:r>
        <w:t>Narrow band blocking for DC in FR1</w:t>
      </w:r>
      <w:r>
        <w:tab/>
        <w:t>1154</w:t>
      </w:r>
    </w:p>
    <w:p w14:paraId="47E17652" w14:textId="77777777" w:rsidR="000459CC" w:rsidRDefault="000459CC">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1154</w:t>
      </w:r>
    </w:p>
    <w:p w14:paraId="2F84F27E" w14:textId="77777777" w:rsidR="000459CC" w:rsidRDefault="000459CC">
      <w:pPr>
        <w:pStyle w:val="TOC4"/>
        <w:rPr>
          <w:rFonts w:asciiTheme="minorHAnsi" w:eastAsiaTheme="minorEastAsia" w:hAnsiTheme="minorHAnsi" w:cstheme="minorBidi"/>
          <w:sz w:val="22"/>
          <w:szCs w:val="22"/>
          <w:lang w:eastAsia="en-GB"/>
        </w:rPr>
      </w:pPr>
      <w:r>
        <w:t>7.6B.4.1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1154</w:t>
      </w:r>
    </w:p>
    <w:p w14:paraId="1A57A949" w14:textId="77777777" w:rsidR="000459CC" w:rsidRDefault="000459CC">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1155</w:t>
      </w:r>
    </w:p>
    <w:p w14:paraId="3006235F" w14:textId="77777777" w:rsidR="000459CC" w:rsidRDefault="000459CC">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1155</w:t>
      </w:r>
    </w:p>
    <w:p w14:paraId="7687C2C8" w14:textId="77777777" w:rsidR="000459CC" w:rsidRDefault="000459CC">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1155</w:t>
      </w:r>
    </w:p>
    <w:p w14:paraId="5148799A" w14:textId="77777777" w:rsidR="000459CC" w:rsidRDefault="000459CC">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1155</w:t>
      </w:r>
    </w:p>
    <w:p w14:paraId="646DE807" w14:textId="77777777" w:rsidR="000459CC" w:rsidRDefault="000459CC">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1155</w:t>
      </w:r>
    </w:p>
    <w:p w14:paraId="676B41A3" w14:textId="77777777" w:rsidR="000459CC" w:rsidRDefault="000459CC">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1155</w:t>
      </w:r>
    </w:p>
    <w:p w14:paraId="18C1F60A" w14:textId="77777777" w:rsidR="000459CC" w:rsidRDefault="000459CC">
      <w:pPr>
        <w:pStyle w:val="TOC2"/>
        <w:rPr>
          <w:rFonts w:asciiTheme="minorHAnsi" w:eastAsiaTheme="minorEastAsia" w:hAnsiTheme="minorHAnsi" w:cstheme="minorBidi"/>
          <w:sz w:val="22"/>
          <w:szCs w:val="22"/>
          <w:lang w:eastAsia="en-GB"/>
        </w:rPr>
      </w:pPr>
      <w:r>
        <w:lastRenderedPageBreak/>
        <w:t>7.6E</w:t>
      </w:r>
      <w:r>
        <w:rPr>
          <w:rFonts w:asciiTheme="minorHAnsi" w:eastAsiaTheme="minorEastAsia" w:hAnsiTheme="minorHAnsi" w:cstheme="minorBidi"/>
          <w:sz w:val="22"/>
          <w:szCs w:val="22"/>
          <w:lang w:eastAsia="en-GB"/>
        </w:rPr>
        <w:tab/>
      </w:r>
      <w:r>
        <w:t>Blocking characteristics for V2X in FR1</w:t>
      </w:r>
      <w:r>
        <w:tab/>
        <w:t>1155</w:t>
      </w:r>
    </w:p>
    <w:p w14:paraId="64089FB8" w14:textId="77777777" w:rsidR="000459CC" w:rsidRDefault="000459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1155</w:t>
      </w:r>
    </w:p>
    <w:p w14:paraId="39E437A0" w14:textId="77777777" w:rsidR="000459CC" w:rsidRDefault="000459CC">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1155</w:t>
      </w:r>
    </w:p>
    <w:p w14:paraId="0336D08B" w14:textId="77777777" w:rsidR="000459CC" w:rsidRDefault="000459CC">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1156</w:t>
      </w:r>
    </w:p>
    <w:p w14:paraId="68EB08AF"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7.7B.1</w:t>
      </w:r>
      <w:r>
        <w:rPr>
          <w:rFonts w:asciiTheme="minorHAnsi" w:eastAsiaTheme="minorEastAsia" w:hAnsiTheme="minorHAnsi" w:cstheme="minorBidi"/>
          <w:sz w:val="22"/>
          <w:szCs w:val="22"/>
          <w:lang w:eastAsia="en-GB"/>
        </w:rPr>
        <w:tab/>
      </w:r>
      <w:r>
        <w:t>Intra-band contiguous EN-DC in FR1</w:t>
      </w:r>
      <w:r>
        <w:tab/>
        <w:t>1156</w:t>
      </w:r>
    </w:p>
    <w:p w14:paraId="1BB91784"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7.7B.1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1156</w:t>
      </w:r>
    </w:p>
    <w:p w14:paraId="26C7E9B0"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7.7B.2</w:t>
      </w:r>
      <w:r>
        <w:rPr>
          <w:rFonts w:asciiTheme="minorHAnsi" w:eastAsiaTheme="minorEastAsia" w:hAnsiTheme="minorHAnsi" w:cstheme="minorBidi"/>
          <w:sz w:val="22"/>
          <w:szCs w:val="22"/>
          <w:lang w:eastAsia="en-GB"/>
        </w:rPr>
        <w:tab/>
      </w:r>
      <w:r>
        <w:t>Intra-band non-contiguous EN-DC in FR1</w:t>
      </w:r>
      <w:r>
        <w:tab/>
        <w:t>1156</w:t>
      </w:r>
    </w:p>
    <w:p w14:paraId="5E5CCA65"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7.7B.3</w:t>
      </w:r>
      <w:r>
        <w:rPr>
          <w:rFonts w:asciiTheme="minorHAnsi" w:eastAsiaTheme="minorEastAsia" w:hAnsiTheme="minorHAnsi" w:cstheme="minorBidi"/>
          <w:sz w:val="22"/>
          <w:szCs w:val="22"/>
          <w:lang w:eastAsia="en-GB"/>
        </w:rPr>
        <w:tab/>
      </w:r>
      <w:r>
        <w:t>Inter-band EN-DC within FR1</w:t>
      </w:r>
      <w:r>
        <w:tab/>
        <w:t>1156</w:t>
      </w:r>
    </w:p>
    <w:p w14:paraId="28CD6D25" w14:textId="77777777" w:rsidR="000459CC" w:rsidRDefault="000459CC">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1157</w:t>
      </w:r>
    </w:p>
    <w:p w14:paraId="6BE0DFDB" w14:textId="77777777" w:rsidR="000459CC" w:rsidRDefault="000459CC">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1157</w:t>
      </w:r>
    </w:p>
    <w:p w14:paraId="2CF8D656" w14:textId="77777777" w:rsidR="000459CC" w:rsidRDefault="000459CC">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1157</w:t>
      </w:r>
    </w:p>
    <w:p w14:paraId="61436BCB" w14:textId="77777777" w:rsidR="000459CC" w:rsidRDefault="000459C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1157</w:t>
      </w:r>
    </w:p>
    <w:p w14:paraId="728B40AE" w14:textId="77777777" w:rsidR="000459CC" w:rsidRDefault="000459CC">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1157</w:t>
      </w:r>
    </w:p>
    <w:p w14:paraId="633D4FAA" w14:textId="77777777" w:rsidR="000459CC" w:rsidRDefault="000459CC">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1157</w:t>
      </w:r>
    </w:p>
    <w:p w14:paraId="422621B9"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7.8B.1</w:t>
      </w:r>
      <w:r>
        <w:rPr>
          <w:rFonts w:asciiTheme="minorHAnsi" w:eastAsiaTheme="minorEastAsia" w:hAnsiTheme="minorHAnsi" w:cstheme="minorBidi"/>
          <w:sz w:val="22"/>
          <w:szCs w:val="22"/>
          <w:lang w:eastAsia="en-GB"/>
        </w:rPr>
        <w:tab/>
      </w:r>
      <w:r>
        <w:t>General</w:t>
      </w:r>
      <w:r>
        <w:tab/>
        <w:t>1157</w:t>
      </w:r>
    </w:p>
    <w:p w14:paraId="4BE87E70"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7.8B.2</w:t>
      </w:r>
      <w:r>
        <w:rPr>
          <w:rFonts w:asciiTheme="minorHAnsi" w:eastAsiaTheme="minorEastAsia" w:hAnsiTheme="minorHAnsi" w:cstheme="minorBidi"/>
          <w:sz w:val="22"/>
          <w:szCs w:val="22"/>
          <w:lang w:eastAsia="en-GB"/>
        </w:rPr>
        <w:tab/>
      </w:r>
      <w:r>
        <w:t>Wide band Intermodulation</w:t>
      </w:r>
      <w:r>
        <w:tab/>
        <w:t>1157</w:t>
      </w:r>
    </w:p>
    <w:p w14:paraId="31476C6D" w14:textId="77777777" w:rsidR="000459CC" w:rsidRDefault="000459CC">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1157</w:t>
      </w:r>
    </w:p>
    <w:p w14:paraId="1C174DFE" w14:textId="77777777" w:rsidR="000459CC" w:rsidRDefault="000459CC">
      <w:pPr>
        <w:pStyle w:val="TOC4"/>
        <w:rPr>
          <w:rFonts w:asciiTheme="minorHAnsi" w:eastAsiaTheme="minorEastAsia" w:hAnsiTheme="minorHAnsi" w:cstheme="minorBidi"/>
          <w:sz w:val="22"/>
          <w:szCs w:val="22"/>
          <w:lang w:eastAsia="en-GB"/>
        </w:rPr>
      </w:pPr>
      <w:r>
        <w:t>7.8B.2.1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1158</w:t>
      </w:r>
    </w:p>
    <w:p w14:paraId="4517CC2F" w14:textId="77777777" w:rsidR="000459CC" w:rsidRDefault="000459CC">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1158</w:t>
      </w:r>
    </w:p>
    <w:p w14:paraId="3D0108C8" w14:textId="77777777" w:rsidR="000459CC" w:rsidRDefault="000459CC">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1158</w:t>
      </w:r>
    </w:p>
    <w:p w14:paraId="6BBAB519" w14:textId="77777777" w:rsidR="000459CC" w:rsidRDefault="000459CC">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1158</w:t>
      </w:r>
    </w:p>
    <w:p w14:paraId="74C2751E" w14:textId="77777777" w:rsidR="000459CC" w:rsidRDefault="000459CC">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1158</w:t>
      </w:r>
    </w:p>
    <w:p w14:paraId="6313F59C" w14:textId="77777777" w:rsidR="000459CC" w:rsidRDefault="000459CC">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1159</w:t>
      </w:r>
    </w:p>
    <w:p w14:paraId="0FC2494D" w14:textId="77777777" w:rsidR="000459CC" w:rsidRDefault="000459CC">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1159</w:t>
      </w:r>
    </w:p>
    <w:p w14:paraId="2B82CA78" w14:textId="77777777" w:rsidR="000459CC" w:rsidRDefault="000459CC">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1159</w:t>
      </w:r>
    </w:p>
    <w:p w14:paraId="539E199C" w14:textId="77777777" w:rsidR="000459CC" w:rsidRDefault="000459C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1159</w:t>
      </w:r>
    </w:p>
    <w:p w14:paraId="73496277" w14:textId="77777777" w:rsidR="000459CC" w:rsidRDefault="000459CC">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1159</w:t>
      </w:r>
    </w:p>
    <w:p w14:paraId="6153658A" w14:textId="77777777" w:rsidR="000459CC" w:rsidRDefault="000459CC">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1159</w:t>
      </w:r>
    </w:p>
    <w:p w14:paraId="576B5824"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7.9B.1</w:t>
      </w:r>
      <w:r>
        <w:rPr>
          <w:rFonts w:asciiTheme="minorHAnsi" w:eastAsiaTheme="minorEastAsia" w:hAnsiTheme="minorHAnsi" w:cstheme="minorBidi"/>
          <w:sz w:val="22"/>
          <w:szCs w:val="22"/>
          <w:lang w:eastAsia="en-GB"/>
        </w:rPr>
        <w:tab/>
      </w:r>
      <w:r>
        <w:t>Intra-band contiguous EN-DC in FR1</w:t>
      </w:r>
      <w:r>
        <w:tab/>
        <w:t>1159</w:t>
      </w:r>
    </w:p>
    <w:p w14:paraId="4C214454"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7.9B.1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1159</w:t>
      </w:r>
    </w:p>
    <w:p w14:paraId="33472FE5"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7.9B.2</w:t>
      </w:r>
      <w:r>
        <w:rPr>
          <w:rFonts w:asciiTheme="minorHAnsi" w:eastAsiaTheme="minorEastAsia" w:hAnsiTheme="minorHAnsi" w:cstheme="minorBidi"/>
          <w:sz w:val="22"/>
          <w:szCs w:val="22"/>
          <w:lang w:eastAsia="en-GB"/>
        </w:rPr>
        <w:tab/>
      </w:r>
      <w:r>
        <w:t>Intra-band non-contiguous EN-DC in FR1</w:t>
      </w:r>
      <w:r>
        <w:tab/>
        <w:t>1159</w:t>
      </w:r>
    </w:p>
    <w:p w14:paraId="4D0534D0"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7.9B.3</w:t>
      </w:r>
      <w:r>
        <w:rPr>
          <w:rFonts w:asciiTheme="minorHAnsi" w:eastAsiaTheme="minorEastAsia" w:hAnsiTheme="minorHAnsi" w:cstheme="minorBidi"/>
          <w:sz w:val="22"/>
          <w:szCs w:val="22"/>
          <w:lang w:eastAsia="en-GB"/>
        </w:rPr>
        <w:tab/>
      </w:r>
      <w:r>
        <w:t>Inter-band EN-DC within FR1</w:t>
      </w:r>
      <w:r>
        <w:tab/>
        <w:t>1159</w:t>
      </w:r>
    </w:p>
    <w:p w14:paraId="5BC7FA7C" w14:textId="77777777" w:rsidR="000459CC" w:rsidRDefault="000459CC">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1159</w:t>
      </w:r>
    </w:p>
    <w:p w14:paraId="21E1489B" w14:textId="77777777" w:rsidR="000459CC" w:rsidRDefault="000459CC">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1160</w:t>
      </w:r>
    </w:p>
    <w:p w14:paraId="5AAB28D1" w14:textId="77777777" w:rsidR="000459CC" w:rsidRDefault="000459CC">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1160</w:t>
      </w:r>
    </w:p>
    <w:p w14:paraId="7349B0D7" w14:textId="77777777" w:rsidR="000459CC" w:rsidRDefault="000459CC">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Void</w:t>
      </w:r>
      <w:r>
        <w:tab/>
        <w:t>1160</w:t>
      </w:r>
    </w:p>
    <w:p w14:paraId="6D121CEB" w14:textId="77777777" w:rsidR="000459CC" w:rsidRDefault="000459CC">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Void</w:t>
      </w:r>
      <w:r>
        <w:tab/>
        <w:t>1160</w:t>
      </w:r>
    </w:p>
    <w:p w14:paraId="6AEC441A" w14:textId="77777777" w:rsidR="000459CC" w:rsidRDefault="000459CC">
      <w:pPr>
        <w:pStyle w:val="TOC2"/>
        <w:rPr>
          <w:rFonts w:asciiTheme="minorHAnsi" w:eastAsiaTheme="minorEastAsia" w:hAnsiTheme="minorHAnsi" w:cstheme="minorBidi"/>
          <w:sz w:val="22"/>
          <w:szCs w:val="22"/>
          <w:lang w:eastAsia="en-GB"/>
        </w:rPr>
      </w:pPr>
      <w:r>
        <w:t>7.10B</w:t>
      </w:r>
      <w:r>
        <w:rPr>
          <w:rFonts w:asciiTheme="minorHAnsi" w:eastAsiaTheme="minorEastAsia" w:hAnsiTheme="minorHAnsi" w:cstheme="minorBidi"/>
          <w:sz w:val="22"/>
          <w:szCs w:val="22"/>
          <w:lang w:eastAsia="en-GB"/>
        </w:rPr>
        <w:tab/>
      </w:r>
      <w:r>
        <w:t>power imbalance for DC in FR1</w:t>
      </w:r>
      <w:r>
        <w:tab/>
        <w:t>1160</w:t>
      </w:r>
    </w:p>
    <w:p w14:paraId="04FD8678" w14:textId="77777777" w:rsidR="000459CC" w:rsidRDefault="000459CC">
      <w:pPr>
        <w:pStyle w:val="TOC3"/>
        <w:rPr>
          <w:rFonts w:asciiTheme="minorHAnsi" w:eastAsiaTheme="minorEastAsia" w:hAnsiTheme="minorHAnsi" w:cstheme="minorBidi"/>
          <w:sz w:val="22"/>
          <w:szCs w:val="22"/>
          <w:lang w:eastAsia="en-GB"/>
        </w:rPr>
      </w:pPr>
      <w:r w:rsidRPr="00391D97">
        <w:rPr>
          <w:rFonts w:eastAsia="MS Mincho"/>
        </w:rPr>
        <w:t>7.10B.3</w:t>
      </w:r>
      <w:r>
        <w:rPr>
          <w:rFonts w:asciiTheme="minorHAnsi" w:eastAsiaTheme="minorEastAsia" w:hAnsiTheme="minorHAnsi" w:cstheme="minorBidi"/>
          <w:sz w:val="22"/>
          <w:szCs w:val="22"/>
          <w:lang w:eastAsia="en-GB"/>
        </w:rPr>
        <w:tab/>
      </w:r>
      <w:r>
        <w:t>Inter-band EN-DC within FR1</w:t>
      </w:r>
      <w:r>
        <w:tab/>
        <w:t>1160</w:t>
      </w:r>
    </w:p>
    <w:p w14:paraId="0D1C682A" w14:textId="77777777" w:rsidR="000459CC" w:rsidRDefault="000459CC">
      <w:pPr>
        <w:pStyle w:val="TOC8"/>
        <w:rPr>
          <w:rFonts w:asciiTheme="minorHAnsi" w:eastAsiaTheme="minorEastAsia" w:hAnsiTheme="minorHAnsi" w:cstheme="minorBidi"/>
          <w:b w:val="0"/>
          <w:szCs w:val="22"/>
          <w:lang w:eastAsia="en-GB"/>
        </w:rPr>
      </w:pPr>
      <w:r>
        <w:t xml:space="preserve">Annex A (normative): </w:t>
      </w:r>
      <w:r w:rsidRPr="00391D97">
        <w:rPr>
          <w:rFonts w:eastAsia="Times New Roman"/>
          <w:lang w:eastAsia="x-none"/>
        </w:rPr>
        <w:t>Measurement channels</w:t>
      </w:r>
      <w:r>
        <w:tab/>
        <w:t>1161</w:t>
      </w:r>
    </w:p>
    <w:p w14:paraId="15D4BA13" w14:textId="77777777" w:rsidR="000459CC" w:rsidRDefault="000459C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1161</w:t>
      </w:r>
    </w:p>
    <w:p w14:paraId="1CF321D4" w14:textId="77777777" w:rsidR="000459CC" w:rsidRDefault="000459C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1161</w:t>
      </w:r>
    </w:p>
    <w:p w14:paraId="36657AF6" w14:textId="77777777" w:rsidR="000459CC" w:rsidRDefault="000459C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1161</w:t>
      </w:r>
    </w:p>
    <w:p w14:paraId="6E2B0B01" w14:textId="77777777" w:rsidR="000459CC" w:rsidRDefault="000459C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1162</w:t>
      </w:r>
    </w:p>
    <w:p w14:paraId="045204D3" w14:textId="77777777" w:rsidR="000459CC" w:rsidRDefault="000459CC">
      <w:pPr>
        <w:pStyle w:val="TOC3"/>
        <w:rPr>
          <w:rFonts w:asciiTheme="minorHAnsi" w:eastAsiaTheme="minorEastAsia" w:hAnsiTheme="minorHAnsi" w:cstheme="minorBidi"/>
          <w:sz w:val="22"/>
          <w:szCs w:val="22"/>
          <w:lang w:eastAsia="en-GB"/>
        </w:rPr>
      </w:pPr>
      <w:r w:rsidRPr="00391D97">
        <w:rPr>
          <w:snapToGrid w:val="0"/>
        </w:rPr>
        <w:t>A.2.2.1</w:t>
      </w:r>
      <w:r>
        <w:rPr>
          <w:rFonts w:asciiTheme="minorHAnsi" w:eastAsiaTheme="minorEastAsia" w:hAnsiTheme="minorHAnsi" w:cstheme="minorBidi"/>
          <w:sz w:val="22"/>
          <w:szCs w:val="22"/>
          <w:lang w:eastAsia="en-GB"/>
        </w:rPr>
        <w:tab/>
      </w:r>
      <w:r w:rsidRPr="00391D97">
        <w:rPr>
          <w:snapToGrid w:val="0"/>
        </w:rPr>
        <w:t>Full RB allocation</w:t>
      </w:r>
      <w:r>
        <w:tab/>
        <w:t>1162</w:t>
      </w:r>
    </w:p>
    <w:p w14:paraId="598FD603" w14:textId="77777777" w:rsidR="000459CC" w:rsidRDefault="000459CC">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1162</w:t>
      </w:r>
    </w:p>
    <w:p w14:paraId="7E12163D" w14:textId="77777777" w:rsidR="000459CC" w:rsidRDefault="000459CC">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1163</w:t>
      </w:r>
    </w:p>
    <w:p w14:paraId="16EC2A9B" w14:textId="77777777" w:rsidR="000459CC" w:rsidRDefault="000459CC">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1164</w:t>
      </w:r>
    </w:p>
    <w:p w14:paraId="7D2B4D4D" w14:textId="77777777" w:rsidR="000459CC" w:rsidRDefault="000459CC">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1165</w:t>
      </w:r>
    </w:p>
    <w:p w14:paraId="014190BE" w14:textId="77777777" w:rsidR="000459CC" w:rsidRDefault="000459CC">
      <w:pPr>
        <w:pStyle w:val="TOC3"/>
        <w:rPr>
          <w:rFonts w:asciiTheme="minorHAnsi" w:eastAsiaTheme="minorEastAsia" w:hAnsiTheme="minorHAnsi" w:cstheme="minorBidi"/>
          <w:sz w:val="22"/>
          <w:szCs w:val="22"/>
          <w:lang w:eastAsia="en-GB"/>
        </w:rPr>
      </w:pPr>
      <w:r w:rsidRPr="00391D97">
        <w:rPr>
          <w:snapToGrid w:val="0"/>
        </w:rPr>
        <w:t>A.2.2.2</w:t>
      </w:r>
      <w:r>
        <w:rPr>
          <w:rFonts w:asciiTheme="minorHAnsi" w:eastAsiaTheme="minorEastAsia" w:hAnsiTheme="minorHAnsi" w:cstheme="minorBidi"/>
          <w:sz w:val="22"/>
          <w:szCs w:val="22"/>
          <w:lang w:eastAsia="en-GB"/>
        </w:rPr>
        <w:tab/>
      </w:r>
      <w:r w:rsidRPr="00391D97">
        <w:rPr>
          <w:snapToGrid w:val="0"/>
        </w:rPr>
        <w:t>Partial RB allocation</w:t>
      </w:r>
      <w:r>
        <w:tab/>
        <w:t>1166</w:t>
      </w:r>
    </w:p>
    <w:p w14:paraId="4B5A6F9C" w14:textId="77777777" w:rsidR="000459CC" w:rsidRDefault="000459CC">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1166</w:t>
      </w:r>
    </w:p>
    <w:p w14:paraId="6778A26A" w14:textId="77777777" w:rsidR="000459CC" w:rsidRDefault="000459CC">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1172</w:t>
      </w:r>
    </w:p>
    <w:p w14:paraId="19FBB3A5" w14:textId="77777777" w:rsidR="000459CC" w:rsidRDefault="000459CC">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1175</w:t>
      </w:r>
    </w:p>
    <w:p w14:paraId="6827936F" w14:textId="77777777" w:rsidR="000459CC" w:rsidRDefault="000459C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1178</w:t>
      </w:r>
    </w:p>
    <w:p w14:paraId="51500900" w14:textId="77777777" w:rsidR="000459CC" w:rsidRDefault="000459C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1178</w:t>
      </w:r>
    </w:p>
    <w:p w14:paraId="067632A0" w14:textId="77777777" w:rsidR="000459CC" w:rsidRDefault="000459CC">
      <w:pPr>
        <w:pStyle w:val="TOC3"/>
        <w:rPr>
          <w:rFonts w:asciiTheme="minorHAnsi" w:eastAsiaTheme="minorEastAsia" w:hAnsiTheme="minorHAnsi" w:cstheme="minorBidi"/>
          <w:sz w:val="22"/>
          <w:szCs w:val="22"/>
          <w:lang w:eastAsia="en-GB"/>
        </w:rPr>
      </w:pPr>
      <w:r w:rsidRPr="00391D97">
        <w:rPr>
          <w:snapToGrid w:val="0"/>
        </w:rPr>
        <w:t>A.3.1.1</w:t>
      </w:r>
      <w:r>
        <w:rPr>
          <w:rFonts w:asciiTheme="minorHAnsi" w:eastAsiaTheme="minorEastAsia" w:hAnsiTheme="minorHAnsi" w:cstheme="minorBidi"/>
          <w:sz w:val="22"/>
          <w:szCs w:val="22"/>
          <w:lang w:eastAsia="en-GB"/>
        </w:rPr>
        <w:tab/>
      </w:r>
      <w:r w:rsidRPr="00391D97">
        <w:rPr>
          <w:snapToGrid w:val="0"/>
        </w:rPr>
        <w:t>QPSK</w:t>
      </w:r>
      <w:r>
        <w:tab/>
        <w:t>1179</w:t>
      </w:r>
    </w:p>
    <w:p w14:paraId="7F80CDA2" w14:textId="77777777" w:rsidR="000459CC" w:rsidRDefault="000459CC">
      <w:pPr>
        <w:pStyle w:val="TOC3"/>
        <w:rPr>
          <w:rFonts w:asciiTheme="minorHAnsi" w:eastAsiaTheme="minorEastAsia" w:hAnsiTheme="minorHAnsi" w:cstheme="minorBidi"/>
          <w:sz w:val="22"/>
          <w:szCs w:val="22"/>
          <w:lang w:eastAsia="en-GB"/>
        </w:rPr>
      </w:pPr>
      <w:r w:rsidRPr="00391D97">
        <w:rPr>
          <w:snapToGrid w:val="0"/>
        </w:rPr>
        <w:t>A.3.1.2</w:t>
      </w:r>
      <w:r>
        <w:rPr>
          <w:rFonts w:asciiTheme="minorHAnsi" w:eastAsiaTheme="minorEastAsia" w:hAnsiTheme="minorHAnsi" w:cstheme="minorBidi"/>
          <w:sz w:val="22"/>
          <w:szCs w:val="22"/>
          <w:lang w:eastAsia="en-GB"/>
        </w:rPr>
        <w:tab/>
      </w:r>
      <w:r w:rsidRPr="00391D97">
        <w:rPr>
          <w:snapToGrid w:val="0"/>
        </w:rPr>
        <w:t>64-QAM</w:t>
      </w:r>
      <w:r>
        <w:tab/>
        <w:t>1180</w:t>
      </w:r>
    </w:p>
    <w:p w14:paraId="0B5DB1D2" w14:textId="77777777" w:rsidR="000459CC" w:rsidRDefault="000459CC">
      <w:pPr>
        <w:pStyle w:val="TOC3"/>
        <w:rPr>
          <w:rFonts w:asciiTheme="minorHAnsi" w:eastAsiaTheme="minorEastAsia" w:hAnsiTheme="minorHAnsi" w:cstheme="minorBidi"/>
          <w:sz w:val="22"/>
          <w:szCs w:val="22"/>
          <w:lang w:eastAsia="en-GB"/>
        </w:rPr>
      </w:pPr>
      <w:r w:rsidRPr="00391D97">
        <w:rPr>
          <w:snapToGrid w:val="0"/>
        </w:rPr>
        <w:t>A.3.1.3</w:t>
      </w:r>
      <w:r>
        <w:rPr>
          <w:rFonts w:asciiTheme="minorHAnsi" w:eastAsiaTheme="minorEastAsia" w:hAnsiTheme="minorHAnsi" w:cstheme="minorBidi"/>
          <w:sz w:val="22"/>
          <w:szCs w:val="22"/>
          <w:lang w:eastAsia="en-GB"/>
        </w:rPr>
        <w:tab/>
      </w:r>
      <w:r w:rsidRPr="00391D97">
        <w:rPr>
          <w:snapToGrid w:val="0"/>
        </w:rPr>
        <w:t>256-QAM</w:t>
      </w:r>
      <w:r>
        <w:tab/>
        <w:t>1181</w:t>
      </w:r>
    </w:p>
    <w:p w14:paraId="247B8368" w14:textId="77777777" w:rsidR="000459CC" w:rsidRDefault="000459CC">
      <w:pPr>
        <w:pStyle w:val="TOC8"/>
        <w:rPr>
          <w:rFonts w:asciiTheme="minorHAnsi" w:eastAsiaTheme="minorEastAsia" w:hAnsiTheme="minorHAnsi" w:cstheme="minorBidi"/>
          <w:b w:val="0"/>
          <w:szCs w:val="22"/>
          <w:lang w:eastAsia="en-GB"/>
        </w:rPr>
      </w:pPr>
      <w:r>
        <w:lastRenderedPageBreak/>
        <w:t>Annex B:</w:t>
      </w:r>
      <w:r>
        <w:rPr>
          <w:rFonts w:asciiTheme="minorHAnsi" w:eastAsiaTheme="minorEastAsia" w:hAnsiTheme="minorHAnsi" w:cstheme="minorBidi"/>
          <w:b w:val="0"/>
          <w:szCs w:val="22"/>
          <w:lang w:eastAsia="en-GB"/>
        </w:rPr>
        <w:tab/>
      </w:r>
      <w:r>
        <w:t>Void</w:t>
      </w:r>
      <w:r>
        <w:tab/>
        <w:t>1181</w:t>
      </w:r>
    </w:p>
    <w:p w14:paraId="316CF683" w14:textId="77777777" w:rsidR="000459CC" w:rsidRDefault="000459CC">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1181</w:t>
      </w:r>
    </w:p>
    <w:p w14:paraId="3C39CF3D" w14:textId="77777777" w:rsidR="000459CC" w:rsidRDefault="000459CC">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1181</w:t>
      </w:r>
    </w:p>
    <w:p w14:paraId="10D03439" w14:textId="77777777" w:rsidR="000459CC" w:rsidRDefault="000459CC">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1182</w:t>
      </w:r>
    </w:p>
    <w:p w14:paraId="1E70391D" w14:textId="77777777" w:rsidR="000459CC" w:rsidRDefault="000459CC">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1182</w:t>
      </w:r>
    </w:p>
    <w:p w14:paraId="524BCF2C" w14:textId="77777777" w:rsidR="000459CC" w:rsidRDefault="000459CC">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1182</w:t>
      </w:r>
    </w:p>
    <w:p w14:paraId="4157A952" w14:textId="77777777" w:rsidR="000459CC" w:rsidRDefault="000459CC">
      <w:pPr>
        <w:pStyle w:val="TOC8"/>
        <w:rPr>
          <w:rFonts w:asciiTheme="minorHAnsi" w:eastAsiaTheme="minorEastAsia" w:hAnsiTheme="minorHAnsi" w:cstheme="minorBidi"/>
          <w:b w:val="0"/>
          <w:szCs w:val="22"/>
          <w:lang w:eastAsia="en-GB"/>
        </w:rPr>
      </w:pPr>
      <w:r>
        <w:t xml:space="preserve">Annex H (normative): </w:t>
      </w:r>
      <w:r w:rsidRPr="00391D97">
        <w:rPr>
          <w:rFonts w:eastAsia="Times New Roman"/>
          <w:lang w:eastAsia="x-none"/>
        </w:rPr>
        <w:t>Modified MPR behavior</w:t>
      </w:r>
      <w:r>
        <w:tab/>
        <w:t>1182</w:t>
      </w:r>
    </w:p>
    <w:p w14:paraId="5B077C90" w14:textId="77777777" w:rsidR="000459CC" w:rsidRDefault="000459CC">
      <w:pPr>
        <w:pStyle w:val="TOC8"/>
        <w:rPr>
          <w:rFonts w:asciiTheme="minorHAnsi" w:eastAsiaTheme="minorEastAsia" w:hAnsiTheme="minorHAnsi" w:cstheme="minorBidi"/>
          <w:b w:val="0"/>
          <w:szCs w:val="22"/>
          <w:lang w:eastAsia="en-GB"/>
        </w:rPr>
      </w:pPr>
      <w:r>
        <w:t>Annex I (normative): Dual uplink interferer</w:t>
      </w:r>
      <w:r>
        <w:tab/>
        <w:t>1183</w:t>
      </w:r>
    </w:p>
    <w:p w14:paraId="49428EFB" w14:textId="77777777" w:rsidR="000459CC" w:rsidRDefault="000459CC">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1183</w:t>
      </w:r>
    </w:p>
    <w:p w14:paraId="197417E4" w14:textId="77777777" w:rsidR="000459CC" w:rsidRDefault="000459CC">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1183</w:t>
      </w:r>
    </w:p>
    <w:p w14:paraId="15C53E1A" w14:textId="77777777" w:rsidR="000459CC" w:rsidRDefault="000459CC">
      <w:pPr>
        <w:pStyle w:val="TOC8"/>
        <w:rPr>
          <w:rFonts w:asciiTheme="minorHAnsi" w:eastAsiaTheme="minorEastAsia" w:hAnsiTheme="minorHAnsi" w:cstheme="minorBidi"/>
          <w:b w:val="0"/>
          <w:szCs w:val="22"/>
          <w:lang w:eastAsia="en-GB"/>
        </w:rPr>
      </w:pPr>
      <w:r>
        <w:t>Annex L (informative): Change history</w:t>
      </w:r>
      <w:r>
        <w:tab/>
        <w:t>1184</w:t>
      </w:r>
    </w:p>
    <w:p w14:paraId="7B073077" w14:textId="4AEC2EBB" w:rsidR="00835B7B" w:rsidRPr="00EF5447" w:rsidRDefault="000459CC" w:rsidP="00835B7B">
      <w:r>
        <w:rPr>
          <w:noProof/>
          <w:sz w:val="22"/>
        </w:rPr>
        <w:fldChar w:fldCharType="end"/>
      </w:r>
    </w:p>
    <w:p w14:paraId="4196E94F" w14:textId="7CD9AFAC" w:rsidR="00BE69EC"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w:instrText>
      </w:r>
      <w:r w:rsidR="00E8213A">
        <w:rPr>
          <w:noProof/>
        </w:rPr>
        <w:instrText>i</w:instrText>
      </w:r>
      <w:r w:rsidR="00247C25">
        <w:rPr>
          <w:noProof/>
        </w:rPr>
        <w:instrText>2</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247C25">
        <w:rPr>
          <w:noProof/>
        </w:rPr>
        <w:instrText>2</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247C25">
        <w:rPr>
          <w:noProof/>
        </w:rPr>
        <w:instrText>2</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05070" w14:textId="77777777" w:rsidR="00A442FD" w:rsidRDefault="00A442FD">
      <w:r>
        <w:separator/>
      </w:r>
    </w:p>
    <w:p w14:paraId="63FA8DA9" w14:textId="77777777" w:rsidR="00A442FD" w:rsidRDefault="00A442FD"/>
  </w:endnote>
  <w:endnote w:type="continuationSeparator" w:id="0">
    <w:p w14:paraId="51DDE1AA" w14:textId="77777777" w:rsidR="00A442FD" w:rsidRDefault="00A442FD">
      <w:r>
        <w:continuationSeparator/>
      </w:r>
    </w:p>
    <w:p w14:paraId="48270C7A" w14:textId="77777777" w:rsidR="00A442FD" w:rsidRDefault="00A44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F2E9A" w14:textId="77777777" w:rsidR="00A442FD" w:rsidRDefault="00A442FD">
      <w:r>
        <w:separator/>
      </w:r>
    </w:p>
    <w:p w14:paraId="187B8045" w14:textId="77777777" w:rsidR="00A442FD" w:rsidRDefault="00A442FD"/>
  </w:footnote>
  <w:footnote w:type="continuationSeparator" w:id="0">
    <w:p w14:paraId="486A7A84" w14:textId="77777777" w:rsidR="00A442FD" w:rsidRDefault="00A442FD">
      <w:r>
        <w:continuationSeparator/>
      </w:r>
    </w:p>
    <w:p w14:paraId="37EAF66A" w14:textId="77777777" w:rsidR="00A442FD" w:rsidRDefault="00A442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9CC"/>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47C25"/>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EB0"/>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2F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9AF"/>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3975</Words>
  <Characters>22662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23</cp:revision>
  <cp:lastPrinted>2019-01-18T19:05:00Z</cp:lastPrinted>
  <dcterms:created xsi:type="dcterms:W3CDTF">2022-03-16T10:00:00Z</dcterms:created>
  <dcterms:modified xsi:type="dcterms:W3CDTF">2023-07-18T07:15:00Z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