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1FDADD16"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B71522">
              <w:t>V17</w:t>
            </w:r>
            <w:r w:rsidR="00193E03">
              <w:t>.</w:t>
            </w:r>
            <w:r w:rsidR="007C2B01">
              <w:t>1</w:t>
            </w:r>
            <w:r w:rsidR="00193E03">
              <w:t>.0</w:t>
            </w:r>
            <w:r w:rsidRPr="00396267">
              <w:t xml:space="preserve"> </w:t>
            </w:r>
            <w:r w:rsidRPr="00396267">
              <w:rPr>
                <w:sz w:val="32"/>
              </w:rPr>
              <w:t>(</w:t>
            </w:r>
            <w:r w:rsidR="007C2B01" w:rsidRPr="00396267">
              <w:rPr>
                <w:sz w:val="32"/>
              </w:rPr>
              <w:t>20</w:t>
            </w:r>
            <w:r w:rsidR="007C2B01">
              <w:rPr>
                <w:sz w:val="32"/>
              </w:rPr>
              <w:t>22</w:t>
            </w:r>
            <w:r w:rsidR="00193E03">
              <w:rPr>
                <w:sz w:val="32"/>
              </w:rPr>
              <w:t>-</w:t>
            </w:r>
            <w:r w:rsidR="007C2B01">
              <w:rPr>
                <w:sz w:val="32"/>
              </w:rPr>
              <w:t>03</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3" w:name="spectype2"/>
            <w:r w:rsidR="00D57972" w:rsidRPr="00396267">
              <w:t>Report</w:t>
            </w:r>
            <w:bookmarkEnd w:id="3"/>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4"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4"/>
          </w:p>
          <w:p w14:paraId="395C698E" w14:textId="00BF1A50" w:rsidR="004F0988" w:rsidRPr="00133525" w:rsidRDefault="004F0988" w:rsidP="00133525">
            <w:pPr>
              <w:pStyle w:val="ZT"/>
              <w:framePr w:wrap="auto" w:hAnchor="text" w:yAlign="inline"/>
              <w:rPr>
                <w:i/>
                <w:sz w:val="28"/>
              </w:rPr>
            </w:pPr>
            <w:r w:rsidRPr="00396267">
              <w:t>(</w:t>
            </w:r>
            <w:r w:rsidRPr="00396267">
              <w:rPr>
                <w:rStyle w:val="ZGSM"/>
              </w:rPr>
              <w:t xml:space="preserve">Release </w:t>
            </w:r>
            <w:r w:rsidR="00B71522" w:rsidRPr="00396267">
              <w:rPr>
                <w:rStyle w:val="ZGSM"/>
              </w:rPr>
              <w:t>1</w:t>
            </w:r>
            <w:r w:rsidR="00B71522">
              <w:rPr>
                <w:rStyle w:val="ZGSM"/>
              </w:rPr>
              <w:t>7</w:t>
            </w:r>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5"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5"/>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7"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9"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4F1E8358" w:rsidR="00E16509" w:rsidRPr="00396267" w:rsidRDefault="00E16509" w:rsidP="00133525">
            <w:pPr>
              <w:pStyle w:val="FP"/>
              <w:jc w:val="center"/>
              <w:rPr>
                <w:noProof/>
                <w:sz w:val="18"/>
              </w:rPr>
            </w:pPr>
            <w:r w:rsidRPr="00396267">
              <w:rPr>
                <w:noProof/>
                <w:sz w:val="18"/>
              </w:rPr>
              <w:t xml:space="preserve">© </w:t>
            </w:r>
            <w:r w:rsidR="007C2B01" w:rsidRPr="00396267">
              <w:rPr>
                <w:noProof/>
                <w:sz w:val="18"/>
              </w:rPr>
              <w:t>20</w:t>
            </w:r>
            <w:r w:rsidR="007C2B01">
              <w:rPr>
                <w:noProof/>
                <w:sz w:val="18"/>
              </w:rPr>
              <w:t>22</w:t>
            </w:r>
            <w:r w:rsidRPr="00396267">
              <w:rPr>
                <w:noProof/>
                <w:sz w:val="18"/>
              </w:rPr>
              <w:t>, 3GPP Organizational Partners (ARIB, ATIS, CCSA, ETSI, TSDSI, TTA, TTC).</w:t>
            </w:r>
            <w:bookmarkStart w:id="10" w:name="copyrightaddon"/>
            <w:bookmarkEnd w:id="10"/>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9"/>
          </w:p>
          <w:p w14:paraId="2A6C0CBC" w14:textId="77777777" w:rsidR="00E16509" w:rsidRDefault="00E16509" w:rsidP="00133525"/>
        </w:tc>
      </w:tr>
      <w:bookmarkEnd w:id="7"/>
    </w:tbl>
    <w:p w14:paraId="13D45553" w14:textId="77777777" w:rsidR="00080512" w:rsidRPr="004D3578" w:rsidRDefault="00080512">
      <w:pPr>
        <w:pStyle w:val="TT"/>
      </w:pPr>
      <w:r w:rsidRPr="004D3578">
        <w:br w:type="page"/>
      </w:r>
      <w:bookmarkStart w:id="11" w:name="tableOfContents"/>
      <w:bookmarkEnd w:id="11"/>
      <w:r w:rsidRPr="004D3578">
        <w:lastRenderedPageBreak/>
        <w:t>Contents</w:t>
      </w:r>
    </w:p>
    <w:p w14:paraId="376963DD" w14:textId="783BC306" w:rsidR="003F6877" w:rsidRDefault="00C21331">
      <w:pPr>
        <w:pStyle w:val="TOC1"/>
        <w:rPr>
          <w:rFonts w:asciiTheme="minorHAnsi" w:hAnsiTheme="minorHAnsi" w:cstheme="minorBidi"/>
          <w:szCs w:val="22"/>
          <w:lang w:eastAsia="en-GB"/>
        </w:rPr>
      </w:pPr>
      <w:r>
        <w:fldChar w:fldCharType="begin" w:fldLock="1"/>
      </w:r>
      <w:r>
        <w:instrText xml:space="preserve"> TOC \o "1-3" </w:instrText>
      </w:r>
      <w:r>
        <w:fldChar w:fldCharType="separate"/>
      </w:r>
      <w:r w:rsidR="003F6877">
        <w:t>Foreword</w:t>
      </w:r>
      <w:r w:rsidR="003F6877">
        <w:tab/>
      </w:r>
      <w:r w:rsidR="003F6877">
        <w:fldChar w:fldCharType="begin" w:fldLock="1"/>
      </w:r>
      <w:r w:rsidR="003F6877">
        <w:instrText xml:space="preserve"> PAGEREF _Toc98412778 \h </w:instrText>
      </w:r>
      <w:r w:rsidR="003F6877">
        <w:fldChar w:fldCharType="separate"/>
      </w:r>
      <w:r w:rsidR="003F6877">
        <w:t>5</w:t>
      </w:r>
      <w:r w:rsidR="003F6877">
        <w:fldChar w:fldCharType="end"/>
      </w:r>
    </w:p>
    <w:p w14:paraId="6128E66E" w14:textId="58ABC7D0" w:rsidR="003F6877" w:rsidRDefault="003F6877">
      <w:pPr>
        <w:pStyle w:val="TOC1"/>
        <w:rPr>
          <w:rFonts w:asciiTheme="minorHAnsi" w:hAnsiTheme="minorHAnsi" w:cstheme="minorBidi"/>
          <w:szCs w:val="22"/>
          <w:lang w:eastAsia="en-GB"/>
        </w:rPr>
      </w:pPr>
      <w:r>
        <w:t>Introduction</w:t>
      </w:r>
      <w:r>
        <w:tab/>
      </w:r>
      <w:r>
        <w:fldChar w:fldCharType="begin" w:fldLock="1"/>
      </w:r>
      <w:r>
        <w:instrText xml:space="preserve"> PAGEREF _Toc98412779 \h </w:instrText>
      </w:r>
      <w:r>
        <w:fldChar w:fldCharType="separate"/>
      </w:r>
      <w:r>
        <w:t>6</w:t>
      </w:r>
      <w:r>
        <w:fldChar w:fldCharType="end"/>
      </w:r>
    </w:p>
    <w:p w14:paraId="791CFF4C" w14:textId="444E1D46" w:rsidR="003F6877" w:rsidRDefault="003F687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_Toc98412780 \h </w:instrText>
      </w:r>
      <w:r>
        <w:fldChar w:fldCharType="separate"/>
      </w:r>
      <w:r>
        <w:t>7</w:t>
      </w:r>
      <w:r>
        <w:fldChar w:fldCharType="end"/>
      </w:r>
    </w:p>
    <w:p w14:paraId="687AF1AE" w14:textId="5BB1EC49" w:rsidR="003F6877" w:rsidRDefault="003F687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_Toc98412781 \h </w:instrText>
      </w:r>
      <w:r>
        <w:fldChar w:fldCharType="separate"/>
      </w:r>
      <w:r>
        <w:t>7</w:t>
      </w:r>
      <w:r>
        <w:fldChar w:fldCharType="end"/>
      </w:r>
    </w:p>
    <w:p w14:paraId="4F968FC7" w14:textId="6AB4718E" w:rsidR="003F6877" w:rsidRDefault="003F687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_Toc98412782 \h </w:instrText>
      </w:r>
      <w:r>
        <w:fldChar w:fldCharType="separate"/>
      </w:r>
      <w:r>
        <w:t>8</w:t>
      </w:r>
      <w:r>
        <w:fldChar w:fldCharType="end"/>
      </w:r>
    </w:p>
    <w:p w14:paraId="5E16B0E3" w14:textId="10A3FF27" w:rsidR="003F6877" w:rsidRDefault="003F687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_Toc98412783 \h </w:instrText>
      </w:r>
      <w:r>
        <w:fldChar w:fldCharType="separate"/>
      </w:r>
      <w:r>
        <w:t>8</w:t>
      </w:r>
      <w:r>
        <w:fldChar w:fldCharType="end"/>
      </w:r>
    </w:p>
    <w:p w14:paraId="278CEE60" w14:textId="74B56401" w:rsidR="003F6877" w:rsidRDefault="003F687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_Toc98412784 \h </w:instrText>
      </w:r>
      <w:r>
        <w:fldChar w:fldCharType="separate"/>
      </w:r>
      <w:r>
        <w:t>8</w:t>
      </w:r>
      <w:r>
        <w:fldChar w:fldCharType="end"/>
      </w:r>
    </w:p>
    <w:p w14:paraId="64A1A0A8" w14:textId="67523054" w:rsidR="003F6877" w:rsidRDefault="003F6877">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_Toc98412785 \h </w:instrText>
      </w:r>
      <w:r>
        <w:fldChar w:fldCharType="separate"/>
      </w:r>
      <w:r>
        <w:t>8</w:t>
      </w:r>
      <w:r>
        <w:fldChar w:fldCharType="end"/>
      </w:r>
    </w:p>
    <w:p w14:paraId="279D2752" w14:textId="5806C04D" w:rsidR="003F6877" w:rsidRDefault="003F687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fldLock="1"/>
      </w:r>
      <w:r>
        <w:instrText xml:space="preserve"> PAGEREF _Toc98412786 \h </w:instrText>
      </w:r>
      <w:r>
        <w:fldChar w:fldCharType="separate"/>
      </w:r>
      <w:r>
        <w:t>9</w:t>
      </w:r>
      <w:r>
        <w:fldChar w:fldCharType="end"/>
      </w:r>
    </w:p>
    <w:p w14:paraId="52FA49E8" w14:textId="6A597925" w:rsidR="003F6877" w:rsidRDefault="003F687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fldLock="1"/>
      </w:r>
      <w:r>
        <w:instrText xml:space="preserve"> PAGEREF _Toc98412787 \h </w:instrText>
      </w:r>
      <w:r>
        <w:fldChar w:fldCharType="separate"/>
      </w:r>
      <w:r>
        <w:t>10</w:t>
      </w:r>
      <w:r>
        <w:fldChar w:fldCharType="end"/>
      </w:r>
    </w:p>
    <w:p w14:paraId="66F2304E" w14:textId="439DB1D2" w:rsidR="003F6877" w:rsidRDefault="003F687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fldLock="1"/>
      </w:r>
      <w:r>
        <w:instrText xml:space="preserve"> PAGEREF _Toc98412788 \h </w:instrText>
      </w:r>
      <w:r>
        <w:fldChar w:fldCharType="separate"/>
      </w:r>
      <w:r>
        <w:t>10</w:t>
      </w:r>
      <w:r>
        <w:fldChar w:fldCharType="end"/>
      </w:r>
    </w:p>
    <w:p w14:paraId="7434172B" w14:textId="73E81042" w:rsidR="003F6877" w:rsidRDefault="003F6877">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_Toc98412789 \h </w:instrText>
      </w:r>
      <w:r>
        <w:fldChar w:fldCharType="separate"/>
      </w:r>
      <w:r>
        <w:t>10</w:t>
      </w:r>
      <w:r>
        <w:fldChar w:fldCharType="end"/>
      </w:r>
    </w:p>
    <w:p w14:paraId="0D69CFF9" w14:textId="36A81906" w:rsidR="003F6877" w:rsidRDefault="003F6877">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fldLock="1"/>
      </w:r>
      <w:r>
        <w:instrText xml:space="preserve"> PAGEREF _Toc98412790 \h </w:instrText>
      </w:r>
      <w:r>
        <w:fldChar w:fldCharType="separate"/>
      </w:r>
      <w:r>
        <w:t>11</w:t>
      </w:r>
      <w:r>
        <w:fldChar w:fldCharType="end"/>
      </w:r>
    </w:p>
    <w:p w14:paraId="2F5C46F8" w14:textId="1EC94945" w:rsidR="003F6877" w:rsidRDefault="003F6877">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rsidRPr="0058682F">
        <w:rPr>
          <w:rFonts w:eastAsia="Malgun Gothic"/>
        </w:rPr>
        <w:t>Concurrent</w:t>
      </w:r>
      <w:r>
        <w:t xml:space="preserve"> operation and carrier aggregation</w:t>
      </w:r>
      <w:r>
        <w:tab/>
      </w:r>
      <w:r>
        <w:fldChar w:fldCharType="begin" w:fldLock="1"/>
      </w:r>
      <w:r>
        <w:instrText xml:space="preserve"> PAGEREF _Toc98412791 \h </w:instrText>
      </w:r>
      <w:r>
        <w:fldChar w:fldCharType="separate"/>
      </w:r>
      <w:r>
        <w:t>12</w:t>
      </w:r>
      <w:r>
        <w:fldChar w:fldCharType="end"/>
      </w:r>
    </w:p>
    <w:p w14:paraId="021B64D3" w14:textId="27D27F53" w:rsidR="003F6877" w:rsidRDefault="003F6877">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_Toc98412792 \h </w:instrText>
      </w:r>
      <w:r>
        <w:fldChar w:fldCharType="separate"/>
      </w:r>
      <w:r>
        <w:t>13</w:t>
      </w:r>
      <w:r>
        <w:fldChar w:fldCharType="end"/>
      </w:r>
    </w:p>
    <w:p w14:paraId="6FF7A620" w14:textId="0F7285BE" w:rsidR="003F6877" w:rsidRDefault="003F6877">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fldLock="1"/>
      </w:r>
      <w:r>
        <w:instrText xml:space="preserve"> PAGEREF _Toc98412793 \h </w:instrText>
      </w:r>
      <w:r>
        <w:fldChar w:fldCharType="separate"/>
      </w:r>
      <w:r>
        <w:t>13</w:t>
      </w:r>
      <w:r>
        <w:fldChar w:fldCharType="end"/>
      </w:r>
    </w:p>
    <w:p w14:paraId="0AAD11AB" w14:textId="79549E83" w:rsidR="003F6877" w:rsidRDefault="003F6877">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fldLock="1"/>
      </w:r>
      <w:r>
        <w:instrText xml:space="preserve"> PAGEREF _Toc98412794 \h </w:instrText>
      </w:r>
      <w:r>
        <w:fldChar w:fldCharType="separate"/>
      </w:r>
      <w:r>
        <w:t>14</w:t>
      </w:r>
      <w:r>
        <w:fldChar w:fldCharType="end"/>
      </w:r>
    </w:p>
    <w:p w14:paraId="2C8B70DD" w14:textId="50C14991" w:rsidR="003F6877" w:rsidRDefault="003F6877">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fldLock="1"/>
      </w:r>
      <w:r>
        <w:instrText xml:space="preserve"> PAGEREF _Toc98412795 \h </w:instrText>
      </w:r>
      <w:r>
        <w:fldChar w:fldCharType="separate"/>
      </w:r>
      <w:r>
        <w:t>17</w:t>
      </w:r>
      <w:r>
        <w:fldChar w:fldCharType="end"/>
      </w:r>
    </w:p>
    <w:p w14:paraId="7C759A69" w14:textId="4C042573" w:rsidR="003F6877" w:rsidRDefault="003F6877">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_Toc98412796 \h </w:instrText>
      </w:r>
      <w:r>
        <w:fldChar w:fldCharType="separate"/>
      </w:r>
      <w:r>
        <w:t>17</w:t>
      </w:r>
      <w:r>
        <w:fldChar w:fldCharType="end"/>
      </w:r>
    </w:p>
    <w:p w14:paraId="46B19CF7" w14:textId="03F71B94" w:rsidR="003F6877" w:rsidRDefault="003F6877">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fldLock="1"/>
      </w:r>
      <w:r>
        <w:instrText xml:space="preserve"> PAGEREF _Toc98412797 \h </w:instrText>
      </w:r>
      <w:r>
        <w:fldChar w:fldCharType="separate"/>
      </w:r>
      <w:r>
        <w:t>17</w:t>
      </w:r>
      <w:r>
        <w:fldChar w:fldCharType="end"/>
      </w:r>
    </w:p>
    <w:p w14:paraId="26DF7C16" w14:textId="71A5DFB7" w:rsidR="003F6877" w:rsidRDefault="003F6877">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fldLock="1"/>
      </w:r>
      <w:r>
        <w:instrText xml:space="preserve"> PAGEREF _Toc98412798 \h </w:instrText>
      </w:r>
      <w:r>
        <w:fldChar w:fldCharType="separate"/>
      </w:r>
      <w:r>
        <w:t>18</w:t>
      </w:r>
      <w:r>
        <w:fldChar w:fldCharType="end"/>
      </w:r>
    </w:p>
    <w:p w14:paraId="66A80EFD" w14:textId="47605FC0" w:rsidR="003F6877" w:rsidRDefault="003F6877">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fldLock="1"/>
      </w:r>
      <w:r>
        <w:instrText xml:space="preserve"> PAGEREF _Toc98412799 \h </w:instrText>
      </w:r>
      <w:r>
        <w:fldChar w:fldCharType="separate"/>
      </w:r>
      <w:r>
        <w:t>18</w:t>
      </w:r>
      <w:r>
        <w:fldChar w:fldCharType="end"/>
      </w:r>
    </w:p>
    <w:p w14:paraId="5853E630" w14:textId="1AA24A15" w:rsidR="003F6877" w:rsidRDefault="003F6877">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fldLock="1"/>
      </w:r>
      <w:r>
        <w:instrText xml:space="preserve"> PAGEREF _Toc98412800 \h </w:instrText>
      </w:r>
      <w:r>
        <w:fldChar w:fldCharType="separate"/>
      </w:r>
      <w:r>
        <w:t>18</w:t>
      </w:r>
      <w:r>
        <w:fldChar w:fldCharType="end"/>
      </w:r>
    </w:p>
    <w:p w14:paraId="25B296F5" w14:textId="053B1F54" w:rsidR="003F6877" w:rsidRDefault="003F6877">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fldLock="1"/>
      </w:r>
      <w:r>
        <w:instrText xml:space="preserve"> PAGEREF _Toc98412801 \h </w:instrText>
      </w:r>
      <w:r>
        <w:fldChar w:fldCharType="separate"/>
      </w:r>
      <w:r>
        <w:t>18</w:t>
      </w:r>
      <w:r>
        <w:fldChar w:fldCharType="end"/>
      </w:r>
    </w:p>
    <w:p w14:paraId="4F55EE79" w14:textId="75FB316B" w:rsidR="003F6877" w:rsidRDefault="003F6877">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fldLock="1"/>
      </w:r>
      <w:r>
        <w:instrText xml:space="preserve"> PAGEREF _Toc98412802 \h </w:instrText>
      </w:r>
      <w:r>
        <w:fldChar w:fldCharType="separate"/>
      </w:r>
      <w:r>
        <w:t>18</w:t>
      </w:r>
      <w:r>
        <w:fldChar w:fldCharType="end"/>
      </w:r>
    </w:p>
    <w:p w14:paraId="2EAA7E03" w14:textId="52A5335B" w:rsidR="003F6877" w:rsidRDefault="003F6877">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fldLock="1"/>
      </w:r>
      <w:r>
        <w:instrText xml:space="preserve"> PAGEREF _Toc98412803 \h </w:instrText>
      </w:r>
      <w:r>
        <w:fldChar w:fldCharType="separate"/>
      </w:r>
      <w:r>
        <w:t>18</w:t>
      </w:r>
      <w:r>
        <w:fldChar w:fldCharType="end"/>
      </w:r>
    </w:p>
    <w:p w14:paraId="5DB0FBB3" w14:textId="6DF6224D" w:rsidR="003F6877" w:rsidRDefault="003F6877">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fldLock="1"/>
      </w:r>
      <w:r>
        <w:instrText xml:space="preserve"> PAGEREF _Toc98412804 \h </w:instrText>
      </w:r>
      <w:r>
        <w:fldChar w:fldCharType="separate"/>
      </w:r>
      <w:r>
        <w:t>19</w:t>
      </w:r>
      <w:r>
        <w:fldChar w:fldCharType="end"/>
      </w:r>
    </w:p>
    <w:p w14:paraId="69B4EE39" w14:textId="3CB4271F" w:rsidR="003F6877" w:rsidRDefault="003F6877">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fldLock="1"/>
      </w:r>
      <w:r>
        <w:instrText xml:space="preserve"> PAGEREF _Toc98412805 \h </w:instrText>
      </w:r>
      <w:r>
        <w:fldChar w:fldCharType="separate"/>
      </w:r>
      <w:r>
        <w:t>19</w:t>
      </w:r>
      <w:r>
        <w:fldChar w:fldCharType="end"/>
      </w:r>
    </w:p>
    <w:p w14:paraId="5D23E5A2" w14:textId="297B8B6D" w:rsidR="003F6877" w:rsidRDefault="003F6877">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fldLock="1"/>
      </w:r>
      <w:r>
        <w:instrText xml:space="preserve"> PAGEREF _Toc98412806 \h </w:instrText>
      </w:r>
      <w:r>
        <w:fldChar w:fldCharType="separate"/>
      </w:r>
      <w:r>
        <w:t>19</w:t>
      </w:r>
      <w:r>
        <w:fldChar w:fldCharType="end"/>
      </w:r>
    </w:p>
    <w:p w14:paraId="452D6B64" w14:textId="52C847C7" w:rsidR="003F6877" w:rsidRDefault="003F6877">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fldLock="1"/>
      </w:r>
      <w:r>
        <w:instrText xml:space="preserve"> PAGEREF _Toc98412807 \h </w:instrText>
      </w:r>
      <w:r>
        <w:fldChar w:fldCharType="separate"/>
      </w:r>
      <w:r>
        <w:t>19</w:t>
      </w:r>
      <w:r>
        <w:fldChar w:fldCharType="end"/>
      </w:r>
    </w:p>
    <w:p w14:paraId="7A7DB89C" w14:textId="0896445E" w:rsidR="003F6877" w:rsidRDefault="003F6877">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fldLock="1"/>
      </w:r>
      <w:r>
        <w:instrText xml:space="preserve"> PAGEREF _Toc98412808 \h </w:instrText>
      </w:r>
      <w:r>
        <w:fldChar w:fldCharType="separate"/>
      </w:r>
      <w:r>
        <w:t>19</w:t>
      </w:r>
      <w:r>
        <w:fldChar w:fldCharType="end"/>
      </w:r>
    </w:p>
    <w:p w14:paraId="44203E58" w14:textId="30755D71" w:rsidR="003F6877" w:rsidRDefault="003F6877">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fldLock="1"/>
      </w:r>
      <w:r>
        <w:instrText xml:space="preserve"> PAGEREF _Toc98412809 \h </w:instrText>
      </w:r>
      <w:r>
        <w:fldChar w:fldCharType="separate"/>
      </w:r>
      <w:r>
        <w:t>19</w:t>
      </w:r>
      <w:r>
        <w:fldChar w:fldCharType="end"/>
      </w:r>
    </w:p>
    <w:p w14:paraId="2404919C" w14:textId="078086F6" w:rsidR="003F6877" w:rsidRDefault="003F687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fldLock="1"/>
      </w:r>
      <w:r>
        <w:instrText xml:space="preserve"> PAGEREF _Toc98412810 \h </w:instrText>
      </w:r>
      <w:r>
        <w:fldChar w:fldCharType="separate"/>
      </w:r>
      <w:r>
        <w:t>20</w:t>
      </w:r>
      <w:r>
        <w:fldChar w:fldCharType="end"/>
      </w:r>
    </w:p>
    <w:p w14:paraId="5E52C6C4" w14:textId="00512F3C" w:rsidR="003F6877" w:rsidRDefault="003F687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fldLock="1"/>
      </w:r>
      <w:r>
        <w:instrText xml:space="preserve"> PAGEREF _Toc98412811 \h </w:instrText>
      </w:r>
      <w:r>
        <w:fldChar w:fldCharType="separate"/>
      </w:r>
      <w:r>
        <w:t>20</w:t>
      </w:r>
      <w:r>
        <w:fldChar w:fldCharType="end"/>
      </w:r>
    </w:p>
    <w:p w14:paraId="28A036C7" w14:textId="05BFA8DE" w:rsidR="003F6877" w:rsidRDefault="003F6877">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fldLock="1"/>
      </w:r>
      <w:r>
        <w:instrText xml:space="preserve"> PAGEREF _Toc98412812 \h </w:instrText>
      </w:r>
      <w:r>
        <w:fldChar w:fldCharType="separate"/>
      </w:r>
      <w:r>
        <w:t>20</w:t>
      </w:r>
      <w:r>
        <w:fldChar w:fldCharType="end"/>
      </w:r>
    </w:p>
    <w:p w14:paraId="25624783" w14:textId="3CADDAF0" w:rsidR="003F6877" w:rsidRDefault="003F6877">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fldLock="1"/>
      </w:r>
      <w:r>
        <w:instrText xml:space="preserve"> PAGEREF _Toc98412813 \h </w:instrText>
      </w:r>
      <w:r>
        <w:fldChar w:fldCharType="separate"/>
      </w:r>
      <w:r>
        <w:t>20</w:t>
      </w:r>
      <w:r>
        <w:fldChar w:fldCharType="end"/>
      </w:r>
    </w:p>
    <w:p w14:paraId="465E308D" w14:textId="0A48E417" w:rsidR="003F6877" w:rsidRDefault="003F6877">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fldLock="1"/>
      </w:r>
      <w:r>
        <w:instrText xml:space="preserve"> PAGEREF _Toc98412814 \h </w:instrText>
      </w:r>
      <w:r>
        <w:fldChar w:fldCharType="separate"/>
      </w:r>
      <w:r>
        <w:t>22</w:t>
      </w:r>
      <w:r>
        <w:fldChar w:fldCharType="end"/>
      </w:r>
    </w:p>
    <w:p w14:paraId="26796166" w14:textId="72394B17" w:rsidR="003F6877" w:rsidRDefault="003F6877">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fldLock="1"/>
      </w:r>
      <w:r>
        <w:instrText xml:space="preserve"> PAGEREF _Toc98412815 \h </w:instrText>
      </w:r>
      <w:r>
        <w:fldChar w:fldCharType="separate"/>
      </w:r>
      <w:r>
        <w:t>23</w:t>
      </w:r>
      <w:r>
        <w:fldChar w:fldCharType="end"/>
      </w:r>
    </w:p>
    <w:p w14:paraId="199A472C" w14:textId="0284BCE3" w:rsidR="003F6877" w:rsidRDefault="003F6877">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fldLock="1"/>
      </w:r>
      <w:r>
        <w:instrText xml:space="preserve"> PAGEREF _Toc98412816 \h </w:instrText>
      </w:r>
      <w:r>
        <w:fldChar w:fldCharType="separate"/>
      </w:r>
      <w:r>
        <w:t>23</w:t>
      </w:r>
      <w:r>
        <w:fldChar w:fldCharType="end"/>
      </w:r>
    </w:p>
    <w:p w14:paraId="4EA9108A" w14:textId="1B0C8F74" w:rsidR="003F6877" w:rsidRDefault="003F6877">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fldLock="1"/>
      </w:r>
      <w:r>
        <w:instrText xml:space="preserve"> PAGEREF _Toc98412817 \h </w:instrText>
      </w:r>
      <w:r>
        <w:fldChar w:fldCharType="separate"/>
      </w:r>
      <w:r>
        <w:t>23</w:t>
      </w:r>
      <w:r>
        <w:fldChar w:fldCharType="end"/>
      </w:r>
    </w:p>
    <w:p w14:paraId="46EC68C1" w14:textId="44D184D8" w:rsidR="003F6877" w:rsidRDefault="003F6877">
      <w:pPr>
        <w:pStyle w:val="TOC3"/>
        <w:rPr>
          <w:rFonts w:asciiTheme="minorHAnsi" w:hAnsiTheme="minorHAnsi" w:cstheme="minorBidi"/>
          <w:sz w:val="22"/>
          <w:szCs w:val="22"/>
          <w:lang w:eastAsia="en-GB"/>
        </w:rPr>
      </w:pPr>
      <w:r>
        <w:t>6.2.6</w:t>
      </w:r>
      <w:r>
        <w:rPr>
          <w:rFonts w:asciiTheme="minorHAnsi" w:hAnsiTheme="minorHAnsi" w:cstheme="minorBidi"/>
          <w:sz w:val="22"/>
          <w:szCs w:val="22"/>
          <w:lang w:eastAsia="en-GB"/>
        </w:rPr>
        <w:tab/>
      </w:r>
      <w:r>
        <w:t>Concurrent operation</w:t>
      </w:r>
      <w:r>
        <w:tab/>
      </w:r>
      <w:r>
        <w:fldChar w:fldCharType="begin" w:fldLock="1"/>
      </w:r>
      <w:r>
        <w:instrText xml:space="preserve"> PAGEREF _Toc98412818 \h </w:instrText>
      </w:r>
      <w:r>
        <w:fldChar w:fldCharType="separate"/>
      </w:r>
      <w:r>
        <w:t>24</w:t>
      </w:r>
      <w:r>
        <w:fldChar w:fldCharType="end"/>
      </w:r>
    </w:p>
    <w:p w14:paraId="767BA028" w14:textId="2394C262" w:rsidR="003F6877" w:rsidRDefault="003F6877">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fldLock="1"/>
      </w:r>
      <w:r>
        <w:instrText xml:space="preserve"> PAGEREF _Toc98412819 \h </w:instrText>
      </w:r>
      <w:r>
        <w:fldChar w:fldCharType="separate"/>
      </w:r>
      <w:r>
        <w:t>24</w:t>
      </w:r>
      <w:r>
        <w:fldChar w:fldCharType="end"/>
      </w:r>
    </w:p>
    <w:p w14:paraId="7FBC1BE2" w14:textId="4C78D2F4" w:rsidR="003F6877" w:rsidRDefault="003F6877">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fldLock="1"/>
      </w:r>
      <w:r>
        <w:instrText xml:space="preserve"> PAGEREF _Toc98412820 \h </w:instrText>
      </w:r>
      <w:r>
        <w:fldChar w:fldCharType="separate"/>
      </w:r>
      <w:r>
        <w:t>24</w:t>
      </w:r>
      <w:r>
        <w:fldChar w:fldCharType="end"/>
      </w:r>
    </w:p>
    <w:p w14:paraId="6E86A8F5" w14:textId="68CE9646" w:rsidR="003F6877" w:rsidRDefault="003F6877">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fldLock="1"/>
      </w:r>
      <w:r>
        <w:instrText xml:space="preserve"> PAGEREF _Toc98412821 \h </w:instrText>
      </w:r>
      <w:r>
        <w:fldChar w:fldCharType="separate"/>
      </w:r>
      <w:r>
        <w:t>28</w:t>
      </w:r>
      <w:r>
        <w:fldChar w:fldCharType="end"/>
      </w:r>
    </w:p>
    <w:p w14:paraId="3F0CA296" w14:textId="45593926" w:rsidR="003F6877" w:rsidRDefault="003F6877">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fldLock="1"/>
      </w:r>
      <w:r>
        <w:instrText xml:space="preserve"> PAGEREF _Toc98412822 \h </w:instrText>
      </w:r>
      <w:r>
        <w:fldChar w:fldCharType="separate"/>
      </w:r>
      <w:r>
        <w:t>28</w:t>
      </w:r>
      <w:r>
        <w:fldChar w:fldCharType="end"/>
      </w:r>
    </w:p>
    <w:p w14:paraId="62C61767" w14:textId="68B4A2DB" w:rsidR="003F6877" w:rsidRDefault="003F6877">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_Toc98412823 \h </w:instrText>
      </w:r>
      <w:r>
        <w:fldChar w:fldCharType="separate"/>
      </w:r>
      <w:r>
        <w:t>28</w:t>
      </w:r>
      <w:r>
        <w:fldChar w:fldCharType="end"/>
      </w:r>
    </w:p>
    <w:p w14:paraId="647CAC1F" w14:textId="75527C2C" w:rsidR="003F6877" w:rsidRDefault="003F6877">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fldLock="1"/>
      </w:r>
      <w:r>
        <w:instrText xml:space="preserve"> PAGEREF _Toc98412824 \h </w:instrText>
      </w:r>
      <w:r>
        <w:fldChar w:fldCharType="separate"/>
      </w:r>
      <w:r>
        <w:t>29</w:t>
      </w:r>
      <w:r>
        <w:fldChar w:fldCharType="end"/>
      </w:r>
    </w:p>
    <w:p w14:paraId="1DE41C12" w14:textId="521A254A" w:rsidR="003F6877" w:rsidRDefault="003F6877">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fldLock="1"/>
      </w:r>
      <w:r>
        <w:instrText xml:space="preserve"> PAGEREF _Toc98412825 \h </w:instrText>
      </w:r>
      <w:r>
        <w:fldChar w:fldCharType="separate"/>
      </w:r>
      <w:r>
        <w:t>30</w:t>
      </w:r>
      <w:r>
        <w:fldChar w:fldCharType="end"/>
      </w:r>
    </w:p>
    <w:p w14:paraId="5315AD37" w14:textId="4902898B" w:rsidR="003F6877" w:rsidRDefault="003F6877">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fldLock="1"/>
      </w:r>
      <w:r>
        <w:instrText xml:space="preserve"> PAGEREF _Toc98412826 \h </w:instrText>
      </w:r>
      <w:r>
        <w:fldChar w:fldCharType="separate"/>
      </w:r>
      <w:r>
        <w:t>30</w:t>
      </w:r>
      <w:r>
        <w:fldChar w:fldCharType="end"/>
      </w:r>
    </w:p>
    <w:p w14:paraId="01A2E62F" w14:textId="39566F78" w:rsidR="003F6877" w:rsidRDefault="003F6877">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fldLock="1"/>
      </w:r>
      <w:r>
        <w:instrText xml:space="preserve"> PAGEREF _Toc98412827 \h </w:instrText>
      </w:r>
      <w:r>
        <w:fldChar w:fldCharType="separate"/>
      </w:r>
      <w:r>
        <w:t>30</w:t>
      </w:r>
      <w:r>
        <w:fldChar w:fldCharType="end"/>
      </w:r>
    </w:p>
    <w:p w14:paraId="61654C53" w14:textId="332D098D" w:rsidR="003F6877" w:rsidRDefault="003F6877">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fldLock="1"/>
      </w:r>
      <w:r>
        <w:instrText xml:space="preserve"> PAGEREF _Toc98412828 \h </w:instrText>
      </w:r>
      <w:r>
        <w:fldChar w:fldCharType="separate"/>
      </w:r>
      <w:r>
        <w:t>30</w:t>
      </w:r>
      <w:r>
        <w:fldChar w:fldCharType="end"/>
      </w:r>
    </w:p>
    <w:p w14:paraId="062DEF4A" w14:textId="1A6E110B" w:rsidR="003F6877" w:rsidRDefault="003F6877">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fldLock="1"/>
      </w:r>
      <w:r>
        <w:instrText xml:space="preserve"> PAGEREF _Toc98412829 \h </w:instrText>
      </w:r>
      <w:r>
        <w:fldChar w:fldCharType="separate"/>
      </w:r>
      <w:r>
        <w:t>30</w:t>
      </w:r>
      <w:r>
        <w:fldChar w:fldCharType="end"/>
      </w:r>
    </w:p>
    <w:p w14:paraId="2B418E60" w14:textId="6076EFE1" w:rsidR="003F6877" w:rsidRDefault="003F6877">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fldLock="1"/>
      </w:r>
      <w:r>
        <w:instrText xml:space="preserve"> PAGEREF _Toc98412830 \h </w:instrText>
      </w:r>
      <w:r>
        <w:fldChar w:fldCharType="separate"/>
      </w:r>
      <w:r>
        <w:t>31</w:t>
      </w:r>
      <w:r>
        <w:fldChar w:fldCharType="end"/>
      </w:r>
    </w:p>
    <w:p w14:paraId="0CFFBDF6" w14:textId="6DB80909" w:rsidR="003F6877" w:rsidRDefault="003F6877">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fldLock="1"/>
      </w:r>
      <w:r>
        <w:instrText xml:space="preserve"> PAGEREF _Toc98412831 \h </w:instrText>
      </w:r>
      <w:r>
        <w:fldChar w:fldCharType="separate"/>
      </w:r>
      <w:r>
        <w:t>31</w:t>
      </w:r>
      <w:r>
        <w:fldChar w:fldCharType="end"/>
      </w:r>
    </w:p>
    <w:p w14:paraId="4A274BFA" w14:textId="23B2C175" w:rsidR="003F6877" w:rsidRDefault="003F6877">
      <w:pPr>
        <w:pStyle w:val="TOC3"/>
        <w:rPr>
          <w:rFonts w:asciiTheme="minorHAnsi" w:hAnsiTheme="minorHAnsi" w:cstheme="minorBidi"/>
          <w:sz w:val="22"/>
          <w:szCs w:val="22"/>
          <w:lang w:eastAsia="en-GB"/>
        </w:rPr>
      </w:pPr>
      <w:r>
        <w:lastRenderedPageBreak/>
        <w:t>6.7.1</w:t>
      </w:r>
      <w:r>
        <w:rPr>
          <w:rFonts w:asciiTheme="minorHAnsi" w:hAnsiTheme="minorHAnsi" w:cstheme="minorBidi"/>
          <w:sz w:val="22"/>
          <w:szCs w:val="22"/>
          <w:lang w:eastAsia="en-GB"/>
        </w:rPr>
        <w:tab/>
      </w:r>
      <w:r>
        <w:t>V2X service authorization</w:t>
      </w:r>
      <w:r>
        <w:tab/>
      </w:r>
      <w:r>
        <w:fldChar w:fldCharType="begin" w:fldLock="1"/>
      </w:r>
      <w:r>
        <w:instrText xml:space="preserve"> PAGEREF _Toc98412832 \h </w:instrText>
      </w:r>
      <w:r>
        <w:fldChar w:fldCharType="separate"/>
      </w:r>
      <w:r>
        <w:t>31</w:t>
      </w:r>
      <w:r>
        <w:fldChar w:fldCharType="end"/>
      </w:r>
    </w:p>
    <w:p w14:paraId="609A85D8" w14:textId="5118D983" w:rsidR="003F6877" w:rsidRPr="003F6877" w:rsidRDefault="003F6877">
      <w:pPr>
        <w:pStyle w:val="TOC3"/>
        <w:rPr>
          <w:rFonts w:asciiTheme="minorHAnsi" w:hAnsiTheme="minorHAnsi" w:cstheme="minorBidi"/>
          <w:sz w:val="22"/>
          <w:szCs w:val="22"/>
          <w:lang w:val="fr-FR" w:eastAsia="en-GB"/>
        </w:rPr>
      </w:pPr>
      <w:r w:rsidRPr="003F6877">
        <w:t>6.7.2</w:t>
      </w:r>
      <w:r w:rsidRPr="003F6877">
        <w:rPr>
          <w:rFonts w:asciiTheme="minorHAnsi" w:hAnsiTheme="minorHAnsi" w:cstheme="minorBidi"/>
          <w:sz w:val="22"/>
          <w:szCs w:val="22"/>
          <w:lang w:eastAsia="en-GB"/>
        </w:rPr>
        <w:tab/>
      </w:r>
      <w:r w:rsidRPr="003F6877">
        <w:rPr>
          <w:lang w:val="fr-FR"/>
        </w:rPr>
        <w:t>Alternative QoS Profiles</w:t>
      </w:r>
      <w:r w:rsidRPr="003F6877">
        <w:rPr>
          <w:lang w:val="fr-FR"/>
        </w:rPr>
        <w:tab/>
      </w:r>
      <w:r>
        <w:fldChar w:fldCharType="begin" w:fldLock="1"/>
      </w:r>
      <w:r w:rsidRPr="003F6877">
        <w:rPr>
          <w:lang w:val="fr-FR"/>
        </w:rPr>
        <w:instrText xml:space="preserve"> PAGEREF _Toc98412833 \h </w:instrText>
      </w:r>
      <w:r>
        <w:fldChar w:fldCharType="separate"/>
      </w:r>
      <w:r w:rsidRPr="003F6877">
        <w:rPr>
          <w:lang w:val="fr-FR"/>
        </w:rPr>
        <w:t>31</w:t>
      </w:r>
      <w:r>
        <w:fldChar w:fldCharType="end"/>
      </w:r>
    </w:p>
    <w:p w14:paraId="230D8903" w14:textId="53B4D8E7" w:rsidR="003F6877" w:rsidRPr="003F6877" w:rsidRDefault="003F6877">
      <w:pPr>
        <w:pStyle w:val="TOC2"/>
        <w:rPr>
          <w:rFonts w:asciiTheme="minorHAnsi" w:hAnsiTheme="minorHAnsi" w:cstheme="minorBidi"/>
          <w:sz w:val="22"/>
          <w:szCs w:val="22"/>
          <w:lang w:val="fr-FR" w:eastAsia="en-GB"/>
        </w:rPr>
      </w:pPr>
      <w:r w:rsidRPr="003F6877">
        <w:t>6.8</w:t>
      </w:r>
      <w:r w:rsidRPr="003F6877">
        <w:rPr>
          <w:rFonts w:asciiTheme="minorHAnsi" w:hAnsiTheme="minorHAnsi" w:cstheme="minorBidi"/>
          <w:sz w:val="22"/>
          <w:szCs w:val="22"/>
          <w:lang w:eastAsia="en-GB"/>
        </w:rPr>
        <w:tab/>
      </w:r>
      <w:r w:rsidRPr="003F6877">
        <w:rPr>
          <w:lang w:val="fr-FR"/>
        </w:rPr>
        <w:t>Inter-UE coordination</w:t>
      </w:r>
      <w:r w:rsidRPr="003F6877">
        <w:rPr>
          <w:lang w:val="fr-FR"/>
        </w:rPr>
        <w:tab/>
      </w:r>
      <w:r>
        <w:fldChar w:fldCharType="begin" w:fldLock="1"/>
      </w:r>
      <w:r w:rsidRPr="003F6877">
        <w:rPr>
          <w:lang w:val="fr-FR"/>
        </w:rPr>
        <w:instrText xml:space="preserve"> PAGEREF _Toc98412834 \h </w:instrText>
      </w:r>
      <w:r>
        <w:fldChar w:fldCharType="separate"/>
      </w:r>
      <w:r w:rsidRPr="003F6877">
        <w:rPr>
          <w:lang w:val="fr-FR"/>
        </w:rPr>
        <w:t>31</w:t>
      </w:r>
      <w:r>
        <w:fldChar w:fldCharType="end"/>
      </w:r>
    </w:p>
    <w:p w14:paraId="594DEDE3" w14:textId="1917EE20" w:rsidR="003F6877" w:rsidRDefault="003F6877">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fldLock="1"/>
      </w:r>
      <w:r>
        <w:instrText xml:space="preserve"> PAGEREF _Toc98412835 \h </w:instrText>
      </w:r>
      <w:r>
        <w:fldChar w:fldCharType="separate"/>
      </w:r>
      <w:r>
        <w:t>32</w:t>
      </w:r>
      <w:r>
        <w:fldChar w:fldCharType="end"/>
      </w:r>
    </w:p>
    <w:p w14:paraId="1DAC0757" w14:textId="41542000" w:rsidR="003F6877" w:rsidRDefault="003F6877">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fldLock="1"/>
      </w:r>
      <w:r>
        <w:instrText xml:space="preserve"> PAGEREF _Toc98412836 \h </w:instrText>
      </w:r>
      <w:r>
        <w:fldChar w:fldCharType="separate"/>
      </w:r>
      <w:r>
        <w:t>32</w:t>
      </w:r>
      <w:r>
        <w:fldChar w:fldCharType="end"/>
      </w:r>
    </w:p>
    <w:p w14:paraId="6BA26154" w14:textId="43605243" w:rsidR="003F6877" w:rsidRDefault="003F6877">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fldLock="1"/>
      </w:r>
      <w:r>
        <w:instrText xml:space="preserve"> PAGEREF _Toc98412837 \h </w:instrText>
      </w:r>
      <w:r>
        <w:fldChar w:fldCharType="separate"/>
      </w:r>
      <w:r>
        <w:t>32</w:t>
      </w:r>
      <w:r>
        <w:fldChar w:fldCharType="end"/>
      </w:r>
    </w:p>
    <w:p w14:paraId="4F7CD3B8" w14:textId="7BA8A263" w:rsidR="003F6877" w:rsidRDefault="003F6877">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fldLock="1"/>
      </w:r>
      <w:r>
        <w:instrText xml:space="preserve"> PAGEREF _Toc98412838 \h </w:instrText>
      </w:r>
      <w:r>
        <w:fldChar w:fldCharType="separate"/>
      </w:r>
      <w:r>
        <w:t>34</w:t>
      </w:r>
      <w:r>
        <w:fldChar w:fldCharType="end"/>
      </w:r>
    </w:p>
    <w:p w14:paraId="02D30B98" w14:textId="0A9EF740" w:rsidR="003F6877" w:rsidRDefault="003F6877">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Battery-limited UEs</w:t>
      </w:r>
      <w:r>
        <w:tab/>
      </w:r>
      <w:r>
        <w:fldChar w:fldCharType="begin" w:fldLock="1"/>
      </w:r>
      <w:r>
        <w:instrText xml:space="preserve"> PAGEREF _Toc98412839 \h </w:instrText>
      </w:r>
      <w:r>
        <w:fldChar w:fldCharType="separate"/>
      </w:r>
      <w:r>
        <w:t>35</w:t>
      </w:r>
      <w:r>
        <w:fldChar w:fldCharType="end"/>
      </w:r>
    </w:p>
    <w:p w14:paraId="75708036" w14:textId="3A04558D" w:rsidR="003F6877" w:rsidRDefault="003F6877">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Power supply</w:t>
      </w:r>
      <w:r>
        <w:tab/>
      </w:r>
      <w:r>
        <w:fldChar w:fldCharType="begin" w:fldLock="1"/>
      </w:r>
      <w:r>
        <w:instrText xml:space="preserve"> PAGEREF _Toc98412840 \h </w:instrText>
      </w:r>
      <w:r>
        <w:fldChar w:fldCharType="separate"/>
      </w:r>
      <w:r>
        <w:t>35</w:t>
      </w:r>
      <w:r>
        <w:fldChar w:fldCharType="end"/>
      </w:r>
    </w:p>
    <w:p w14:paraId="77F38815" w14:textId="19F57373" w:rsidR="003F6877" w:rsidRDefault="003F6877">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Partial sensing</w:t>
      </w:r>
      <w:r>
        <w:tab/>
      </w:r>
      <w:r>
        <w:fldChar w:fldCharType="begin" w:fldLock="1"/>
      </w:r>
      <w:r>
        <w:instrText xml:space="preserve"> PAGEREF _Toc98412841 \h </w:instrText>
      </w:r>
      <w:r>
        <w:fldChar w:fldCharType="separate"/>
      </w:r>
      <w:r>
        <w:t>35</w:t>
      </w:r>
      <w:r>
        <w:fldChar w:fldCharType="end"/>
      </w:r>
    </w:p>
    <w:p w14:paraId="54B8971F" w14:textId="3C739BF0" w:rsidR="003F6877" w:rsidRDefault="003F6877">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Sidelink DRX</w:t>
      </w:r>
      <w:r>
        <w:tab/>
      </w:r>
      <w:r>
        <w:fldChar w:fldCharType="begin" w:fldLock="1"/>
      </w:r>
      <w:r>
        <w:instrText xml:space="preserve"> PAGEREF _Toc98412842 \h </w:instrText>
      </w:r>
      <w:r>
        <w:fldChar w:fldCharType="separate"/>
      </w:r>
      <w:r>
        <w:t>36</w:t>
      </w:r>
      <w:r>
        <w:fldChar w:fldCharType="end"/>
      </w:r>
    </w:p>
    <w:p w14:paraId="488A6617" w14:textId="3FAA483F" w:rsidR="003F6877" w:rsidRDefault="003F6877">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fldLock="1"/>
      </w:r>
      <w:r>
        <w:instrText xml:space="preserve"> PAGEREF _Toc98412843 \h </w:instrText>
      </w:r>
      <w:r>
        <w:fldChar w:fldCharType="separate"/>
      </w:r>
      <w:r>
        <w:t>36</w:t>
      </w:r>
      <w:r>
        <w:fldChar w:fldCharType="end"/>
      </w:r>
    </w:p>
    <w:p w14:paraId="15D5FAEF" w14:textId="007B546E" w:rsidR="00080512" w:rsidRPr="004D3578" w:rsidRDefault="00C21331">
      <w:r>
        <w:fldChar w:fldCharType="end"/>
      </w:r>
    </w:p>
    <w:p w14:paraId="4D087060" w14:textId="77777777" w:rsidR="00396267" w:rsidRDefault="00080512" w:rsidP="00396267">
      <w:pPr>
        <w:pStyle w:val="Heading1"/>
      </w:pPr>
      <w:r w:rsidRPr="004D3578">
        <w:br w:type="page"/>
      </w:r>
      <w:bookmarkStart w:id="12" w:name="_Toc24049663"/>
      <w:bookmarkStart w:id="13" w:name="_Toc25753629"/>
      <w:bookmarkStart w:id="14" w:name="_Toc98412778"/>
      <w:r w:rsidR="00396267" w:rsidRPr="004D3578">
        <w:lastRenderedPageBreak/>
        <w:t>Foreword</w:t>
      </w:r>
      <w:bookmarkEnd w:id="12"/>
      <w:bookmarkEnd w:id="13"/>
      <w:bookmarkEnd w:id="14"/>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5" w:name="_Toc24049664"/>
      <w:bookmarkStart w:id="16" w:name="_Toc25753630"/>
      <w:bookmarkStart w:id="17" w:name="_Toc98412779"/>
      <w:r w:rsidRPr="004D3578">
        <w:t>Introduction</w:t>
      </w:r>
      <w:bookmarkEnd w:id="15"/>
      <w:bookmarkEnd w:id="16"/>
      <w:bookmarkEnd w:id="17"/>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18" w:name="_Toc24049665"/>
      <w:bookmarkStart w:id="19" w:name="_Toc25753631"/>
      <w:bookmarkStart w:id="20" w:name="_Toc98412780"/>
      <w:r w:rsidRPr="004D3578">
        <w:lastRenderedPageBreak/>
        <w:t>1</w:t>
      </w:r>
      <w:r w:rsidRPr="004D3578">
        <w:tab/>
        <w:t>Scope</w:t>
      </w:r>
      <w:bookmarkEnd w:id="18"/>
      <w:bookmarkEnd w:id="19"/>
      <w:bookmarkEnd w:id="20"/>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1" w:name="_Toc24049666"/>
      <w:bookmarkStart w:id="22" w:name="_Toc25753632"/>
      <w:bookmarkStart w:id="23" w:name="_Toc98412781"/>
      <w:r w:rsidRPr="004D3578">
        <w:t>2</w:t>
      </w:r>
      <w:r w:rsidRPr="004D3578">
        <w:tab/>
        <w:t>References</w:t>
      </w:r>
      <w:bookmarkEnd w:id="21"/>
      <w:bookmarkEnd w:id="22"/>
      <w:bookmarkEnd w:id="23"/>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0556F6CD" w14:textId="77777777" w:rsidR="007C2B01" w:rsidRDefault="00FA0DB5" w:rsidP="007C2B01">
      <w:pPr>
        <w:keepLines/>
        <w:ind w:left="1702" w:hanging="1418"/>
        <w:rPr>
          <w:rFonts w:eastAsia="Malgun Gothic"/>
        </w:rPr>
      </w:pPr>
      <w:r>
        <w:t>[21]</w:t>
      </w:r>
      <w:r>
        <w:tab/>
        <w:t>3GPP TS 38.321: "NR; Medium Access Control (MAC)</w:t>
      </w:r>
      <w:r w:rsidR="00D81C6D">
        <w:t xml:space="preserve"> protocol specification".</w:t>
      </w:r>
    </w:p>
    <w:p w14:paraId="2CECBF95" w14:textId="7446C4C7" w:rsidR="00FA0DB5" w:rsidRPr="00AA1DBC" w:rsidRDefault="007C2B01" w:rsidP="007C2B01">
      <w:pPr>
        <w:pStyle w:val="EX"/>
      </w:pPr>
      <w:r>
        <w:rPr>
          <w:rFonts w:eastAsia="Malgun Gothic"/>
        </w:rPr>
        <w:t>[22]</w:t>
      </w:r>
      <w:r>
        <w:rPr>
          <w:rFonts w:eastAsia="Malgun Gothic"/>
        </w:rPr>
        <w:tab/>
        <w:t>3GPP TS 38.101-1: "N</w:t>
      </w:r>
      <w:r w:rsidRPr="001A0801">
        <w:rPr>
          <w:rFonts w:eastAsia="Malgun Gothic"/>
        </w:rPr>
        <w:t>R; User Equipment (UE) radio transmission and reception; Part 1: Range 1 Standalone</w:t>
      </w:r>
      <w:r>
        <w:rPr>
          <w:rFonts w:eastAsia="Malgun Gothic"/>
        </w:rPr>
        <w:t>".</w:t>
      </w:r>
    </w:p>
    <w:p w14:paraId="128687EC" w14:textId="77777777" w:rsidR="00396267" w:rsidRPr="004D3578" w:rsidRDefault="00396267" w:rsidP="00396267">
      <w:pPr>
        <w:pStyle w:val="Heading1"/>
      </w:pPr>
      <w:bookmarkStart w:id="24" w:name="_Toc24049667"/>
      <w:bookmarkStart w:id="25" w:name="_Toc25753633"/>
      <w:bookmarkStart w:id="26" w:name="_Toc98412782"/>
      <w:r w:rsidRPr="004D3578">
        <w:t>3</w:t>
      </w:r>
      <w:r w:rsidRPr="004D3578">
        <w:tab/>
        <w:t>Definitions</w:t>
      </w:r>
      <w:r>
        <w:t xml:space="preserve"> of terms, symbols and abbreviations</w:t>
      </w:r>
      <w:bookmarkEnd w:id="24"/>
      <w:bookmarkEnd w:id="25"/>
      <w:bookmarkEnd w:id="26"/>
    </w:p>
    <w:p w14:paraId="34F46E70" w14:textId="77777777" w:rsidR="00396267" w:rsidRPr="004D3578" w:rsidRDefault="00396267" w:rsidP="00396267">
      <w:pPr>
        <w:pStyle w:val="Heading2"/>
      </w:pPr>
      <w:bookmarkStart w:id="27" w:name="_Toc24049668"/>
      <w:bookmarkStart w:id="28" w:name="_Toc25753634"/>
      <w:bookmarkStart w:id="29" w:name="_Toc98412783"/>
      <w:r w:rsidRPr="004D3578">
        <w:t>3.1</w:t>
      </w:r>
      <w:r w:rsidRPr="004D3578">
        <w:tab/>
      </w:r>
      <w:r>
        <w:t>Terms</w:t>
      </w:r>
      <w:bookmarkEnd w:id="27"/>
      <w:bookmarkEnd w:id="28"/>
      <w:bookmarkEnd w:id="29"/>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0" w:name="_Toc24049669"/>
      <w:bookmarkStart w:id="31" w:name="_Toc25753635"/>
      <w:bookmarkStart w:id="32" w:name="_Toc98412784"/>
      <w:r w:rsidRPr="004D3578">
        <w:t>3.2</w:t>
      </w:r>
      <w:r w:rsidRPr="004D3578">
        <w:tab/>
        <w:t>Symbols</w:t>
      </w:r>
      <w:bookmarkEnd w:id="30"/>
      <w:bookmarkEnd w:id="31"/>
      <w:bookmarkEnd w:id="32"/>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3" w:name="_Toc24049670"/>
      <w:bookmarkStart w:id="34" w:name="_Toc25753636"/>
      <w:bookmarkStart w:id="35" w:name="_Toc98412785"/>
      <w:r w:rsidRPr="004D3578">
        <w:t>3.3</w:t>
      </w:r>
      <w:r w:rsidRPr="004D3578">
        <w:tab/>
        <w:t>Abbreviations</w:t>
      </w:r>
      <w:bookmarkEnd w:id="33"/>
      <w:bookmarkEnd w:id="34"/>
      <w:bookmarkEnd w:id="35"/>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63FB8011" w14:textId="77777777" w:rsidR="00B71522" w:rsidRPr="000A1317" w:rsidRDefault="00B71522" w:rsidP="00B71522">
      <w:pPr>
        <w:keepLines/>
        <w:spacing w:after="0"/>
        <w:ind w:left="1702" w:hanging="1418"/>
        <w:rPr>
          <w:rFonts w:eastAsia="Malgun Gothic"/>
        </w:rPr>
      </w:pPr>
      <w:r w:rsidRPr="000A1317">
        <w:rPr>
          <w:rFonts w:eastAsia="Malgun Gothic"/>
        </w:rPr>
        <w:t>CPS</w:t>
      </w:r>
      <w:r w:rsidRPr="000A1317">
        <w:rPr>
          <w:rFonts w:eastAsia="Malgun Gothic"/>
        </w:rPr>
        <w:tab/>
        <w:t>Contiguous partial sensing</w:t>
      </w:r>
    </w:p>
    <w:p w14:paraId="17BEE879" w14:textId="0E7BBC9A" w:rsidR="00396267" w:rsidRDefault="00396267" w:rsidP="00396267">
      <w:pPr>
        <w:pStyle w:val="EW"/>
      </w:pPr>
      <w:r>
        <w:t>CR</w:t>
      </w:r>
      <w:r>
        <w:tab/>
        <w:t xml:space="preserve">Channel </w:t>
      </w:r>
      <w:r w:rsidR="00B71522">
        <w:rPr>
          <w:rFonts w:eastAsia="Malgun Gothic"/>
        </w:rPr>
        <w:t>occupancy</w:t>
      </w:r>
      <w:r>
        <w:t xml:space="preserve"> ratio</w:t>
      </w:r>
    </w:p>
    <w:p w14:paraId="11E91E43" w14:textId="77777777" w:rsidR="00396267" w:rsidRDefault="00396267" w:rsidP="00396267">
      <w:pPr>
        <w:pStyle w:val="EW"/>
      </w:pPr>
      <w:r>
        <w:t>DENM</w:t>
      </w:r>
      <w:r>
        <w:tab/>
        <w:t>Decentralized environmental notification message</w:t>
      </w:r>
    </w:p>
    <w:p w14:paraId="4A798821" w14:textId="77777777" w:rsidR="00B71522" w:rsidRPr="000A1317" w:rsidRDefault="00396267" w:rsidP="00B71522">
      <w:pPr>
        <w:keepLines/>
        <w:spacing w:after="0"/>
        <w:ind w:left="1702" w:hanging="1418"/>
        <w:rPr>
          <w:rFonts w:eastAsia="Malgun Gothic"/>
        </w:rPr>
      </w:pPr>
      <w:r>
        <w:t>DMRS</w:t>
      </w:r>
      <w:r>
        <w:tab/>
        <w:t>Demodulation reference signal</w:t>
      </w:r>
    </w:p>
    <w:p w14:paraId="373A9B93" w14:textId="3D8DFA46" w:rsidR="00396267" w:rsidRPr="00F93F8F" w:rsidRDefault="00B71522" w:rsidP="00F93F8F">
      <w:pPr>
        <w:keepLines/>
        <w:spacing w:after="0"/>
        <w:ind w:left="1702" w:hanging="1418"/>
        <w:rPr>
          <w:rFonts w:eastAsia="Malgun Gothic"/>
        </w:rPr>
      </w:pPr>
      <w:r w:rsidRPr="000A1317">
        <w:rPr>
          <w:rFonts w:eastAsia="Malgun Gothic"/>
        </w:rPr>
        <w:t>DRX</w:t>
      </w:r>
      <w:r w:rsidRPr="000A1317">
        <w:rPr>
          <w:rFonts w:eastAsia="Malgun Gothic"/>
        </w:rPr>
        <w:tab/>
        <w:t>Discontinuous reception</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35A0668" w14:textId="77777777" w:rsidR="00B71522" w:rsidRPr="000A1317" w:rsidRDefault="00B71522" w:rsidP="00B71522">
      <w:pPr>
        <w:keepLines/>
        <w:spacing w:after="0"/>
        <w:ind w:left="1702" w:hanging="1418"/>
        <w:rPr>
          <w:rFonts w:eastAsia="Malgun Gothic"/>
        </w:rPr>
      </w:pPr>
      <w:r w:rsidRPr="000A1317">
        <w:rPr>
          <w:rFonts w:eastAsia="Malgun Gothic"/>
        </w:rPr>
        <w:t>PBPS</w:t>
      </w:r>
      <w:r w:rsidRPr="000A1317">
        <w:rPr>
          <w:rFonts w:eastAsia="Malgun Gothic"/>
        </w:rPr>
        <w:tab/>
        <w:t>Periodic-based partial sensing</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lastRenderedPageBreak/>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6" w:name="_Toc24049671"/>
      <w:bookmarkStart w:id="37" w:name="_Toc25753637"/>
      <w:bookmarkStart w:id="38" w:name="_Toc98412786"/>
      <w:r>
        <w:t>4</w:t>
      </w:r>
      <w:r>
        <w:tab/>
        <w:t>Services and requirements</w:t>
      </w:r>
      <w:bookmarkEnd w:id="36"/>
      <w:bookmarkEnd w:id="37"/>
      <w:bookmarkEnd w:id="38"/>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 xml:space="preserve">Extended Sensors enables the exchange of raw or processed data gathered through local sensors or live video images among vehicles, road site units, devices of pedestrian and V2X application servers. The vehicles can </w:t>
      </w:r>
      <w:r w:rsidRPr="00A61543">
        <w:rPr>
          <w:rFonts w:eastAsia="Malgun Gothic"/>
          <w:lang w:val="en-US"/>
        </w:rPr>
        <w:lastRenderedPageBreak/>
        <w:t>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39" w:name="_Toc24049672"/>
      <w:bookmarkStart w:id="40" w:name="_Toc25753638"/>
      <w:bookmarkStart w:id="41" w:name="_Toc98412787"/>
      <w:r>
        <w:t>5</w:t>
      </w:r>
      <w:r w:rsidRPr="004D3578">
        <w:tab/>
      </w:r>
      <w:r>
        <w:t>LTE V2X</w:t>
      </w:r>
      <w:bookmarkEnd w:id="39"/>
      <w:bookmarkEnd w:id="40"/>
      <w:bookmarkEnd w:id="41"/>
    </w:p>
    <w:p w14:paraId="2820D3B7" w14:textId="77777777" w:rsidR="00396267" w:rsidRDefault="00396267" w:rsidP="00396267">
      <w:pPr>
        <w:pStyle w:val="Heading2"/>
      </w:pPr>
      <w:bookmarkStart w:id="42" w:name="_Toc24049673"/>
      <w:bookmarkStart w:id="43" w:name="_Toc25753639"/>
      <w:bookmarkStart w:id="44" w:name="_Toc98412788"/>
      <w:r>
        <w:t>5.1</w:t>
      </w:r>
      <w:r>
        <w:tab/>
        <w:t>V2X sidelink physical layer</w:t>
      </w:r>
      <w:bookmarkEnd w:id="42"/>
      <w:bookmarkEnd w:id="43"/>
      <w:bookmarkEnd w:id="44"/>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5" w:name="_Toc24049674"/>
      <w:bookmarkStart w:id="46" w:name="_Toc25753640"/>
      <w:bookmarkStart w:id="47" w:name="_Toc98412789"/>
      <w:r>
        <w:t>5.1.1</w:t>
      </w:r>
      <w:r>
        <w:tab/>
        <w:t>Physical sidelink channels and signals</w:t>
      </w:r>
      <w:bookmarkEnd w:id="45"/>
      <w:bookmarkEnd w:id="46"/>
      <w:bookmarkEnd w:id="47"/>
    </w:p>
    <w:p w14:paraId="057F6B25" w14:textId="77777777" w:rsidR="00396267" w:rsidRDefault="00396267" w:rsidP="00396267">
      <w:r>
        <w:t>The LTE V2X sidelink uses the following physical channels and signals:</w:t>
      </w:r>
    </w:p>
    <w:p w14:paraId="043E177A" w14:textId="09CCC0A5" w:rsidR="00396267" w:rsidRDefault="00396267" w:rsidP="00396267">
      <w:pPr>
        <w:pStyle w:val="B1"/>
      </w:pPr>
      <w:r>
        <w:t>-</w:t>
      </w:r>
      <w:r>
        <w:tab/>
        <w:t xml:space="preserve">Physical sidelink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sidelink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sidelink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sidelink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sidelink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sidelink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eNB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lastRenderedPageBreak/>
        <w:t xml:space="preserve">PSCCH transmits physical layer sidelink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48" w:name="_Toc24049675"/>
      <w:bookmarkStart w:id="49" w:name="_Toc25753641"/>
      <w:bookmarkStart w:id="50" w:name="_Toc98412790"/>
      <w:r>
        <w:t>5.1.2</w:t>
      </w:r>
      <w:r>
        <w:tab/>
        <w:t>Sidelink synchronization</w:t>
      </w:r>
      <w:bookmarkEnd w:id="48"/>
      <w:bookmarkEnd w:id="49"/>
      <w:bookmarkEnd w:id="50"/>
    </w:p>
    <w:p w14:paraId="314802CE" w14:textId="77777777" w:rsidR="00396267" w:rsidRDefault="00396267" w:rsidP="00396267">
      <w:pPr>
        <w:pStyle w:val="Heading4"/>
      </w:pPr>
      <w:bookmarkStart w:id="51" w:name="_Toc24049676"/>
      <w:bookmarkStart w:id="52" w:name="_Toc25753642"/>
      <w:r>
        <w:t>5.1.2.1</w:t>
      </w:r>
      <w:r>
        <w:tab/>
        <w:t>Synchronization references and priorities</w:t>
      </w:r>
      <w:bookmarkEnd w:id="51"/>
      <w:bookmarkEnd w:id="52"/>
    </w:p>
    <w:p w14:paraId="32A060C5" w14:textId="4AD109A2"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3" w:name="_Toc24049677"/>
      <w:bookmarkStart w:id="54" w:name="_Toc25753643"/>
      <w:r>
        <w:t>5.1.2.2</w:t>
      </w:r>
      <w:r>
        <w:tab/>
        <w:t>SLSS</w:t>
      </w:r>
      <w:bookmarkEnd w:id="53"/>
      <w:bookmarkEnd w:id="54"/>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6F50D8">
      <w:pPr>
        <w:pStyle w:val="TH"/>
      </w:pPr>
      <w:r w:rsidRPr="00FE578F">
        <w:rPr>
          <w:noProof/>
          <w:lang w:eastAsia="en-GB"/>
        </w:rPr>
        <w:lastRenderedPageBreak/>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5" w:name="_Toc24049678"/>
      <w:bookmarkStart w:id="56" w:name="_Toc25753644"/>
      <w:r>
        <w:t>5.1.2.2.1</w:t>
      </w:r>
      <w:r>
        <w:tab/>
        <w:t>SLSSID</w:t>
      </w:r>
      <w:bookmarkEnd w:id="55"/>
      <w:bookmarkEnd w:id="56"/>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05515CF9" w:rsidR="00396267" w:rsidRDefault="00396267" w:rsidP="00396267">
      <w:pPr>
        <w:pStyle w:val="Heading3"/>
      </w:pPr>
      <w:bookmarkStart w:id="57" w:name="_Toc24049679"/>
      <w:bookmarkStart w:id="58" w:name="_Toc25753645"/>
      <w:bookmarkStart w:id="59" w:name="_Toc98412791"/>
      <w:r>
        <w:t>5.1.3</w:t>
      </w:r>
      <w:r>
        <w:tab/>
      </w:r>
      <w:r w:rsidR="007C2B01">
        <w:rPr>
          <w:rFonts w:eastAsia="Malgun Gothic"/>
        </w:rPr>
        <w:t>Concurrent</w:t>
      </w:r>
      <w:r>
        <w:t xml:space="preserve"> operation and carrier aggregation</w:t>
      </w:r>
      <w:bookmarkEnd w:id="57"/>
      <w:bookmarkEnd w:id="58"/>
      <w:bookmarkEnd w:id="59"/>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F50D8">
            <w:pPr>
              <w:pStyle w:val="TAH"/>
            </w:pPr>
            <w:r w:rsidRPr="0015604A">
              <w:t>E</w:t>
            </w:r>
            <w:r w:rsidRPr="0015604A">
              <w:noBreakHyphen/>
              <w:t xml:space="preserve">UTRA </w:t>
            </w:r>
            <w:r w:rsidRPr="0015604A">
              <w:rPr>
                <w:lang w:eastAsia="ko-KR"/>
              </w:rPr>
              <w:t>Operating</w:t>
            </w:r>
            <w:r w:rsidRPr="0015604A">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F50D8">
            <w:pPr>
              <w:pStyle w:val="TAH"/>
            </w:pPr>
            <w:r w:rsidRPr="0015604A">
              <w:rPr>
                <w:lang w:eastAsia="zh-CN"/>
              </w:rPr>
              <w:t xml:space="preserve">E-UTRA </w:t>
            </w:r>
            <w:r w:rsidRPr="0015604A">
              <w:rPr>
                <w:rFonts w:hint="eastAsia"/>
                <w:lang w:eastAsia="zh-CN"/>
              </w:rPr>
              <w:t>V2X</w:t>
            </w:r>
            <w:r w:rsidRPr="0015604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F50D8">
            <w:pPr>
              <w:pStyle w:val="TAH"/>
            </w:pPr>
            <w:r w:rsidRPr="0015604A">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F50D8">
            <w:pPr>
              <w:pStyle w:val="TAH"/>
            </w:pPr>
            <w:r w:rsidRPr="0015604A">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F50D8">
            <w:pPr>
              <w:pStyle w:val="TAH"/>
            </w:pPr>
            <w:r w:rsidRPr="0015604A">
              <w:rPr>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F50D8">
            <w:pPr>
              <w:pStyle w:val="TAH"/>
            </w:pPr>
            <w:r w:rsidRPr="0015604A">
              <w:rPr>
                <w:rFonts w:hint="eastAsia"/>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F50D8">
            <w:pPr>
              <w:pStyle w:val="TAC"/>
            </w:pPr>
            <w:r w:rsidRPr="0015604A">
              <w:t>F</w:t>
            </w:r>
            <w:r w:rsidRPr="0015604A">
              <w:rPr>
                <w:vertAlign w:val="subscript"/>
              </w:rPr>
              <w:t>UL_low</w:t>
            </w:r>
            <w:r w:rsidRPr="0015604A">
              <w:t xml:space="preserve">   –  F</w:t>
            </w:r>
            <w:r w:rsidRPr="0015604A">
              <w:rPr>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F50D8">
            <w:pPr>
              <w:pStyle w:val="TAC"/>
            </w:pPr>
            <w:r w:rsidRPr="0015604A">
              <w:t>F</w:t>
            </w:r>
            <w:r w:rsidRPr="0015604A">
              <w:rPr>
                <w:vertAlign w:val="subscript"/>
              </w:rPr>
              <w:t>DL_low</w:t>
            </w:r>
            <w:r w:rsidRPr="0015604A">
              <w:t xml:space="preserve">  –  F</w:t>
            </w:r>
            <w:r w:rsidRPr="0015604A">
              <w:rPr>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F50D8">
            <w:pPr>
              <w:pStyle w:val="TAC"/>
              <w:rPr>
                <w:lang w:eastAsia="ko-KR"/>
              </w:rPr>
            </w:pPr>
            <w:r w:rsidRPr="0015604A">
              <w:rPr>
                <w:rFonts w:hint="eastAsia"/>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F50D8">
            <w:pPr>
              <w:pStyle w:val="TAC"/>
              <w:rPr>
                <w:lang w:eastAsia="ko-KR"/>
              </w:rPr>
            </w:pPr>
            <w:r w:rsidRPr="0015604A">
              <w:rPr>
                <w:rFonts w:hint="eastAsia"/>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F50D8">
            <w:pPr>
              <w:pStyle w:val="TAC"/>
              <w:rPr>
                <w:lang w:eastAsia="ko-KR"/>
              </w:rPr>
            </w:pPr>
            <w:r w:rsidRPr="0015604A">
              <w:rPr>
                <w:rFonts w:hint="eastAsia"/>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F50D8">
            <w:pPr>
              <w:pStyle w:val="TAC"/>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F50D8">
            <w:pPr>
              <w:pStyle w:val="TAC"/>
              <w:rPr>
                <w:lang w:eastAsia="ko-KR"/>
              </w:rPr>
            </w:pPr>
            <w:r w:rsidRPr="0015604A">
              <w:rPr>
                <w:rFonts w:hint="eastAsia"/>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F50D8">
            <w:pPr>
              <w:pStyle w:val="TAC"/>
            </w:pPr>
            <w:r w:rsidRPr="0015604A">
              <w:rPr>
                <w:rFonts w:hint="eastAsia"/>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F50D8">
            <w:pPr>
              <w:pStyle w:val="TAC"/>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F50D8">
            <w:pPr>
              <w:pStyle w:val="TAC"/>
            </w:pPr>
            <w:r w:rsidRPr="0015604A">
              <w:rPr>
                <w:rFonts w:hint="eastAsia"/>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F50D8">
            <w:pPr>
              <w:pStyle w:val="TAC"/>
              <w:rPr>
                <w:lang w:eastAsia="ko-KR"/>
              </w:rPr>
            </w:pPr>
            <w:r w:rsidRPr="0015604A">
              <w:rPr>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F50D8">
            <w:pPr>
              <w:pStyle w:val="TAC"/>
              <w:rPr>
                <w:lang w:eastAsia="ko-KR"/>
              </w:rPr>
            </w:pPr>
            <w:r w:rsidRPr="0015604A">
              <w:rPr>
                <w:rFonts w:hint="eastAsia"/>
                <w:lang w:eastAsia="zh-CN"/>
              </w:rPr>
              <w:t>PC5</w:t>
            </w:r>
          </w:p>
        </w:tc>
      </w:tr>
    </w:tbl>
    <w:p w14:paraId="4B6C50EE" w14:textId="77777777" w:rsidR="00396267" w:rsidRDefault="00396267" w:rsidP="00396267"/>
    <w:p w14:paraId="1569852B" w14:textId="38A73901" w:rsidR="00396267" w:rsidRDefault="00396267" w:rsidP="00396267">
      <w:r>
        <w:t>The V2X sidelink in band 47 can be operated concurrently with Uu FDD bands 3, 5, 7, 8, 20, 28</w:t>
      </w:r>
      <w:r w:rsidR="007C2B01">
        <w:rPr>
          <w:rFonts w:eastAsia="Malgun Gothic"/>
        </w:rPr>
        <w:t>, 71;</w:t>
      </w:r>
      <w:r>
        <w:t xml:space="preserve"> Uu TDD bands 34, 39, 41</w:t>
      </w:r>
      <w:r w:rsidR="007C2B01">
        <w:rPr>
          <w:rFonts w:eastAsia="Malgun Gothic"/>
        </w:rPr>
        <w:t>; and NR Uu bands n1, n8, n39, n40, n71, n78, n79</w:t>
      </w:r>
      <w:r>
        <w:t xml:space="preserve">.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320E53B" w:rsidR="00396267" w:rsidRDefault="00396267" w:rsidP="00396267">
      <w:r>
        <w:t xml:space="preserve">Sidelink CA in resource allocation mode 4 uses the sensing procedure described in </w:t>
      </w:r>
      <w:r w:rsidR="006A5A44">
        <w:t>Clause</w:t>
      </w:r>
      <w:r>
        <w:t xml:space="preserv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r>
        <w:t xml:space="preserve">Sidelink synchronization can also operate on multiple carriers, as mentioned in </w:t>
      </w:r>
      <w:r w:rsidR="006A5A44">
        <w:t>Clause</w:t>
      </w:r>
      <w:r>
        <w:t xml:space="preserve"> 5.1.2. In addition, in sidelink CA operation, a SyncRef UE uses a single synchronization reference for all aggregated carriers, and may transmit SLSS/PSBCH on one or multiple of them according to capability. A receiving UE likewise uses the same </w:t>
      </w:r>
      <w:r>
        <w:lastRenderedPageBreak/>
        <w:t>synchronization reference (not necessarily a SyncRef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sidelink carriers, to increase reliability. See </w:t>
      </w:r>
      <w:r w:rsidR="006A5A44">
        <w:t>Clause</w:t>
      </w:r>
      <w:r>
        <w:t xml:space="preserve"> 5.4.7 for more discussion.</w:t>
      </w:r>
    </w:p>
    <w:p w14:paraId="5545546F" w14:textId="77777777" w:rsidR="00396267" w:rsidRDefault="00396267" w:rsidP="00396267">
      <w:pPr>
        <w:pStyle w:val="Heading2"/>
      </w:pPr>
      <w:bookmarkStart w:id="60" w:name="_Toc24049680"/>
      <w:bookmarkStart w:id="61" w:name="_Toc25753646"/>
      <w:bookmarkStart w:id="62" w:name="_Toc98412792"/>
      <w:r>
        <w:t>5.2</w:t>
      </w:r>
      <w:r>
        <w:tab/>
        <w:t>V2X sidelink resource allocation</w:t>
      </w:r>
      <w:bookmarkEnd w:id="60"/>
      <w:bookmarkEnd w:id="61"/>
      <w:bookmarkEnd w:id="62"/>
    </w:p>
    <w:p w14:paraId="5FC51225" w14:textId="77777777" w:rsidR="00396267" w:rsidRDefault="00396267" w:rsidP="00396267">
      <w:pPr>
        <w:pStyle w:val="Heading3"/>
      </w:pPr>
      <w:bookmarkStart w:id="63" w:name="_Toc24049681"/>
      <w:bookmarkStart w:id="64" w:name="_Toc25753647"/>
      <w:bookmarkStart w:id="65" w:name="_Toc98412793"/>
      <w:r>
        <w:t>5.2.1</w:t>
      </w:r>
      <w:r>
        <w:tab/>
        <w:t>Resource pools</w:t>
      </w:r>
      <w:bookmarkEnd w:id="63"/>
      <w:bookmarkEnd w:id="64"/>
      <w:bookmarkEnd w:id="65"/>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6F50D8">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6F50D8">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6" w:name="_Toc24049682"/>
      <w:bookmarkStart w:id="67" w:name="_Toc25753648"/>
      <w:bookmarkStart w:id="68" w:name="_Toc98412794"/>
      <w:r>
        <w:t>5.2.2</w:t>
      </w:r>
      <w:r>
        <w:tab/>
        <w:t>Resource allocation modes</w:t>
      </w:r>
      <w:bookmarkEnd w:id="66"/>
      <w:bookmarkEnd w:id="67"/>
      <w:bookmarkEnd w:id="68"/>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69" w:name="_Toc24049683"/>
      <w:bookmarkStart w:id="70" w:name="_Toc25753649"/>
      <w:r>
        <w:t>5.2.2.1</w:t>
      </w:r>
      <w:r>
        <w:tab/>
        <w:t>Resource allocation mode 3</w:t>
      </w:r>
      <w:bookmarkEnd w:id="69"/>
      <w:bookmarkEnd w:id="70"/>
    </w:p>
    <w:p w14:paraId="4279A402" w14:textId="5DF9FE96" w:rsidR="00396267" w:rsidRDefault="00396267" w:rsidP="00396267">
      <w:r>
        <w:t xml:space="preserve">Mode 3 is for resource allocation scheduled by eNB.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D729B51" w:rsidR="00396267" w:rsidRDefault="00396267" w:rsidP="00396267">
      <w:r>
        <w:t xml:space="preserve">A dynamic sidelink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1" w:name="_Toc24049684"/>
      <w:bookmarkStart w:id="72" w:name="_Toc25753650"/>
      <w:r>
        <w:t>5.2.2.2</w:t>
      </w:r>
      <w:r>
        <w:tab/>
        <w:t>Resource allocation mode 4</w:t>
      </w:r>
      <w:bookmarkEnd w:id="71"/>
      <w:bookmarkEnd w:id="72"/>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3" w:name="_Toc24049685"/>
      <w:bookmarkStart w:id="74" w:name="_Toc25753651"/>
      <w:r w:rsidDel="005D256B">
        <w:t>5.2.</w:t>
      </w:r>
      <w:r>
        <w:t>2.2.1</w:t>
      </w:r>
      <w:r w:rsidDel="005D256B">
        <w:tab/>
        <w:t>Zones</w:t>
      </w:r>
      <w:bookmarkEnd w:id="73"/>
      <w:bookmarkEnd w:id="74"/>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5" w:name="_Toc24049686"/>
      <w:bookmarkStart w:id="76" w:name="_Toc25753652"/>
      <w:r>
        <w:lastRenderedPageBreak/>
        <w:t>5.2.2.3</w:t>
      </w:r>
      <w:r>
        <w:tab/>
        <w:t>Modes 3 and 4 resource pool sharing</w:t>
      </w:r>
      <w:bookmarkEnd w:id="75"/>
      <w:bookmarkEnd w:id="76"/>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77" w:name="_Toc24049687"/>
      <w:bookmarkStart w:id="78" w:name="_Toc25753653"/>
      <w:bookmarkStart w:id="79" w:name="_Toc98412795"/>
      <w:r>
        <w:t>5.3</w:t>
      </w:r>
      <w:r>
        <w:tab/>
        <w:t>Sidelink congestion control</w:t>
      </w:r>
      <w:bookmarkEnd w:id="77"/>
      <w:bookmarkEnd w:id="78"/>
      <w:bookmarkEnd w:id="79"/>
    </w:p>
    <w:p w14:paraId="56D493FB" w14:textId="65B6F7B6"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0" w:name="_Toc24049688"/>
      <w:bookmarkStart w:id="81" w:name="_Toc25753654"/>
      <w:bookmarkStart w:id="82" w:name="_Toc98412796"/>
      <w:r>
        <w:t>5.4</w:t>
      </w:r>
      <w:r>
        <w:tab/>
        <w:t>V2X sidelink higher-layer protocols</w:t>
      </w:r>
      <w:bookmarkEnd w:id="80"/>
      <w:bookmarkEnd w:id="81"/>
      <w:bookmarkEnd w:id="82"/>
    </w:p>
    <w:p w14:paraId="6FF0317E" w14:textId="77777777" w:rsidR="00396267" w:rsidRPr="003A0AE4" w:rsidRDefault="00396267" w:rsidP="00396267">
      <w:pPr>
        <w:pStyle w:val="Heading3"/>
      </w:pPr>
      <w:bookmarkStart w:id="83" w:name="_Toc24049689"/>
      <w:bookmarkStart w:id="84" w:name="_Toc25753655"/>
      <w:bookmarkStart w:id="85" w:name="_Toc98412797"/>
      <w:r w:rsidRPr="003A0AE4">
        <w:t>5.</w:t>
      </w:r>
      <w:r w:rsidRPr="003A0AE4">
        <w:rPr>
          <w:rFonts w:hint="eastAsia"/>
        </w:rPr>
        <w:t>4.1</w:t>
      </w:r>
      <w:r w:rsidRPr="003A0AE4">
        <w:tab/>
      </w:r>
      <w:r w:rsidRPr="003A0AE4">
        <w:rPr>
          <w:rFonts w:hint="eastAsia"/>
        </w:rPr>
        <w:t>General</w:t>
      </w:r>
      <w:bookmarkEnd w:id="83"/>
      <w:bookmarkEnd w:id="84"/>
      <w:bookmarkEnd w:id="85"/>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sidelink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6" w:name="_Toc24049690"/>
      <w:bookmarkStart w:id="87" w:name="_Toc25753656"/>
      <w:bookmarkStart w:id="88" w:name="_Toc98412798"/>
      <w:r w:rsidRPr="003A0AE4">
        <w:t>5.</w:t>
      </w:r>
      <w:r w:rsidRPr="003A0AE4">
        <w:rPr>
          <w:rFonts w:hint="eastAsia"/>
        </w:rPr>
        <w:t>4.2</w:t>
      </w:r>
      <w:r w:rsidRPr="003A0AE4">
        <w:tab/>
      </w:r>
      <w:r w:rsidRPr="003A0AE4">
        <w:rPr>
          <w:rFonts w:hint="eastAsia"/>
        </w:rPr>
        <w:t>Resource pool configuration</w:t>
      </w:r>
      <w:bookmarkEnd w:id="86"/>
      <w:bookmarkEnd w:id="87"/>
      <w:bookmarkEnd w:id="88"/>
    </w:p>
    <w:p w14:paraId="4F106D44" w14:textId="74D23D46"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89" w:name="_Toc24049691"/>
      <w:bookmarkStart w:id="90" w:name="_Toc25753657"/>
      <w:bookmarkStart w:id="91" w:name="_Toc98412799"/>
      <w:r w:rsidRPr="003A0AE4">
        <w:rPr>
          <w:rFonts w:hint="eastAsia"/>
        </w:rPr>
        <w:t>5.4.3</w:t>
      </w:r>
      <w:r w:rsidRPr="003A0AE4">
        <w:rPr>
          <w:rFonts w:hint="eastAsia"/>
        </w:rPr>
        <w:tab/>
        <w:t>M</w:t>
      </w:r>
      <w:r w:rsidRPr="003A0AE4">
        <w:t>easurement</w:t>
      </w:r>
      <w:r w:rsidRPr="003A0AE4">
        <w:rPr>
          <w:rFonts w:hint="eastAsia"/>
        </w:rPr>
        <w:t xml:space="preserve"> and reporting</w:t>
      </w:r>
      <w:bookmarkEnd w:id="89"/>
      <w:bookmarkEnd w:id="90"/>
      <w:bookmarkEnd w:id="91"/>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2" w:name="_Toc24049692"/>
      <w:bookmarkStart w:id="93" w:name="_Toc25753658"/>
      <w:bookmarkStart w:id="94" w:name="_Toc98412800"/>
      <w:r w:rsidRPr="003A0AE4">
        <w:t>5.</w:t>
      </w:r>
      <w:r w:rsidRPr="003A0AE4">
        <w:rPr>
          <w:rFonts w:hint="eastAsia"/>
        </w:rPr>
        <w:t>4.4</w:t>
      </w:r>
      <w:r w:rsidRPr="003A0AE4">
        <w:tab/>
      </w:r>
      <w:r w:rsidRPr="003A0AE4">
        <w:rPr>
          <w:rFonts w:hint="eastAsia"/>
        </w:rPr>
        <w:t>Mobility management</w:t>
      </w:r>
      <w:bookmarkEnd w:id="92"/>
      <w:bookmarkEnd w:id="93"/>
      <w:bookmarkEnd w:id="94"/>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5" w:name="_Toc24049693"/>
      <w:bookmarkStart w:id="96" w:name="_Toc25753659"/>
      <w:bookmarkStart w:id="97" w:name="_Toc98412801"/>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5"/>
      <w:bookmarkEnd w:id="96"/>
      <w:bookmarkEnd w:id="97"/>
    </w:p>
    <w:p w14:paraId="1FD42DB3" w14:textId="698D54BB"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 xml:space="preserve">ink SPS described in </w:t>
      </w:r>
      <w:r w:rsidR="006A5A44">
        <w:rPr>
          <w:lang w:eastAsia="zh-CN"/>
        </w:rPr>
        <w:t>Clause</w:t>
      </w:r>
      <w:r>
        <w:rPr>
          <w:lang w:eastAsia="zh-CN"/>
        </w:rPr>
        <w:t xml:space="preserve"> 5.2.2.1. Details of the UE assistance information for sidelink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98" w:name="_Toc24049694"/>
      <w:bookmarkStart w:id="99" w:name="_Toc25753660"/>
      <w:bookmarkStart w:id="100" w:name="_Toc98412802"/>
      <w:r w:rsidRPr="003A0AE4">
        <w:rPr>
          <w:rFonts w:hint="eastAsia"/>
        </w:rPr>
        <w:t>5.4.6</w:t>
      </w:r>
      <w:r w:rsidRPr="003A0AE4">
        <w:rPr>
          <w:rFonts w:hint="eastAsia"/>
        </w:rPr>
        <w:tab/>
        <w:t>Transmission carrier selection</w:t>
      </w:r>
      <w:bookmarkEnd w:id="98"/>
      <w:bookmarkEnd w:id="99"/>
      <w:bookmarkEnd w:id="100"/>
    </w:p>
    <w:p w14:paraId="10C214E7" w14:textId="57076974"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1" w:name="_Toc24049695"/>
      <w:bookmarkStart w:id="102" w:name="_Toc25753661"/>
      <w:bookmarkStart w:id="103" w:name="_Toc98412803"/>
      <w:r w:rsidRPr="003A0AE4">
        <w:rPr>
          <w:rFonts w:hint="eastAsia"/>
        </w:rPr>
        <w:t>5.4.7</w:t>
      </w:r>
      <w:r w:rsidRPr="003A0AE4">
        <w:rPr>
          <w:rFonts w:hint="eastAsia"/>
        </w:rPr>
        <w:tab/>
        <w:t>SL packet duplication</w:t>
      </w:r>
      <w:bookmarkEnd w:id="101"/>
      <w:bookmarkEnd w:id="102"/>
      <w:bookmarkEnd w:id="103"/>
    </w:p>
    <w:p w14:paraId="6001E3A5" w14:textId="149FDB66"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4" w:name="_Toc24049696"/>
      <w:bookmarkStart w:id="105" w:name="_Toc25753662"/>
      <w:bookmarkStart w:id="106" w:name="_Toc98412804"/>
      <w:r w:rsidRPr="003A0AE4">
        <w:rPr>
          <w:rFonts w:hint="eastAsia"/>
        </w:rPr>
        <w:lastRenderedPageBreak/>
        <w:t>5.4.8</w:t>
      </w:r>
      <w:r w:rsidRPr="003A0AE4">
        <w:rPr>
          <w:rFonts w:hint="eastAsia"/>
        </w:rPr>
        <w:tab/>
        <w:t>Coordination between UL and V2X SL transmission</w:t>
      </w:r>
      <w:bookmarkEnd w:id="104"/>
      <w:bookmarkEnd w:id="105"/>
      <w:bookmarkEnd w:id="106"/>
    </w:p>
    <w:p w14:paraId="304505D1" w14:textId="3A4CAAE5"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07" w:name="_Toc24049697"/>
      <w:bookmarkStart w:id="108" w:name="_Toc25753663"/>
      <w:bookmarkStart w:id="109" w:name="_Toc98412805"/>
      <w:r w:rsidRPr="003A0AE4">
        <w:rPr>
          <w:rFonts w:hint="eastAsia"/>
        </w:rPr>
        <w:t>5.4.9</w:t>
      </w:r>
      <w:r w:rsidRPr="003A0AE4">
        <w:rPr>
          <w:rFonts w:hint="eastAsia"/>
        </w:rPr>
        <w:tab/>
        <w:t>Multi-PLMN operation</w:t>
      </w:r>
      <w:bookmarkEnd w:id="107"/>
      <w:bookmarkEnd w:id="108"/>
      <w:bookmarkEnd w:id="109"/>
    </w:p>
    <w:p w14:paraId="1D9986F7" w14:textId="2E0D22B2"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0" w:name="_Toc24049698"/>
      <w:bookmarkStart w:id="111" w:name="_Toc25753664"/>
      <w:bookmarkStart w:id="112" w:name="_Toc98412806"/>
      <w:r>
        <w:t>5.5</w:t>
      </w:r>
      <w:r>
        <w:tab/>
        <w:t>V2X via the Uu interface</w:t>
      </w:r>
      <w:bookmarkEnd w:id="110"/>
      <w:bookmarkEnd w:id="111"/>
      <w:bookmarkEnd w:id="112"/>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3" w:name="_Toc24049699"/>
      <w:bookmarkStart w:id="114" w:name="_Toc25753665"/>
      <w:bookmarkStart w:id="115" w:name="_Toc98412807"/>
      <w:r>
        <w:t>5.6</w:t>
      </w:r>
      <w:r>
        <w:tab/>
        <w:t>Network aspects</w:t>
      </w:r>
      <w:bookmarkEnd w:id="113"/>
      <w:bookmarkEnd w:id="114"/>
      <w:bookmarkEnd w:id="115"/>
    </w:p>
    <w:p w14:paraId="60311F5F" w14:textId="77777777" w:rsidR="00396267" w:rsidRDefault="00396267" w:rsidP="00396267">
      <w:pPr>
        <w:pStyle w:val="Heading3"/>
      </w:pPr>
      <w:bookmarkStart w:id="116" w:name="_Toc24049700"/>
      <w:bookmarkStart w:id="117" w:name="_Toc25753666"/>
      <w:bookmarkStart w:id="118" w:name="_Toc98412808"/>
      <w:r>
        <w:t>5.6.1</w:t>
      </w:r>
      <w:r>
        <w:tab/>
        <w:t>V2X service authorization</w:t>
      </w:r>
      <w:bookmarkEnd w:id="116"/>
      <w:bookmarkEnd w:id="117"/>
      <w:bookmarkEnd w:id="118"/>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19" w:name="_Toc24049701"/>
      <w:bookmarkStart w:id="120" w:name="_Toc25753667"/>
      <w:bookmarkStart w:id="121" w:name="_Toc98412809"/>
      <w:r>
        <w:t>5.6.2</w:t>
      </w:r>
      <w:r>
        <w:tab/>
        <w:t>Sidelink AMBR</w:t>
      </w:r>
      <w:bookmarkEnd w:id="119"/>
      <w:bookmarkEnd w:id="120"/>
      <w:bookmarkEnd w:id="121"/>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2" w:name="_Toc24049702"/>
      <w:bookmarkStart w:id="123" w:name="_Toc25753668"/>
      <w:bookmarkStart w:id="124" w:name="_Toc98412810"/>
      <w:r>
        <w:t>6</w:t>
      </w:r>
      <w:r>
        <w:tab/>
        <w:t>NR V2X</w:t>
      </w:r>
      <w:bookmarkEnd w:id="122"/>
      <w:bookmarkEnd w:id="123"/>
      <w:bookmarkEnd w:id="124"/>
    </w:p>
    <w:p w14:paraId="3ECD4C1A" w14:textId="77777777" w:rsidR="00396267" w:rsidRDefault="00396267" w:rsidP="00396267">
      <w:pPr>
        <w:pStyle w:val="Heading2"/>
      </w:pPr>
      <w:bookmarkStart w:id="125" w:name="_Toc24049703"/>
      <w:bookmarkStart w:id="126" w:name="_Toc25753669"/>
      <w:bookmarkStart w:id="127" w:name="_Toc98412811"/>
      <w:r>
        <w:t>6.1</w:t>
      </w:r>
      <w:r>
        <w:tab/>
        <w:t>Sidelink unicast, groupcast, and broadcast</w:t>
      </w:r>
      <w:bookmarkEnd w:id="125"/>
      <w:bookmarkEnd w:id="126"/>
      <w:bookmarkEnd w:id="127"/>
    </w:p>
    <w:p w14:paraId="008BF46E" w14:textId="502D3AEC" w:rsidR="00396267" w:rsidRPr="00263DDA" w:rsidRDefault="00396267" w:rsidP="00396267">
      <w:r>
        <w:t>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w:t>
      </w:r>
      <w:r w:rsidR="006A5A44">
        <w:t>clause</w:t>
      </w:r>
      <w:r>
        <w:t xml:space="preserve"> 6.2.4), high order modulation, sidelink CSI, and PC5-RRC (</w:t>
      </w:r>
      <w:r w:rsidR="006A5A44">
        <w:t>clause</w:t>
      </w:r>
      <w:r>
        <w:t xml:space="preserve"> 6.5.7), amongst other points. </w:t>
      </w:r>
    </w:p>
    <w:p w14:paraId="142CC6ED" w14:textId="77777777" w:rsidR="00396267" w:rsidRDefault="00396267" w:rsidP="00396267">
      <w:pPr>
        <w:pStyle w:val="Heading2"/>
      </w:pPr>
      <w:bookmarkStart w:id="128" w:name="_Toc24049704"/>
      <w:bookmarkStart w:id="129" w:name="_Toc25753670"/>
      <w:bookmarkStart w:id="130" w:name="_Toc98412812"/>
      <w:r>
        <w:t>6.2</w:t>
      </w:r>
      <w:r>
        <w:tab/>
        <w:t>V2X sidelink physical layer</w:t>
      </w:r>
      <w:bookmarkEnd w:id="128"/>
      <w:bookmarkEnd w:id="129"/>
      <w:bookmarkEnd w:id="130"/>
    </w:p>
    <w:p w14:paraId="14D836F6" w14:textId="77777777" w:rsidR="00396267" w:rsidRDefault="00396267" w:rsidP="00396267">
      <w:pPr>
        <w:pStyle w:val="Heading3"/>
      </w:pPr>
      <w:bookmarkStart w:id="131" w:name="_Toc24049705"/>
      <w:bookmarkStart w:id="132" w:name="_Toc25753671"/>
      <w:bookmarkStart w:id="133" w:name="_Toc98412813"/>
      <w:r>
        <w:t>6.2.1</w:t>
      </w:r>
      <w:r>
        <w:tab/>
        <w:t>Physical sidelink channels and signals</w:t>
      </w:r>
      <w:bookmarkEnd w:id="131"/>
      <w:bookmarkEnd w:id="132"/>
      <w:bookmarkEnd w:id="133"/>
    </w:p>
    <w:p w14:paraId="45C13792" w14:textId="77777777" w:rsidR="00396267" w:rsidRDefault="00396267" w:rsidP="00396267">
      <w:r>
        <w:t>The NR V2X sidelink uses the following physical channels and signals:</w:t>
      </w:r>
    </w:p>
    <w:p w14:paraId="207DC714" w14:textId="0DBE3291" w:rsidR="00396267" w:rsidRDefault="00396267" w:rsidP="00396267">
      <w:pPr>
        <w:pStyle w:val="B1"/>
      </w:pPr>
      <w:r>
        <w:t>-</w:t>
      </w:r>
      <w:r>
        <w:tab/>
        <w:t xml:space="preserve">Physical sidelink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sidelink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sidelink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sidelink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t xml:space="preserve">Sidelink primary and secondary synchronization signals (S-PSS and S-SSS) specified in </w:t>
      </w:r>
      <w:r w:rsidR="006A5A44">
        <w:t>TS</w:t>
      </w:r>
      <w:r w:rsidR="006C5241">
        <w:t xml:space="preserve"> 38.211 </w:t>
      </w:r>
      <w:r>
        <w:t xml:space="preserve">[16, </w:t>
      </w:r>
      <w:r w:rsidR="006A5A44">
        <w:t>clause</w:t>
      </w:r>
      <w:r>
        <w:t xml:space="preserve"> 8.4.2], which are organized into the sidelink synchronization signal block (S-SSB) together with PSBCH. S-PSS and S-SSS can be referred to jointly as the sidelink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0C2418DB" w:rsidR="00905CA6" w:rsidRDefault="00905CA6" w:rsidP="00396267">
      <w:r>
        <w:t>Sidelink control information (SCI) in NR V2X is transmitted in two stages. The first-stage SCI is carried on PSCCH and contains information to enable sensing operations, information about the resource allocation of the PSSCH</w:t>
      </w:r>
      <w:r w:rsidR="007C2B01">
        <w:t>, and, when needed, indication that the UE can receive conflict information in inter-UE coordination</w:t>
      </w:r>
      <w:r>
        <w:t xml:space="preserve">. </w:t>
      </w:r>
    </w:p>
    <w:p w14:paraId="00F01227" w14:textId="21F07620" w:rsidR="00A417F9" w:rsidRDefault="00396267" w:rsidP="00396267">
      <w:r>
        <w:t>PSSCH transmits the</w:t>
      </w:r>
      <w:r w:rsidR="00905CA6">
        <w:t xml:space="preserve"> second-stage SCI and the</w:t>
      </w:r>
      <w:r>
        <w:t xml:space="preserve"> SL-SCH transport channel. </w:t>
      </w:r>
      <w:r w:rsidR="008D12F9">
        <w:t xml:space="preserve">The second-stage SCI </w:t>
      </w:r>
      <w:r w:rsidR="00C91F81">
        <w:t>can carry</w:t>
      </w:r>
      <w:r w:rsidR="008D12F9">
        <w:t xml:space="preserve"> information needed to identify and decode the associated </w:t>
      </w:r>
      <w:r w:rsidR="00A417F9">
        <w:t>SL-SCH</w:t>
      </w:r>
      <w:r w:rsidR="008D12F9">
        <w:t xml:space="preserve">, as well as control for HARQ procedures, triggers for CSI feedback, </w:t>
      </w:r>
      <w:r w:rsidR="00C91F81">
        <w:t xml:space="preserve">inter-UE coordination requests and information, </w:t>
      </w:r>
      <w:r w:rsidR="008D12F9">
        <w:t xml:space="preserve">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gNB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CE7D71"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2AC713AC" w14:textId="77777777" w:rsidR="00C91F81" w:rsidRDefault="00C91F81" w:rsidP="00C91F81">
      <w:r>
        <w:t xml:space="preserve">When used for HARQ purposes, </w:t>
      </w:r>
      <w:r w:rsidR="00396267">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w:t>
      </w:r>
      <w:r w:rsidR="006A5A44">
        <w:t>clause</w:t>
      </w:r>
      <w:r w:rsidR="00396267">
        <w:t xml:space="preserve"> 6.2.4. </w:t>
      </w:r>
      <w:r>
        <w:t>PSFCH can also convey inter-UE coordination information; refer to clause 6.8.</w:t>
      </w:r>
    </w:p>
    <w:p w14:paraId="38244547" w14:textId="324A7BA3" w:rsidR="00396267" w:rsidRPr="00613398" w:rsidRDefault="00396267" w:rsidP="00396267">
      <w:r>
        <w:t xml:space="preserve">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4" w:name="_Toc24049706"/>
      <w:bookmarkStart w:id="135" w:name="_Toc25753672"/>
      <w:bookmarkStart w:id="136" w:name="_Toc98412814"/>
      <w:r>
        <w:lastRenderedPageBreak/>
        <w:t>6.2.2</w:t>
      </w:r>
      <w:r>
        <w:tab/>
        <w:t>Sidelink synchronization</w:t>
      </w:r>
      <w:bookmarkEnd w:id="134"/>
      <w:bookmarkEnd w:id="135"/>
      <w:bookmarkEnd w:id="136"/>
    </w:p>
    <w:p w14:paraId="46F41F86" w14:textId="77777777" w:rsidR="00396267" w:rsidRDefault="00396267" w:rsidP="00396267">
      <w:pPr>
        <w:pStyle w:val="Heading4"/>
      </w:pPr>
      <w:bookmarkStart w:id="137" w:name="_Toc24049707"/>
      <w:bookmarkStart w:id="138" w:name="_Toc25753673"/>
      <w:r>
        <w:t>6.2.2.1</w:t>
      </w:r>
      <w:r>
        <w:tab/>
        <w:t>Synchronization references and priorities</w:t>
      </w:r>
      <w:bookmarkEnd w:id="137"/>
      <w:bookmarkEnd w:id="138"/>
    </w:p>
    <w:p w14:paraId="1E6A1F63" w14:textId="13CA4D9B"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39" w:name="_Toc24049708"/>
      <w:bookmarkStart w:id="140" w:name="_Toc25753674"/>
      <w:r>
        <w:t>6.2.2.2</w:t>
      </w:r>
      <w:r>
        <w:tab/>
        <w:t>S-SSB and SLSS</w:t>
      </w:r>
      <w:bookmarkEnd w:id="139"/>
      <w:bookmarkEnd w:id="140"/>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1" w:name="_Toc24049709"/>
      <w:bookmarkStart w:id="142" w:name="_Toc25753675"/>
      <w:r>
        <w:lastRenderedPageBreak/>
        <w:t>6.2.2.2.1</w:t>
      </w:r>
      <w:r>
        <w:tab/>
        <w:t>SLSSID</w:t>
      </w:r>
      <w:bookmarkEnd w:id="141"/>
      <w:bookmarkEnd w:id="142"/>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3" w:name="_Toc24049710"/>
      <w:bookmarkStart w:id="144" w:name="_Toc25753676"/>
      <w:bookmarkStart w:id="145" w:name="_Toc98412815"/>
      <w:r>
        <w:t>6.2.3</w:t>
      </w:r>
      <w:r>
        <w:tab/>
        <w:t>Sidelink CSI</w:t>
      </w:r>
      <w:bookmarkEnd w:id="143"/>
      <w:bookmarkEnd w:id="144"/>
      <w:bookmarkEnd w:id="145"/>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6" w:name="_Toc24049711"/>
      <w:bookmarkStart w:id="147" w:name="_Toc25753677"/>
      <w:bookmarkStart w:id="148" w:name="_Toc98412816"/>
      <w:r>
        <w:t>6.2.4</w:t>
      </w:r>
      <w:r>
        <w:tab/>
        <w:t>Sidelink HARQ</w:t>
      </w:r>
      <w:bookmarkEnd w:id="146"/>
      <w:bookmarkEnd w:id="147"/>
      <w:bookmarkEnd w:id="148"/>
    </w:p>
    <w:p w14:paraId="5F6FE9B2" w14:textId="2AB5CBAE" w:rsidR="00396267" w:rsidRDefault="00396267" w:rsidP="00396267">
      <w:r>
        <w:t xml:space="preserve">NR-V2X supports HARQ based on transmission of ACK/NACK (or DTX) for sidelink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49" w:name="_Toc24049712"/>
      <w:bookmarkStart w:id="150" w:name="_Toc25753678"/>
      <w:bookmarkStart w:id="151" w:name="_Toc98412817"/>
      <w:r>
        <w:t>6.2.5</w:t>
      </w:r>
      <w:r>
        <w:tab/>
        <w:t>In-device coexistence between LTE-V2X and NR-V2X sidelinks</w:t>
      </w:r>
      <w:bookmarkEnd w:id="149"/>
      <w:bookmarkEnd w:id="150"/>
      <w:bookmarkEnd w:id="151"/>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lastRenderedPageBreak/>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FDE7D9D" w14:textId="01BD6C27" w:rsidR="00875026" w:rsidRDefault="00396267" w:rsidP="00875026">
      <w:r>
        <w:t>In the above rules, the priority of transmission and reception of sidelink synchronization signals/channels is set by (pre-)configuration and that of PSFCH is the same as the corresponding PSSCH.</w:t>
      </w:r>
    </w:p>
    <w:p w14:paraId="6BBA4F0C" w14:textId="77777777" w:rsidR="007C2B01" w:rsidRDefault="007C2B01" w:rsidP="007C2B01">
      <w:pPr>
        <w:pStyle w:val="Heading3"/>
      </w:pPr>
      <w:bookmarkStart w:id="152" w:name="_Toc43104421"/>
      <w:bookmarkStart w:id="153" w:name="_Toc98412818"/>
      <w:r>
        <w:t>6.2.6</w:t>
      </w:r>
      <w:r>
        <w:tab/>
      </w:r>
      <w:bookmarkEnd w:id="152"/>
      <w:r>
        <w:t>Concurrent operation</w:t>
      </w:r>
      <w:bookmarkEnd w:id="153"/>
    </w:p>
    <w:p w14:paraId="0F8987B7" w14:textId="77777777" w:rsidR="00C91F81" w:rsidRDefault="00C91F81" w:rsidP="00C91F81">
      <w:r>
        <w:t>NR-V2X operation is defined in bands n38, n47 and n79 in TS</w:t>
      </w:r>
      <w:r w:rsidRPr="004D3578">
        <w:t> </w:t>
      </w:r>
      <w:r w:rsidRPr="00241357">
        <w:t>3</w:t>
      </w:r>
      <w:r>
        <w:t>8</w:t>
      </w:r>
      <w:r w:rsidRPr="00241357">
        <w:t>.101</w:t>
      </w:r>
      <w:r>
        <w:t>-1 [22, clause 5.2E], which support single-carrier operation:</w:t>
      </w:r>
    </w:p>
    <w:p w14:paraId="2A282184" w14:textId="77777777" w:rsidR="00C91F81" w:rsidRPr="0015604A" w:rsidRDefault="00C91F81" w:rsidP="00C91F81">
      <w:pPr>
        <w:pStyle w:val="TH"/>
        <w:rPr>
          <w:lang w:eastAsia="ko-KR"/>
        </w:rPr>
      </w:pPr>
      <w:r w:rsidRPr="0015604A">
        <w:rPr>
          <w:lang w:eastAsia="ko-KR"/>
        </w:rPr>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C91F81" w:rsidRPr="009715C6" w14:paraId="65B8B6B5" w14:textId="77777777" w:rsidTr="006C40FC">
        <w:trPr>
          <w:trHeight w:val="284"/>
          <w:jc w:val="center"/>
        </w:trPr>
        <w:tc>
          <w:tcPr>
            <w:tcW w:w="1512" w:type="dxa"/>
            <w:tcBorders>
              <w:top w:val="single" w:sz="4" w:space="0" w:color="auto"/>
              <w:left w:val="single" w:sz="4" w:space="0" w:color="auto"/>
              <w:right w:val="single" w:sz="4" w:space="0" w:color="auto"/>
            </w:tcBorders>
            <w:shd w:val="clear" w:color="auto" w:fill="auto"/>
          </w:tcPr>
          <w:p w14:paraId="609A9AF8" w14:textId="77777777" w:rsidR="00C91F81" w:rsidRPr="00116AA0" w:rsidRDefault="00C91F81" w:rsidP="006C40FC">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26380A04" w14:textId="77777777" w:rsidR="00C91F81" w:rsidRPr="00116AA0" w:rsidRDefault="00C91F81" w:rsidP="006C40FC">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4EE500D6" w14:textId="77777777" w:rsidR="00C91F81" w:rsidRPr="00116AA0" w:rsidRDefault="00C91F81" w:rsidP="006C40FC">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425DF339" w14:textId="77777777" w:rsidR="00C91F81" w:rsidRPr="00BF790F" w:rsidRDefault="00C91F81" w:rsidP="006C40FC">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948B79C" w14:textId="77777777" w:rsidR="00C91F81" w:rsidRPr="00BF790F" w:rsidRDefault="00C91F81" w:rsidP="006C40FC">
            <w:pPr>
              <w:pStyle w:val="TAH"/>
              <w:rPr>
                <w:rFonts w:cs="Arial"/>
                <w:lang w:eastAsia="zh-CN"/>
              </w:rPr>
            </w:pPr>
            <w:r w:rsidRPr="00BF790F">
              <w:rPr>
                <w:rFonts w:cs="Arial"/>
                <w:lang w:eastAsia="zh-CN"/>
              </w:rPr>
              <w:t>Interface</w:t>
            </w:r>
          </w:p>
        </w:tc>
      </w:tr>
      <w:tr w:rsidR="00C91F81" w:rsidRPr="009715C6" w14:paraId="0244EE9B" w14:textId="77777777" w:rsidTr="006C40FC">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A463230" w14:textId="77777777" w:rsidR="00C91F81" w:rsidRPr="00116AA0" w:rsidRDefault="00C91F81" w:rsidP="006C40FC">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20065FA" w14:textId="77777777" w:rsidR="00C91F81" w:rsidRPr="00116AA0" w:rsidRDefault="00C91F81" w:rsidP="006C40FC">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1455227B" w14:textId="77777777" w:rsidR="00C91F81" w:rsidRPr="00116AA0" w:rsidRDefault="00C91F81" w:rsidP="006C40FC">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21188980" w14:textId="77777777" w:rsidR="00C91F81" w:rsidRPr="00116AA0" w:rsidRDefault="00C91F81" w:rsidP="006C40FC">
            <w:pPr>
              <w:pStyle w:val="TAH"/>
              <w:rPr>
                <w:rFonts w:cs="Arial"/>
              </w:rPr>
            </w:pPr>
          </w:p>
        </w:tc>
        <w:tc>
          <w:tcPr>
            <w:tcW w:w="1088" w:type="dxa"/>
            <w:tcBorders>
              <w:bottom w:val="single" w:sz="4" w:space="0" w:color="auto"/>
              <w:right w:val="single" w:sz="4" w:space="0" w:color="auto"/>
            </w:tcBorders>
            <w:shd w:val="clear" w:color="auto" w:fill="auto"/>
          </w:tcPr>
          <w:p w14:paraId="455FAB8C" w14:textId="77777777" w:rsidR="00C91F81" w:rsidRPr="00116AA0" w:rsidRDefault="00C91F81" w:rsidP="006C40FC">
            <w:pPr>
              <w:pStyle w:val="TAH"/>
              <w:rPr>
                <w:rFonts w:cs="Arial"/>
              </w:rPr>
            </w:pPr>
          </w:p>
        </w:tc>
      </w:tr>
      <w:tr w:rsidR="00C91F81" w:rsidRPr="009715C6" w14:paraId="6DF54D1E"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982747F" w14:textId="77777777" w:rsidR="00C91F81" w:rsidRDefault="00C91F81" w:rsidP="006C40FC">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0CBBEADC" w14:textId="77777777" w:rsidR="00C91F81" w:rsidRDefault="00C91F81" w:rsidP="006C40FC">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02D9F50" w14:textId="77777777" w:rsidR="00C91F81" w:rsidRDefault="00C91F81" w:rsidP="006C40FC">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11458C0B" w14:textId="77777777" w:rsidR="00C91F81" w:rsidRDefault="00C91F81"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41A3C84" w14:textId="77777777" w:rsidR="00C91F81" w:rsidRDefault="00C91F81" w:rsidP="006C40FC">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6D906878" w14:textId="77777777" w:rsidR="00C91F81" w:rsidRDefault="00C91F81" w:rsidP="006C40FC">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04BF99" w14:textId="77777777" w:rsidR="00C91F81" w:rsidRDefault="00C91F81"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49374219" w14:textId="77777777" w:rsidR="00C91F81" w:rsidRPr="00BF790F" w:rsidRDefault="00C91F81" w:rsidP="006C40F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67EF9A0A" w14:textId="77777777" w:rsidR="00C91F81" w:rsidRPr="00BF790F" w:rsidRDefault="00C91F81" w:rsidP="006C40FC">
            <w:pPr>
              <w:pStyle w:val="TAC"/>
              <w:rPr>
                <w:rFonts w:cs="Arial"/>
                <w:lang w:eastAsia="ko-KR"/>
              </w:rPr>
            </w:pPr>
            <w:r>
              <w:rPr>
                <w:rFonts w:cs="Arial" w:hint="eastAsia"/>
                <w:lang w:eastAsia="ko-KR"/>
              </w:rPr>
              <w:t>PC5</w:t>
            </w:r>
          </w:p>
        </w:tc>
      </w:tr>
      <w:tr w:rsidR="00C91F81" w:rsidRPr="00BF790F" w14:paraId="337AD76A"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69C6FC8" w14:textId="77777777" w:rsidR="00C91F81" w:rsidRPr="00116AA0" w:rsidRDefault="00C91F81" w:rsidP="006C40FC">
            <w:pPr>
              <w:pStyle w:val="TAC"/>
              <w:rPr>
                <w:rFonts w:cs="Arial"/>
                <w:lang w:eastAsia="ko-KR"/>
              </w:rPr>
            </w:pPr>
            <w:r>
              <w:rPr>
                <w:rFonts w:cs="Arial" w:hint="eastAsia"/>
                <w:lang w:eastAsia="zh-CN"/>
              </w:rPr>
              <w:t>n</w:t>
            </w:r>
            <w:r>
              <w:rPr>
                <w:rFonts w:cs="Arial" w:hint="eastAsia"/>
                <w:lang w:eastAsia="ko-KR"/>
              </w:rPr>
              <w:t>47</w:t>
            </w:r>
          </w:p>
        </w:tc>
        <w:tc>
          <w:tcPr>
            <w:tcW w:w="1078" w:type="dxa"/>
            <w:tcBorders>
              <w:top w:val="single" w:sz="4" w:space="0" w:color="auto"/>
              <w:left w:val="single" w:sz="4" w:space="0" w:color="auto"/>
              <w:bottom w:val="single" w:sz="4" w:space="0" w:color="auto"/>
            </w:tcBorders>
          </w:tcPr>
          <w:p w14:paraId="6A793D78" w14:textId="77777777" w:rsidR="00C91F81" w:rsidRPr="00116AA0" w:rsidRDefault="00C91F81" w:rsidP="006C40FC">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48382180" w14:textId="77777777" w:rsidR="00C91F81" w:rsidRPr="00116AA0" w:rsidRDefault="00C91F81" w:rsidP="006C40FC">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C69FD79" w14:textId="77777777" w:rsidR="00C91F81" w:rsidRPr="00116AA0" w:rsidRDefault="00C91F81" w:rsidP="006C40FC">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792DD9DA" w14:textId="77777777" w:rsidR="00C91F81" w:rsidRPr="00116AA0" w:rsidRDefault="00C91F81" w:rsidP="006C40FC">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6F0B8AA9" w14:textId="77777777" w:rsidR="00C91F81" w:rsidRPr="00116AA0" w:rsidRDefault="00C91F81" w:rsidP="006C40FC">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28D36903" w14:textId="77777777" w:rsidR="00C91F81" w:rsidRPr="00116AA0" w:rsidRDefault="00C91F81" w:rsidP="006C40FC">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5170560E" w14:textId="77777777" w:rsidR="00C91F81" w:rsidRPr="00BF790F" w:rsidRDefault="00C91F81" w:rsidP="006C40FC">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5DA2393E" w14:textId="77777777" w:rsidR="00C91F81" w:rsidRPr="00BF790F" w:rsidRDefault="00C91F81" w:rsidP="006C40FC">
            <w:pPr>
              <w:pStyle w:val="TAC"/>
              <w:rPr>
                <w:rFonts w:cs="Arial"/>
                <w:lang w:eastAsia="ko-KR"/>
              </w:rPr>
            </w:pPr>
            <w:r w:rsidRPr="00BF790F">
              <w:rPr>
                <w:rFonts w:cs="Arial" w:hint="eastAsia"/>
                <w:lang w:eastAsia="ko-KR"/>
              </w:rPr>
              <w:t>PC5</w:t>
            </w:r>
          </w:p>
        </w:tc>
      </w:tr>
      <w:tr w:rsidR="00C91F81" w:rsidRPr="00BF790F" w14:paraId="7461C918" w14:textId="77777777" w:rsidTr="006C40F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AA6D9D3" w14:textId="77777777" w:rsidR="00C91F81" w:rsidRDefault="00C91F81" w:rsidP="006C40FC">
            <w:pPr>
              <w:pStyle w:val="TAC"/>
              <w:rPr>
                <w:rFonts w:cs="Arial"/>
                <w:lang w:eastAsia="zh-CN"/>
              </w:rPr>
            </w:pPr>
            <w:r>
              <w:rPr>
                <w:rFonts w:cs="Arial"/>
                <w:lang w:eastAsia="zh-CN"/>
              </w:rPr>
              <w:t>n79</w:t>
            </w:r>
          </w:p>
        </w:tc>
        <w:tc>
          <w:tcPr>
            <w:tcW w:w="1078" w:type="dxa"/>
            <w:tcBorders>
              <w:top w:val="single" w:sz="4" w:space="0" w:color="auto"/>
              <w:left w:val="single" w:sz="4" w:space="0" w:color="auto"/>
              <w:bottom w:val="single" w:sz="4" w:space="0" w:color="auto"/>
            </w:tcBorders>
          </w:tcPr>
          <w:p w14:paraId="3DFF1EBD" w14:textId="77777777" w:rsidR="00C91F81" w:rsidRDefault="00C91F81" w:rsidP="006C40FC">
            <w:pPr>
              <w:pStyle w:val="TAR"/>
              <w:jc w:val="center"/>
              <w:rPr>
                <w:rFonts w:cs="Arial"/>
                <w:lang w:eastAsia="ko-KR"/>
              </w:rPr>
            </w:pPr>
            <w:r>
              <w:rPr>
                <w:rFonts w:cs="Arial"/>
                <w:lang w:eastAsia="ko-KR"/>
              </w:rPr>
              <w:t>4400 MHz</w:t>
            </w:r>
          </w:p>
        </w:tc>
        <w:tc>
          <w:tcPr>
            <w:tcW w:w="373" w:type="dxa"/>
            <w:tcBorders>
              <w:top w:val="single" w:sz="4" w:space="0" w:color="auto"/>
              <w:bottom w:val="single" w:sz="4" w:space="0" w:color="auto"/>
            </w:tcBorders>
          </w:tcPr>
          <w:p w14:paraId="7F4AFD24" w14:textId="77777777" w:rsidR="00C91F81" w:rsidRDefault="00C91F81" w:rsidP="006C40FC">
            <w:pPr>
              <w:pStyle w:val="TAC"/>
              <w:rPr>
                <w:rFonts w:cs="Arial"/>
              </w:rPr>
            </w:pPr>
            <w:r>
              <w:rPr>
                <w:rFonts w:cs="Arial"/>
              </w:rPr>
              <w:t>-</w:t>
            </w:r>
          </w:p>
        </w:tc>
        <w:tc>
          <w:tcPr>
            <w:tcW w:w="1077" w:type="dxa"/>
            <w:tcBorders>
              <w:top w:val="single" w:sz="4" w:space="0" w:color="auto"/>
              <w:bottom w:val="single" w:sz="4" w:space="0" w:color="auto"/>
              <w:right w:val="single" w:sz="4" w:space="0" w:color="auto"/>
            </w:tcBorders>
          </w:tcPr>
          <w:p w14:paraId="7ADE4F07" w14:textId="77777777" w:rsidR="00C91F81" w:rsidRDefault="00C91F81" w:rsidP="006C40FC">
            <w:pPr>
              <w:pStyle w:val="TAL"/>
              <w:jc w:val="center"/>
              <w:rPr>
                <w:rFonts w:cs="Arial"/>
                <w:lang w:eastAsia="ko-KR"/>
              </w:rPr>
            </w:pPr>
            <w:r>
              <w:rPr>
                <w:rFonts w:cs="Arial"/>
                <w:lang w:eastAsia="ko-KR"/>
              </w:rPr>
              <w:t>5000 MHz</w:t>
            </w:r>
          </w:p>
        </w:tc>
        <w:tc>
          <w:tcPr>
            <w:tcW w:w="1038" w:type="dxa"/>
            <w:tcBorders>
              <w:top w:val="single" w:sz="4" w:space="0" w:color="auto"/>
              <w:left w:val="single" w:sz="4" w:space="0" w:color="auto"/>
              <w:bottom w:val="single" w:sz="4" w:space="0" w:color="auto"/>
            </w:tcBorders>
          </w:tcPr>
          <w:p w14:paraId="3D8AB09C" w14:textId="77777777" w:rsidR="00C91F81" w:rsidRDefault="00C91F81" w:rsidP="006C40FC">
            <w:pPr>
              <w:pStyle w:val="TAR"/>
              <w:jc w:val="center"/>
              <w:rPr>
                <w:rFonts w:cs="Arial"/>
                <w:lang w:eastAsia="ko-KR"/>
              </w:rPr>
            </w:pPr>
            <w:r>
              <w:rPr>
                <w:rFonts w:cs="Arial"/>
                <w:lang w:eastAsia="ko-KR"/>
              </w:rPr>
              <w:t>4400 MHz</w:t>
            </w:r>
          </w:p>
        </w:tc>
        <w:tc>
          <w:tcPr>
            <w:tcW w:w="363" w:type="dxa"/>
            <w:tcBorders>
              <w:top w:val="single" w:sz="4" w:space="0" w:color="auto"/>
              <w:bottom w:val="single" w:sz="4" w:space="0" w:color="auto"/>
            </w:tcBorders>
          </w:tcPr>
          <w:p w14:paraId="0CA62E43" w14:textId="77777777" w:rsidR="00C91F81" w:rsidRDefault="00C91F81" w:rsidP="006C40FC">
            <w:pPr>
              <w:pStyle w:val="TAC"/>
              <w:rPr>
                <w:rFonts w:cs="Arial"/>
              </w:rPr>
            </w:pPr>
            <w:r>
              <w:rPr>
                <w:rFonts w:cs="Arial"/>
              </w:rPr>
              <w:t>-</w:t>
            </w:r>
          </w:p>
        </w:tc>
        <w:tc>
          <w:tcPr>
            <w:tcW w:w="1038" w:type="dxa"/>
            <w:tcBorders>
              <w:top w:val="single" w:sz="4" w:space="0" w:color="auto"/>
              <w:bottom w:val="single" w:sz="4" w:space="0" w:color="auto"/>
              <w:right w:val="single" w:sz="4" w:space="0" w:color="auto"/>
            </w:tcBorders>
          </w:tcPr>
          <w:p w14:paraId="5E496ECB" w14:textId="77777777" w:rsidR="00C91F81" w:rsidRDefault="00C91F81" w:rsidP="006C40FC">
            <w:pPr>
              <w:pStyle w:val="TAL"/>
              <w:jc w:val="center"/>
              <w:rPr>
                <w:rFonts w:cs="Arial"/>
                <w:lang w:eastAsia="ko-KR"/>
              </w:rPr>
            </w:pPr>
            <w:r>
              <w:rPr>
                <w:rFonts w:cs="Arial"/>
                <w:lang w:eastAsia="ko-KR"/>
              </w:rPr>
              <w:t>5000 MHz</w:t>
            </w:r>
          </w:p>
        </w:tc>
        <w:tc>
          <w:tcPr>
            <w:tcW w:w="1101" w:type="dxa"/>
            <w:tcBorders>
              <w:top w:val="single" w:sz="4" w:space="0" w:color="auto"/>
              <w:bottom w:val="single" w:sz="4" w:space="0" w:color="auto"/>
              <w:right w:val="single" w:sz="4" w:space="0" w:color="auto"/>
            </w:tcBorders>
          </w:tcPr>
          <w:p w14:paraId="422C5343" w14:textId="77777777" w:rsidR="00C91F81" w:rsidRDefault="00C91F81" w:rsidP="006C40FC">
            <w:pPr>
              <w:pStyle w:val="TAC"/>
              <w:rPr>
                <w:rFonts w:cs="Arial"/>
                <w:lang w:eastAsia="ko-KR"/>
              </w:rPr>
            </w:pPr>
            <w:r>
              <w:rPr>
                <w:rFonts w:cs="Arial"/>
                <w:lang w:eastAsia="ko-KR"/>
              </w:rPr>
              <w:t>HD</w:t>
            </w:r>
          </w:p>
        </w:tc>
        <w:tc>
          <w:tcPr>
            <w:tcW w:w="1088" w:type="dxa"/>
            <w:tcBorders>
              <w:top w:val="single" w:sz="4" w:space="0" w:color="auto"/>
              <w:bottom w:val="single" w:sz="4" w:space="0" w:color="auto"/>
              <w:right w:val="single" w:sz="4" w:space="0" w:color="auto"/>
            </w:tcBorders>
          </w:tcPr>
          <w:p w14:paraId="3983124C" w14:textId="77777777" w:rsidR="00C91F81" w:rsidRPr="00BF790F" w:rsidRDefault="00C91F81" w:rsidP="006C40FC">
            <w:pPr>
              <w:pStyle w:val="TAC"/>
              <w:rPr>
                <w:rFonts w:cs="Arial"/>
                <w:lang w:eastAsia="ko-KR"/>
              </w:rPr>
            </w:pPr>
            <w:r>
              <w:rPr>
                <w:rFonts w:cs="Arial"/>
                <w:lang w:eastAsia="ko-KR"/>
              </w:rPr>
              <w:t>PC5</w:t>
            </w:r>
          </w:p>
        </w:tc>
      </w:tr>
      <w:tr w:rsidR="00C91F81" w:rsidRPr="00BF790F" w14:paraId="6EB426C2" w14:textId="77777777" w:rsidTr="006C40FC">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666C959A" w14:textId="77777777" w:rsidR="00C91F81" w:rsidRPr="00BF790F" w:rsidRDefault="00C91F81" w:rsidP="006C40FC">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tc>
      </w:tr>
    </w:tbl>
    <w:p w14:paraId="103FDD4F" w14:textId="77777777" w:rsidR="00C91F81" w:rsidRDefault="00C91F81" w:rsidP="00C91F81"/>
    <w:p w14:paraId="7D19EAD9" w14:textId="77777777" w:rsidR="00C91F81" w:rsidRDefault="00C91F81" w:rsidP="00C91F81">
      <w:r>
        <w:t>The NR-V2X sidelink in band n38 can be operated concurrently with LTE Uu band 20. The NR-V2X sidelink in band n47 can be operated concurrently with Uu bands 1, 3, 8, 39, 40, 41, n1, n8, n39, n40, n41, n71, n78, and n79. The NR-V2X sidelink in band n79 can be operated concurrently with Uu band n79.</w:t>
      </w:r>
    </w:p>
    <w:p w14:paraId="4827A6AE" w14:textId="77777777" w:rsidR="00396267" w:rsidRDefault="00396267" w:rsidP="00396267">
      <w:pPr>
        <w:pStyle w:val="Heading2"/>
      </w:pPr>
      <w:bookmarkStart w:id="154" w:name="_Toc24049713"/>
      <w:bookmarkStart w:id="155" w:name="_Toc25753679"/>
      <w:bookmarkStart w:id="156" w:name="_Toc98412819"/>
      <w:r>
        <w:t>6.3</w:t>
      </w:r>
      <w:r>
        <w:tab/>
        <w:t>V2X sidelink resource allocation</w:t>
      </w:r>
      <w:bookmarkEnd w:id="154"/>
      <w:bookmarkEnd w:id="155"/>
      <w:bookmarkEnd w:id="156"/>
    </w:p>
    <w:p w14:paraId="34324730" w14:textId="77777777" w:rsidR="00396267" w:rsidRDefault="00396267" w:rsidP="00396267">
      <w:pPr>
        <w:pStyle w:val="Heading3"/>
      </w:pPr>
      <w:bookmarkStart w:id="157" w:name="_Toc24049714"/>
      <w:bookmarkStart w:id="158" w:name="_Toc25753680"/>
      <w:bookmarkStart w:id="159" w:name="_Toc98412820"/>
      <w:r>
        <w:t>6.3.1</w:t>
      </w:r>
      <w:r>
        <w:tab/>
        <w:t>Sidelink bandwidth parts and resource pools</w:t>
      </w:r>
      <w:bookmarkEnd w:id="157"/>
      <w:bookmarkEnd w:id="158"/>
      <w:bookmarkEnd w:id="159"/>
    </w:p>
    <w:p w14:paraId="07E1DE73" w14:textId="77777777" w:rsidR="00396267" w:rsidRDefault="00396267" w:rsidP="00396267">
      <w:pPr>
        <w:pStyle w:val="Heading4"/>
        <w:rPr>
          <w:lang w:eastAsia="ko-KR"/>
        </w:rPr>
      </w:pPr>
      <w:bookmarkStart w:id="160" w:name="_Toc24049715"/>
      <w:bookmarkStart w:id="161" w:name="_Toc25753681"/>
      <w:r>
        <w:rPr>
          <w:lang w:eastAsia="ko-KR"/>
        </w:rPr>
        <w:t>6.3.1.1</w:t>
      </w:r>
      <w:r>
        <w:rPr>
          <w:lang w:eastAsia="ko-KR"/>
        </w:rPr>
        <w:tab/>
        <w:t>Sidelink bandwidth parts</w:t>
      </w:r>
      <w:bookmarkEnd w:id="160"/>
      <w:bookmarkEnd w:id="161"/>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2" w:name="_Toc24049716"/>
      <w:bookmarkStart w:id="163" w:name="_Toc25753682"/>
      <w:r>
        <w:t>6.3.1.2</w:t>
      </w:r>
      <w:r>
        <w:tab/>
        <w:t>Resource pools</w:t>
      </w:r>
      <w:bookmarkEnd w:id="162"/>
      <w:bookmarkEnd w:id="163"/>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lastRenderedPageBreak/>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4" w:name="_Toc24049717"/>
      <w:bookmarkStart w:id="165" w:name="_Toc25753683"/>
      <w:r>
        <w:t>6.3.2</w:t>
      </w:r>
      <w:r>
        <w:tab/>
        <w:t>Resource allocation modes</w:t>
      </w:r>
      <w:bookmarkEnd w:id="164"/>
      <w:bookmarkEnd w:id="165"/>
    </w:p>
    <w:p w14:paraId="1625B875" w14:textId="77777777" w:rsidR="00396267" w:rsidRDefault="00396267" w:rsidP="00396267">
      <w:pPr>
        <w:pStyle w:val="Heading4"/>
      </w:pPr>
      <w:bookmarkStart w:id="166" w:name="_Toc24049718"/>
      <w:bookmarkStart w:id="167" w:name="_Toc25753684"/>
      <w:r>
        <w:t>6.3.2.1</w:t>
      </w:r>
      <w:r>
        <w:tab/>
        <w:t>Mode 1</w:t>
      </w:r>
      <w:bookmarkEnd w:id="166"/>
      <w:bookmarkEnd w:id="167"/>
    </w:p>
    <w:p w14:paraId="40222404" w14:textId="76A1090D" w:rsidR="00396267" w:rsidRDefault="00396267" w:rsidP="00396267">
      <w:r>
        <w:t xml:space="preserve">Mode 1 is for resource allocation by gNB. As described in </w:t>
      </w:r>
      <w:r w:rsidR="006A5A44">
        <w:t>Clause</w:t>
      </w:r>
      <w:r>
        <w:t xml:space="preserv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8" w:name="_Toc24049719"/>
      <w:bookmarkStart w:id="169" w:name="_Toc25753685"/>
      <w:r>
        <w:t>6.3.2.2</w:t>
      </w:r>
      <w:r>
        <w:tab/>
        <w:t>Mode 2</w:t>
      </w:r>
      <w:bookmarkEnd w:id="168"/>
      <w:bookmarkEnd w:id="169"/>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lastRenderedPageBreak/>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5172D9AC" w:rsidR="005373BF" w:rsidRDefault="005373BF" w:rsidP="006F50D8">
      <w:pPr>
        <w:pStyle w:val="TH"/>
      </w:pPr>
    </w:p>
    <w:p w14:paraId="506CCB60" w14:textId="72277EC8" w:rsidR="00396267" w:rsidRDefault="00762B6B" w:rsidP="006F50D8">
      <w:pPr>
        <w:pStyle w:val="TH"/>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6F50D8">
      <w:pPr>
        <w:pStyle w:val="TF"/>
      </w:pPr>
      <w:r>
        <w:t>Figure 6.3.2.2</w:t>
      </w:r>
      <w:r w:rsidR="00697121">
        <w:t>-1</w:t>
      </w:r>
      <w:r>
        <w:t>: Summary of sensing and resource (re-)selection procedures</w:t>
      </w:r>
    </w:p>
    <w:p w14:paraId="3C6E9AE9" w14:textId="2C879C8D" w:rsidR="003D108A" w:rsidRDefault="006D701A" w:rsidP="006F50D8">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lastRenderedPageBreak/>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0" w:name="_Toc24049720"/>
      <w:bookmarkStart w:id="171" w:name="_Toc25753686"/>
      <w:bookmarkStart w:id="172" w:name="_Toc98412821"/>
      <w:r>
        <w:t>6.4</w:t>
      </w:r>
      <w:r>
        <w:tab/>
        <w:t>Sidelink congestion control</w:t>
      </w:r>
      <w:bookmarkEnd w:id="170"/>
      <w:bookmarkEnd w:id="171"/>
      <w:bookmarkEnd w:id="172"/>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6A5A44">
        <w:t>'</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3" w:name="_Toc24049721"/>
      <w:bookmarkStart w:id="174" w:name="_Toc25753687"/>
      <w:bookmarkStart w:id="175" w:name="_Toc98412822"/>
      <w:r>
        <w:t>6.5</w:t>
      </w:r>
      <w:r>
        <w:tab/>
        <w:t>V2X sidelink higher-layer protocols</w:t>
      </w:r>
      <w:bookmarkEnd w:id="173"/>
      <w:bookmarkEnd w:id="174"/>
      <w:bookmarkEnd w:id="175"/>
    </w:p>
    <w:p w14:paraId="28189C02" w14:textId="77777777" w:rsidR="00396267" w:rsidRDefault="00396267" w:rsidP="00396267">
      <w:pPr>
        <w:pStyle w:val="Heading3"/>
        <w:rPr>
          <w:lang w:eastAsia="zh-CN"/>
        </w:rPr>
      </w:pPr>
      <w:bookmarkStart w:id="176" w:name="_Toc24049722"/>
      <w:bookmarkStart w:id="177" w:name="_Toc25753688"/>
      <w:bookmarkStart w:id="178" w:name="_Toc98412823"/>
      <w:r>
        <w:t>6.</w:t>
      </w:r>
      <w:r>
        <w:rPr>
          <w:lang w:eastAsia="zh-CN"/>
        </w:rPr>
        <w:t>5</w:t>
      </w:r>
      <w:r>
        <w:rPr>
          <w:rFonts w:hint="eastAsia"/>
          <w:lang w:eastAsia="zh-CN"/>
        </w:rPr>
        <w:t>.1</w:t>
      </w:r>
      <w:r>
        <w:tab/>
      </w:r>
      <w:r>
        <w:rPr>
          <w:rFonts w:hint="eastAsia"/>
          <w:lang w:eastAsia="zh-CN"/>
        </w:rPr>
        <w:t>General</w:t>
      </w:r>
      <w:bookmarkEnd w:id="176"/>
      <w:bookmarkEnd w:id="177"/>
      <w:bookmarkEnd w:id="178"/>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6F50D8">
      <w:pPr>
        <w:pStyle w:val="TH"/>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709025605" r:id="rId26"/>
        </w:object>
      </w:r>
    </w:p>
    <w:p w14:paraId="33449549" w14:textId="14463B39" w:rsidR="00396267" w:rsidRPr="007914BE" w:rsidRDefault="00396267" w:rsidP="00396267">
      <w:pPr>
        <w:pStyle w:val="TF"/>
      </w:pPr>
      <w:r w:rsidRPr="007914BE">
        <w:t>Figure 6.</w:t>
      </w:r>
      <w:r>
        <w:t>5.</w:t>
      </w:r>
      <w:r w:rsidRPr="007914BE">
        <w:t>1-</w:t>
      </w:r>
      <w:r>
        <w:t>1</w:t>
      </w:r>
      <w:r w:rsidRPr="007914BE">
        <w:t xml:space="preserve">: </w:t>
      </w:r>
      <w:r w:rsidR="00F82B5E">
        <w:t>U</w:t>
      </w:r>
      <w:r w:rsidRPr="007914BE">
        <w:t>user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6F50D8">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709025606"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7225ED">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709025607"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CE7D71" w:rsidP="007225ED">
      <w:pPr>
        <w:pStyle w:val="TH"/>
        <w:rPr>
          <w:lang w:eastAsia="en-GB"/>
        </w:rPr>
      </w:pPr>
      <w:r>
        <w:pict w14:anchorId="093B9426">
          <v:shape id="_x0000_i1029" type="#_x0000_t75" style="width:180pt;height:115.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79" w:name="_Toc24049723"/>
      <w:bookmarkStart w:id="180" w:name="_Toc25753689"/>
      <w:bookmarkStart w:id="181" w:name="_Toc98412824"/>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79"/>
      <w:bookmarkEnd w:id="180"/>
      <w:bookmarkEnd w:id="181"/>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lastRenderedPageBreak/>
        <w:t xml:space="preserve">Details of the measurement and reporting mechanism specific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2" w:name="_Toc24049724"/>
      <w:bookmarkStart w:id="183" w:name="_Toc25753690"/>
      <w:bookmarkStart w:id="184" w:name="_Toc98412825"/>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2"/>
      <w:bookmarkEnd w:id="183"/>
      <w:bookmarkEnd w:id="184"/>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5" w:name="_Toc24049725"/>
      <w:bookmarkStart w:id="186" w:name="_Toc25753691"/>
      <w:bookmarkStart w:id="187" w:name="_Toc98412826"/>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5"/>
      <w:bookmarkEnd w:id="186"/>
      <w:bookmarkEnd w:id="187"/>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8" w:name="_Toc24049726"/>
      <w:bookmarkStart w:id="189" w:name="_Toc25753692"/>
      <w:bookmarkStart w:id="190" w:name="_Toc98412827"/>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8"/>
      <w:bookmarkEnd w:id="189"/>
      <w:bookmarkEnd w:id="190"/>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91" w:name="_Toc24049727"/>
      <w:bookmarkStart w:id="192" w:name="_Toc25753693"/>
      <w:bookmarkStart w:id="193" w:name="_Toc98412828"/>
      <w:r>
        <w:t>6.</w:t>
      </w:r>
      <w:r>
        <w:rPr>
          <w:lang w:eastAsia="zh-CN"/>
        </w:rPr>
        <w:t>5</w:t>
      </w:r>
      <w:r>
        <w:rPr>
          <w:rFonts w:hint="eastAsia"/>
          <w:lang w:eastAsia="zh-CN"/>
        </w:rPr>
        <w:t>.</w:t>
      </w:r>
      <w:r>
        <w:rPr>
          <w:lang w:eastAsia="zh-CN"/>
        </w:rPr>
        <w:t>6</w:t>
      </w:r>
      <w:r>
        <w:tab/>
      </w:r>
      <w:r>
        <w:rPr>
          <w:lang w:eastAsia="zh-CN"/>
        </w:rPr>
        <w:t>QoS mechanism</w:t>
      </w:r>
      <w:bookmarkEnd w:id="191"/>
      <w:bookmarkEnd w:id="192"/>
      <w:bookmarkEnd w:id="193"/>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4" w:name="_Toc24049728"/>
      <w:bookmarkStart w:id="195" w:name="_Toc25753694"/>
      <w:bookmarkStart w:id="196" w:name="_Toc98412829"/>
      <w:r>
        <w:t>6.</w:t>
      </w:r>
      <w:r>
        <w:rPr>
          <w:lang w:eastAsia="zh-CN"/>
        </w:rPr>
        <w:t>5</w:t>
      </w:r>
      <w:r>
        <w:rPr>
          <w:rFonts w:hint="eastAsia"/>
          <w:lang w:eastAsia="zh-CN"/>
        </w:rPr>
        <w:t>.</w:t>
      </w:r>
      <w:r>
        <w:rPr>
          <w:lang w:eastAsia="zh-CN"/>
        </w:rPr>
        <w:t>7</w:t>
      </w:r>
      <w:r>
        <w:tab/>
      </w:r>
      <w:r>
        <w:rPr>
          <w:lang w:eastAsia="zh-CN"/>
        </w:rPr>
        <w:t>Sidelink RRC</w:t>
      </w:r>
      <w:bookmarkEnd w:id="194"/>
      <w:bookmarkEnd w:id="195"/>
      <w:bookmarkEnd w:id="196"/>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lastRenderedPageBreak/>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4F30027D" w:rsidR="00396267" w:rsidRPr="0041404A" w:rsidRDefault="00396267" w:rsidP="00396267">
      <w:pPr>
        <w:rPr>
          <w:lang w:eastAsia="zh-CN"/>
        </w:rPr>
      </w:pPr>
      <w:r>
        <w:rPr>
          <w:lang w:eastAsia="zh-CN"/>
        </w:rPr>
        <w:t xml:space="preserve">Details of the sidelink RRC procedures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7" w:name="_Toc24049729"/>
      <w:bookmarkStart w:id="198" w:name="_Toc25753695"/>
      <w:bookmarkStart w:id="199" w:name="_Toc98412830"/>
      <w:r>
        <w:t>6.6</w:t>
      </w:r>
      <w:r>
        <w:tab/>
        <w:t>V2X via the Uu interface</w:t>
      </w:r>
      <w:bookmarkEnd w:id="197"/>
      <w:bookmarkEnd w:id="198"/>
      <w:bookmarkEnd w:id="199"/>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07DAD517" w:rsidR="00396267" w:rsidRPr="00571D61" w:rsidRDefault="00396267" w:rsidP="00396267">
      <w:r>
        <w:t xml:space="preserve">Therefore, the Uu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0" w:name="_Toc24049730"/>
      <w:bookmarkStart w:id="201" w:name="_Toc25753696"/>
      <w:bookmarkStart w:id="202" w:name="_Toc98412831"/>
      <w:r>
        <w:t>6.7</w:t>
      </w:r>
      <w:r>
        <w:tab/>
        <w:t>Network aspects</w:t>
      </w:r>
      <w:bookmarkEnd w:id="200"/>
      <w:bookmarkEnd w:id="201"/>
      <w:bookmarkEnd w:id="202"/>
    </w:p>
    <w:p w14:paraId="4BECA422" w14:textId="77777777" w:rsidR="00396267" w:rsidRDefault="00396267" w:rsidP="00396267">
      <w:pPr>
        <w:pStyle w:val="Heading3"/>
      </w:pPr>
      <w:bookmarkStart w:id="203" w:name="_Toc25753697"/>
      <w:bookmarkStart w:id="204" w:name="_Toc98412832"/>
      <w:r>
        <w:t>6.7.1</w:t>
      </w:r>
      <w:r>
        <w:tab/>
        <w:t>V2X service authorization</w:t>
      </w:r>
      <w:bookmarkEnd w:id="203"/>
      <w:bookmarkEnd w:id="204"/>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5" w:name="_Toc98412833"/>
      <w:r w:rsidRPr="008E0C46">
        <w:t>6.7.2</w:t>
      </w:r>
      <w:r w:rsidRPr="008E0C46">
        <w:tab/>
        <w:t>Alternative QoS Profiles</w:t>
      </w:r>
      <w:bookmarkEnd w:id="205"/>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0C718501" w:rsidR="008E0C46"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194CD47A" w14:textId="77777777" w:rsidR="00B71522" w:rsidRPr="000A1317" w:rsidRDefault="00B71522" w:rsidP="00F93F8F">
      <w:pPr>
        <w:pStyle w:val="Heading2"/>
      </w:pPr>
      <w:bookmarkStart w:id="206" w:name="_Toc98412834"/>
      <w:r w:rsidRPr="000A1317">
        <w:t>6.8</w:t>
      </w:r>
      <w:r w:rsidRPr="000A1317">
        <w:tab/>
        <w:t>Inter-UE coordination</w:t>
      </w:r>
      <w:bookmarkEnd w:id="206"/>
    </w:p>
    <w:p w14:paraId="33801E11" w14:textId="77777777" w:rsidR="00B71522" w:rsidRPr="000A1317" w:rsidRDefault="00B71522" w:rsidP="00B71522">
      <w:r w:rsidRPr="000A1317">
        <w:t xml:space="preserve">NR-V2X UEs may exchange information with one another over sidelink which can aid the resource allocation mode 2 (re-)selection procedure. </w:t>
      </w:r>
    </w:p>
    <w:p w14:paraId="550E5288" w14:textId="593C5533" w:rsidR="00B71522" w:rsidRPr="000A1317" w:rsidRDefault="00B71522" w:rsidP="004E3F94">
      <w:r w:rsidRPr="000A1317">
        <w:t>There are two schemes for doing so</w:t>
      </w:r>
      <w:r w:rsidRPr="00D64F5B">
        <w:t>, where UE-B has a sidelink transmission to perform and receives coordination information from UE</w:t>
      </w:r>
      <w:r w:rsidR="00C91F81">
        <w:t>-A</w:t>
      </w:r>
      <w:r w:rsidRPr="00D64F5B">
        <w:t>:</w:t>
      </w:r>
    </w:p>
    <w:p w14:paraId="21811BE0" w14:textId="34C4B31A" w:rsidR="00B71522" w:rsidRDefault="00B71522" w:rsidP="00F93F8F">
      <w:pPr>
        <w:pStyle w:val="B1"/>
      </w:pPr>
      <w:r>
        <w:t>1.</w:t>
      </w:r>
      <w:r>
        <w:tab/>
      </w:r>
      <w:r w:rsidRPr="000A1317">
        <w:t>A UE-A can provide to another UE-B indications of resources that are preferred to be included in UE-B</w:t>
      </w:r>
      <w:r w:rsidR="006F50D8">
        <w:t>'</w:t>
      </w:r>
      <w:r w:rsidRPr="000A1317">
        <w:t>s (re-)selected resources, or preferred to be excluded. When given resources to include, UE-B may rely only on those resources,</w:t>
      </w:r>
      <w:r>
        <w:t xml:space="preserve"> </w:t>
      </w:r>
      <w:r w:rsidRPr="00D64F5B">
        <w:t>at least if it does not support sensing/resource exclusion,</w:t>
      </w:r>
      <w:r w:rsidRPr="000A1317">
        <w:t xml:space="preserve"> or may </w:t>
      </w:r>
      <w:r>
        <w:t>combine them with</w:t>
      </w:r>
      <w:r w:rsidRPr="000A1317">
        <w:t xml:space="preserve"> resources identified by its own sensing procedure, before making a final selection.</w:t>
      </w:r>
      <w:r>
        <w:t xml:space="preserve"> </w:t>
      </w:r>
    </w:p>
    <w:p w14:paraId="2B77D1E9" w14:textId="77777777" w:rsidR="00C91F81" w:rsidRPr="000A1317" w:rsidRDefault="00C91F81" w:rsidP="00C91F81">
      <w:pPr>
        <w:pStyle w:val="B1"/>
      </w:pPr>
      <w:r>
        <w:tab/>
        <w:t xml:space="preserve">Transmissions of, and requests for, coordination information are sent by UE-A or UE-B, respectively, in a MAC-CE and </w:t>
      </w:r>
      <w:r w:rsidRPr="00D64F5B">
        <w:t>may also, if the UE supports the function, be</w:t>
      </w:r>
      <w:r>
        <w:t xml:space="preserve"> sent in a 2nd-stage SCI. Coordination information can be in response to a request from UE-B, or due to an internal cause at UE-A. A request is sent in unicast to UE-A, </w:t>
      </w:r>
      <w:r>
        <w:lastRenderedPageBreak/>
        <w:t>which responds also in unicast. When due to an internal cause, UE-A uses unicast to indicate resources preferred to be included, and unicast, groupcast or broadcast to indicate resources preferred to be excluded.</w:t>
      </w:r>
    </w:p>
    <w:p w14:paraId="21131952" w14:textId="7F7EB0E5" w:rsidR="00B71522" w:rsidRDefault="00B71522" w:rsidP="00F93F8F">
      <w:pPr>
        <w:pStyle w:val="B1"/>
      </w:pPr>
      <w:r>
        <w:t>2.</w:t>
      </w:r>
      <w:r>
        <w:tab/>
      </w:r>
      <w:r w:rsidRPr="000A1317">
        <w:t xml:space="preserve">A UE-A can provide to another UE-B an indication that resources </w:t>
      </w:r>
      <w:r w:rsidRPr="00D64F5B">
        <w:t>reserved</w:t>
      </w:r>
      <w:r w:rsidRPr="000A1317">
        <w:t xml:space="preserve"> for UE-B's transmission (which may or may not be to UE-A) will be, or could be, subject to conflict with a transmission from another UE. UE-B can then re-select new resources to replace them.</w:t>
      </w:r>
    </w:p>
    <w:p w14:paraId="74BF2B23" w14:textId="23D59281" w:rsidR="00B71522" w:rsidRPr="000A1317" w:rsidRDefault="00B71522" w:rsidP="00F93F8F">
      <w:pPr>
        <w:pStyle w:val="B1"/>
      </w:pPr>
      <w:r>
        <w:tab/>
        <w:t xml:space="preserve">The indication from UE-A is </w:t>
      </w:r>
      <w:r w:rsidRPr="000A1317">
        <w:t>a PSFCH sent to UE-B in resources which are (pre-)configured separately from those for SL-HARQ operation, and from which UE-B can derive which of its transmissions is indicated</w:t>
      </w:r>
      <w:r>
        <w:t xml:space="preserve"> for re-selection.</w:t>
      </w:r>
    </w:p>
    <w:p w14:paraId="7A082990" w14:textId="420834DD" w:rsidR="00B71522" w:rsidRPr="00F93F8F" w:rsidRDefault="00B71522" w:rsidP="00396267">
      <w:pPr>
        <w:rPr>
          <w:rFonts w:eastAsia="Malgun Gothic"/>
        </w:rPr>
      </w:pPr>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r w:rsidRPr="00D64F5B">
        <w:rPr>
          <w:rFonts w:eastAsia="Malgun Gothic"/>
        </w:rPr>
        <w:t>acquired by</w:t>
      </w:r>
      <w:r w:rsidRPr="000A1317">
        <w:rPr>
          <w:rFonts w:eastAsia="Malgun Gothic"/>
        </w:rPr>
        <w:t xml:space="preserve"> UE-A which it might not be able to determine on its own due to hidden nodes, exposed nodes, persistent collisions, etc.</w:t>
      </w:r>
    </w:p>
    <w:p w14:paraId="48999525" w14:textId="77777777" w:rsidR="00396267" w:rsidRDefault="00396267" w:rsidP="00396267">
      <w:pPr>
        <w:pStyle w:val="Heading1"/>
      </w:pPr>
      <w:bookmarkStart w:id="207" w:name="_Toc24049731"/>
      <w:bookmarkStart w:id="208" w:name="_Toc25753698"/>
      <w:bookmarkStart w:id="209" w:name="_Toc98412835"/>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98412836"/>
      <w:r>
        <w:t>7.1</w:t>
      </w:r>
      <w:r>
        <w:tab/>
        <w:t>Cross-RAT operation</w:t>
      </w:r>
      <w:bookmarkEnd w:id="210"/>
      <w:bookmarkEnd w:id="211"/>
      <w:bookmarkEnd w:id="212"/>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2206F7F3" w:rsidR="00396267" w:rsidRDefault="00396267" w:rsidP="00396267">
      <w:r>
        <w:t xml:space="preserve">LTE Uu can control NR resource allocation mode 1 by providing configured grant Type 1 configurations via LTE RRC signalling. This allows provision of periodically occurring sets of NR resources for the NR sidelink – see </w:t>
      </w:r>
      <w:r w:rsidR="006A5A44">
        <w:t>Clause</w:t>
      </w:r>
      <w:r>
        <w:t xml:space="preserve">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3" w:name="_Toc24049733"/>
      <w:bookmarkStart w:id="214" w:name="_Toc25753700"/>
      <w:bookmarkStart w:id="215" w:name="_Toc98412837"/>
      <w:r>
        <w:t>7.2</w:t>
      </w:r>
      <w:r>
        <w:tab/>
        <w:t>MR-DC</w:t>
      </w:r>
      <w:bookmarkEnd w:id="213"/>
      <w:bookmarkEnd w:id="214"/>
      <w:bookmarkEnd w:id="215"/>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lastRenderedPageBreak/>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lastRenderedPageBreak/>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7225ED">
      <w:pPr>
        <w:pStyle w:val="TH"/>
        <w:rPr>
          <w:noProof/>
          <w:lang w:eastAsia="en-GB"/>
        </w:rPr>
      </w:pPr>
    </w:p>
    <w:p w14:paraId="46A77344"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7225ED">
      <w:pPr>
        <w:pStyle w:val="TH"/>
        <w:rPr>
          <w:noProof/>
          <w:lang w:eastAsia="en-GB"/>
        </w:rPr>
      </w:pPr>
    </w:p>
    <w:p w14:paraId="132B8A7A" w14:textId="77777777" w:rsidR="00396267" w:rsidRDefault="00396267" w:rsidP="007225ED">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98412838"/>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 xml:space="preserve">s transmission format to use. A transmitting UE performs transmission format selection based on the profile indicated by higher layer of the 3GPP protocol stack. If a Rel-14 format is indicated, then the transmission can </w:t>
      </w:r>
      <w:r>
        <w:lastRenderedPageBreak/>
        <w:t>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025A696A" w14:textId="5F83FD6C" w:rsidR="00CE7D71" w:rsidRPr="008C2E02" w:rsidRDefault="00C91F81" w:rsidP="00396267">
      <w:r w:rsidRPr="00522439">
        <w:t xml:space="preserve">Transmission profiles are also defined </w:t>
      </w:r>
      <w:r>
        <w:t>in NR, for the support of sidelink DRX, which was introduced in Rel-17; see Clause 9.3. This is to ensure compatibility for sidelink groupcast and broadcast between UEs supporting and not supporting sidelink DRX, since a receiver UE would miss transmissions sent in its DRX inactive times. Only if all those transmission profiles of interest to the receiver UE correspond to support of sidelink DRX does the UE assume it can be used. Similarly, a transmitting UE only assumes sidelink DRX is used by its groupcast or broadcast receiver UEs when the relevant transmission profile corresponds to support of sidelink DRX.</w:t>
      </w:r>
    </w:p>
    <w:p w14:paraId="7DF14192" w14:textId="1EDEDB6A" w:rsidR="00396267" w:rsidRDefault="00396267" w:rsidP="00396267">
      <w:pPr>
        <w:pStyle w:val="Heading1"/>
      </w:pPr>
      <w:bookmarkStart w:id="219" w:name="_Toc24049736"/>
      <w:bookmarkStart w:id="220" w:name="_Toc25753702"/>
      <w:bookmarkStart w:id="221" w:name="_Toc98412839"/>
      <w:r>
        <w:t>9</w:t>
      </w:r>
      <w:r>
        <w:tab/>
      </w:r>
      <w:r w:rsidR="00B71522" w:rsidRPr="00B71522">
        <w:t>Battery-limited UEs</w:t>
      </w:r>
      <w:bookmarkEnd w:id="219"/>
      <w:bookmarkEnd w:id="220"/>
      <w:bookmarkEnd w:id="221"/>
    </w:p>
    <w:p w14:paraId="3032B4B1" w14:textId="77777777" w:rsidR="00B71522" w:rsidRPr="000A1317" w:rsidRDefault="00B71522" w:rsidP="00F93F8F">
      <w:pPr>
        <w:pStyle w:val="Heading2"/>
      </w:pPr>
      <w:bookmarkStart w:id="222" w:name="_Toc98412840"/>
      <w:r w:rsidRPr="000A1317">
        <w:t>9.1</w:t>
      </w:r>
      <w:r w:rsidRPr="000A1317">
        <w:tab/>
        <w:t>Power supply</w:t>
      </w:r>
      <w:bookmarkEnd w:id="222"/>
    </w:p>
    <w:p w14:paraId="2B6D800B" w14:textId="01D47633" w:rsidR="00396267" w:rsidRDefault="00396267" w:rsidP="00396267">
      <w:r>
        <w:t>LTE-V2X</w:t>
      </w:r>
      <w:r w:rsidR="00B71522" w:rsidRPr="000A1317">
        <w:rPr>
          <w:rFonts w:eastAsia="Malgun Gothic"/>
        </w:rPr>
        <w:t>, as discussed in Clause 4, and NR-V2X both</w:t>
      </w:r>
      <w:r>
        <w:t xml:space="preserve"> include communications between Pedestrian UEs and Vehicular UEs, i.e. V2P. Whereas a vehicular UE is assumed to be attached </w:t>
      </w:r>
      <w:r w:rsidR="004E3F94">
        <w:t xml:space="preserve">to </w:t>
      </w:r>
      <w:r>
        <w:t>the vehicle</w:t>
      </w:r>
      <w:r w:rsidR="000E119F">
        <w:t>'</w:t>
      </w:r>
      <w:r>
        <w:t>s power supply, and thus to have no particular battery life concerns, the situation is different for a P-UE</w:t>
      </w:r>
      <w:r w:rsidR="004E3F94">
        <w:rPr>
          <w:rFonts w:eastAsia="Malgun Gothic"/>
        </w:rPr>
        <w:t xml:space="preserve"> </w:t>
      </w:r>
      <w:r w:rsidR="004E3F94" w:rsidRPr="00D64F5B">
        <w:rPr>
          <w:rFonts w:eastAsia="Malgun Gothic"/>
        </w:rPr>
        <w:t>and, more generally, a vulnerable road user (VRU)</w:t>
      </w:r>
      <w:r>
        <w:t xml:space="preserve">. A </w:t>
      </w:r>
      <w:r w:rsidR="004E3F94">
        <w:t>VRU</w:t>
      </w:r>
      <w:r>
        <w:t xml:space="preserve"> could be, e.g. a conventional smartphone running suitable applications, or a specialised device attached to a pedestrian</w:t>
      </w:r>
      <w:r w:rsidR="004E3F94">
        <w:rPr>
          <w:rFonts w:eastAsia="Malgun Gothic"/>
        </w:rPr>
        <w:t>'</w:t>
      </w:r>
      <w:r>
        <w:t xml:space="preserve">s clothing, etc. In either case, battery life has to be considered so that the device will provide the V2P </w:t>
      </w:r>
      <w:r w:rsidR="004E3F94" w:rsidRPr="00D64F5B">
        <w:rPr>
          <w:rFonts w:eastAsia="Malgun Gothic"/>
        </w:rPr>
        <w:t>or VRU</w:t>
      </w:r>
      <w:r w:rsidR="004E3F94">
        <w:t xml:space="preserve"> </w:t>
      </w:r>
      <w:r>
        <w:t xml:space="preserve">services for a reasonable length of time without need of re-charging, and without imposing such battery drain that </w:t>
      </w:r>
      <w:r w:rsidR="004E3F94" w:rsidRPr="00D64F5B">
        <w:rPr>
          <w:rFonts w:eastAsia="Malgun Gothic"/>
        </w:rPr>
        <w:t>associated</w:t>
      </w:r>
      <w:r>
        <w:t xml:space="preserve"> applications could become unattractive.</w:t>
      </w:r>
    </w:p>
    <w:p w14:paraId="25F4C752" w14:textId="77777777" w:rsidR="004E3F94" w:rsidRPr="000A1317" w:rsidRDefault="004E3F94" w:rsidP="00F93F8F">
      <w:pPr>
        <w:pStyle w:val="Heading2"/>
      </w:pPr>
      <w:bookmarkStart w:id="223" w:name="_Toc98412841"/>
      <w:r w:rsidRPr="000A1317">
        <w:t>9.2</w:t>
      </w:r>
      <w:r w:rsidRPr="000A1317">
        <w:tab/>
        <w:t>Partial sensing</w:t>
      </w:r>
      <w:bookmarkEnd w:id="223"/>
    </w:p>
    <w:p w14:paraId="22D5DF2B" w14:textId="4367ECC1" w:rsidR="00396267" w:rsidRDefault="00396267" w:rsidP="00396267">
      <w:r>
        <w:t xml:space="preserve">As described in </w:t>
      </w:r>
      <w:r w:rsidR="006A5A44">
        <w:t>Clause</w:t>
      </w:r>
      <w:r>
        <w:t xml:space="preserv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w:t>
      </w:r>
      <w:r w:rsidR="004E3F94" w:rsidRPr="000A1317">
        <w:rPr>
          <w:rFonts w:eastAsia="Malgun Gothic"/>
        </w:rPr>
        <w:t>, if a resource pool's (pre-)configuration permits,</w:t>
      </w:r>
      <w:r>
        <w:t xml:space="preserve"> to select transmission resources randomly, with no sensing procedure. For a LTE P-UE which does support sidelink reception, it can be</w:t>
      </w:r>
      <w:r w:rsidR="004E3F94">
        <w:t xml:space="preserve"> </w:t>
      </w:r>
      <w:r w:rsidR="004E3F94" w:rsidRPr="000A1317">
        <w:rPr>
          <w:rFonts w:eastAsia="Malgun Gothic"/>
        </w:rPr>
        <w:t>permitted by</w:t>
      </w:r>
      <w:r>
        <w:t xml:space="preserve"> (pre-)</w:t>
      </w:r>
      <w:r w:rsidR="004E3F94">
        <w:t xml:space="preserve">configuration </w:t>
      </w:r>
      <w:r>
        <w:t>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3D6D8233" w14:textId="77777777" w:rsidR="004E3F94" w:rsidRPr="000A1317" w:rsidRDefault="004E3F94" w:rsidP="004E3F94">
      <w:r w:rsidRPr="000A1317">
        <w:t>In NR-V2X, there are two similar power-saving resource allocation methods which, as well as being applicable to P-UEs</w:t>
      </w:r>
      <w:r>
        <w:t xml:space="preserve"> </w:t>
      </w:r>
      <w:r w:rsidRPr="00D64F5B">
        <w:t>and VRUs</w:t>
      </w:r>
      <w:r w:rsidRPr="000A1317">
        <w:t>, are also intended to have applicability to non-V2X applications. As with LTE-V2X, a UE is allowed, if a resource pool's (pre-)configuration permits, to select transmission resources randomly, with no sensing procedure. To retain the higher reliability provided by sidelink HARQ, the resources selected must still obey the constraints of HARQ feedback preparation time, and allow successive re-transmission resources to be signalled in the reach of one SCI.</w:t>
      </w:r>
    </w:p>
    <w:p w14:paraId="2D28B79E" w14:textId="77777777" w:rsidR="004E3F94" w:rsidRPr="000A1317" w:rsidRDefault="004E3F94">
      <w:r w:rsidRPr="000A1317">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0A1317">
        <w:rPr>
          <w:i/>
        </w:rPr>
        <w:t>Y</w:t>
      </w:r>
      <w:r w:rsidRPr="000A1317">
        <w:t xml:space="preserve"> candidate slots, subject to a minimum number, and monitors that set. The UE can be (pre-)configured to monitor the </w:t>
      </w:r>
      <w:r w:rsidRPr="000A1317">
        <w:rPr>
          <w:i/>
        </w:rPr>
        <w:t xml:space="preserve">Y </w:t>
      </w:r>
      <w:r w:rsidRPr="000A1317">
        <w:t xml:space="preserve">slots at least according to a subset or the whole set of periodicities configured in the resource pool. When traffic arrives at slot </w:t>
      </w:r>
      <w:r w:rsidRPr="000A1317">
        <w:rPr>
          <w:i/>
        </w:rPr>
        <w:t>n</w:t>
      </w:r>
      <w:r w:rsidRPr="000A1317">
        <w:t xml:space="preserve">, sensing information from either the most recent one, or the most recent two, monitoring occasions of </w:t>
      </w:r>
      <w:r w:rsidRPr="000A1317">
        <w:rPr>
          <w:i/>
        </w:rPr>
        <w:t>Y</w:t>
      </w:r>
      <w:r w:rsidRPr="000A1317">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w:t>
      </w:r>
      <w:r>
        <w:t xml:space="preserve"> </w:t>
      </w:r>
      <w:r w:rsidRPr="00D64F5B">
        <w:t>at least</w:t>
      </w:r>
      <w:r w:rsidRPr="000A1317">
        <w:t xml:space="preserve"> </w:t>
      </w:r>
      <w:r w:rsidRPr="000A1317">
        <w:rPr>
          <w:i/>
        </w:rPr>
        <w:t>M</w:t>
      </w:r>
      <w:r w:rsidRPr="000A1317">
        <w:t xml:space="preserve"> sidelink slots ending shortly before the first of the </w:t>
      </w:r>
      <w:r w:rsidRPr="000A1317">
        <w:rPr>
          <w:i/>
        </w:rPr>
        <w:t>Y</w:t>
      </w:r>
      <w:r w:rsidRPr="000A1317">
        <w:t xml:space="preserve"> candidates. </w:t>
      </w:r>
      <w:r w:rsidRPr="000A1317">
        <w:rPr>
          <w:i/>
        </w:rPr>
        <w:t>M</w:t>
      </w:r>
      <w:r w:rsidRPr="000A1317">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0E19011E" w14:textId="77777777" w:rsidR="004E3F94" w:rsidRPr="000A1317" w:rsidRDefault="004E3F94" w:rsidP="00F93F8F">
      <w:pPr>
        <w:pStyle w:val="TH"/>
      </w:pPr>
      <w:r w:rsidRPr="000A1317">
        <w:rPr>
          <w:noProof/>
        </w:rPr>
        <w:lastRenderedPageBreak/>
        <w:drawing>
          <wp:inline distT="0" distB="0" distL="0" distR="0" wp14:anchorId="692CBBA9" wp14:editId="74282E5D">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704C91C5" w14:textId="77777777" w:rsidR="004E3F94" w:rsidRPr="000A1317" w:rsidRDefault="004E3F94" w:rsidP="00F93F8F">
      <w:pPr>
        <w:pStyle w:val="TF"/>
      </w:pPr>
      <w:r w:rsidRPr="000A1317">
        <w:t xml:space="preserve">Figure 9.1: Example of NR partial sensing. PBPS of </w:t>
      </w:r>
      <w:r w:rsidRPr="000A1317">
        <w:rPr>
          <w:i/>
        </w:rPr>
        <w:t xml:space="preserve">Y </w:t>
      </w:r>
      <w:r w:rsidRPr="000A1317">
        <w:t xml:space="preserve">candidate slots at two periodicities, </w:t>
      </w:r>
      <w:r w:rsidRPr="000A1317">
        <w:rPr>
          <w:i/>
        </w:rPr>
        <w:t>P</w:t>
      </w:r>
      <w:r w:rsidRPr="000A1317">
        <w:rPr>
          <w:vertAlign w:val="subscript"/>
        </w:rPr>
        <w:t>1</w:t>
      </w:r>
      <w:r w:rsidRPr="000A1317">
        <w:t xml:space="preserve"> and </w:t>
      </w:r>
      <w:r w:rsidRPr="000A1317">
        <w:rPr>
          <w:i/>
        </w:rPr>
        <w:t>P</w:t>
      </w:r>
      <w:r w:rsidRPr="000A1317">
        <w:rPr>
          <w:vertAlign w:val="subscript"/>
        </w:rPr>
        <w:t>2</w:t>
      </w:r>
      <w:r w:rsidRPr="000A1317">
        <w:t xml:space="preserve">, for the two most recent PBPS occasions before slot </w:t>
      </w:r>
      <w:r w:rsidRPr="000A1317">
        <w:rPr>
          <w:i/>
        </w:rPr>
        <w:t>n,</w:t>
      </w:r>
      <w:r w:rsidRPr="000A1317">
        <w:t xml:space="preserve"> and CPS for </w:t>
      </w:r>
      <w:r w:rsidRPr="000A1317">
        <w:rPr>
          <w:i/>
        </w:rPr>
        <w:t>M</w:t>
      </w:r>
      <w:r w:rsidRPr="000A1317">
        <w:t xml:space="preserve"> sidelink slots ending a processing time before the </w:t>
      </w:r>
      <w:r w:rsidRPr="000A1317">
        <w:rPr>
          <w:i/>
        </w:rPr>
        <w:t>Y</w:t>
      </w:r>
      <w:r w:rsidRPr="000A1317">
        <w:t xml:space="preserve"> candidate slots.</w:t>
      </w:r>
    </w:p>
    <w:p w14:paraId="44812369" w14:textId="77777777" w:rsidR="004E3F94" w:rsidRPr="000A1317" w:rsidRDefault="004E3F94" w:rsidP="004E3F94">
      <w:r w:rsidRPr="000A1317">
        <w:t>For partial sensing applied to periodic transmissions, re-evaluation and pre-emption are also performed before the resources are used (see Clause 6.3.2.2) for the remaining PBPS candidate slots, and CPS slots preceding them.</w:t>
      </w:r>
    </w:p>
    <w:p w14:paraId="29383BE7" w14:textId="77777777" w:rsidR="004E3F94" w:rsidRPr="000A1317" w:rsidRDefault="004E3F94" w:rsidP="00F93F8F">
      <w:pPr>
        <w:pStyle w:val="Heading2"/>
      </w:pPr>
      <w:bookmarkStart w:id="224" w:name="_Toc98412842"/>
      <w:r w:rsidRPr="000A1317">
        <w:t>9.3</w:t>
      </w:r>
      <w:r w:rsidRPr="000A1317">
        <w:tab/>
        <w:t>Sidelink DRX</w:t>
      </w:r>
      <w:bookmarkEnd w:id="224"/>
    </w:p>
    <w:p w14:paraId="3758C5FE" w14:textId="77777777" w:rsidR="00C91F81" w:rsidRDefault="004E3F94" w:rsidP="00C91F81">
      <w:r w:rsidRPr="000A1317">
        <w:t xml:space="preserve">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w:t>
      </w:r>
      <w:r w:rsidRPr="00D64F5B">
        <w:t>only</w:t>
      </w:r>
      <w:r w:rsidRPr="000A1317">
        <w:t xml:space="preserve"> perform</w:t>
      </w:r>
      <w:r>
        <w:t>s</w:t>
      </w:r>
      <w:r w:rsidRPr="000A1317">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63B08227" w14:textId="77777777" w:rsidR="00C91F81" w:rsidRDefault="00C91F81" w:rsidP="00C91F81">
      <w:r w:rsidRPr="003265B6">
        <w:t>S</w:t>
      </w:r>
      <w:r>
        <w:t>idelink</w:t>
      </w:r>
      <w:r w:rsidRPr="003265B6">
        <w:t xml:space="preserve"> DRX is supported for unicast, groupcast, and broadcast. For unicast, </w:t>
      </w:r>
      <w:r>
        <w:t>sidelink</w:t>
      </w:r>
      <w:r w:rsidRPr="003265B6">
        <w:t xml:space="preserve"> DRX is configured per pair of source L2 ID and destination L2 ID. </w:t>
      </w:r>
      <w:r>
        <w:t>A receiver UE may send assistance information to the transmitter UE to assist the determination of the sidelink DRX configuration for the receiver UE. The receiver UE may accept or reject the configuration via PC5-RRC signalling.</w:t>
      </w:r>
    </w:p>
    <w:p w14:paraId="057E0D0E" w14:textId="77777777" w:rsidR="00C91F81" w:rsidRPr="00AC19A0" w:rsidRDefault="00C91F81" w:rsidP="00C91F81">
      <w:r>
        <w:t>For</w:t>
      </w:r>
      <w:r w:rsidRPr="003265B6">
        <w:t xml:space="preserve"> groupcast and broadcast, </w:t>
      </w:r>
      <w:r>
        <w:t>sidelink</w:t>
      </w:r>
      <w:r w:rsidRPr="003265B6">
        <w:t xml:space="preserve"> DRX is configured based on QoS profile and </w:t>
      </w:r>
      <w:r>
        <w:t>d</w:t>
      </w:r>
      <w:r w:rsidRPr="003265B6">
        <w:t xml:space="preserve">estination L2 ID with multiple configurations supported. UE needs to perform down selection on cycle/timers when multiple QoS profiles are configured for one </w:t>
      </w:r>
      <w:r>
        <w:t>d</w:t>
      </w:r>
      <w:r w:rsidRPr="003265B6">
        <w:t xml:space="preserve">estination L2 ID. A default </w:t>
      </w:r>
      <w:r>
        <w:t>sidelink</w:t>
      </w:r>
      <w:r w:rsidRPr="003265B6">
        <w:t xml:space="preserve"> DRX configuration can be used for a QoS profile which cannot be mapped to any configuration for the dedicated QoS profile(s). </w:t>
      </w:r>
      <w:r>
        <w:t>Transmission</w:t>
      </w:r>
      <w:r w:rsidRPr="003265B6">
        <w:t xml:space="preserve"> profile</w:t>
      </w:r>
      <w:r>
        <w:t>s</w:t>
      </w:r>
      <w:r w:rsidRPr="003265B6">
        <w:t xml:space="preserve"> </w:t>
      </w:r>
      <w:r>
        <w:t>are</w:t>
      </w:r>
      <w:r w:rsidRPr="003265B6">
        <w:t xml:space="preserve"> </w:t>
      </w:r>
      <w:r>
        <w:t>defined</w:t>
      </w:r>
      <w:r w:rsidRPr="003265B6">
        <w:t xml:space="preserve"> for groupcast and broadcast to ensure backward compatibility</w:t>
      </w:r>
      <w:r>
        <w:t>; refer to Clause 8</w:t>
      </w:r>
      <w:r w:rsidRPr="003265B6">
        <w:t xml:space="preserve">. A </w:t>
      </w:r>
      <w:r>
        <w:t>transmission</w:t>
      </w:r>
      <w:r w:rsidRPr="003265B6">
        <w:t xml:space="preserve"> profile is indicated from upper layer</w:t>
      </w:r>
      <w:r>
        <w:t>s</w:t>
      </w:r>
      <w:r w:rsidRPr="003265B6">
        <w:t xml:space="preserve"> to AS layer</w:t>
      </w:r>
      <w:r>
        <w:t>s,</w:t>
      </w:r>
      <w:r w:rsidRPr="003265B6">
        <w:t xml:space="preserve"> and </w:t>
      </w:r>
      <w:r>
        <w:t>includes at least the information of whether or not sidelink DRX is supported</w:t>
      </w:r>
      <w:r w:rsidRPr="003265B6">
        <w:t>.</w:t>
      </w:r>
    </w:p>
    <w:p w14:paraId="4FC7815D" w14:textId="77777777" w:rsidR="00C91F81" w:rsidRPr="003265B6" w:rsidRDefault="00C91F81" w:rsidP="00C91F81">
      <w:r w:rsidRPr="003265B6">
        <w:t xml:space="preserve">Alignment of Uu DRX and </w:t>
      </w:r>
      <w:r>
        <w:t>sidelink</w:t>
      </w:r>
      <w:r w:rsidRPr="003265B6">
        <w:t xml:space="preserve"> DRX for a </w:t>
      </w:r>
      <w:r>
        <w:t>receiver</w:t>
      </w:r>
      <w:r w:rsidRPr="003265B6">
        <w:t xml:space="preserve"> UE in RRC_CONNECTED</w:t>
      </w:r>
      <w:r>
        <w:t xml:space="preserve"> state</w:t>
      </w:r>
      <w:r w:rsidRPr="003265B6">
        <w:t xml:space="preserve"> is supported for unicast, groupcast, and broadcast.</w:t>
      </w:r>
    </w:p>
    <w:p w14:paraId="6D5ECEB4" w14:textId="33BABE3A" w:rsidR="004E3F94" w:rsidRPr="000A1317" w:rsidRDefault="00C91F81" w:rsidP="00C91F81">
      <w:r>
        <w:t>Details of the sidelink DRX operation are specified in TS 38.321 [21, clause 5.x].</w:t>
      </w:r>
    </w:p>
    <w:p w14:paraId="6C791191" w14:textId="77777777" w:rsidR="00396267" w:rsidRDefault="00396267" w:rsidP="00396267">
      <w:pPr>
        <w:pStyle w:val="Heading1"/>
      </w:pPr>
      <w:bookmarkStart w:id="225" w:name="_Toc24049737"/>
      <w:bookmarkStart w:id="226" w:name="_Toc25753703"/>
      <w:bookmarkStart w:id="227" w:name="_Toc98412843"/>
      <w:r>
        <w:t>10</w:t>
      </w:r>
      <w:r>
        <w:tab/>
        <w:t>Roadside unit</w:t>
      </w:r>
      <w:bookmarkEnd w:id="225"/>
      <w:bookmarkEnd w:id="226"/>
      <w:bookmarkEnd w:id="227"/>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lastRenderedPageBreak/>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7227E6FE" w14:textId="77777777" w:rsidR="00396267" w:rsidRPr="00ED7D4B" w:rsidRDefault="00396267" w:rsidP="00F93F8F"/>
    <w:p w14:paraId="7FD599D4" w14:textId="340AF598" w:rsidR="00396267" w:rsidRPr="00235394" w:rsidRDefault="00396267" w:rsidP="00396267">
      <w:pPr>
        <w:pStyle w:val="Heading8"/>
      </w:pPr>
      <w:bookmarkStart w:id="228" w:name="historyclause"/>
      <w:r w:rsidRPr="004D3578">
        <w:br w:type="page"/>
      </w:r>
      <w:bookmarkStart w:id="229" w:name="_Toc24049738"/>
      <w:bookmarkStart w:id="230" w:name="_Toc25753704"/>
      <w:r w:rsidRPr="004D3578">
        <w:lastRenderedPageBreak/>
        <w:t>Annex &lt;</w:t>
      </w:r>
      <w:r w:rsidR="00764039">
        <w:t>A</w:t>
      </w:r>
      <w:r w:rsidRPr="004D3578">
        <w:t>&gt; (informative):</w:t>
      </w:r>
      <w:r w:rsidRPr="004D3578">
        <w:br/>
        <w:t>Change history</w:t>
      </w:r>
      <w:bookmarkEnd w:id="228"/>
      <w:bookmarkEnd w:id="229"/>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5"/>
        <w:gridCol w:w="1121"/>
        <w:gridCol w:w="991"/>
        <w:gridCol w:w="552"/>
        <w:gridCol w:w="374"/>
        <w:gridCol w:w="422"/>
        <w:gridCol w:w="4424"/>
        <w:gridCol w:w="966"/>
      </w:tblGrid>
      <w:tr w:rsidR="00396267" w:rsidRPr="00235394" w14:paraId="54894763" w14:textId="77777777" w:rsidTr="004E70E3">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7C2B01" w:rsidRPr="00235394" w14:paraId="14701CDF" w14:textId="77777777" w:rsidTr="007C2B01">
        <w:tc>
          <w:tcPr>
            <w:tcW w:w="73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991" w:type="dxa"/>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552" w:type="dxa"/>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374" w:type="dxa"/>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422" w:type="dxa"/>
            <w:shd w:val="pct10" w:color="auto" w:fill="FFFFFF"/>
          </w:tcPr>
          <w:p w14:paraId="4F2924C3" w14:textId="77777777" w:rsidR="00396267" w:rsidRPr="00235394" w:rsidRDefault="00396267" w:rsidP="00615F32">
            <w:pPr>
              <w:pStyle w:val="TAL"/>
              <w:rPr>
                <w:b/>
                <w:sz w:val="16"/>
              </w:rPr>
            </w:pPr>
            <w:r>
              <w:rPr>
                <w:b/>
                <w:sz w:val="16"/>
              </w:rPr>
              <w:t>Cat</w:t>
            </w:r>
          </w:p>
        </w:tc>
        <w:tc>
          <w:tcPr>
            <w:tcW w:w="4424" w:type="dxa"/>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966" w:type="dxa"/>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7C2B01" w:rsidRPr="006B0D02" w14:paraId="299611F8" w14:textId="77777777" w:rsidTr="007C2B01">
        <w:tc>
          <w:tcPr>
            <w:tcW w:w="73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991" w:type="dxa"/>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552" w:type="dxa"/>
            <w:shd w:val="solid" w:color="FFFFFF" w:fill="auto"/>
          </w:tcPr>
          <w:p w14:paraId="4C7B6105" w14:textId="77777777" w:rsidR="00396267" w:rsidRPr="006B0D02" w:rsidRDefault="00396267" w:rsidP="00615F32">
            <w:pPr>
              <w:pStyle w:val="TAL"/>
              <w:rPr>
                <w:sz w:val="16"/>
                <w:szCs w:val="16"/>
              </w:rPr>
            </w:pPr>
          </w:p>
        </w:tc>
        <w:tc>
          <w:tcPr>
            <w:tcW w:w="374" w:type="dxa"/>
            <w:shd w:val="solid" w:color="FFFFFF" w:fill="auto"/>
          </w:tcPr>
          <w:p w14:paraId="3445D070" w14:textId="77777777" w:rsidR="00396267" w:rsidRPr="006B0D02" w:rsidRDefault="00396267" w:rsidP="00615F32">
            <w:pPr>
              <w:pStyle w:val="TAR"/>
              <w:rPr>
                <w:sz w:val="16"/>
                <w:szCs w:val="16"/>
              </w:rPr>
            </w:pPr>
          </w:p>
        </w:tc>
        <w:tc>
          <w:tcPr>
            <w:tcW w:w="422" w:type="dxa"/>
            <w:shd w:val="solid" w:color="FFFFFF" w:fill="auto"/>
          </w:tcPr>
          <w:p w14:paraId="755A276F" w14:textId="77777777" w:rsidR="00396267" w:rsidRPr="006B0D02" w:rsidRDefault="00396267" w:rsidP="00615F32">
            <w:pPr>
              <w:pStyle w:val="TAC"/>
              <w:rPr>
                <w:sz w:val="16"/>
                <w:szCs w:val="16"/>
              </w:rPr>
            </w:pPr>
          </w:p>
        </w:tc>
        <w:tc>
          <w:tcPr>
            <w:tcW w:w="4424" w:type="dxa"/>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966" w:type="dxa"/>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7C2B01" w:rsidRPr="006B0D02" w14:paraId="1EFFFE55" w14:textId="77777777" w:rsidTr="007C2B01">
        <w:tc>
          <w:tcPr>
            <w:tcW w:w="73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991" w:type="dxa"/>
            <w:shd w:val="solid" w:color="FFFFFF" w:fill="auto"/>
          </w:tcPr>
          <w:p w14:paraId="24153F4F" w14:textId="77777777" w:rsidR="00396267" w:rsidRDefault="00396267" w:rsidP="00615F32">
            <w:pPr>
              <w:pStyle w:val="TAC"/>
              <w:rPr>
                <w:sz w:val="16"/>
                <w:szCs w:val="16"/>
              </w:rPr>
            </w:pPr>
            <w:r>
              <w:rPr>
                <w:sz w:val="16"/>
                <w:szCs w:val="16"/>
              </w:rPr>
              <w:t>R1-1909651</w:t>
            </w:r>
          </w:p>
        </w:tc>
        <w:tc>
          <w:tcPr>
            <w:tcW w:w="552" w:type="dxa"/>
            <w:shd w:val="solid" w:color="FFFFFF" w:fill="auto"/>
          </w:tcPr>
          <w:p w14:paraId="5E2A88AC" w14:textId="77777777" w:rsidR="00396267" w:rsidRPr="006B0D02" w:rsidRDefault="00396267" w:rsidP="00615F32">
            <w:pPr>
              <w:pStyle w:val="TAL"/>
              <w:rPr>
                <w:sz w:val="16"/>
                <w:szCs w:val="16"/>
              </w:rPr>
            </w:pPr>
          </w:p>
        </w:tc>
        <w:tc>
          <w:tcPr>
            <w:tcW w:w="374" w:type="dxa"/>
            <w:shd w:val="solid" w:color="FFFFFF" w:fill="auto"/>
          </w:tcPr>
          <w:p w14:paraId="20CA198F" w14:textId="77777777" w:rsidR="00396267" w:rsidRPr="006B0D02" w:rsidRDefault="00396267" w:rsidP="00615F32">
            <w:pPr>
              <w:pStyle w:val="TAR"/>
              <w:rPr>
                <w:sz w:val="16"/>
                <w:szCs w:val="16"/>
              </w:rPr>
            </w:pPr>
          </w:p>
        </w:tc>
        <w:tc>
          <w:tcPr>
            <w:tcW w:w="422" w:type="dxa"/>
            <w:shd w:val="solid" w:color="FFFFFF" w:fill="auto"/>
          </w:tcPr>
          <w:p w14:paraId="04434C15" w14:textId="77777777" w:rsidR="00396267" w:rsidRPr="006B0D02" w:rsidRDefault="00396267" w:rsidP="00615F32">
            <w:pPr>
              <w:pStyle w:val="TAC"/>
              <w:rPr>
                <w:sz w:val="16"/>
                <w:szCs w:val="16"/>
              </w:rPr>
            </w:pPr>
          </w:p>
        </w:tc>
        <w:tc>
          <w:tcPr>
            <w:tcW w:w="4424" w:type="dxa"/>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966" w:type="dxa"/>
            <w:shd w:val="solid" w:color="FFFFFF" w:fill="auto"/>
          </w:tcPr>
          <w:p w14:paraId="07994BDC" w14:textId="77777777" w:rsidR="00396267" w:rsidRDefault="00396267" w:rsidP="00615F32">
            <w:pPr>
              <w:pStyle w:val="TAC"/>
              <w:rPr>
                <w:sz w:val="16"/>
                <w:szCs w:val="16"/>
              </w:rPr>
            </w:pPr>
            <w:r>
              <w:rPr>
                <w:sz w:val="16"/>
                <w:szCs w:val="16"/>
              </w:rPr>
              <w:t>0.1.0</w:t>
            </w:r>
          </w:p>
        </w:tc>
      </w:tr>
      <w:tr w:rsidR="007C2B01" w:rsidRPr="006B0D02" w14:paraId="09CB38D5" w14:textId="77777777" w:rsidTr="007C2B01">
        <w:tc>
          <w:tcPr>
            <w:tcW w:w="73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991" w:type="dxa"/>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552" w:type="dxa"/>
            <w:shd w:val="solid" w:color="FFFFFF" w:fill="auto"/>
          </w:tcPr>
          <w:p w14:paraId="59717E1F" w14:textId="77777777" w:rsidR="00396267" w:rsidRPr="006B0D02" w:rsidRDefault="00396267" w:rsidP="00615F32">
            <w:pPr>
              <w:pStyle w:val="TAL"/>
              <w:rPr>
                <w:sz w:val="16"/>
                <w:szCs w:val="16"/>
              </w:rPr>
            </w:pPr>
          </w:p>
        </w:tc>
        <w:tc>
          <w:tcPr>
            <w:tcW w:w="374" w:type="dxa"/>
            <w:shd w:val="solid" w:color="FFFFFF" w:fill="auto"/>
          </w:tcPr>
          <w:p w14:paraId="7200628B" w14:textId="77777777" w:rsidR="00396267" w:rsidRPr="006B0D02" w:rsidRDefault="00396267" w:rsidP="00615F32">
            <w:pPr>
              <w:pStyle w:val="TAR"/>
              <w:rPr>
                <w:sz w:val="16"/>
                <w:szCs w:val="16"/>
              </w:rPr>
            </w:pPr>
          </w:p>
        </w:tc>
        <w:tc>
          <w:tcPr>
            <w:tcW w:w="422" w:type="dxa"/>
            <w:shd w:val="solid" w:color="FFFFFF" w:fill="auto"/>
          </w:tcPr>
          <w:p w14:paraId="13D1754C" w14:textId="77777777" w:rsidR="00396267" w:rsidRPr="006B0D02" w:rsidRDefault="00396267" w:rsidP="00615F32">
            <w:pPr>
              <w:pStyle w:val="TAC"/>
              <w:rPr>
                <w:sz w:val="16"/>
                <w:szCs w:val="16"/>
              </w:rPr>
            </w:pPr>
          </w:p>
        </w:tc>
        <w:tc>
          <w:tcPr>
            <w:tcW w:w="4424" w:type="dxa"/>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966" w:type="dxa"/>
            <w:shd w:val="solid" w:color="FFFFFF" w:fill="auto"/>
          </w:tcPr>
          <w:p w14:paraId="02C2E4AB" w14:textId="77777777" w:rsidR="00396267" w:rsidRDefault="00396267" w:rsidP="00615F32">
            <w:pPr>
              <w:pStyle w:val="TAC"/>
              <w:rPr>
                <w:sz w:val="16"/>
                <w:szCs w:val="16"/>
              </w:rPr>
            </w:pPr>
            <w:r>
              <w:rPr>
                <w:sz w:val="16"/>
                <w:szCs w:val="16"/>
              </w:rPr>
              <w:t>0.2.0</w:t>
            </w:r>
          </w:p>
        </w:tc>
      </w:tr>
      <w:tr w:rsidR="007C2B01" w:rsidRPr="006B0D02" w14:paraId="60E2D972" w14:textId="77777777" w:rsidTr="007C2B01">
        <w:tc>
          <w:tcPr>
            <w:tcW w:w="73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991" w:type="dxa"/>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552" w:type="dxa"/>
            <w:shd w:val="solid" w:color="FFFFFF" w:fill="auto"/>
          </w:tcPr>
          <w:p w14:paraId="18E6CBBA" w14:textId="77777777" w:rsidR="00396267" w:rsidRPr="006B0D02" w:rsidRDefault="00396267" w:rsidP="00615F32">
            <w:pPr>
              <w:pStyle w:val="TAL"/>
              <w:rPr>
                <w:sz w:val="16"/>
                <w:szCs w:val="16"/>
              </w:rPr>
            </w:pPr>
          </w:p>
        </w:tc>
        <w:tc>
          <w:tcPr>
            <w:tcW w:w="374" w:type="dxa"/>
            <w:shd w:val="solid" w:color="FFFFFF" w:fill="auto"/>
          </w:tcPr>
          <w:p w14:paraId="692252A5" w14:textId="77777777" w:rsidR="00396267" w:rsidRPr="006B0D02" w:rsidRDefault="00396267" w:rsidP="00615F32">
            <w:pPr>
              <w:pStyle w:val="TAR"/>
              <w:rPr>
                <w:sz w:val="16"/>
                <w:szCs w:val="16"/>
              </w:rPr>
            </w:pPr>
          </w:p>
        </w:tc>
        <w:tc>
          <w:tcPr>
            <w:tcW w:w="422" w:type="dxa"/>
            <w:shd w:val="solid" w:color="FFFFFF" w:fill="auto"/>
          </w:tcPr>
          <w:p w14:paraId="64C966FF" w14:textId="77777777" w:rsidR="00396267" w:rsidRPr="006B0D02" w:rsidRDefault="00396267" w:rsidP="00615F32">
            <w:pPr>
              <w:pStyle w:val="TAC"/>
              <w:rPr>
                <w:sz w:val="16"/>
                <w:szCs w:val="16"/>
              </w:rPr>
            </w:pPr>
          </w:p>
        </w:tc>
        <w:tc>
          <w:tcPr>
            <w:tcW w:w="4424" w:type="dxa"/>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966" w:type="dxa"/>
            <w:shd w:val="solid" w:color="FFFFFF" w:fill="auto"/>
          </w:tcPr>
          <w:p w14:paraId="7E38B774" w14:textId="77777777" w:rsidR="00396267" w:rsidRDefault="00396267" w:rsidP="00615F32">
            <w:pPr>
              <w:pStyle w:val="TAC"/>
              <w:rPr>
                <w:sz w:val="16"/>
                <w:szCs w:val="16"/>
              </w:rPr>
            </w:pPr>
            <w:r>
              <w:rPr>
                <w:sz w:val="16"/>
                <w:szCs w:val="16"/>
              </w:rPr>
              <w:t>0.3.0</w:t>
            </w:r>
          </w:p>
        </w:tc>
      </w:tr>
      <w:tr w:rsidR="007C2B01" w:rsidRPr="006B0D02" w14:paraId="12F98608" w14:textId="77777777" w:rsidTr="007C2B01">
        <w:tc>
          <w:tcPr>
            <w:tcW w:w="73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991" w:type="dxa"/>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552" w:type="dxa"/>
            <w:shd w:val="solid" w:color="FFFFFF" w:fill="auto"/>
          </w:tcPr>
          <w:p w14:paraId="423FBC4C" w14:textId="77777777" w:rsidR="00396267" w:rsidRPr="006B0D02" w:rsidRDefault="00396267" w:rsidP="00615F32">
            <w:pPr>
              <w:pStyle w:val="TAL"/>
              <w:rPr>
                <w:sz w:val="16"/>
                <w:szCs w:val="16"/>
              </w:rPr>
            </w:pPr>
          </w:p>
        </w:tc>
        <w:tc>
          <w:tcPr>
            <w:tcW w:w="374" w:type="dxa"/>
            <w:shd w:val="solid" w:color="FFFFFF" w:fill="auto"/>
          </w:tcPr>
          <w:p w14:paraId="2227937E" w14:textId="77777777" w:rsidR="00396267" w:rsidRPr="006B0D02" w:rsidRDefault="00396267" w:rsidP="00615F32">
            <w:pPr>
              <w:pStyle w:val="TAR"/>
              <w:rPr>
                <w:sz w:val="16"/>
                <w:szCs w:val="16"/>
              </w:rPr>
            </w:pPr>
          </w:p>
        </w:tc>
        <w:tc>
          <w:tcPr>
            <w:tcW w:w="422" w:type="dxa"/>
            <w:shd w:val="solid" w:color="FFFFFF" w:fill="auto"/>
          </w:tcPr>
          <w:p w14:paraId="6352011E" w14:textId="77777777" w:rsidR="00396267" w:rsidRPr="006B0D02" w:rsidRDefault="00396267" w:rsidP="00615F32">
            <w:pPr>
              <w:pStyle w:val="TAC"/>
              <w:rPr>
                <w:sz w:val="16"/>
                <w:szCs w:val="16"/>
              </w:rPr>
            </w:pPr>
          </w:p>
        </w:tc>
        <w:tc>
          <w:tcPr>
            <w:tcW w:w="4424" w:type="dxa"/>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966" w:type="dxa"/>
            <w:shd w:val="solid" w:color="FFFFFF" w:fill="auto"/>
          </w:tcPr>
          <w:p w14:paraId="4C0FBE04" w14:textId="77777777" w:rsidR="00396267" w:rsidRDefault="00396267" w:rsidP="00615F32">
            <w:pPr>
              <w:pStyle w:val="TAC"/>
              <w:rPr>
                <w:sz w:val="16"/>
                <w:szCs w:val="16"/>
              </w:rPr>
            </w:pPr>
            <w:r>
              <w:rPr>
                <w:sz w:val="16"/>
                <w:szCs w:val="16"/>
              </w:rPr>
              <w:t>1.0.0</w:t>
            </w:r>
          </w:p>
        </w:tc>
      </w:tr>
      <w:tr w:rsidR="007C2B01" w:rsidRPr="006B0D02" w14:paraId="27B76311" w14:textId="77777777" w:rsidTr="007C2B01">
        <w:tc>
          <w:tcPr>
            <w:tcW w:w="73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991" w:type="dxa"/>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552" w:type="dxa"/>
            <w:shd w:val="solid" w:color="FFFFFF" w:fill="auto"/>
          </w:tcPr>
          <w:p w14:paraId="4EC55EA3" w14:textId="77777777" w:rsidR="00C27B90" w:rsidRPr="006B0D02" w:rsidRDefault="00C27B90" w:rsidP="00615F32">
            <w:pPr>
              <w:pStyle w:val="TAL"/>
              <w:rPr>
                <w:sz w:val="16"/>
                <w:szCs w:val="16"/>
              </w:rPr>
            </w:pPr>
          </w:p>
        </w:tc>
        <w:tc>
          <w:tcPr>
            <w:tcW w:w="374" w:type="dxa"/>
            <w:shd w:val="solid" w:color="FFFFFF" w:fill="auto"/>
          </w:tcPr>
          <w:p w14:paraId="04CC7287" w14:textId="77777777" w:rsidR="00C27B90" w:rsidRPr="006B0D02" w:rsidRDefault="00C27B90" w:rsidP="00615F32">
            <w:pPr>
              <w:pStyle w:val="TAR"/>
              <w:rPr>
                <w:sz w:val="16"/>
                <w:szCs w:val="16"/>
              </w:rPr>
            </w:pPr>
          </w:p>
        </w:tc>
        <w:tc>
          <w:tcPr>
            <w:tcW w:w="422" w:type="dxa"/>
            <w:shd w:val="solid" w:color="FFFFFF" w:fill="auto"/>
          </w:tcPr>
          <w:p w14:paraId="32525A51" w14:textId="77777777" w:rsidR="00C27B90" w:rsidRPr="006B0D02" w:rsidRDefault="00C27B90" w:rsidP="00615F32">
            <w:pPr>
              <w:pStyle w:val="TAC"/>
              <w:rPr>
                <w:sz w:val="16"/>
                <w:szCs w:val="16"/>
              </w:rPr>
            </w:pPr>
          </w:p>
        </w:tc>
        <w:tc>
          <w:tcPr>
            <w:tcW w:w="4424" w:type="dxa"/>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966" w:type="dxa"/>
            <w:shd w:val="solid" w:color="FFFFFF" w:fill="auto"/>
          </w:tcPr>
          <w:p w14:paraId="1EAB2BAE" w14:textId="44D7D5F0" w:rsidR="00C27B90" w:rsidRDefault="00C27B90" w:rsidP="00615F32">
            <w:pPr>
              <w:pStyle w:val="TAC"/>
              <w:rPr>
                <w:sz w:val="16"/>
                <w:szCs w:val="16"/>
              </w:rPr>
            </w:pPr>
            <w:r>
              <w:rPr>
                <w:sz w:val="16"/>
                <w:szCs w:val="16"/>
              </w:rPr>
              <w:t>1.1.0</w:t>
            </w:r>
          </w:p>
        </w:tc>
      </w:tr>
      <w:tr w:rsidR="007C2B01" w:rsidRPr="006B0D02" w14:paraId="70DE7B53" w14:textId="77777777" w:rsidTr="007C2B01">
        <w:tc>
          <w:tcPr>
            <w:tcW w:w="73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991" w:type="dxa"/>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552" w:type="dxa"/>
            <w:shd w:val="solid" w:color="FFFFFF" w:fill="auto"/>
          </w:tcPr>
          <w:p w14:paraId="60B5706E" w14:textId="77777777" w:rsidR="00E34E41" w:rsidRPr="006B0D02" w:rsidRDefault="00E34E41" w:rsidP="00615F32">
            <w:pPr>
              <w:pStyle w:val="TAL"/>
              <w:rPr>
                <w:sz w:val="16"/>
                <w:szCs w:val="16"/>
              </w:rPr>
            </w:pPr>
          </w:p>
        </w:tc>
        <w:tc>
          <w:tcPr>
            <w:tcW w:w="374" w:type="dxa"/>
            <w:shd w:val="solid" w:color="FFFFFF" w:fill="auto"/>
          </w:tcPr>
          <w:p w14:paraId="2BA721AD" w14:textId="77777777" w:rsidR="00E34E41" w:rsidRPr="006B0D02" w:rsidRDefault="00E34E41" w:rsidP="00615F32">
            <w:pPr>
              <w:pStyle w:val="TAR"/>
              <w:rPr>
                <w:sz w:val="16"/>
                <w:szCs w:val="16"/>
              </w:rPr>
            </w:pPr>
          </w:p>
        </w:tc>
        <w:tc>
          <w:tcPr>
            <w:tcW w:w="422" w:type="dxa"/>
            <w:shd w:val="solid" w:color="FFFFFF" w:fill="auto"/>
          </w:tcPr>
          <w:p w14:paraId="45C3AB09" w14:textId="77777777" w:rsidR="00E34E41" w:rsidRPr="006B0D02" w:rsidRDefault="00E34E41" w:rsidP="00615F32">
            <w:pPr>
              <w:pStyle w:val="TAC"/>
              <w:rPr>
                <w:sz w:val="16"/>
                <w:szCs w:val="16"/>
              </w:rPr>
            </w:pPr>
          </w:p>
        </w:tc>
        <w:tc>
          <w:tcPr>
            <w:tcW w:w="4424" w:type="dxa"/>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966" w:type="dxa"/>
            <w:shd w:val="solid" w:color="FFFFFF" w:fill="auto"/>
          </w:tcPr>
          <w:p w14:paraId="5BD40C08" w14:textId="51E04BB7" w:rsidR="00E34E41" w:rsidRDefault="00E34E41" w:rsidP="00615F32">
            <w:pPr>
              <w:pStyle w:val="TAC"/>
              <w:rPr>
                <w:sz w:val="16"/>
                <w:szCs w:val="16"/>
              </w:rPr>
            </w:pPr>
            <w:r>
              <w:rPr>
                <w:sz w:val="16"/>
                <w:szCs w:val="16"/>
              </w:rPr>
              <w:t>1.2.0</w:t>
            </w:r>
          </w:p>
        </w:tc>
      </w:tr>
      <w:tr w:rsidR="007C2B01" w:rsidRPr="006B0D02" w14:paraId="33E40BB1" w14:textId="77777777" w:rsidTr="007C2B01">
        <w:tc>
          <w:tcPr>
            <w:tcW w:w="73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991" w:type="dxa"/>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552" w:type="dxa"/>
            <w:shd w:val="solid" w:color="FFFFFF" w:fill="auto"/>
          </w:tcPr>
          <w:p w14:paraId="59D1BB28" w14:textId="77777777" w:rsidR="00B84DF6" w:rsidRPr="006B0D02" w:rsidRDefault="00B84DF6" w:rsidP="00615F32">
            <w:pPr>
              <w:pStyle w:val="TAL"/>
              <w:rPr>
                <w:sz w:val="16"/>
                <w:szCs w:val="16"/>
              </w:rPr>
            </w:pPr>
          </w:p>
        </w:tc>
        <w:tc>
          <w:tcPr>
            <w:tcW w:w="374" w:type="dxa"/>
            <w:shd w:val="solid" w:color="FFFFFF" w:fill="auto"/>
          </w:tcPr>
          <w:p w14:paraId="5E05CFFC" w14:textId="77777777" w:rsidR="00B84DF6" w:rsidRPr="006B0D02" w:rsidRDefault="00B84DF6" w:rsidP="00615F32">
            <w:pPr>
              <w:pStyle w:val="TAR"/>
              <w:rPr>
                <w:sz w:val="16"/>
                <w:szCs w:val="16"/>
              </w:rPr>
            </w:pPr>
          </w:p>
        </w:tc>
        <w:tc>
          <w:tcPr>
            <w:tcW w:w="422" w:type="dxa"/>
            <w:shd w:val="solid" w:color="FFFFFF" w:fill="auto"/>
          </w:tcPr>
          <w:p w14:paraId="2008EA50" w14:textId="77777777" w:rsidR="00B84DF6" w:rsidRPr="006B0D02" w:rsidRDefault="00B84DF6" w:rsidP="00615F32">
            <w:pPr>
              <w:pStyle w:val="TAC"/>
              <w:rPr>
                <w:sz w:val="16"/>
                <w:szCs w:val="16"/>
              </w:rPr>
            </w:pPr>
          </w:p>
        </w:tc>
        <w:tc>
          <w:tcPr>
            <w:tcW w:w="4424" w:type="dxa"/>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966" w:type="dxa"/>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7C2B01" w:rsidRPr="006B0D02" w14:paraId="120455DF" w14:textId="77777777" w:rsidTr="007C2B01">
        <w:tc>
          <w:tcPr>
            <w:tcW w:w="73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991" w:type="dxa"/>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552" w:type="dxa"/>
            <w:shd w:val="solid" w:color="FFFFFF" w:fill="auto"/>
          </w:tcPr>
          <w:p w14:paraId="558D831B" w14:textId="77777777" w:rsidR="0047026B" w:rsidRPr="006B0D02" w:rsidRDefault="0047026B" w:rsidP="00615F32">
            <w:pPr>
              <w:pStyle w:val="TAL"/>
              <w:rPr>
                <w:sz w:val="16"/>
                <w:szCs w:val="16"/>
              </w:rPr>
            </w:pPr>
          </w:p>
        </w:tc>
        <w:tc>
          <w:tcPr>
            <w:tcW w:w="374" w:type="dxa"/>
            <w:shd w:val="solid" w:color="FFFFFF" w:fill="auto"/>
          </w:tcPr>
          <w:p w14:paraId="30EB77B4" w14:textId="77777777" w:rsidR="0047026B" w:rsidRPr="006B0D02" w:rsidRDefault="0047026B" w:rsidP="00615F32">
            <w:pPr>
              <w:pStyle w:val="TAR"/>
              <w:rPr>
                <w:sz w:val="16"/>
                <w:szCs w:val="16"/>
              </w:rPr>
            </w:pPr>
          </w:p>
        </w:tc>
        <w:tc>
          <w:tcPr>
            <w:tcW w:w="422" w:type="dxa"/>
            <w:shd w:val="solid" w:color="FFFFFF" w:fill="auto"/>
          </w:tcPr>
          <w:p w14:paraId="545C0683" w14:textId="77777777" w:rsidR="0047026B" w:rsidRPr="006B0D02" w:rsidRDefault="0047026B" w:rsidP="00615F32">
            <w:pPr>
              <w:pStyle w:val="TAC"/>
              <w:rPr>
                <w:sz w:val="16"/>
                <w:szCs w:val="16"/>
              </w:rPr>
            </w:pPr>
          </w:p>
        </w:tc>
        <w:tc>
          <w:tcPr>
            <w:tcW w:w="4424" w:type="dxa"/>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966" w:type="dxa"/>
            <w:shd w:val="solid" w:color="FFFFFF" w:fill="auto"/>
          </w:tcPr>
          <w:p w14:paraId="6F4DAD75" w14:textId="41D10A94" w:rsidR="0047026B" w:rsidRDefault="0047026B" w:rsidP="00615F32">
            <w:pPr>
              <w:pStyle w:val="TAC"/>
              <w:rPr>
                <w:sz w:val="16"/>
                <w:szCs w:val="16"/>
              </w:rPr>
            </w:pPr>
            <w:r>
              <w:rPr>
                <w:sz w:val="16"/>
                <w:szCs w:val="16"/>
              </w:rPr>
              <w:t>2.0.0</w:t>
            </w:r>
          </w:p>
        </w:tc>
      </w:tr>
      <w:tr w:rsidR="007C2B01" w:rsidRPr="006B0D02" w14:paraId="7200FA65"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r w:rsidR="007C2B01" w:rsidRPr="006B0D02" w14:paraId="5F5467D8"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476B279D" w14:textId="7C1588FE" w:rsidR="00B71522" w:rsidRDefault="00B71522" w:rsidP="00B71522">
            <w:pPr>
              <w:pStyle w:val="TAC"/>
              <w:rPr>
                <w:sz w:val="16"/>
                <w:szCs w:val="16"/>
              </w:rPr>
            </w:pPr>
            <w:r>
              <w:rPr>
                <w:sz w:val="16"/>
                <w:szCs w:val="16"/>
              </w:rPr>
              <w:t>2021-12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DB9A55" w14:textId="15182A89" w:rsidR="00B71522" w:rsidRDefault="00B71522" w:rsidP="00B71522">
            <w:pPr>
              <w:pStyle w:val="TAC"/>
              <w:rPr>
                <w:sz w:val="16"/>
                <w:szCs w:val="16"/>
              </w:rPr>
            </w:pPr>
            <w:r>
              <w:rPr>
                <w:sz w:val="16"/>
                <w:szCs w:val="16"/>
              </w:rPr>
              <w:t>RAN#94-e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7BCA917" w14:textId="71340726" w:rsidR="00B71522" w:rsidRDefault="00B71522" w:rsidP="00B71522">
            <w:pPr>
              <w:pStyle w:val="TAC"/>
              <w:rPr>
                <w:sz w:val="16"/>
                <w:szCs w:val="16"/>
              </w:rPr>
            </w:pPr>
            <w:r>
              <w:rPr>
                <w:sz w:val="16"/>
                <w:szCs w:val="16"/>
              </w:rPr>
              <w:t>RP-212978</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0BAF94BA" w14:textId="7BECCA03" w:rsidR="00B71522" w:rsidRPr="006B0D02" w:rsidRDefault="00B71522" w:rsidP="00B71522">
            <w:pPr>
              <w:pStyle w:val="TAL"/>
              <w:rPr>
                <w:sz w:val="16"/>
                <w:szCs w:val="16"/>
              </w:rPr>
            </w:pPr>
            <w:r>
              <w:rPr>
                <w:sz w:val="16"/>
                <w:szCs w:val="16"/>
              </w:rPr>
              <w:t>0001</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69E94DFA" w14:textId="06ECABC2" w:rsidR="00B71522" w:rsidRPr="006B0D02" w:rsidRDefault="00B71522" w:rsidP="00F93F8F">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66168AE" w14:textId="68C983E2" w:rsidR="00B71522" w:rsidRPr="006B0D02" w:rsidRDefault="00B71522" w:rsidP="00B71522">
            <w:pPr>
              <w:pStyle w:val="TAC"/>
              <w:rPr>
                <w:sz w:val="16"/>
                <w:szCs w:val="16"/>
              </w:rPr>
            </w:pPr>
            <w:r>
              <w:rPr>
                <w:sz w:val="16"/>
                <w:szCs w:val="16"/>
              </w:rPr>
              <w:t>B</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51F9B486" w14:textId="29D29CE6" w:rsidR="00B71522" w:rsidRDefault="00B71522" w:rsidP="00B71522">
            <w:pPr>
              <w:pStyle w:val="TAL"/>
              <w:rPr>
                <w:sz w:val="16"/>
                <w:szCs w:val="16"/>
              </w:rPr>
            </w:pPr>
            <w:r w:rsidRPr="00B71522">
              <w:rPr>
                <w:sz w:val="16"/>
                <w:szCs w:val="16"/>
              </w:rPr>
              <w:t>Introduction of Rel-17 sidelink enhancements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38F664C" w14:textId="054B29EA" w:rsidR="00B71522" w:rsidRDefault="00B71522" w:rsidP="00B71522">
            <w:pPr>
              <w:pStyle w:val="TAC"/>
              <w:rPr>
                <w:sz w:val="16"/>
                <w:szCs w:val="16"/>
              </w:rPr>
            </w:pPr>
            <w:r>
              <w:rPr>
                <w:sz w:val="16"/>
                <w:szCs w:val="16"/>
              </w:rPr>
              <w:t>17.0.0</w:t>
            </w:r>
          </w:p>
        </w:tc>
      </w:tr>
      <w:tr w:rsidR="007C2B01" w:rsidRPr="006B0D02" w14:paraId="38302ACE"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29E301A7" w14:textId="4C349AB8" w:rsidR="007C2B01" w:rsidRDefault="007C2B01"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C33006" w14:textId="28136C06" w:rsidR="007C2B01" w:rsidRDefault="007C2B01" w:rsidP="006C40FC">
            <w:pPr>
              <w:pStyle w:val="TAC"/>
              <w:rPr>
                <w:sz w:val="16"/>
                <w:szCs w:val="16"/>
              </w:rPr>
            </w:pPr>
            <w:r>
              <w:rPr>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160D2D" w14:textId="7682E20F" w:rsidR="007C2B01" w:rsidRDefault="007C2B01" w:rsidP="006C40FC">
            <w:pPr>
              <w:pStyle w:val="TAC"/>
              <w:rPr>
                <w:sz w:val="16"/>
                <w:szCs w:val="16"/>
              </w:rPr>
            </w:pPr>
            <w:r>
              <w:rPr>
                <w:sz w:val="16"/>
                <w:szCs w:val="16"/>
              </w:rPr>
              <w:t>RP-220245</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1C045DA1" w14:textId="628DDC2A" w:rsidR="007C2B01" w:rsidRPr="006B0D02" w:rsidRDefault="007C2B01" w:rsidP="006C40FC">
            <w:pPr>
              <w:pStyle w:val="TAL"/>
              <w:rPr>
                <w:sz w:val="16"/>
                <w:szCs w:val="16"/>
              </w:rPr>
            </w:pPr>
            <w:r>
              <w:rPr>
                <w:sz w:val="16"/>
                <w:szCs w:val="16"/>
              </w:rPr>
              <w:t>0003</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6E889AA4" w14:textId="77777777" w:rsidR="007C2B01" w:rsidRPr="006B0D02" w:rsidRDefault="007C2B01" w:rsidP="006C40FC">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9A1656A" w14:textId="48195A8F" w:rsidR="007C2B01" w:rsidRPr="006B0D02" w:rsidRDefault="007C2B01" w:rsidP="006C40FC">
            <w:pPr>
              <w:pStyle w:val="TAC"/>
              <w:rPr>
                <w:sz w:val="16"/>
                <w:szCs w:val="16"/>
              </w:rPr>
            </w:pPr>
            <w:r>
              <w:rPr>
                <w:sz w:val="16"/>
                <w:szCs w:val="16"/>
              </w:rPr>
              <w:t>A</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0FBC5346" w14:textId="0BF1861F" w:rsidR="007C2B01" w:rsidRDefault="007C2B01" w:rsidP="006C40FC">
            <w:pPr>
              <w:pStyle w:val="TAL"/>
              <w:rPr>
                <w:sz w:val="16"/>
                <w:szCs w:val="16"/>
              </w:rPr>
            </w:pPr>
            <w:r w:rsidRPr="007C2B01">
              <w:rPr>
                <w:sz w:val="16"/>
                <w:szCs w:val="16"/>
              </w:rPr>
              <w:t>Addition of Rel-16 NR V2X bands to TR 37.985</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46D36E02" w14:textId="0F3CC585" w:rsidR="007C2B01" w:rsidRDefault="007C2B01" w:rsidP="006C40FC">
            <w:pPr>
              <w:pStyle w:val="TAC"/>
              <w:rPr>
                <w:sz w:val="16"/>
                <w:szCs w:val="16"/>
              </w:rPr>
            </w:pPr>
            <w:r>
              <w:rPr>
                <w:sz w:val="16"/>
                <w:szCs w:val="16"/>
              </w:rPr>
              <w:t>17.1.0</w:t>
            </w:r>
          </w:p>
        </w:tc>
      </w:tr>
      <w:tr w:rsidR="007C2B01" w:rsidRPr="006B0D02" w14:paraId="1A1DEBD1" w14:textId="77777777" w:rsidTr="007C2B01">
        <w:tc>
          <w:tcPr>
            <w:tcW w:w="735" w:type="dxa"/>
            <w:tcBorders>
              <w:top w:val="single" w:sz="6" w:space="0" w:color="auto"/>
              <w:left w:val="single" w:sz="6" w:space="0" w:color="auto"/>
              <w:bottom w:val="single" w:sz="6" w:space="0" w:color="auto"/>
              <w:right w:val="single" w:sz="6" w:space="0" w:color="auto"/>
            </w:tcBorders>
            <w:shd w:val="solid" w:color="FFFFFF" w:fill="auto"/>
          </w:tcPr>
          <w:p w14:paraId="65994435" w14:textId="77777777" w:rsidR="007C2B01" w:rsidRDefault="007C2B01"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3DA9259" w14:textId="77777777" w:rsidR="007C2B01" w:rsidRDefault="007C2B01" w:rsidP="006C40FC">
            <w:pPr>
              <w:pStyle w:val="TAC"/>
              <w:rPr>
                <w:sz w:val="16"/>
                <w:szCs w:val="16"/>
              </w:rPr>
            </w:pPr>
            <w:r>
              <w:rPr>
                <w:sz w:val="16"/>
                <w:szCs w:val="16"/>
              </w:rPr>
              <w:t>RAN#95-e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32D4C28" w14:textId="146A9CA3" w:rsidR="007C2B01" w:rsidRDefault="007C2B01" w:rsidP="006C40FC">
            <w:pPr>
              <w:pStyle w:val="TAC"/>
              <w:rPr>
                <w:sz w:val="16"/>
                <w:szCs w:val="16"/>
              </w:rPr>
            </w:pPr>
            <w:r>
              <w:rPr>
                <w:sz w:val="16"/>
                <w:szCs w:val="16"/>
              </w:rPr>
              <w:t>RP-220262</w:t>
            </w:r>
          </w:p>
        </w:tc>
        <w:tc>
          <w:tcPr>
            <w:tcW w:w="552" w:type="dxa"/>
            <w:tcBorders>
              <w:top w:val="single" w:sz="6" w:space="0" w:color="auto"/>
              <w:left w:val="single" w:sz="6" w:space="0" w:color="auto"/>
              <w:bottom w:val="single" w:sz="6" w:space="0" w:color="auto"/>
              <w:right w:val="single" w:sz="6" w:space="0" w:color="auto"/>
            </w:tcBorders>
            <w:shd w:val="solid" w:color="FFFFFF" w:fill="auto"/>
          </w:tcPr>
          <w:p w14:paraId="6BCF5C9E" w14:textId="31E8758E" w:rsidR="007C2B01" w:rsidRPr="006B0D02" w:rsidRDefault="007C2B01" w:rsidP="006C40FC">
            <w:pPr>
              <w:pStyle w:val="TAL"/>
              <w:rPr>
                <w:sz w:val="16"/>
                <w:szCs w:val="16"/>
              </w:rPr>
            </w:pPr>
            <w:r>
              <w:rPr>
                <w:sz w:val="16"/>
                <w:szCs w:val="16"/>
              </w:rPr>
              <w:t>0004</w:t>
            </w:r>
          </w:p>
        </w:tc>
        <w:tc>
          <w:tcPr>
            <w:tcW w:w="374" w:type="dxa"/>
            <w:tcBorders>
              <w:top w:val="single" w:sz="6" w:space="0" w:color="auto"/>
              <w:left w:val="single" w:sz="6" w:space="0" w:color="auto"/>
              <w:bottom w:val="single" w:sz="6" w:space="0" w:color="auto"/>
              <w:right w:val="single" w:sz="6" w:space="0" w:color="auto"/>
            </w:tcBorders>
            <w:shd w:val="solid" w:color="FFFFFF" w:fill="auto"/>
          </w:tcPr>
          <w:p w14:paraId="0D20FB2F" w14:textId="77777777" w:rsidR="007C2B01" w:rsidRPr="006B0D02" w:rsidRDefault="007C2B01" w:rsidP="006C40FC">
            <w:pPr>
              <w:pStyle w:val="TAR"/>
              <w:jc w:val="center"/>
              <w:rPr>
                <w:sz w:val="16"/>
                <w:szCs w:val="16"/>
              </w:rPr>
            </w:pPr>
            <w:r>
              <w:rPr>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550EF33" w14:textId="3DFCA3AD" w:rsidR="007C2B01" w:rsidRPr="006B0D02" w:rsidRDefault="007C2B01" w:rsidP="006C40FC">
            <w:pPr>
              <w:pStyle w:val="TAC"/>
              <w:rPr>
                <w:sz w:val="16"/>
                <w:szCs w:val="16"/>
              </w:rPr>
            </w:pPr>
            <w:r>
              <w:rPr>
                <w:sz w:val="16"/>
                <w:szCs w:val="16"/>
              </w:rPr>
              <w:t>F</w:t>
            </w:r>
          </w:p>
        </w:tc>
        <w:tc>
          <w:tcPr>
            <w:tcW w:w="4424" w:type="dxa"/>
            <w:tcBorders>
              <w:top w:val="single" w:sz="6" w:space="0" w:color="auto"/>
              <w:left w:val="single" w:sz="6" w:space="0" w:color="auto"/>
              <w:bottom w:val="single" w:sz="6" w:space="0" w:color="auto"/>
              <w:right w:val="single" w:sz="6" w:space="0" w:color="auto"/>
            </w:tcBorders>
            <w:shd w:val="solid" w:color="FFFFFF" w:fill="auto"/>
          </w:tcPr>
          <w:p w14:paraId="4CF5490D" w14:textId="3744042D" w:rsidR="007C2B01" w:rsidRPr="007C2B01" w:rsidRDefault="007C2B01" w:rsidP="00CE7D71">
            <w:pPr>
              <w:rPr>
                <w:sz w:val="16"/>
                <w:szCs w:val="16"/>
              </w:rPr>
            </w:pPr>
            <w:r w:rsidRPr="007C2B01">
              <w:rPr>
                <w:rFonts w:ascii="Arial" w:hAnsi="Arial"/>
                <w:sz w:val="16"/>
                <w:szCs w:val="16"/>
              </w:rPr>
              <w:t>Introduction of Rel-17 sidelink enhancements and concurrent Uu-PC5 bands</w:t>
            </w:r>
          </w:p>
        </w:tc>
        <w:tc>
          <w:tcPr>
            <w:tcW w:w="966" w:type="dxa"/>
            <w:tcBorders>
              <w:top w:val="single" w:sz="6" w:space="0" w:color="auto"/>
              <w:left w:val="single" w:sz="6" w:space="0" w:color="auto"/>
              <w:bottom w:val="single" w:sz="6" w:space="0" w:color="auto"/>
              <w:right w:val="single" w:sz="6" w:space="0" w:color="auto"/>
            </w:tcBorders>
            <w:shd w:val="solid" w:color="FFFFFF" w:fill="auto"/>
          </w:tcPr>
          <w:p w14:paraId="7900432C" w14:textId="77777777" w:rsidR="007C2B01" w:rsidRDefault="007C2B01" w:rsidP="006C40FC">
            <w:pPr>
              <w:pStyle w:val="TAC"/>
              <w:rPr>
                <w:sz w:val="16"/>
                <w:szCs w:val="16"/>
              </w:rPr>
            </w:pPr>
            <w:r>
              <w:rPr>
                <w:sz w:val="16"/>
                <w:szCs w:val="16"/>
              </w:rPr>
              <w:t>17.1.0</w:t>
            </w:r>
          </w:p>
        </w:tc>
      </w:tr>
    </w:tbl>
    <w:p w14:paraId="0997ADF0" w14:textId="77777777" w:rsidR="00396267" w:rsidRDefault="00396267" w:rsidP="00396267"/>
    <w:sectPr w:rsidR="00396267">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C538" w14:textId="77777777" w:rsidR="006946A8" w:rsidRDefault="006946A8">
      <w:r>
        <w:separator/>
      </w:r>
    </w:p>
  </w:endnote>
  <w:endnote w:type="continuationSeparator" w:id="0">
    <w:p w14:paraId="2F163710" w14:textId="77777777" w:rsidR="006946A8" w:rsidRDefault="0069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1994" w14:textId="77777777" w:rsidR="006F50D8" w:rsidRDefault="006F50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10F95" w14:textId="77777777" w:rsidR="006946A8" w:rsidRDefault="006946A8">
      <w:r>
        <w:separator/>
      </w:r>
    </w:p>
  </w:footnote>
  <w:footnote w:type="continuationSeparator" w:id="0">
    <w:p w14:paraId="5DEF7D30" w14:textId="77777777" w:rsidR="006946A8" w:rsidRDefault="0069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E2A4" w14:textId="46F71466" w:rsidR="006F50D8" w:rsidRDefault="006F50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877">
      <w:rPr>
        <w:rFonts w:ascii="Arial" w:hAnsi="Arial" w:cs="Arial"/>
        <w:b/>
        <w:noProof/>
        <w:sz w:val="18"/>
        <w:szCs w:val="18"/>
      </w:rPr>
      <w:t>3GPP TR 37.985 V17.1.0 (2022-03)</w:t>
    </w:r>
    <w:r>
      <w:rPr>
        <w:rFonts w:ascii="Arial" w:hAnsi="Arial" w:cs="Arial"/>
        <w:b/>
        <w:sz w:val="18"/>
        <w:szCs w:val="18"/>
      </w:rPr>
      <w:fldChar w:fldCharType="end"/>
    </w:r>
  </w:p>
  <w:p w14:paraId="07C16CE5" w14:textId="77777777" w:rsidR="006F50D8" w:rsidRDefault="006F50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30782261" w:rsidR="006F50D8" w:rsidRDefault="006F50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877">
      <w:rPr>
        <w:rFonts w:ascii="Arial" w:hAnsi="Arial" w:cs="Arial"/>
        <w:b/>
        <w:noProof/>
        <w:sz w:val="18"/>
        <w:szCs w:val="18"/>
      </w:rPr>
      <w:t>Release 17</w:t>
    </w:r>
    <w:r>
      <w:rPr>
        <w:rFonts w:ascii="Arial" w:hAnsi="Arial" w:cs="Arial"/>
        <w:b/>
        <w:sz w:val="18"/>
        <w:szCs w:val="18"/>
      </w:rPr>
      <w:fldChar w:fldCharType="end"/>
    </w:r>
  </w:p>
  <w:p w14:paraId="70387197" w14:textId="77777777" w:rsidR="006F50D8" w:rsidRDefault="006F5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2B0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E6867"/>
    <w:rsid w:val="001E6C4A"/>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3F6877"/>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E3F94"/>
    <w:rsid w:val="004E70E3"/>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323A"/>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46A8"/>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50D8"/>
    <w:rsid w:val="006F66B2"/>
    <w:rsid w:val="00701116"/>
    <w:rsid w:val="00701E74"/>
    <w:rsid w:val="00702568"/>
    <w:rsid w:val="00713C44"/>
    <w:rsid w:val="0072133A"/>
    <w:rsid w:val="007225ED"/>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335D"/>
    <w:rsid w:val="007A7647"/>
    <w:rsid w:val="007A772E"/>
    <w:rsid w:val="007B1FA3"/>
    <w:rsid w:val="007B295D"/>
    <w:rsid w:val="007B600E"/>
    <w:rsid w:val="007C27B2"/>
    <w:rsid w:val="007C2B01"/>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026"/>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522"/>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1F81"/>
    <w:rsid w:val="00C93F40"/>
    <w:rsid w:val="00C967F0"/>
    <w:rsid w:val="00CA3D0C"/>
    <w:rsid w:val="00CC49BB"/>
    <w:rsid w:val="00CD2DE0"/>
    <w:rsid w:val="00CD3532"/>
    <w:rsid w:val="00CD5193"/>
    <w:rsid w:val="00CD5F3B"/>
    <w:rsid w:val="00CD78C9"/>
    <w:rsid w:val="00CE2EE0"/>
    <w:rsid w:val="00CE6FC4"/>
    <w:rsid w:val="00CE7D71"/>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3F8F"/>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875026"/>
    <w:rPr>
      <w:rFonts w:ascii="Arial" w:hAnsi="Arial"/>
      <w:sz w:val="18"/>
      <w:lang w:eastAsia="en-US"/>
    </w:rPr>
  </w:style>
  <w:style w:type="character" w:customStyle="1" w:styleId="TAHCar">
    <w:name w:val="TAH Car"/>
    <w:link w:val="TAH"/>
    <w:qFormat/>
    <w:rsid w:val="00875026"/>
    <w:rPr>
      <w:rFonts w:ascii="Arial" w:hAnsi="Arial"/>
      <w:b/>
      <w:sz w:val="18"/>
      <w:lang w:eastAsia="en-US"/>
    </w:rPr>
  </w:style>
  <w:style w:type="character" w:customStyle="1" w:styleId="TALCar">
    <w:name w:val="TAL Car"/>
    <w:link w:val="TAL"/>
    <w:qFormat/>
    <w:rsid w:val="0087502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1.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2.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38</Pages>
  <Words>15232</Words>
  <Characters>86825</Characters>
  <Application>Microsoft Office Word</Application>
  <DocSecurity>0</DocSecurity>
  <Lines>723</Lines>
  <Paragraphs>203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101854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CR0004</cp:lastModifiedBy>
  <cp:revision>6</cp:revision>
  <cp:lastPrinted>2019-02-25T14:05:00Z</cp:lastPrinted>
  <dcterms:created xsi:type="dcterms:W3CDTF">2021-12-17T19:28:00Z</dcterms:created>
  <dcterms:modified xsi:type="dcterms:W3CDTF">2022-03-17T11:34:00Z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