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47119A3" w14:textId="77777777" w:rsidTr="005E4BB2">
        <w:tc>
          <w:tcPr>
            <w:tcW w:w="10423" w:type="dxa"/>
            <w:gridSpan w:val="2"/>
            <w:shd w:val="clear" w:color="auto" w:fill="auto"/>
          </w:tcPr>
          <w:p w14:paraId="46DAD6D9" w14:textId="77777777"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EB670A">
              <w:t>1</w:t>
            </w:r>
            <w:r w:rsidRPr="00623223">
              <w:t>.</w:t>
            </w:r>
            <w:bookmarkEnd w:id="3"/>
            <w:r w:rsidR="007F7BA0">
              <w:t>0</w:t>
            </w:r>
            <w:r w:rsidRPr="00623223">
              <w:t xml:space="preserve"> </w:t>
            </w:r>
            <w:r w:rsidRPr="00623223">
              <w:rPr>
                <w:sz w:val="32"/>
              </w:rPr>
              <w:t>(</w:t>
            </w:r>
            <w:bookmarkStart w:id="4" w:name="issueDate"/>
            <w:r w:rsidRPr="00623223">
              <w:rPr>
                <w:sz w:val="32"/>
              </w:rPr>
              <w:t>2024-</w:t>
            </w:r>
            <w:bookmarkEnd w:id="4"/>
            <w:r w:rsidRPr="00623223">
              <w:rPr>
                <w:sz w:val="32"/>
              </w:rPr>
              <w:t>08)</w:t>
            </w:r>
          </w:p>
        </w:tc>
      </w:tr>
      <w:tr w:rsidR="004F0988" w14:paraId="7E1DAFB0" w14:textId="77777777" w:rsidTr="005E4BB2">
        <w:trPr>
          <w:trHeight w:hRule="exact" w:val="1134"/>
        </w:trPr>
        <w:tc>
          <w:tcPr>
            <w:tcW w:w="10423" w:type="dxa"/>
            <w:gridSpan w:val="2"/>
            <w:shd w:val="clear" w:color="auto" w:fill="auto"/>
          </w:tcPr>
          <w:p w14:paraId="11F1596F"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7300BB48" w14:textId="77777777" w:rsidR="00BA4B8D" w:rsidRDefault="00BA4B8D" w:rsidP="00BA4B8D">
            <w:pPr>
              <w:pStyle w:val="Guidance"/>
            </w:pPr>
          </w:p>
        </w:tc>
      </w:tr>
      <w:tr w:rsidR="004F0988" w14:paraId="608E672F" w14:textId="77777777" w:rsidTr="005E4BB2">
        <w:trPr>
          <w:trHeight w:hRule="exact" w:val="3686"/>
        </w:trPr>
        <w:tc>
          <w:tcPr>
            <w:tcW w:w="10423" w:type="dxa"/>
            <w:gridSpan w:val="2"/>
            <w:shd w:val="clear" w:color="auto" w:fill="auto"/>
          </w:tcPr>
          <w:p w14:paraId="53EA00ED" w14:textId="77777777" w:rsidR="004F0988" w:rsidRPr="004D3578" w:rsidRDefault="004F0988" w:rsidP="00133525">
            <w:pPr>
              <w:pStyle w:val="ZT"/>
              <w:framePr w:wrap="auto" w:hAnchor="text" w:yAlign="inline"/>
            </w:pPr>
            <w:r w:rsidRPr="004D3578">
              <w:t>3rd Generation Partnership Project;</w:t>
            </w:r>
          </w:p>
          <w:p w14:paraId="53326607"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4F8103E4" w14:textId="77777777"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Rel-19 Dual Connectivity of EN-DC and NE-DC configurations consisting of 2 bands LTE inter-band CA (2DL/1UL) and 1 NR band (1DL/1UL), or consisting of 1 band LTE (1DL/1UL) and 2 bands NR inter-band CA (2DL/1UL)</w:t>
            </w:r>
          </w:p>
          <w:p w14:paraId="237F2A81"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343D6617" w14:textId="77777777" w:rsidTr="005E4BB2">
        <w:tc>
          <w:tcPr>
            <w:tcW w:w="10423" w:type="dxa"/>
            <w:gridSpan w:val="2"/>
            <w:shd w:val="clear" w:color="auto" w:fill="auto"/>
          </w:tcPr>
          <w:p w14:paraId="52196B7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F9B4A87" w14:textId="77777777" w:rsidTr="005E4BB2">
        <w:trPr>
          <w:trHeight w:hRule="exact" w:val="1531"/>
        </w:trPr>
        <w:tc>
          <w:tcPr>
            <w:tcW w:w="4883" w:type="dxa"/>
            <w:shd w:val="clear" w:color="auto" w:fill="auto"/>
          </w:tcPr>
          <w:p w14:paraId="3282455E" w14:textId="77777777" w:rsidR="00D57972" w:rsidRDefault="00AF5DE9">
            <w:r>
              <w:object w:dxaOrig="2026" w:dyaOrig="1251" w14:anchorId="79E71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786829908" r:id="rId10"/>
              </w:object>
            </w:r>
          </w:p>
        </w:tc>
        <w:tc>
          <w:tcPr>
            <w:tcW w:w="5540" w:type="dxa"/>
            <w:shd w:val="clear" w:color="auto" w:fill="auto"/>
          </w:tcPr>
          <w:p w14:paraId="4AABE5CA" w14:textId="77777777" w:rsidR="00D57972" w:rsidRDefault="007675D9" w:rsidP="00133525">
            <w:pPr>
              <w:jc w:val="right"/>
            </w:pPr>
            <w:bookmarkStart w:id="8" w:name="logos"/>
            <w:r>
              <w:rPr>
                <w:noProof/>
                <w:lang w:val="en-US" w:eastAsia="ko-KR"/>
              </w:rPr>
              <w:drawing>
                <wp:inline distT="0" distB="0" distL="0" distR="0" wp14:anchorId="32423E75" wp14:editId="3262CC9F">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2BA02EF0" w14:textId="77777777" w:rsidTr="005E4BB2">
        <w:trPr>
          <w:trHeight w:hRule="exact" w:val="5783"/>
        </w:trPr>
        <w:tc>
          <w:tcPr>
            <w:tcW w:w="10423" w:type="dxa"/>
            <w:gridSpan w:val="2"/>
            <w:shd w:val="clear" w:color="auto" w:fill="auto"/>
          </w:tcPr>
          <w:p w14:paraId="4386F635" w14:textId="77777777" w:rsidR="00C074DD" w:rsidRPr="00C074DD" w:rsidRDefault="00C074DD" w:rsidP="00C074DD">
            <w:pPr>
              <w:pStyle w:val="Guidance"/>
              <w:rPr>
                <w:b/>
              </w:rPr>
            </w:pPr>
          </w:p>
        </w:tc>
      </w:tr>
      <w:tr w:rsidR="00C074DD" w14:paraId="22A02213" w14:textId="77777777" w:rsidTr="005E4BB2">
        <w:trPr>
          <w:cantSplit/>
          <w:trHeight w:hRule="exact" w:val="964"/>
        </w:trPr>
        <w:tc>
          <w:tcPr>
            <w:tcW w:w="10423" w:type="dxa"/>
            <w:gridSpan w:val="2"/>
            <w:shd w:val="clear" w:color="auto" w:fill="auto"/>
          </w:tcPr>
          <w:p w14:paraId="3B35854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47CC31" w14:textId="77777777" w:rsidR="00C074DD" w:rsidRPr="004D3578" w:rsidRDefault="00C074DD" w:rsidP="00C074DD">
            <w:pPr>
              <w:pStyle w:val="ZV"/>
              <w:framePr w:w="0" w:wrap="auto" w:vAnchor="margin" w:hAnchor="text" w:yAlign="inline"/>
            </w:pPr>
          </w:p>
          <w:p w14:paraId="507138E2" w14:textId="77777777" w:rsidR="00C074DD" w:rsidRPr="00133525" w:rsidRDefault="00C074DD" w:rsidP="00C074DD">
            <w:pPr>
              <w:rPr>
                <w:sz w:val="16"/>
              </w:rPr>
            </w:pPr>
          </w:p>
        </w:tc>
      </w:tr>
      <w:bookmarkEnd w:id="0"/>
    </w:tbl>
    <w:p w14:paraId="744802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D88A474" w14:textId="77777777" w:rsidTr="00133525">
        <w:trPr>
          <w:trHeight w:hRule="exact" w:val="5670"/>
        </w:trPr>
        <w:tc>
          <w:tcPr>
            <w:tcW w:w="10423" w:type="dxa"/>
            <w:shd w:val="clear" w:color="auto" w:fill="auto"/>
          </w:tcPr>
          <w:p w14:paraId="09A517A4" w14:textId="77777777" w:rsidR="00E16509" w:rsidRDefault="00E16509" w:rsidP="00E16509">
            <w:pPr>
              <w:pStyle w:val="Guidance"/>
            </w:pPr>
            <w:bookmarkStart w:id="10" w:name="page2"/>
          </w:p>
        </w:tc>
      </w:tr>
      <w:tr w:rsidR="00E16509" w14:paraId="3B8E9387" w14:textId="77777777" w:rsidTr="00C074DD">
        <w:trPr>
          <w:trHeight w:hRule="exact" w:val="5387"/>
        </w:trPr>
        <w:tc>
          <w:tcPr>
            <w:tcW w:w="10423" w:type="dxa"/>
            <w:shd w:val="clear" w:color="auto" w:fill="auto"/>
          </w:tcPr>
          <w:p w14:paraId="1E19C09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CFF5C5E" w14:textId="77777777" w:rsidR="00E16509" w:rsidRPr="004D3578" w:rsidRDefault="00E16509" w:rsidP="00133525">
            <w:pPr>
              <w:pStyle w:val="FP"/>
              <w:pBdr>
                <w:bottom w:val="single" w:sz="6" w:space="1" w:color="auto"/>
              </w:pBdr>
              <w:ind w:left="2835" w:right="2835"/>
              <w:jc w:val="center"/>
            </w:pPr>
            <w:r w:rsidRPr="004D3578">
              <w:t>Postal address</w:t>
            </w:r>
          </w:p>
          <w:p w14:paraId="4B875C5D" w14:textId="77777777" w:rsidR="00E16509" w:rsidRPr="00133525" w:rsidRDefault="00E16509" w:rsidP="00133525">
            <w:pPr>
              <w:pStyle w:val="FP"/>
              <w:ind w:left="2835" w:right="2835"/>
              <w:jc w:val="center"/>
              <w:rPr>
                <w:rFonts w:ascii="Arial" w:hAnsi="Arial"/>
                <w:sz w:val="18"/>
              </w:rPr>
            </w:pPr>
          </w:p>
          <w:p w14:paraId="22EF29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C28A0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DB440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71D68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2F38C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4A154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C3C2CC6" w14:textId="77777777" w:rsidR="00E16509" w:rsidRDefault="00E16509" w:rsidP="00133525"/>
        </w:tc>
      </w:tr>
      <w:tr w:rsidR="00E16509" w14:paraId="78B26C03" w14:textId="77777777" w:rsidTr="00C074DD">
        <w:tc>
          <w:tcPr>
            <w:tcW w:w="10423" w:type="dxa"/>
            <w:shd w:val="clear" w:color="auto" w:fill="auto"/>
            <w:vAlign w:val="bottom"/>
          </w:tcPr>
          <w:p w14:paraId="67BE75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0B1E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45CEC82" w14:textId="77777777" w:rsidR="00E16509" w:rsidRPr="004D3578" w:rsidRDefault="00E16509" w:rsidP="00133525">
            <w:pPr>
              <w:pStyle w:val="FP"/>
              <w:jc w:val="center"/>
              <w:rPr>
                <w:noProof/>
              </w:rPr>
            </w:pPr>
          </w:p>
          <w:p w14:paraId="4BE9E5FB"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3" w:name="copyrightaddon"/>
            <w:bookmarkEnd w:id="13"/>
          </w:p>
          <w:p w14:paraId="6728B535" w14:textId="77777777" w:rsidR="00E16509" w:rsidRPr="00133525" w:rsidRDefault="00E16509" w:rsidP="00133525">
            <w:pPr>
              <w:pStyle w:val="FP"/>
              <w:jc w:val="center"/>
              <w:rPr>
                <w:noProof/>
                <w:sz w:val="18"/>
              </w:rPr>
            </w:pPr>
            <w:r w:rsidRPr="00133525">
              <w:rPr>
                <w:noProof/>
                <w:sz w:val="18"/>
              </w:rPr>
              <w:t>All rights reserved.</w:t>
            </w:r>
          </w:p>
          <w:p w14:paraId="1FBCA918" w14:textId="77777777" w:rsidR="00E16509" w:rsidRPr="00133525" w:rsidRDefault="00E16509" w:rsidP="00E16509">
            <w:pPr>
              <w:pStyle w:val="FP"/>
              <w:rPr>
                <w:noProof/>
                <w:sz w:val="18"/>
              </w:rPr>
            </w:pPr>
          </w:p>
          <w:p w14:paraId="23AFB45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6A6576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73F68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9C5EA18" w14:textId="77777777" w:rsidR="00E16509" w:rsidRDefault="00E16509" w:rsidP="00133525"/>
        </w:tc>
      </w:tr>
      <w:bookmarkEnd w:id="10"/>
    </w:tbl>
    <w:p w14:paraId="6FE6B25D" w14:textId="77777777" w:rsidR="00080512" w:rsidRPr="004D3578" w:rsidRDefault="00080512">
      <w:pPr>
        <w:pStyle w:val="TT"/>
      </w:pPr>
      <w:r w:rsidRPr="004D3578">
        <w:br w:type="page"/>
      </w:r>
      <w:bookmarkStart w:id="14" w:name="tableOfContents"/>
      <w:bookmarkEnd w:id="14"/>
      <w:r w:rsidRPr="004D3578">
        <w:lastRenderedPageBreak/>
        <w:t>Contents</w:t>
      </w:r>
    </w:p>
    <w:p w14:paraId="00557C9F" w14:textId="77777777" w:rsidR="00D831BC" w:rsidRDefault="00A83555">
      <w:pPr>
        <w:pStyle w:val="TOC1"/>
        <w:rPr>
          <w:rFonts w:asciiTheme="minorHAnsi" w:hAnsiTheme="minorHAnsi" w:cstheme="minorBidi"/>
          <w:kern w:val="2"/>
          <w:sz w:val="20"/>
          <w:szCs w:val="22"/>
          <w:lang w:val="en-US" w:eastAsia="ko-KR"/>
        </w:rPr>
      </w:pPr>
      <w:r>
        <w:fldChar w:fldCharType="begin"/>
      </w:r>
      <w:r>
        <w:instrText xml:space="preserve"> TOC \o "1-3" </w:instrText>
      </w:r>
      <w:r>
        <w:fldChar w:fldCharType="separate"/>
      </w:r>
      <w:r w:rsidR="00D831BC">
        <w:t>Foreword</w:t>
      </w:r>
      <w:r w:rsidR="00D831BC">
        <w:tab/>
      </w:r>
      <w:r w:rsidR="00D831BC">
        <w:fldChar w:fldCharType="begin"/>
      </w:r>
      <w:r w:rsidR="00D831BC">
        <w:instrText xml:space="preserve"> PAGEREF _Toc175662954 \h </w:instrText>
      </w:r>
      <w:r w:rsidR="00D831BC">
        <w:fldChar w:fldCharType="separate"/>
      </w:r>
      <w:r w:rsidR="00D831BC">
        <w:t>4</w:t>
      </w:r>
      <w:r w:rsidR="00D831BC">
        <w:fldChar w:fldCharType="end"/>
      </w:r>
    </w:p>
    <w:p w14:paraId="6A9A835A" w14:textId="77777777" w:rsidR="00D831BC" w:rsidRDefault="00D831BC">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_Toc175662955 \h </w:instrText>
      </w:r>
      <w:r>
        <w:fldChar w:fldCharType="separate"/>
      </w:r>
      <w:r>
        <w:t>6</w:t>
      </w:r>
      <w:r>
        <w:fldChar w:fldCharType="end"/>
      </w:r>
    </w:p>
    <w:p w14:paraId="44ADF840" w14:textId="77777777" w:rsidR="00D831BC" w:rsidRDefault="00D831BC">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_Toc175662956 \h </w:instrText>
      </w:r>
      <w:r>
        <w:fldChar w:fldCharType="separate"/>
      </w:r>
      <w:r>
        <w:t>6</w:t>
      </w:r>
      <w:r>
        <w:fldChar w:fldCharType="end"/>
      </w:r>
    </w:p>
    <w:p w14:paraId="61198E55" w14:textId="77777777" w:rsidR="00D831BC" w:rsidRDefault="00D831BC">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_Toc175662957 \h </w:instrText>
      </w:r>
      <w:r>
        <w:fldChar w:fldCharType="separate"/>
      </w:r>
      <w:r>
        <w:t>6</w:t>
      </w:r>
      <w:r>
        <w:fldChar w:fldCharType="end"/>
      </w:r>
    </w:p>
    <w:p w14:paraId="2C763FFA" w14:textId="77777777" w:rsidR="00D831BC" w:rsidRDefault="00D831BC">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_Toc175662958 \h </w:instrText>
      </w:r>
      <w:r>
        <w:fldChar w:fldCharType="separate"/>
      </w:r>
      <w:r>
        <w:t>6</w:t>
      </w:r>
      <w:r>
        <w:fldChar w:fldCharType="end"/>
      </w:r>
    </w:p>
    <w:p w14:paraId="4F811F47" w14:textId="77777777" w:rsidR="00D831BC" w:rsidRDefault="00D831BC">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_Toc175662959 \h </w:instrText>
      </w:r>
      <w:r>
        <w:fldChar w:fldCharType="separate"/>
      </w:r>
      <w:r>
        <w:t>7</w:t>
      </w:r>
      <w:r>
        <w:fldChar w:fldCharType="end"/>
      </w:r>
    </w:p>
    <w:p w14:paraId="2799CF3F" w14:textId="77777777" w:rsidR="00D831BC" w:rsidRDefault="00D831BC">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_Toc175662960 \h </w:instrText>
      </w:r>
      <w:r>
        <w:fldChar w:fldCharType="separate"/>
      </w:r>
      <w:r>
        <w:t>7</w:t>
      </w:r>
      <w:r>
        <w:fldChar w:fldCharType="end"/>
      </w:r>
    </w:p>
    <w:p w14:paraId="52B05F4E" w14:textId="77777777" w:rsidR="00D831BC" w:rsidRDefault="00D831BC">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_Toc175662961 \h </w:instrText>
      </w:r>
      <w:r>
        <w:fldChar w:fldCharType="separate"/>
      </w:r>
      <w:r>
        <w:t>7</w:t>
      </w:r>
      <w:r>
        <w:fldChar w:fldCharType="end"/>
      </w:r>
    </w:p>
    <w:p w14:paraId="53450EBF" w14:textId="77777777" w:rsidR="00D831BC" w:rsidRDefault="00D831BC">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_Toc175662962 \h </w:instrText>
      </w:r>
      <w:r>
        <w:fldChar w:fldCharType="separate"/>
      </w:r>
      <w:r>
        <w:t>7</w:t>
      </w:r>
      <w:r>
        <w:fldChar w:fldCharType="end"/>
      </w:r>
    </w:p>
    <w:p w14:paraId="1B53A64E" w14:textId="77777777" w:rsidR="00D831BC" w:rsidRDefault="00D831BC">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DC of 2 bands LTE inter-band CA (2DL/1UL) and 1 band NR(1DL/1UL), or 1 band LTE (1DL/1UL) and 2 bands NR inter-band CA(2DL/1UL): General Part</w:t>
      </w:r>
      <w:r>
        <w:tab/>
      </w:r>
      <w:r>
        <w:fldChar w:fldCharType="begin"/>
      </w:r>
      <w:r>
        <w:instrText xml:space="preserve"> PAGEREF _Toc175662963 \h </w:instrText>
      </w:r>
      <w:r>
        <w:fldChar w:fldCharType="separate"/>
      </w:r>
      <w:r>
        <w:t>8</w:t>
      </w:r>
      <w:r>
        <w:fldChar w:fldCharType="end"/>
      </w:r>
    </w:p>
    <w:p w14:paraId="731FCDE8" w14:textId="77777777" w:rsidR="00D831BC" w:rsidRDefault="00D831BC">
      <w:pPr>
        <w:pStyle w:val="TOC2"/>
        <w:rPr>
          <w:rFonts w:asciiTheme="minorHAnsi" w:hAnsiTheme="minorHAnsi" w:cstheme="minorBidi"/>
          <w:kern w:val="2"/>
          <w:szCs w:val="22"/>
          <w:lang w:val="en-US" w:eastAsia="ko-KR"/>
        </w:rPr>
      </w:pPr>
      <w:r w:rsidRPr="00417F84">
        <w:rPr>
          <w:rFonts w:eastAsia="MS Mincho"/>
          <w:lang w:eastAsia="ja-JP"/>
        </w:rPr>
        <w:t>5.</w:t>
      </w:r>
      <w:r w:rsidRPr="00417F84">
        <w:rPr>
          <w:rFonts w:eastAsia="Yu Mincho"/>
          <w:lang w:eastAsia="ja-JP"/>
        </w:rPr>
        <w:t>1</w:t>
      </w:r>
      <w:r>
        <w:rPr>
          <w:lang w:eastAsia="zh-CN"/>
        </w:rPr>
        <w:t xml:space="preserve"> </w:t>
      </w:r>
      <w:r>
        <w:rPr>
          <w:rFonts w:asciiTheme="minorHAnsi" w:hAnsiTheme="minorHAnsi" w:cstheme="minorBidi"/>
          <w:kern w:val="2"/>
          <w:szCs w:val="22"/>
          <w:lang w:val="en-US" w:eastAsia="ko-KR"/>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_Toc175662964 \h </w:instrText>
      </w:r>
      <w:r>
        <w:fldChar w:fldCharType="separate"/>
      </w:r>
      <w:r>
        <w:t>8</w:t>
      </w:r>
      <w:r>
        <w:fldChar w:fldCharType="end"/>
      </w:r>
    </w:p>
    <w:p w14:paraId="262B39BD" w14:textId="77777777" w:rsidR="00D831BC" w:rsidRDefault="00D831BC">
      <w:pPr>
        <w:pStyle w:val="TOC3"/>
        <w:rPr>
          <w:rFonts w:asciiTheme="minorHAnsi" w:hAnsiTheme="minorHAnsi" w:cstheme="minorBidi"/>
          <w:kern w:val="2"/>
          <w:szCs w:val="22"/>
          <w:lang w:val="en-US" w:eastAsia="ko-KR"/>
        </w:rPr>
      </w:pPr>
      <w:r>
        <w:rPr>
          <w:lang w:eastAsia="zh-CN"/>
        </w:rPr>
        <w:t>5.</w:t>
      </w:r>
      <w:r>
        <w:rPr>
          <w:lang w:eastAsia="ja-JP"/>
        </w:rPr>
        <w:t>1</w:t>
      </w:r>
      <w:r>
        <w:t>.</w:t>
      </w:r>
      <w:r>
        <w:rPr>
          <w:lang w:eastAsia="zh-CN"/>
        </w:rPr>
        <w:t>1</w:t>
      </w:r>
      <w:r>
        <w:rPr>
          <w:rFonts w:asciiTheme="minorHAnsi" w:hAnsiTheme="minorHAnsi" w:cstheme="minorBidi"/>
          <w:kern w:val="2"/>
          <w:szCs w:val="22"/>
          <w:lang w:val="en-US" w:eastAsia="ko-KR"/>
        </w:rPr>
        <w:tab/>
      </w:r>
      <w:r>
        <w:rPr>
          <w:lang w:eastAsia="zh-CN"/>
        </w:rPr>
        <w:t xml:space="preserve"> Inter-band EN-DC/NE-DC within FR1</w:t>
      </w:r>
      <w:r>
        <w:tab/>
      </w:r>
      <w:r>
        <w:fldChar w:fldCharType="begin"/>
      </w:r>
      <w:r>
        <w:instrText xml:space="preserve"> PAGEREF _Toc175662965 \h </w:instrText>
      </w:r>
      <w:r>
        <w:fldChar w:fldCharType="separate"/>
      </w:r>
      <w:r>
        <w:t>8</w:t>
      </w:r>
      <w:r>
        <w:fldChar w:fldCharType="end"/>
      </w:r>
    </w:p>
    <w:p w14:paraId="6352D642" w14:textId="77777777" w:rsidR="00D831BC" w:rsidRDefault="00D831BC">
      <w:pPr>
        <w:pStyle w:val="TOC3"/>
        <w:rPr>
          <w:rFonts w:asciiTheme="minorHAnsi" w:hAnsiTheme="minorHAnsi" w:cstheme="minorBidi"/>
          <w:kern w:val="2"/>
          <w:szCs w:val="22"/>
          <w:lang w:val="en-US" w:eastAsia="ko-KR"/>
        </w:rPr>
      </w:pPr>
      <w:r>
        <w:rPr>
          <w:lang w:eastAsia="zh-CN"/>
        </w:rPr>
        <w:t>5.</w:t>
      </w:r>
      <w:r>
        <w:rPr>
          <w:lang w:eastAsia="ja-JP"/>
        </w:rPr>
        <w:t>1</w:t>
      </w:r>
      <w:r>
        <w:t>.</w:t>
      </w:r>
      <w:r>
        <w:rPr>
          <w:lang w:eastAsia="zh-CN"/>
        </w:rPr>
        <w:t>2</w:t>
      </w:r>
      <w:r>
        <w:rPr>
          <w:rFonts w:asciiTheme="minorHAnsi" w:hAnsiTheme="minorHAnsi" w:cstheme="minorBidi"/>
          <w:kern w:val="2"/>
          <w:szCs w:val="22"/>
          <w:lang w:val="en-US" w:eastAsia="ko-KR"/>
        </w:rPr>
        <w:tab/>
      </w:r>
      <w:r>
        <w:rPr>
          <w:lang w:eastAsia="zh-CN"/>
        </w:rPr>
        <w:t xml:space="preserve"> Inter-band EN-DC/NE-DC including FR2</w:t>
      </w:r>
      <w:r>
        <w:tab/>
      </w:r>
      <w:r>
        <w:fldChar w:fldCharType="begin"/>
      </w:r>
      <w:r>
        <w:instrText xml:space="preserve"> PAGEREF _Toc175662966 \h </w:instrText>
      </w:r>
      <w:r>
        <w:fldChar w:fldCharType="separate"/>
      </w:r>
      <w:r>
        <w:t>9</w:t>
      </w:r>
      <w:r>
        <w:fldChar w:fldCharType="end"/>
      </w:r>
    </w:p>
    <w:p w14:paraId="7BF29091" w14:textId="77777777" w:rsidR="00D831BC" w:rsidRDefault="00D831BC">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rPr>
          <w:lang w:eastAsia="zh-CN"/>
        </w:rPr>
        <w:t xml:space="preserve">DC of 2 bands </w:t>
      </w:r>
      <w:r w:rsidRPr="00417F84">
        <w:rPr>
          <w:rFonts w:eastAsia="MS Mincho"/>
          <w:lang w:eastAsia="ja-JP"/>
        </w:rPr>
        <w:t>LTE inter-band CA (2DL/1UL) and 1 NR band (1DL/1UL)</w:t>
      </w:r>
      <w:r>
        <w:t>: Specific Band Combination Part</w:t>
      </w:r>
      <w:r>
        <w:tab/>
      </w:r>
      <w:r>
        <w:fldChar w:fldCharType="begin"/>
      </w:r>
      <w:r>
        <w:instrText xml:space="preserve"> PAGEREF _Toc175662967 \h </w:instrText>
      </w:r>
      <w:r>
        <w:fldChar w:fldCharType="separate"/>
      </w:r>
      <w:r>
        <w:t>10</w:t>
      </w:r>
      <w:r>
        <w:fldChar w:fldCharType="end"/>
      </w:r>
    </w:p>
    <w:p w14:paraId="23A10EC7" w14:textId="77777777" w:rsidR="00D831BC" w:rsidRDefault="00D831BC">
      <w:pPr>
        <w:pStyle w:val="TOC2"/>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DC_WA-XA_nYA</w:t>
      </w:r>
      <w:r>
        <w:tab/>
      </w:r>
      <w:r>
        <w:fldChar w:fldCharType="begin"/>
      </w:r>
      <w:r>
        <w:instrText xml:space="preserve"> PAGEREF _Toc175662968 \h </w:instrText>
      </w:r>
      <w:r>
        <w:fldChar w:fldCharType="separate"/>
      </w:r>
      <w:r>
        <w:t>10</w:t>
      </w:r>
      <w:r>
        <w:fldChar w:fldCharType="end"/>
      </w:r>
    </w:p>
    <w:p w14:paraId="74C0A4C2" w14:textId="77777777" w:rsidR="00D831BC" w:rsidRDefault="00D831BC">
      <w:pPr>
        <w:pStyle w:val="TOC3"/>
        <w:rPr>
          <w:rFonts w:asciiTheme="minorHAnsi" w:hAnsiTheme="minorHAnsi" w:cstheme="minorBidi"/>
          <w:kern w:val="2"/>
          <w:szCs w:val="22"/>
          <w:lang w:val="en-US" w:eastAsia="ko-KR"/>
        </w:rPr>
      </w:pPr>
      <w:r>
        <w:t>6.1.1</w:t>
      </w:r>
      <w:r>
        <w:rPr>
          <w:rFonts w:asciiTheme="minorHAnsi" w:hAnsiTheme="minorHAnsi" w:cstheme="minorBidi"/>
          <w:kern w:val="2"/>
          <w:szCs w:val="22"/>
          <w:lang w:val="en-US" w:eastAsia="ko-KR"/>
        </w:rPr>
        <w:tab/>
      </w:r>
      <w:r w:rsidRPr="00417F84">
        <w:rPr>
          <w:rFonts w:eastAsia="Malgun Gothic"/>
          <w:lang w:eastAsia="ko-KR"/>
        </w:rPr>
        <w:t>Configurations</w:t>
      </w:r>
      <w:r>
        <w:t xml:space="preserve"> for DC</w:t>
      </w:r>
      <w:r>
        <w:tab/>
      </w:r>
      <w:r>
        <w:fldChar w:fldCharType="begin"/>
      </w:r>
      <w:r>
        <w:instrText xml:space="preserve"> PAGEREF _Toc175662969 \h </w:instrText>
      </w:r>
      <w:r>
        <w:fldChar w:fldCharType="separate"/>
      </w:r>
      <w:r>
        <w:t>10</w:t>
      </w:r>
      <w:r>
        <w:fldChar w:fldCharType="end"/>
      </w:r>
    </w:p>
    <w:p w14:paraId="1D7D96B9" w14:textId="77777777" w:rsidR="00D831BC" w:rsidRDefault="00D831BC">
      <w:pPr>
        <w:pStyle w:val="TOC3"/>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_Toc175662970 \h </w:instrText>
      </w:r>
      <w:r>
        <w:fldChar w:fldCharType="separate"/>
      </w:r>
      <w:r>
        <w:t>10</w:t>
      </w:r>
      <w:r>
        <w:fldChar w:fldCharType="end"/>
      </w:r>
    </w:p>
    <w:p w14:paraId="760BEE93" w14:textId="77777777" w:rsidR="00D831BC" w:rsidRDefault="00D831BC">
      <w:pPr>
        <w:pStyle w:val="TOC3"/>
        <w:rPr>
          <w:rFonts w:asciiTheme="minorHAnsi" w:hAnsiTheme="minorHAnsi" w:cstheme="minorBidi"/>
          <w:kern w:val="2"/>
          <w:szCs w:val="22"/>
          <w:lang w:val="en-US" w:eastAsia="ko-KR"/>
        </w:rPr>
      </w:pPr>
      <w:r>
        <w:t>6.1.3</w:t>
      </w:r>
      <w:r>
        <w:rPr>
          <w:rFonts w:asciiTheme="minorHAnsi" w:hAnsiTheme="minorHAnsi" w:cstheme="minorBidi"/>
          <w:kern w:val="2"/>
          <w:szCs w:val="22"/>
          <w:lang w:val="en-US" w:eastAsia="ko-KR"/>
        </w:rPr>
        <w:tab/>
      </w:r>
      <w:r>
        <w:t>∆TIB and ∆RIB values</w:t>
      </w:r>
      <w:r>
        <w:tab/>
      </w:r>
      <w:r>
        <w:fldChar w:fldCharType="begin"/>
      </w:r>
      <w:r>
        <w:instrText xml:space="preserve"> PAGEREF _Toc175662971 \h </w:instrText>
      </w:r>
      <w:r>
        <w:fldChar w:fldCharType="separate"/>
      </w:r>
      <w:r>
        <w:t>11</w:t>
      </w:r>
      <w:r>
        <w:fldChar w:fldCharType="end"/>
      </w:r>
    </w:p>
    <w:p w14:paraId="42CC8685" w14:textId="77777777" w:rsidR="00D831BC" w:rsidRDefault="00D831BC">
      <w:pPr>
        <w:pStyle w:val="TOC3"/>
        <w:rPr>
          <w:rFonts w:asciiTheme="minorHAnsi" w:hAnsiTheme="minorHAnsi" w:cstheme="minorBidi"/>
          <w:kern w:val="2"/>
          <w:szCs w:val="22"/>
          <w:lang w:val="en-US" w:eastAsia="ko-KR"/>
        </w:rPr>
      </w:pPr>
      <w:r>
        <w:t>6.1.4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_Toc175662972 \h </w:instrText>
      </w:r>
      <w:r>
        <w:fldChar w:fldCharType="separate"/>
      </w:r>
      <w:r>
        <w:t>11</w:t>
      </w:r>
      <w:r>
        <w:fldChar w:fldCharType="end"/>
      </w:r>
    </w:p>
    <w:p w14:paraId="3B5185BE" w14:textId="77777777" w:rsidR="00D831BC" w:rsidRDefault="00D831BC">
      <w:pPr>
        <w:pStyle w:val="TOC2"/>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DC_20-28_n7</w:t>
      </w:r>
      <w:r>
        <w:tab/>
      </w:r>
      <w:r>
        <w:fldChar w:fldCharType="begin"/>
      </w:r>
      <w:r>
        <w:instrText xml:space="preserve"> PAGEREF _Toc175662973 \h </w:instrText>
      </w:r>
      <w:r>
        <w:fldChar w:fldCharType="separate"/>
      </w:r>
      <w:r>
        <w:t>11</w:t>
      </w:r>
      <w:r>
        <w:fldChar w:fldCharType="end"/>
      </w:r>
    </w:p>
    <w:p w14:paraId="4184934E" w14:textId="77777777" w:rsidR="00D831BC" w:rsidRDefault="00D831BC">
      <w:pPr>
        <w:pStyle w:val="TOC3"/>
        <w:rPr>
          <w:rFonts w:asciiTheme="minorHAnsi" w:hAnsiTheme="minorHAnsi" w:cstheme="minorBidi"/>
          <w:kern w:val="2"/>
          <w:szCs w:val="22"/>
          <w:lang w:val="en-US" w:eastAsia="ko-KR"/>
        </w:rPr>
      </w:pPr>
      <w:r w:rsidRPr="00417F84">
        <w:rPr>
          <w:rFonts w:cs="Arial"/>
          <w:lang w:val="en-US" w:eastAsia="zh-CN"/>
        </w:rPr>
        <w:t>6.2.1</w:t>
      </w:r>
      <w:r>
        <w:rPr>
          <w:rFonts w:asciiTheme="minorHAnsi" w:hAnsiTheme="minorHAnsi" w:cstheme="minorBidi"/>
          <w:kern w:val="2"/>
          <w:szCs w:val="22"/>
          <w:lang w:val="en-US" w:eastAsia="ko-KR"/>
        </w:rPr>
        <w:tab/>
      </w:r>
      <w:r w:rsidRPr="00417F84">
        <w:rPr>
          <w:rFonts w:cs="Arial"/>
          <w:lang w:val="en-US" w:eastAsia="zh-CN"/>
        </w:rPr>
        <w:t>Configurations for DC</w:t>
      </w:r>
      <w:r>
        <w:tab/>
      </w:r>
      <w:r>
        <w:fldChar w:fldCharType="begin"/>
      </w:r>
      <w:r>
        <w:instrText xml:space="preserve"> PAGEREF _Toc175662974 \h </w:instrText>
      </w:r>
      <w:r>
        <w:fldChar w:fldCharType="separate"/>
      </w:r>
      <w:r>
        <w:t>11</w:t>
      </w:r>
      <w:r>
        <w:fldChar w:fldCharType="end"/>
      </w:r>
    </w:p>
    <w:p w14:paraId="1613E38A" w14:textId="77777777" w:rsidR="00D831BC" w:rsidRDefault="00D831BC">
      <w:pPr>
        <w:pStyle w:val="TOC3"/>
        <w:rPr>
          <w:rFonts w:asciiTheme="minorHAnsi" w:hAnsiTheme="minorHAnsi" w:cstheme="minorBidi"/>
          <w:kern w:val="2"/>
          <w:szCs w:val="22"/>
          <w:lang w:val="en-US" w:eastAsia="ko-KR"/>
        </w:rPr>
      </w:pPr>
      <w:r w:rsidRPr="00417F84">
        <w:rPr>
          <w:rFonts w:cs="Arial"/>
          <w:lang w:val="en-US" w:eastAsia="zh-CN"/>
        </w:rPr>
        <w:t>6.2.2</w:t>
      </w:r>
      <w:r>
        <w:rPr>
          <w:rFonts w:asciiTheme="minorHAnsi" w:hAnsiTheme="minorHAnsi" w:cstheme="minorBidi"/>
          <w:kern w:val="2"/>
          <w:szCs w:val="22"/>
          <w:lang w:val="en-US" w:eastAsia="ko-KR"/>
        </w:rPr>
        <w:tab/>
      </w:r>
      <w:r w:rsidRPr="00417F84">
        <w:rPr>
          <w:rFonts w:cs="Arial"/>
          <w:lang w:val="en-US" w:eastAsia="zh-CN"/>
        </w:rPr>
        <w:t>Co-existence analysis for DC</w:t>
      </w:r>
      <w:r>
        <w:tab/>
      </w:r>
      <w:r>
        <w:fldChar w:fldCharType="begin"/>
      </w:r>
      <w:r>
        <w:instrText xml:space="preserve"> PAGEREF _Toc175662975 \h </w:instrText>
      </w:r>
      <w:r>
        <w:fldChar w:fldCharType="separate"/>
      </w:r>
      <w:r>
        <w:t>11</w:t>
      </w:r>
      <w:r>
        <w:fldChar w:fldCharType="end"/>
      </w:r>
    </w:p>
    <w:p w14:paraId="140CF48F" w14:textId="77777777" w:rsidR="00D831BC" w:rsidRDefault="00D831BC">
      <w:pPr>
        <w:pStyle w:val="TOC3"/>
        <w:rPr>
          <w:rFonts w:asciiTheme="minorHAnsi" w:hAnsiTheme="minorHAnsi" w:cstheme="minorBidi"/>
          <w:kern w:val="2"/>
          <w:szCs w:val="22"/>
          <w:lang w:val="en-US" w:eastAsia="ko-KR"/>
        </w:rPr>
      </w:pPr>
      <w:r w:rsidRPr="00417F84">
        <w:rPr>
          <w:rFonts w:cs="Arial"/>
          <w:lang w:val="en-US" w:eastAsia="zh-CN"/>
        </w:rPr>
        <w:t>6.2.3</w:t>
      </w:r>
      <w:r>
        <w:rPr>
          <w:rFonts w:asciiTheme="minorHAnsi" w:hAnsiTheme="minorHAnsi" w:cstheme="minorBidi"/>
          <w:kern w:val="2"/>
          <w:szCs w:val="22"/>
          <w:lang w:val="en-US" w:eastAsia="ko-KR"/>
        </w:rPr>
        <w:tab/>
      </w:r>
      <w:r w:rsidRPr="00417F84">
        <w:rPr>
          <w:rFonts w:cs="Arial"/>
          <w:lang w:val="en-US" w:eastAsia="zh-CN"/>
        </w:rPr>
        <w:t>∆T</w:t>
      </w:r>
      <w:r w:rsidRPr="00417F84">
        <w:rPr>
          <w:rFonts w:cs="Arial"/>
          <w:vertAlign w:val="subscript"/>
          <w:lang w:val="en-US" w:eastAsia="zh-CN"/>
        </w:rPr>
        <w:t>IB</w:t>
      </w:r>
      <w:r w:rsidRPr="00417F84">
        <w:rPr>
          <w:rFonts w:cs="Arial"/>
          <w:lang w:val="en-US" w:eastAsia="zh-CN"/>
        </w:rPr>
        <w:t xml:space="preserve"> and ∆R</w:t>
      </w:r>
      <w:r w:rsidRPr="00417F84">
        <w:rPr>
          <w:rFonts w:cs="Arial"/>
          <w:vertAlign w:val="subscript"/>
          <w:lang w:val="en-US" w:eastAsia="zh-CN"/>
        </w:rPr>
        <w:t>IB</w:t>
      </w:r>
      <w:r w:rsidRPr="00417F84">
        <w:rPr>
          <w:rFonts w:cs="Arial"/>
          <w:lang w:val="en-US" w:eastAsia="zh-CN"/>
        </w:rPr>
        <w:t xml:space="preserve"> values</w:t>
      </w:r>
      <w:r>
        <w:tab/>
      </w:r>
      <w:r>
        <w:fldChar w:fldCharType="begin"/>
      </w:r>
      <w:r>
        <w:instrText xml:space="preserve"> PAGEREF _Toc175662976 \h </w:instrText>
      </w:r>
      <w:r>
        <w:fldChar w:fldCharType="separate"/>
      </w:r>
      <w:r>
        <w:t>13</w:t>
      </w:r>
      <w:r>
        <w:fldChar w:fldCharType="end"/>
      </w:r>
    </w:p>
    <w:p w14:paraId="500EDA1B" w14:textId="77777777" w:rsidR="00D831BC" w:rsidRDefault="00D831BC">
      <w:pPr>
        <w:pStyle w:val="TOC3"/>
        <w:rPr>
          <w:rFonts w:asciiTheme="minorHAnsi" w:hAnsiTheme="minorHAnsi" w:cstheme="minorBidi"/>
          <w:kern w:val="2"/>
          <w:szCs w:val="22"/>
          <w:lang w:val="en-US" w:eastAsia="ko-KR"/>
        </w:rPr>
      </w:pPr>
      <w:r w:rsidRPr="00417F84">
        <w:rPr>
          <w:rFonts w:cs="Arial"/>
          <w:lang w:val="en-US" w:eastAsia="zh-CN"/>
        </w:rPr>
        <w:t>6.2.4</w:t>
      </w:r>
      <w:r>
        <w:rPr>
          <w:rFonts w:asciiTheme="minorHAnsi" w:hAnsiTheme="minorHAnsi" w:cstheme="minorBidi"/>
          <w:kern w:val="2"/>
          <w:szCs w:val="22"/>
          <w:lang w:val="en-US" w:eastAsia="ko-KR"/>
        </w:rPr>
        <w:tab/>
      </w:r>
      <w:r w:rsidRPr="00417F84">
        <w:rPr>
          <w:rFonts w:cs="Arial"/>
          <w:lang w:val="en-US" w:eastAsia="zh-CN"/>
        </w:rPr>
        <w:t>Analysis of MSD requirements</w:t>
      </w:r>
      <w:r>
        <w:tab/>
      </w:r>
      <w:r>
        <w:fldChar w:fldCharType="begin"/>
      </w:r>
      <w:r>
        <w:instrText xml:space="preserve"> PAGEREF _Toc175662977 \h </w:instrText>
      </w:r>
      <w:r>
        <w:fldChar w:fldCharType="separate"/>
      </w:r>
      <w:r>
        <w:t>13</w:t>
      </w:r>
      <w:r>
        <w:fldChar w:fldCharType="end"/>
      </w:r>
    </w:p>
    <w:p w14:paraId="64D21493" w14:textId="77777777" w:rsidR="00D831BC" w:rsidRDefault="00D831BC">
      <w:pPr>
        <w:pStyle w:val="TOC2"/>
        <w:rPr>
          <w:rFonts w:asciiTheme="minorHAnsi" w:hAnsiTheme="minorHAnsi" w:cstheme="minorBidi"/>
          <w:kern w:val="2"/>
          <w:szCs w:val="22"/>
          <w:lang w:val="en-US" w:eastAsia="ko-KR"/>
        </w:rPr>
      </w:pPr>
      <w:r>
        <w:t>6.3</w:t>
      </w:r>
      <w:r>
        <w:rPr>
          <w:rFonts w:asciiTheme="minorHAnsi" w:hAnsiTheme="minorHAnsi" w:cstheme="minorBidi"/>
          <w:kern w:val="2"/>
          <w:szCs w:val="22"/>
          <w:lang w:val="en-US" w:eastAsia="ko-KR"/>
        </w:rPr>
        <w:tab/>
      </w:r>
      <w:r>
        <w:t>DC_1A-8A_n41A</w:t>
      </w:r>
      <w:r>
        <w:tab/>
      </w:r>
      <w:r>
        <w:fldChar w:fldCharType="begin"/>
      </w:r>
      <w:r>
        <w:instrText xml:space="preserve"> PAGEREF _Toc175662978 \h </w:instrText>
      </w:r>
      <w:r>
        <w:fldChar w:fldCharType="separate"/>
      </w:r>
      <w:r>
        <w:t>14</w:t>
      </w:r>
      <w:r>
        <w:fldChar w:fldCharType="end"/>
      </w:r>
    </w:p>
    <w:p w14:paraId="6A6C3247" w14:textId="77777777" w:rsidR="00D831BC" w:rsidRDefault="00D831BC">
      <w:pPr>
        <w:pStyle w:val="TOC3"/>
        <w:rPr>
          <w:rFonts w:asciiTheme="minorHAnsi" w:hAnsiTheme="minorHAnsi" w:cstheme="minorBidi"/>
          <w:kern w:val="2"/>
          <w:szCs w:val="22"/>
          <w:lang w:val="en-US" w:eastAsia="ko-KR"/>
        </w:rPr>
      </w:pPr>
      <w:r>
        <w:t>6.3.1</w:t>
      </w:r>
      <w:r>
        <w:rPr>
          <w:rFonts w:asciiTheme="minorHAnsi" w:hAnsiTheme="minorHAnsi" w:cstheme="minorBidi"/>
          <w:kern w:val="2"/>
          <w:szCs w:val="22"/>
          <w:lang w:val="en-US" w:eastAsia="ko-KR"/>
        </w:rPr>
        <w:tab/>
      </w:r>
      <w:r>
        <w:t>Configurations for DC</w:t>
      </w:r>
      <w:r>
        <w:tab/>
      </w:r>
      <w:r>
        <w:fldChar w:fldCharType="begin"/>
      </w:r>
      <w:r>
        <w:instrText xml:space="preserve"> PAGEREF _Toc175662979 \h </w:instrText>
      </w:r>
      <w:r>
        <w:fldChar w:fldCharType="separate"/>
      </w:r>
      <w:r>
        <w:t>14</w:t>
      </w:r>
      <w:r>
        <w:fldChar w:fldCharType="end"/>
      </w:r>
    </w:p>
    <w:p w14:paraId="53D1B6B1" w14:textId="77777777" w:rsidR="00D831BC" w:rsidRDefault="00D831BC">
      <w:pPr>
        <w:pStyle w:val="TOC3"/>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_Toc175662980 \h </w:instrText>
      </w:r>
      <w:r>
        <w:fldChar w:fldCharType="separate"/>
      </w:r>
      <w:r>
        <w:t>15</w:t>
      </w:r>
      <w:r>
        <w:fldChar w:fldCharType="end"/>
      </w:r>
    </w:p>
    <w:p w14:paraId="2F5A8988" w14:textId="77777777" w:rsidR="00D831BC" w:rsidRDefault="00D831BC">
      <w:pPr>
        <w:pStyle w:val="TOC3"/>
        <w:rPr>
          <w:rFonts w:asciiTheme="minorHAnsi" w:hAnsiTheme="minorHAnsi" w:cstheme="minorBidi"/>
          <w:kern w:val="2"/>
          <w:szCs w:val="22"/>
          <w:lang w:val="en-US" w:eastAsia="ko-KR"/>
        </w:rPr>
      </w:pPr>
      <w:r>
        <w:t>6.3.3</w:t>
      </w:r>
      <w:r>
        <w:rPr>
          <w:rFonts w:asciiTheme="minorHAnsi" w:hAnsiTheme="minorHAnsi" w:cstheme="minorBidi"/>
          <w:kern w:val="2"/>
          <w:szCs w:val="22"/>
          <w:lang w:val="en-US" w:eastAsia="ko-KR"/>
        </w:rPr>
        <w:tab/>
      </w:r>
      <w:r>
        <w:t>∆TIB and ∆RIB values</w:t>
      </w:r>
      <w:r>
        <w:tab/>
      </w:r>
      <w:r>
        <w:fldChar w:fldCharType="begin"/>
      </w:r>
      <w:r>
        <w:instrText xml:space="preserve"> PAGEREF _Toc175662981 \h </w:instrText>
      </w:r>
      <w:r>
        <w:fldChar w:fldCharType="separate"/>
      </w:r>
      <w:r>
        <w:t>16</w:t>
      </w:r>
      <w:r>
        <w:fldChar w:fldCharType="end"/>
      </w:r>
    </w:p>
    <w:p w14:paraId="3F5AE918" w14:textId="77777777" w:rsidR="00D831BC" w:rsidRDefault="00D831BC">
      <w:pPr>
        <w:pStyle w:val="TOC3"/>
        <w:rPr>
          <w:rFonts w:asciiTheme="minorHAnsi" w:hAnsiTheme="minorHAnsi" w:cstheme="minorBidi"/>
          <w:kern w:val="2"/>
          <w:szCs w:val="22"/>
          <w:lang w:val="en-US" w:eastAsia="ko-KR"/>
        </w:rPr>
      </w:pPr>
      <w:r>
        <w:t>6.3.4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_Toc175662982 \h </w:instrText>
      </w:r>
      <w:r>
        <w:fldChar w:fldCharType="separate"/>
      </w:r>
      <w:r>
        <w:t>17</w:t>
      </w:r>
      <w:r>
        <w:fldChar w:fldCharType="end"/>
      </w:r>
    </w:p>
    <w:p w14:paraId="1DAD0A86" w14:textId="77777777" w:rsidR="00D831BC" w:rsidRDefault="00D831BC">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DC of 1 band </w:t>
      </w:r>
      <w:r w:rsidRPr="00417F84">
        <w:rPr>
          <w:rFonts w:eastAsia="MS Mincho"/>
          <w:lang w:eastAsia="ja-JP"/>
        </w:rPr>
        <w:t xml:space="preserve">LTE (1DL/1UL) and 2 bands NR inter-band CA (2DL/1UL) </w:t>
      </w:r>
      <w:r>
        <w:t>: Specific Band Combination Part</w:t>
      </w:r>
      <w:r>
        <w:tab/>
      </w:r>
      <w:r>
        <w:fldChar w:fldCharType="begin"/>
      </w:r>
      <w:r>
        <w:instrText xml:space="preserve"> PAGEREF _Toc175662983 \h </w:instrText>
      </w:r>
      <w:r>
        <w:fldChar w:fldCharType="separate"/>
      </w:r>
      <w:r>
        <w:t>17</w:t>
      </w:r>
      <w:r>
        <w:fldChar w:fldCharType="end"/>
      </w:r>
    </w:p>
    <w:p w14:paraId="12797120" w14:textId="77777777" w:rsidR="00D831BC" w:rsidRDefault="00D831BC">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DC_ XA_nYA-nZA</w:t>
      </w:r>
      <w:r>
        <w:tab/>
      </w:r>
      <w:r>
        <w:fldChar w:fldCharType="begin"/>
      </w:r>
      <w:r>
        <w:instrText xml:space="preserve"> PAGEREF _Toc175662984 \h </w:instrText>
      </w:r>
      <w:r>
        <w:fldChar w:fldCharType="separate"/>
      </w:r>
      <w:r>
        <w:t>17</w:t>
      </w:r>
      <w:r>
        <w:fldChar w:fldCharType="end"/>
      </w:r>
    </w:p>
    <w:p w14:paraId="57F5A62D" w14:textId="77777777" w:rsidR="00D831BC" w:rsidRDefault="00D831BC">
      <w:pPr>
        <w:pStyle w:val="TOC3"/>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rsidRPr="00417F84">
        <w:rPr>
          <w:rFonts w:eastAsia="Malgun Gothic"/>
          <w:lang w:eastAsia="ko-KR"/>
        </w:rPr>
        <w:t>Configurations</w:t>
      </w:r>
      <w:r>
        <w:t xml:space="preserve"> for DC</w:t>
      </w:r>
      <w:r>
        <w:tab/>
      </w:r>
      <w:r>
        <w:fldChar w:fldCharType="begin"/>
      </w:r>
      <w:r>
        <w:instrText xml:space="preserve"> PAGEREF _Toc175662985 \h </w:instrText>
      </w:r>
      <w:r>
        <w:fldChar w:fldCharType="separate"/>
      </w:r>
      <w:r>
        <w:t>17</w:t>
      </w:r>
      <w:r>
        <w:fldChar w:fldCharType="end"/>
      </w:r>
    </w:p>
    <w:p w14:paraId="05F4E61E" w14:textId="77777777" w:rsidR="00D831BC" w:rsidRDefault="00D831BC">
      <w:pPr>
        <w:pStyle w:val="TOC3"/>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_Toc175662986 \h </w:instrText>
      </w:r>
      <w:r>
        <w:fldChar w:fldCharType="separate"/>
      </w:r>
      <w:r>
        <w:t>18</w:t>
      </w:r>
      <w:r>
        <w:fldChar w:fldCharType="end"/>
      </w:r>
    </w:p>
    <w:p w14:paraId="1F2CB13E" w14:textId="77777777" w:rsidR="00D831BC" w:rsidRDefault="00D831BC">
      <w:pPr>
        <w:pStyle w:val="TOC3"/>
        <w:rPr>
          <w:rFonts w:asciiTheme="minorHAnsi" w:hAnsiTheme="minorHAnsi" w:cstheme="minorBidi"/>
          <w:kern w:val="2"/>
          <w:szCs w:val="22"/>
          <w:lang w:val="en-US" w:eastAsia="ko-KR"/>
        </w:rPr>
      </w:pPr>
      <w:r>
        <w:t>7.1.3</w:t>
      </w:r>
      <w:r>
        <w:rPr>
          <w:rFonts w:asciiTheme="minorHAnsi" w:hAnsiTheme="minorHAnsi" w:cstheme="minorBidi"/>
          <w:kern w:val="2"/>
          <w:szCs w:val="22"/>
          <w:lang w:val="en-US" w:eastAsia="ko-KR"/>
        </w:rPr>
        <w:tab/>
      </w:r>
      <w:r>
        <w:t>∆TIB and ∆RIB values</w:t>
      </w:r>
      <w:r>
        <w:tab/>
      </w:r>
      <w:r>
        <w:fldChar w:fldCharType="begin"/>
      </w:r>
      <w:r>
        <w:instrText xml:space="preserve"> PAGEREF _Toc175662987 \h </w:instrText>
      </w:r>
      <w:r>
        <w:fldChar w:fldCharType="separate"/>
      </w:r>
      <w:r>
        <w:t>18</w:t>
      </w:r>
      <w:r>
        <w:fldChar w:fldCharType="end"/>
      </w:r>
    </w:p>
    <w:p w14:paraId="10984EAD" w14:textId="77777777" w:rsidR="00D831BC" w:rsidRDefault="00D831BC">
      <w:pPr>
        <w:pStyle w:val="TOC3"/>
        <w:rPr>
          <w:rFonts w:asciiTheme="minorHAnsi" w:hAnsiTheme="minorHAnsi" w:cstheme="minorBidi"/>
          <w:kern w:val="2"/>
          <w:szCs w:val="22"/>
          <w:lang w:val="en-US" w:eastAsia="ko-KR"/>
        </w:rPr>
      </w:pPr>
      <w:r>
        <w:t>7.1.4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_Toc175662988 \h </w:instrText>
      </w:r>
      <w:r>
        <w:fldChar w:fldCharType="separate"/>
      </w:r>
      <w:r>
        <w:t>19</w:t>
      </w:r>
      <w:r>
        <w:fldChar w:fldCharType="end"/>
      </w:r>
    </w:p>
    <w:p w14:paraId="3E0EEA56" w14:textId="77777777" w:rsidR="00D831BC" w:rsidRDefault="00D831BC">
      <w:pPr>
        <w:pStyle w:val="TOC2"/>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 xml:space="preserve">DC_ </w:t>
      </w:r>
      <w:r>
        <w:rPr>
          <w:lang w:eastAsia="fi-FI"/>
        </w:rPr>
        <w:t>8A_n41A-n78A</w:t>
      </w:r>
      <w:r>
        <w:tab/>
      </w:r>
      <w:r>
        <w:fldChar w:fldCharType="begin"/>
      </w:r>
      <w:r>
        <w:instrText xml:space="preserve"> PAGEREF _Toc175662989 \h </w:instrText>
      </w:r>
      <w:r>
        <w:fldChar w:fldCharType="separate"/>
      </w:r>
      <w:r>
        <w:t>19</w:t>
      </w:r>
      <w:r>
        <w:fldChar w:fldCharType="end"/>
      </w:r>
    </w:p>
    <w:p w14:paraId="5D40B484" w14:textId="77777777" w:rsidR="00D831BC" w:rsidRDefault="00D831BC">
      <w:pPr>
        <w:pStyle w:val="TOC3"/>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rsidRPr="00417F84">
        <w:rPr>
          <w:rFonts w:eastAsia="Malgun Gothic"/>
          <w:lang w:eastAsia="ko-KR"/>
        </w:rPr>
        <w:t>Configurations</w:t>
      </w:r>
      <w:r>
        <w:t xml:space="preserve"> for DC</w:t>
      </w:r>
      <w:r>
        <w:tab/>
      </w:r>
      <w:r>
        <w:fldChar w:fldCharType="begin"/>
      </w:r>
      <w:r>
        <w:instrText xml:space="preserve"> PAGEREF _Toc175662990 \h </w:instrText>
      </w:r>
      <w:r>
        <w:fldChar w:fldCharType="separate"/>
      </w:r>
      <w:r>
        <w:t>19</w:t>
      </w:r>
      <w:r>
        <w:fldChar w:fldCharType="end"/>
      </w:r>
    </w:p>
    <w:p w14:paraId="165A0C8A" w14:textId="77777777" w:rsidR="00D831BC" w:rsidRDefault="00D831BC">
      <w:pPr>
        <w:pStyle w:val="TOC3"/>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Co-existence analysis for DC</w:t>
      </w:r>
      <w:r>
        <w:tab/>
      </w:r>
      <w:r>
        <w:fldChar w:fldCharType="begin"/>
      </w:r>
      <w:r>
        <w:instrText xml:space="preserve"> PAGEREF _Toc175662991 \h </w:instrText>
      </w:r>
      <w:r>
        <w:fldChar w:fldCharType="separate"/>
      </w:r>
      <w:r>
        <w:t>19</w:t>
      </w:r>
      <w:r>
        <w:fldChar w:fldCharType="end"/>
      </w:r>
    </w:p>
    <w:p w14:paraId="179FC2C8" w14:textId="77777777" w:rsidR="00D831BC" w:rsidRDefault="00D831BC">
      <w:pPr>
        <w:pStyle w:val="TOC3"/>
        <w:rPr>
          <w:rFonts w:asciiTheme="minorHAnsi" w:hAnsiTheme="minorHAnsi" w:cstheme="minorBidi"/>
          <w:kern w:val="2"/>
          <w:szCs w:val="22"/>
          <w:lang w:val="en-US" w:eastAsia="ko-KR"/>
        </w:rPr>
      </w:pPr>
      <w:r>
        <w:t>7.2.3</w:t>
      </w:r>
      <w:r>
        <w:rPr>
          <w:rFonts w:asciiTheme="minorHAnsi" w:hAnsiTheme="minorHAnsi" w:cstheme="minorBidi"/>
          <w:kern w:val="2"/>
          <w:szCs w:val="22"/>
          <w:lang w:val="en-US" w:eastAsia="ko-KR"/>
        </w:rPr>
        <w:tab/>
      </w:r>
      <w:r>
        <w:t>∆TIB and ∆RIB values</w:t>
      </w:r>
      <w:r>
        <w:tab/>
      </w:r>
      <w:r>
        <w:fldChar w:fldCharType="begin"/>
      </w:r>
      <w:r>
        <w:instrText xml:space="preserve"> PAGEREF _Toc175662992 \h </w:instrText>
      </w:r>
      <w:r>
        <w:fldChar w:fldCharType="separate"/>
      </w:r>
      <w:r>
        <w:t>21</w:t>
      </w:r>
      <w:r>
        <w:fldChar w:fldCharType="end"/>
      </w:r>
    </w:p>
    <w:p w14:paraId="6700326B" w14:textId="77777777" w:rsidR="00D831BC" w:rsidRDefault="00D831BC">
      <w:pPr>
        <w:pStyle w:val="TOC3"/>
        <w:rPr>
          <w:rFonts w:asciiTheme="minorHAnsi" w:hAnsiTheme="minorHAnsi" w:cstheme="minorBidi"/>
          <w:kern w:val="2"/>
          <w:szCs w:val="22"/>
          <w:lang w:val="en-US" w:eastAsia="ko-KR"/>
        </w:rPr>
      </w:pPr>
      <w:r>
        <w:t>7.2.4</w:t>
      </w:r>
      <w:r>
        <w:rPr>
          <w:rFonts w:asciiTheme="minorHAnsi" w:hAnsiTheme="minorHAnsi" w:cstheme="minorBidi"/>
          <w:kern w:val="2"/>
          <w:szCs w:val="22"/>
          <w:lang w:val="en-US" w:eastAsia="ko-KR"/>
        </w:rPr>
        <w:tab/>
      </w:r>
      <w:r>
        <w:t>Analysis of MSD requirements</w:t>
      </w:r>
      <w:r>
        <w:tab/>
      </w:r>
      <w:r>
        <w:fldChar w:fldCharType="begin"/>
      </w:r>
      <w:r>
        <w:instrText xml:space="preserve"> PAGEREF _Toc175662993 \h </w:instrText>
      </w:r>
      <w:r>
        <w:fldChar w:fldCharType="separate"/>
      </w:r>
      <w:r>
        <w:t>22</w:t>
      </w:r>
      <w:r>
        <w:fldChar w:fldCharType="end"/>
      </w:r>
    </w:p>
    <w:p w14:paraId="0D9B22D1" w14:textId="77777777" w:rsidR="00D831BC" w:rsidRDefault="00D831BC">
      <w:pPr>
        <w:pStyle w:val="TOC1"/>
        <w:rPr>
          <w:rFonts w:asciiTheme="minorHAnsi" w:hAnsiTheme="minorHAnsi" w:cstheme="minorBidi"/>
          <w:kern w:val="2"/>
          <w:sz w:val="20"/>
          <w:szCs w:val="22"/>
          <w:lang w:val="en-US" w:eastAsia="ko-KR"/>
        </w:rPr>
      </w:pPr>
      <w:r>
        <w:t>Annex A:</w:t>
      </w:r>
      <w:r>
        <w:rPr>
          <w:lang w:eastAsia="zh-TW"/>
        </w:rPr>
        <w:t xml:space="preserve"> Additional guidelines</w:t>
      </w:r>
      <w:r>
        <w:tab/>
      </w:r>
      <w:r>
        <w:fldChar w:fldCharType="begin"/>
      </w:r>
      <w:r>
        <w:instrText xml:space="preserve"> PAGEREF _Toc175662994 \h </w:instrText>
      </w:r>
      <w:r>
        <w:fldChar w:fldCharType="separate"/>
      </w:r>
      <w:r>
        <w:t>23</w:t>
      </w:r>
      <w:r>
        <w:fldChar w:fldCharType="end"/>
      </w:r>
    </w:p>
    <w:p w14:paraId="13936DA4" w14:textId="77777777" w:rsidR="00D831BC" w:rsidRDefault="00D831BC">
      <w:pPr>
        <w:pStyle w:val="TOC1"/>
        <w:rPr>
          <w:rFonts w:asciiTheme="minorHAnsi" w:hAnsiTheme="minorHAnsi" w:cstheme="minorBidi"/>
          <w:kern w:val="2"/>
          <w:sz w:val="20"/>
          <w:szCs w:val="22"/>
          <w:lang w:val="en-US" w:eastAsia="ko-KR"/>
        </w:rPr>
      </w:pPr>
      <w:r>
        <w:t>A.1</w:t>
      </w:r>
      <w:r>
        <w:rPr>
          <w:rFonts w:asciiTheme="minorHAnsi" w:hAnsiTheme="minorHAnsi" w:cstheme="minorBidi"/>
          <w:kern w:val="2"/>
          <w:sz w:val="20"/>
          <w:szCs w:val="22"/>
          <w:lang w:val="en-US" w:eastAsia="ko-KR"/>
        </w:rPr>
        <w:tab/>
      </w:r>
      <w:r>
        <w:t>Band group definition</w:t>
      </w:r>
      <w:r>
        <w:tab/>
      </w:r>
      <w:r>
        <w:fldChar w:fldCharType="begin"/>
      </w:r>
      <w:r>
        <w:instrText xml:space="preserve"> PAGEREF _Toc175662995 \h </w:instrText>
      </w:r>
      <w:r>
        <w:fldChar w:fldCharType="separate"/>
      </w:r>
      <w:r>
        <w:t>23</w:t>
      </w:r>
      <w:r>
        <w:fldChar w:fldCharType="end"/>
      </w:r>
    </w:p>
    <w:p w14:paraId="19E1EB85" w14:textId="77777777" w:rsidR="00D831BC" w:rsidRDefault="00D831BC">
      <w:pPr>
        <w:pStyle w:val="TOC1"/>
        <w:rPr>
          <w:rFonts w:asciiTheme="minorHAnsi" w:hAnsiTheme="minorHAnsi" w:cstheme="minorBidi"/>
          <w:kern w:val="2"/>
          <w:sz w:val="20"/>
          <w:szCs w:val="22"/>
          <w:lang w:val="en-US" w:eastAsia="ko-KR"/>
        </w:rPr>
      </w:pPr>
      <w:r>
        <w:t xml:space="preserve">Annex </w:t>
      </w:r>
      <w:r>
        <w:rPr>
          <w:lang w:eastAsia="zh-TW"/>
        </w:rPr>
        <w:t>B</w:t>
      </w:r>
      <w:r>
        <w:t xml:space="preserve"> (informative): Change history</w:t>
      </w:r>
      <w:r>
        <w:tab/>
      </w:r>
      <w:r>
        <w:fldChar w:fldCharType="begin"/>
      </w:r>
      <w:r>
        <w:instrText xml:space="preserve"> PAGEREF _Toc175662996 \h </w:instrText>
      </w:r>
      <w:r>
        <w:fldChar w:fldCharType="separate"/>
      </w:r>
      <w:r>
        <w:t>24</w:t>
      </w:r>
      <w:r>
        <w:fldChar w:fldCharType="end"/>
      </w:r>
    </w:p>
    <w:p w14:paraId="0B1516F9" w14:textId="77777777" w:rsidR="00080512" w:rsidRPr="004D3578" w:rsidRDefault="00A83555">
      <w:r>
        <w:rPr>
          <w:noProof/>
          <w:sz w:val="22"/>
        </w:rPr>
        <w:fldChar w:fldCharType="end"/>
      </w:r>
    </w:p>
    <w:p w14:paraId="431F1723" w14:textId="77777777" w:rsidR="0074026F" w:rsidRPr="0016763E" w:rsidRDefault="00080512" w:rsidP="0074026F">
      <w:pPr>
        <w:pStyle w:val="Guidance"/>
        <w:rPr>
          <w:i w:val="0"/>
        </w:rPr>
      </w:pPr>
      <w:r w:rsidRPr="004D3578">
        <w:br w:type="page"/>
      </w:r>
    </w:p>
    <w:p w14:paraId="1AC77AE6" w14:textId="77777777" w:rsidR="00080512" w:rsidRDefault="00080512">
      <w:pPr>
        <w:pStyle w:val="Heading1"/>
      </w:pPr>
      <w:bookmarkStart w:id="15" w:name="foreword"/>
      <w:bookmarkStart w:id="16" w:name="_Toc175662954"/>
      <w:bookmarkEnd w:id="15"/>
      <w:r w:rsidRPr="004D3578">
        <w:lastRenderedPageBreak/>
        <w:t>Foreword</w:t>
      </w:r>
      <w:bookmarkEnd w:id="16"/>
    </w:p>
    <w:p w14:paraId="71C29395"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50A4A6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A2152" w14:textId="77777777" w:rsidR="00080512" w:rsidRPr="004D3578" w:rsidRDefault="00080512">
      <w:pPr>
        <w:pStyle w:val="B1"/>
      </w:pPr>
      <w:r w:rsidRPr="004D3578">
        <w:t>Version x.y.z</w:t>
      </w:r>
    </w:p>
    <w:p w14:paraId="4EFD19A9" w14:textId="77777777" w:rsidR="00080512" w:rsidRPr="004D3578" w:rsidRDefault="00080512">
      <w:pPr>
        <w:pStyle w:val="B1"/>
      </w:pPr>
      <w:r w:rsidRPr="004D3578">
        <w:t>where:</w:t>
      </w:r>
    </w:p>
    <w:p w14:paraId="5ECE3E30" w14:textId="77777777" w:rsidR="00080512" w:rsidRPr="004D3578" w:rsidRDefault="00080512">
      <w:pPr>
        <w:pStyle w:val="B2"/>
      </w:pPr>
      <w:r w:rsidRPr="004D3578">
        <w:t>x</w:t>
      </w:r>
      <w:r w:rsidRPr="004D3578">
        <w:tab/>
        <w:t>the first digit:</w:t>
      </w:r>
    </w:p>
    <w:p w14:paraId="29349074" w14:textId="77777777" w:rsidR="00080512" w:rsidRPr="004D3578" w:rsidRDefault="00080512">
      <w:pPr>
        <w:pStyle w:val="B3"/>
      </w:pPr>
      <w:r w:rsidRPr="004D3578">
        <w:t>1</w:t>
      </w:r>
      <w:r w:rsidRPr="004D3578">
        <w:tab/>
        <w:t>presented to TSG for information;</w:t>
      </w:r>
    </w:p>
    <w:p w14:paraId="609683E3" w14:textId="77777777" w:rsidR="00080512" w:rsidRPr="004D3578" w:rsidRDefault="00080512">
      <w:pPr>
        <w:pStyle w:val="B3"/>
      </w:pPr>
      <w:r w:rsidRPr="004D3578">
        <w:t>2</w:t>
      </w:r>
      <w:r w:rsidRPr="004D3578">
        <w:tab/>
        <w:t>presented to TSG for approval;</w:t>
      </w:r>
    </w:p>
    <w:p w14:paraId="094E7BD4" w14:textId="77777777" w:rsidR="00080512" w:rsidRPr="004D3578" w:rsidRDefault="00080512">
      <w:pPr>
        <w:pStyle w:val="B3"/>
      </w:pPr>
      <w:r w:rsidRPr="004D3578">
        <w:t>3</w:t>
      </w:r>
      <w:r w:rsidRPr="004D3578">
        <w:tab/>
        <w:t>or greater indicates TSG approved document under change control.</w:t>
      </w:r>
    </w:p>
    <w:p w14:paraId="22F117C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29399B" w14:textId="77777777" w:rsidR="00080512" w:rsidRDefault="00080512">
      <w:pPr>
        <w:pStyle w:val="B2"/>
      </w:pPr>
      <w:r w:rsidRPr="004D3578">
        <w:t>z</w:t>
      </w:r>
      <w:r w:rsidRPr="004D3578">
        <w:tab/>
        <w:t>the third digit is incremented when editorial only changes have been incorporated in the document.</w:t>
      </w:r>
    </w:p>
    <w:p w14:paraId="4693B7C4" w14:textId="77777777" w:rsidR="008C384C" w:rsidRDefault="008C384C" w:rsidP="008C384C">
      <w:r>
        <w:t xml:space="preserve">In </w:t>
      </w:r>
      <w:r w:rsidR="0074026F">
        <w:t>the present</w:t>
      </w:r>
      <w:r>
        <w:t xml:space="preserve"> document, modal verbs have the following meanings:</w:t>
      </w:r>
    </w:p>
    <w:p w14:paraId="2BFDA67B" w14:textId="77777777" w:rsidR="008C384C" w:rsidRDefault="008C384C" w:rsidP="00774DA4">
      <w:pPr>
        <w:pStyle w:val="EX"/>
      </w:pPr>
      <w:r w:rsidRPr="008C384C">
        <w:rPr>
          <w:b/>
        </w:rPr>
        <w:t>shall</w:t>
      </w:r>
      <w:r>
        <w:tab/>
      </w:r>
      <w:r>
        <w:tab/>
        <w:t>indicates a mandatory requirement to do something</w:t>
      </w:r>
    </w:p>
    <w:p w14:paraId="3CE89314" w14:textId="77777777" w:rsidR="008C384C" w:rsidRDefault="008C384C" w:rsidP="00774DA4">
      <w:pPr>
        <w:pStyle w:val="EX"/>
      </w:pPr>
      <w:r w:rsidRPr="008C384C">
        <w:rPr>
          <w:b/>
        </w:rPr>
        <w:t>shall not</w:t>
      </w:r>
      <w:r>
        <w:tab/>
        <w:t>indicates an interdiction (</w:t>
      </w:r>
      <w:r w:rsidR="001F1132">
        <w:t>prohibition</w:t>
      </w:r>
      <w:r>
        <w:t>) to do something</w:t>
      </w:r>
    </w:p>
    <w:p w14:paraId="415F2A4D" w14:textId="77777777" w:rsidR="00BA19ED" w:rsidRPr="004D3578" w:rsidRDefault="00BA19ED" w:rsidP="00A27486">
      <w:r>
        <w:t>The constructions "shall" and "shall not" are confined to the context of normative provisions, and do not appear in Technical Reports.</w:t>
      </w:r>
    </w:p>
    <w:p w14:paraId="7AE6A31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D0C72E3" w14:textId="77777777" w:rsidR="008C384C" w:rsidRDefault="008C384C" w:rsidP="00774DA4">
      <w:pPr>
        <w:pStyle w:val="EX"/>
      </w:pPr>
      <w:r w:rsidRPr="008C384C">
        <w:rPr>
          <w:b/>
        </w:rPr>
        <w:t>should</w:t>
      </w:r>
      <w:r>
        <w:tab/>
      </w:r>
      <w:r>
        <w:tab/>
        <w:t>indicates a recommendation to do something</w:t>
      </w:r>
    </w:p>
    <w:p w14:paraId="61A06945" w14:textId="77777777" w:rsidR="008C384C" w:rsidRDefault="008C384C" w:rsidP="00774DA4">
      <w:pPr>
        <w:pStyle w:val="EX"/>
      </w:pPr>
      <w:r w:rsidRPr="008C384C">
        <w:rPr>
          <w:b/>
        </w:rPr>
        <w:t>should not</w:t>
      </w:r>
      <w:r>
        <w:tab/>
        <w:t>indicates a recommendation not to do something</w:t>
      </w:r>
    </w:p>
    <w:p w14:paraId="61F3712D" w14:textId="77777777" w:rsidR="008C384C" w:rsidRDefault="008C384C" w:rsidP="00774DA4">
      <w:pPr>
        <w:pStyle w:val="EX"/>
      </w:pPr>
      <w:r w:rsidRPr="00774DA4">
        <w:rPr>
          <w:b/>
        </w:rPr>
        <w:t>may</w:t>
      </w:r>
      <w:r>
        <w:tab/>
      </w:r>
      <w:r>
        <w:tab/>
        <w:t>indicates permission to do something</w:t>
      </w:r>
    </w:p>
    <w:p w14:paraId="5349C7E1" w14:textId="77777777" w:rsidR="008C384C" w:rsidRDefault="008C384C" w:rsidP="00774DA4">
      <w:pPr>
        <w:pStyle w:val="EX"/>
      </w:pPr>
      <w:r w:rsidRPr="00774DA4">
        <w:rPr>
          <w:b/>
        </w:rPr>
        <w:t>need not</w:t>
      </w:r>
      <w:r>
        <w:tab/>
        <w:t>indicates permission not to do something</w:t>
      </w:r>
    </w:p>
    <w:p w14:paraId="5085D83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532F0" w14:textId="77777777" w:rsidR="008C384C" w:rsidRDefault="008C384C" w:rsidP="00774DA4">
      <w:pPr>
        <w:pStyle w:val="EX"/>
      </w:pPr>
      <w:r w:rsidRPr="00774DA4">
        <w:rPr>
          <w:b/>
        </w:rPr>
        <w:t>can</w:t>
      </w:r>
      <w:r>
        <w:tab/>
      </w:r>
      <w:r>
        <w:tab/>
        <w:t>indicates</w:t>
      </w:r>
      <w:r w:rsidR="00774DA4">
        <w:t xml:space="preserve"> that something is possible</w:t>
      </w:r>
    </w:p>
    <w:p w14:paraId="5D40036B" w14:textId="77777777" w:rsidR="00774DA4" w:rsidRDefault="00774DA4" w:rsidP="00774DA4">
      <w:pPr>
        <w:pStyle w:val="EX"/>
      </w:pPr>
      <w:r w:rsidRPr="00774DA4">
        <w:rPr>
          <w:b/>
        </w:rPr>
        <w:t>cannot</w:t>
      </w:r>
      <w:r>
        <w:tab/>
      </w:r>
      <w:r>
        <w:tab/>
        <w:t>indicates that something is impossible</w:t>
      </w:r>
    </w:p>
    <w:p w14:paraId="7BCFFEB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6C241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B2B18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5129A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EB90DC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520753" w14:textId="77777777" w:rsidR="001F1132" w:rsidRDefault="001F1132" w:rsidP="001F1132">
      <w:r>
        <w:t>In addition:</w:t>
      </w:r>
    </w:p>
    <w:p w14:paraId="41EFBC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302F7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98767" w14:textId="77777777" w:rsidR="00080512" w:rsidRPr="004D3578" w:rsidRDefault="00647114" w:rsidP="00075E5C">
      <w:r>
        <w:t>The constructions "is" and "is not" do not indicate requirements.</w:t>
      </w:r>
      <w:bookmarkStart w:id="18" w:name="introduction"/>
      <w:bookmarkEnd w:id="18"/>
    </w:p>
    <w:p w14:paraId="50EC4379" w14:textId="77777777" w:rsidR="00080512" w:rsidRPr="004D3578" w:rsidRDefault="00080512">
      <w:pPr>
        <w:pStyle w:val="Heading1"/>
      </w:pPr>
      <w:r w:rsidRPr="004D3578">
        <w:br w:type="page"/>
      </w:r>
      <w:bookmarkStart w:id="19" w:name="scope"/>
      <w:bookmarkStart w:id="20" w:name="_Toc175662955"/>
      <w:bookmarkEnd w:id="19"/>
      <w:r w:rsidRPr="004D3578">
        <w:lastRenderedPageBreak/>
        <w:t>1</w:t>
      </w:r>
      <w:r w:rsidRPr="004D3578">
        <w:tab/>
        <w:t>Scope</w:t>
      </w:r>
      <w:bookmarkEnd w:id="20"/>
    </w:p>
    <w:p w14:paraId="12E5569F"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0338C731"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343E4378"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TableGrid"/>
        <w:tblW w:w="0" w:type="auto"/>
        <w:tblInd w:w="846" w:type="dxa"/>
        <w:tblLook w:val="04A0" w:firstRow="1" w:lastRow="0" w:firstColumn="1" w:lastColumn="0" w:noHBand="0" w:noVBand="1"/>
      </w:tblPr>
      <w:tblGrid>
        <w:gridCol w:w="1417"/>
        <w:gridCol w:w="2556"/>
        <w:gridCol w:w="1416"/>
        <w:gridCol w:w="2407"/>
      </w:tblGrid>
      <w:tr w:rsidR="00DB4716" w14:paraId="0367FA12" w14:textId="77777777" w:rsidTr="003F43DD">
        <w:tc>
          <w:tcPr>
            <w:tcW w:w="7796" w:type="dxa"/>
            <w:gridSpan w:val="4"/>
          </w:tcPr>
          <w:p w14:paraId="53AF33ED" w14:textId="77777777" w:rsidR="00DB4716" w:rsidRDefault="00DB4716" w:rsidP="003F43DD">
            <w:pPr>
              <w:pStyle w:val="TAH"/>
              <w:rPr>
                <w:lang w:val="en-US" w:eastAsia="ko-KR"/>
              </w:rPr>
            </w:pPr>
            <w:r w:rsidRPr="008D6F51">
              <w:t>Combination</w:t>
            </w:r>
          </w:p>
        </w:tc>
      </w:tr>
      <w:tr w:rsidR="00DB4716" w14:paraId="25F08D78" w14:textId="77777777" w:rsidTr="003F43DD">
        <w:tc>
          <w:tcPr>
            <w:tcW w:w="3973" w:type="dxa"/>
            <w:gridSpan w:val="2"/>
            <w:vAlign w:val="center"/>
          </w:tcPr>
          <w:p w14:paraId="46F13864" w14:textId="77777777" w:rsidR="00DB4716" w:rsidRPr="008D6F51" w:rsidRDefault="00DB4716" w:rsidP="00C057AF">
            <w:pPr>
              <w:pStyle w:val="TAH"/>
            </w:pPr>
            <w:r w:rsidRPr="008D6F51">
              <w:t>LTE Bands Combinations(x&gt;0, x+y=3)</w:t>
            </w:r>
          </w:p>
        </w:tc>
        <w:tc>
          <w:tcPr>
            <w:tcW w:w="3823" w:type="dxa"/>
            <w:gridSpan w:val="2"/>
            <w:vAlign w:val="center"/>
          </w:tcPr>
          <w:p w14:paraId="2F0D227B" w14:textId="77777777" w:rsidR="00DB4716" w:rsidRPr="008D6F51" w:rsidRDefault="00DB4716" w:rsidP="003F43DD">
            <w:pPr>
              <w:pStyle w:val="TAH"/>
            </w:pPr>
            <w:r w:rsidRPr="008D6F51">
              <w:t>NR y Bands Combinations (y&gt;0, x+y=3)</w:t>
            </w:r>
          </w:p>
        </w:tc>
      </w:tr>
      <w:tr w:rsidR="00DB4716" w14:paraId="3951625A" w14:textId="77777777" w:rsidTr="003F43DD">
        <w:tc>
          <w:tcPr>
            <w:tcW w:w="1417" w:type="dxa"/>
          </w:tcPr>
          <w:p w14:paraId="187004B2" w14:textId="77777777" w:rsidR="00DB4716" w:rsidRPr="008D6F51" w:rsidRDefault="00DB4716" w:rsidP="003F43DD">
            <w:pPr>
              <w:pStyle w:val="TAL"/>
            </w:pPr>
            <w:r w:rsidRPr="008D6F51">
              <w:rPr>
                <w:rFonts w:hint="eastAsia"/>
              </w:rPr>
              <w:t>LTE 1 Band</w:t>
            </w:r>
          </w:p>
        </w:tc>
        <w:tc>
          <w:tcPr>
            <w:tcW w:w="2556" w:type="dxa"/>
          </w:tcPr>
          <w:p w14:paraId="1C70DAD0"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0870F3E" w14:textId="77777777" w:rsidR="00DB4716" w:rsidRPr="008D6F51" w:rsidRDefault="00DB4716" w:rsidP="003F43DD">
            <w:pPr>
              <w:pStyle w:val="TAL"/>
            </w:pPr>
            <w:r w:rsidRPr="008D6F51">
              <w:rPr>
                <w:rFonts w:hint="eastAsia"/>
              </w:rPr>
              <w:t>NR 2 Bands</w:t>
            </w:r>
          </w:p>
        </w:tc>
        <w:tc>
          <w:tcPr>
            <w:tcW w:w="2407" w:type="dxa"/>
          </w:tcPr>
          <w:p w14:paraId="48608169"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1C40EB5F" w14:textId="77777777" w:rsidTr="003F43DD">
        <w:tc>
          <w:tcPr>
            <w:tcW w:w="1417" w:type="dxa"/>
          </w:tcPr>
          <w:p w14:paraId="0236DBEF" w14:textId="77777777" w:rsidR="00DB4716" w:rsidRPr="008D6F51" w:rsidRDefault="00DB4716" w:rsidP="003F43DD">
            <w:pPr>
              <w:pStyle w:val="TAL"/>
            </w:pPr>
            <w:r w:rsidRPr="008D6F51">
              <w:rPr>
                <w:rFonts w:hint="eastAsia"/>
              </w:rPr>
              <w:t>LTE 2 Band</w:t>
            </w:r>
            <w:r w:rsidRPr="008D6F51">
              <w:t>s</w:t>
            </w:r>
          </w:p>
        </w:tc>
        <w:tc>
          <w:tcPr>
            <w:tcW w:w="2556" w:type="dxa"/>
          </w:tcPr>
          <w:p w14:paraId="0DA00D02"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501FCD82" w14:textId="77777777" w:rsidR="00DB4716" w:rsidRPr="008D6F51" w:rsidRDefault="00DB4716" w:rsidP="003F43DD">
            <w:pPr>
              <w:pStyle w:val="TAL"/>
            </w:pPr>
            <w:r w:rsidRPr="008D6F51">
              <w:rPr>
                <w:rFonts w:hint="eastAsia"/>
              </w:rPr>
              <w:t>NR 1 Band</w:t>
            </w:r>
          </w:p>
        </w:tc>
        <w:tc>
          <w:tcPr>
            <w:tcW w:w="2407" w:type="dxa"/>
          </w:tcPr>
          <w:p w14:paraId="6F1BE584" w14:textId="77777777" w:rsidR="00DB4716" w:rsidRPr="008D6F51" w:rsidRDefault="00DB4716" w:rsidP="003F43DD">
            <w:pPr>
              <w:pStyle w:val="TAL"/>
            </w:pPr>
            <w:r w:rsidRPr="008D6F51">
              <w:rPr>
                <w:rFonts w:hint="eastAsia"/>
              </w:rPr>
              <w:t>Band nY</w:t>
            </w:r>
          </w:p>
        </w:tc>
      </w:tr>
    </w:tbl>
    <w:p w14:paraId="01925D14" w14:textId="77777777" w:rsidR="00DB4716" w:rsidRDefault="00DB4716" w:rsidP="00DB4716">
      <w:pPr>
        <w:rPr>
          <w:lang w:val="en-US"/>
        </w:rPr>
      </w:pPr>
    </w:p>
    <w:p w14:paraId="67097944"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717E1DF6" w14:textId="77777777" w:rsidR="00080512" w:rsidRPr="004D3578" w:rsidRDefault="00080512">
      <w:pPr>
        <w:pStyle w:val="Heading1"/>
      </w:pPr>
      <w:bookmarkStart w:id="21" w:name="references"/>
      <w:bookmarkStart w:id="22" w:name="_Toc175662956"/>
      <w:bookmarkEnd w:id="21"/>
      <w:r w:rsidRPr="004D3578">
        <w:t>2</w:t>
      </w:r>
      <w:r w:rsidRPr="004D3578">
        <w:tab/>
        <w:t>References</w:t>
      </w:r>
      <w:bookmarkEnd w:id="22"/>
    </w:p>
    <w:p w14:paraId="0E506021" w14:textId="77777777" w:rsidR="00080512" w:rsidRPr="004D3578" w:rsidRDefault="00080512">
      <w:r w:rsidRPr="004D3578">
        <w:t>The following documents contain provisions which, through reference in this text, constitute provisions of the present document.</w:t>
      </w:r>
    </w:p>
    <w:p w14:paraId="3C848BE9"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3F82CC8"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22DAC4E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DC0C05D" w14:textId="77777777" w:rsidR="00EC4A25" w:rsidRDefault="00EC4A25" w:rsidP="00EC4A25">
      <w:pPr>
        <w:pStyle w:val="EX"/>
        <w:rPr>
          <w:lang w:eastAsia="zh-TW"/>
        </w:rPr>
      </w:pPr>
      <w:r w:rsidRPr="004D3578">
        <w:t>[1]</w:t>
      </w:r>
      <w:r w:rsidRPr="004D3578">
        <w:tab/>
        <w:t>3GPP TR 21.905: "Vocabulary for 3GPP Specifications".</w:t>
      </w:r>
    </w:p>
    <w:p w14:paraId="26A07F9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64B6220"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45004E26"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7C2F0A1"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4C962EBF" w14:textId="77777777" w:rsidR="00080512" w:rsidRPr="004D3578" w:rsidRDefault="00080512">
      <w:pPr>
        <w:pStyle w:val="Heading1"/>
      </w:pPr>
      <w:bookmarkStart w:id="23" w:name="definitions"/>
      <w:bookmarkStart w:id="24" w:name="_Toc175662957"/>
      <w:bookmarkEnd w:id="23"/>
      <w:r w:rsidRPr="004D3578">
        <w:t>3</w:t>
      </w:r>
      <w:r w:rsidRPr="004D3578">
        <w:tab/>
        <w:t>Definitions</w:t>
      </w:r>
      <w:r w:rsidR="00602AEA">
        <w:t xml:space="preserve"> of terms, symbols and abbreviations</w:t>
      </w:r>
      <w:bookmarkEnd w:id="24"/>
    </w:p>
    <w:p w14:paraId="388C428F" w14:textId="77777777" w:rsidR="00080512" w:rsidRPr="004D3578" w:rsidRDefault="00080512">
      <w:pPr>
        <w:pStyle w:val="Heading2"/>
      </w:pPr>
      <w:bookmarkStart w:id="25" w:name="_Toc175662958"/>
      <w:r w:rsidRPr="004D3578">
        <w:t>3.1</w:t>
      </w:r>
      <w:r w:rsidRPr="004D3578">
        <w:tab/>
      </w:r>
      <w:r w:rsidR="002B6339">
        <w:t>Terms</w:t>
      </w:r>
      <w:bookmarkEnd w:id="25"/>
    </w:p>
    <w:p w14:paraId="77E2345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002B34" w14:textId="77777777" w:rsidR="00080512" w:rsidRPr="004D3578" w:rsidRDefault="00080512">
      <w:r w:rsidRPr="004D3578">
        <w:rPr>
          <w:b/>
        </w:rPr>
        <w:t>example:</w:t>
      </w:r>
      <w:r w:rsidRPr="004D3578">
        <w:t xml:space="preserve"> text used to clarify abstract rules by applying them literally.</w:t>
      </w:r>
    </w:p>
    <w:p w14:paraId="6D864C1F" w14:textId="77777777" w:rsidR="00080512" w:rsidRPr="004D3578" w:rsidRDefault="00080512">
      <w:pPr>
        <w:pStyle w:val="Heading2"/>
      </w:pPr>
      <w:bookmarkStart w:id="26" w:name="_Toc175662959"/>
      <w:r w:rsidRPr="004D3578">
        <w:lastRenderedPageBreak/>
        <w:t>3.2</w:t>
      </w:r>
      <w:r w:rsidRPr="004D3578">
        <w:tab/>
        <w:t>Symbols</w:t>
      </w:r>
      <w:bookmarkEnd w:id="26"/>
    </w:p>
    <w:p w14:paraId="5423201F" w14:textId="77777777" w:rsidR="00080512" w:rsidRPr="004D3578" w:rsidRDefault="00080512">
      <w:pPr>
        <w:keepNext/>
      </w:pPr>
      <w:r w:rsidRPr="004D3578">
        <w:t>For the purposes of the present document, the following symbols apply:</w:t>
      </w:r>
    </w:p>
    <w:p w14:paraId="62941D9A" w14:textId="77777777" w:rsidR="00080512" w:rsidRPr="004D3578" w:rsidRDefault="00080512">
      <w:pPr>
        <w:pStyle w:val="EW"/>
      </w:pPr>
      <w:r w:rsidRPr="004D3578">
        <w:t>&lt;symbol&gt;</w:t>
      </w:r>
      <w:r w:rsidRPr="004D3578">
        <w:tab/>
        <w:t>&lt;Explanation&gt;</w:t>
      </w:r>
    </w:p>
    <w:p w14:paraId="67407CB4" w14:textId="77777777" w:rsidR="00080512" w:rsidRPr="004D3578" w:rsidRDefault="00080512">
      <w:pPr>
        <w:pStyle w:val="EW"/>
      </w:pPr>
    </w:p>
    <w:p w14:paraId="2FFCE47A" w14:textId="77777777" w:rsidR="00080512" w:rsidRPr="004D3578" w:rsidRDefault="00080512">
      <w:pPr>
        <w:pStyle w:val="Heading2"/>
      </w:pPr>
      <w:bookmarkStart w:id="27" w:name="_Toc175662960"/>
      <w:r w:rsidRPr="004D3578">
        <w:t>3.3</w:t>
      </w:r>
      <w:r w:rsidRPr="004D3578">
        <w:tab/>
        <w:t>Abbreviations</w:t>
      </w:r>
      <w:bookmarkEnd w:id="27"/>
    </w:p>
    <w:p w14:paraId="13D5E30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74558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D029DF1" w14:textId="77777777" w:rsidR="00080512" w:rsidRPr="004D3578" w:rsidRDefault="00080512">
      <w:pPr>
        <w:pStyle w:val="EW"/>
      </w:pPr>
    </w:p>
    <w:p w14:paraId="68722EB1" w14:textId="77777777" w:rsidR="00080512" w:rsidRPr="004D3578" w:rsidRDefault="00080512">
      <w:pPr>
        <w:pStyle w:val="Heading1"/>
      </w:pPr>
      <w:bookmarkStart w:id="28" w:name="clause4"/>
      <w:bookmarkStart w:id="29" w:name="_Toc175662961"/>
      <w:bookmarkEnd w:id="28"/>
      <w:r w:rsidRPr="004D3578">
        <w:t>4</w:t>
      </w:r>
      <w:r w:rsidRPr="004D3578">
        <w:tab/>
      </w:r>
      <w:r w:rsidR="001159E4">
        <w:t>Background</w:t>
      </w:r>
      <w:bookmarkEnd w:id="29"/>
    </w:p>
    <w:p w14:paraId="7F763E26"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763B2FB0" w14:textId="77777777" w:rsidR="00080512" w:rsidRPr="004D3578" w:rsidRDefault="00080512">
      <w:pPr>
        <w:pStyle w:val="Heading2"/>
      </w:pPr>
      <w:bookmarkStart w:id="30" w:name="_Toc175662962"/>
      <w:r w:rsidRPr="004D3578">
        <w:t>4.</w:t>
      </w:r>
      <w:r w:rsidR="000E296D">
        <w:t>1</w:t>
      </w:r>
      <w:r w:rsidRPr="004D3578">
        <w:tab/>
      </w:r>
      <w:r w:rsidR="000E296D" w:rsidRPr="000E296D">
        <w:t>TR Maintenance</w:t>
      </w:r>
      <w:bookmarkEnd w:id="30"/>
    </w:p>
    <w:p w14:paraId="57A164C1"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5A316A7" w14:textId="77777777" w:rsidR="00080512" w:rsidRDefault="000E296D" w:rsidP="00562E8C">
      <w:pPr>
        <w:pStyle w:val="Heading1"/>
      </w:pPr>
      <w:bookmarkStart w:id="31" w:name="tsgNames"/>
      <w:bookmarkStart w:id="32" w:name="_Toc175662963"/>
      <w:bookmarkEnd w:id="31"/>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CA8FD01" w14:textId="77777777" w:rsidR="00F86C54" w:rsidRDefault="00F86C54" w:rsidP="00F86C54">
      <w:pPr>
        <w:pStyle w:val="Heading2"/>
        <w:rPr>
          <w:lang w:eastAsia="zh-TW"/>
        </w:rPr>
      </w:pPr>
      <w:bookmarkStart w:id="33" w:name="_Toc518368621"/>
      <w:bookmarkStart w:id="34" w:name="_Toc42512439"/>
      <w:bookmarkStart w:id="35" w:name="_Toc173282682"/>
      <w:bookmarkStart w:id="36" w:name="_Toc175662964"/>
      <w:bookmarkStart w:id="37"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39FEDE43" w14:textId="77777777" w:rsidR="00F86C54" w:rsidRPr="00745D74" w:rsidRDefault="00F86C54" w:rsidP="00F86C54">
      <w:pPr>
        <w:pStyle w:val="Heading3"/>
        <w:rPr>
          <w:rFonts w:eastAsia="Yu Mincho"/>
          <w:lang w:eastAsia="ja-JP"/>
        </w:rPr>
      </w:pPr>
      <w:bookmarkStart w:id="38" w:name="_Toc173282683"/>
      <w:bookmarkStart w:id="39" w:name="_Toc175662965"/>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8"/>
      <w:bookmarkEnd w:id="39"/>
    </w:p>
    <w:p w14:paraId="01A19473"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2EC8A6AB"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62AEAC03"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5395BF38"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209D5C7"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5B1DFE"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89A65E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64507F8"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14F8B0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1E3880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D5B736"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E273B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7E69A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A7352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AE25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3C1A2E4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E5A33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B47EB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E936A"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22B627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6E8C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266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2E31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3ECD3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D5432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A0A08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6E29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3A25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C0C8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2E9368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ADA88"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E93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0FBD9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DAAA7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C9C72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6485932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D7DF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6F515"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64EA84"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24000EE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6B512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432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E379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BDD0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2F07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171267D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774B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54E24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7888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18E87C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256EF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1F53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FD4FCD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8F3F1C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009DB8F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FBB12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C76F7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0B3930" w14:textId="77777777" w:rsidR="00E20394" w:rsidRPr="002D24D6" w:rsidRDefault="00E20394" w:rsidP="00904AC7">
            <w:pPr>
              <w:keepNext/>
              <w:keepLines/>
              <w:spacing w:after="0"/>
              <w:jc w:val="center"/>
              <w:rPr>
                <w:rFonts w:ascii="Arial" w:hAnsi="Arial" w:cs="Arial"/>
                <w:sz w:val="18"/>
                <w:lang w:eastAsia="ja-JP"/>
              </w:rPr>
            </w:pPr>
          </w:p>
        </w:tc>
      </w:tr>
      <w:tr w:rsidR="00E20394" w14:paraId="3B01DF1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C822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A9665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7CC9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0033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0CCC72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0B8D39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7613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B99D9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DEF06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C52A8E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A289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13EF7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DD579B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1AB867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217E9D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64A5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9FE835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022A27" w14:textId="77777777" w:rsidR="00E20394" w:rsidRPr="002D24D6" w:rsidRDefault="00E20394" w:rsidP="00904AC7">
            <w:pPr>
              <w:keepNext/>
              <w:keepLines/>
              <w:spacing w:after="0"/>
              <w:jc w:val="center"/>
              <w:rPr>
                <w:rFonts w:ascii="Arial" w:hAnsi="Arial" w:cs="Arial"/>
                <w:sz w:val="18"/>
                <w:lang w:eastAsia="ja-JP"/>
              </w:rPr>
            </w:pPr>
          </w:p>
        </w:tc>
      </w:tr>
      <w:tr w:rsidR="00E20394" w14:paraId="4DB116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1D3F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DE5B7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67B3C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169BB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05B67F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686336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AC77D8"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7E63D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CA4A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206C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FAA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7ED2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82E26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34DB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DC7DDB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49240A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1A006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8DD3E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7C52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B02E68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C39C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5237B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0F7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985D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F53C03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EA8F5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52F1B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F81B9"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06F4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A051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893F6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51A9C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EC32C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65E30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C437D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8D41C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6622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BFFED8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47FD7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D1839D5"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F37F4"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6224E07"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256F91AC" w14:textId="77777777" w:rsidR="00E20394" w:rsidRPr="00E20394" w:rsidRDefault="00E20394" w:rsidP="005B48C8">
      <w:pPr>
        <w:rPr>
          <w:lang w:eastAsia="zh-TW"/>
        </w:rPr>
      </w:pPr>
    </w:p>
    <w:p w14:paraId="44343F89"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376529F"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027A6810"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D4C6E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482AF0E9"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2690891"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02EBB539"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CF6E8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1752D85E"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604359D3"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2D9DF0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B4DCE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28EE9611"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2793FE83"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397A0E9"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B04F9C4"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20C98734"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3FFD70D"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8E9F57F"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727BF8ED"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9099C9A"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51586C7"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6E54A5C3"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0681BC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FF9250"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B9CF729"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1FC2892F"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3EE58784"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5E02456"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2DEB8E2"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5676E12"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BF69CAD"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03C92948"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68CB7B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F71668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1C777B4D"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EC1F12C"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14DE14D"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2BAD936"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7416E9F"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43D9DD6"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ADCC693"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147B62C8"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52B9DF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15590E04"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4D7179D8"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5C895664"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BC41BF6"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155C2644" w14:textId="77777777" w:rsidR="000F2352" w:rsidRDefault="000F2352" w:rsidP="005B48C8">
      <w:pPr>
        <w:rPr>
          <w:lang w:val="en-US" w:eastAsia="zh-CN"/>
        </w:rPr>
      </w:pPr>
    </w:p>
    <w:p w14:paraId="0B34CD88"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03BD912F" w14:textId="77777777" w:rsidR="00F86C54" w:rsidRPr="009D23E8" w:rsidRDefault="00F86C54" w:rsidP="00F86C54">
      <w:pPr>
        <w:pStyle w:val="Heading3"/>
        <w:rPr>
          <w:rFonts w:eastAsia="Yu Mincho"/>
          <w:lang w:eastAsia="ja-JP"/>
        </w:rPr>
      </w:pPr>
      <w:bookmarkStart w:id="40" w:name="_Toc42512441"/>
      <w:bookmarkStart w:id="41" w:name="_Toc173282684"/>
      <w:bookmarkStart w:id="42" w:name="_Toc175662966"/>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0"/>
      <w:bookmarkEnd w:id="41"/>
      <w:bookmarkEnd w:id="42"/>
    </w:p>
    <w:p w14:paraId="1A776316"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71210081" w14:textId="77777777" w:rsidR="00CE4C5B" w:rsidRDefault="00CE4C5B">
      <w:pPr>
        <w:spacing w:after="0"/>
      </w:pPr>
      <w:bookmarkStart w:id="43" w:name="_Toc518368622"/>
      <w:bookmarkStart w:id="44" w:name="_Toc42512445"/>
      <w:bookmarkStart w:id="45" w:name="_Toc175662967"/>
      <w:r>
        <w:br w:type="page"/>
      </w:r>
    </w:p>
    <w:p w14:paraId="1A1D59F0" w14:textId="77777777" w:rsidR="00A92D4A" w:rsidRDefault="00A92D4A" w:rsidP="00562E8C">
      <w:pPr>
        <w:pStyle w:val="Heading1"/>
      </w:pPr>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73101670" w14:textId="77777777" w:rsidR="00A92D4A" w:rsidRDefault="00A92D4A" w:rsidP="00C057AF">
      <w:pPr>
        <w:pStyle w:val="Heading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175662968"/>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
    <w:p w14:paraId="4B39C71D" w14:textId="77777777" w:rsidR="000F290F" w:rsidRDefault="00A92D4A" w:rsidP="00C057AF">
      <w:pPr>
        <w:pStyle w:val="Heading3"/>
      </w:pPr>
      <w:bookmarkStart w:id="53" w:name="_Toc494295561"/>
      <w:bookmarkStart w:id="54" w:name="_Toc495923661"/>
      <w:bookmarkStart w:id="55" w:name="_Toc500344914"/>
      <w:bookmarkStart w:id="56" w:name="_Toc507677787"/>
      <w:bookmarkStart w:id="57" w:name="_Toc512349565"/>
      <w:bookmarkStart w:id="58" w:name="_Toc175662969"/>
      <w:r w:rsidRPr="00697599">
        <w:t>6.</w:t>
      </w:r>
      <w:r>
        <w:rPr>
          <w:rFonts w:hint="eastAsia"/>
        </w:rPr>
        <w:t>1</w:t>
      </w:r>
      <w:r w:rsidRPr="00697599">
        <w:t>.</w:t>
      </w:r>
      <w:r>
        <w:t>1</w:t>
      </w:r>
      <w:r w:rsidRPr="00697599">
        <w:tab/>
      </w:r>
      <w:bookmarkEnd w:id="53"/>
      <w:bookmarkEnd w:id="54"/>
      <w:bookmarkEnd w:id="55"/>
      <w:bookmarkEnd w:id="56"/>
      <w:bookmarkEnd w:id="57"/>
      <w:r w:rsidR="0064659E">
        <w:rPr>
          <w:rFonts w:eastAsia="Malgun Gothic" w:hint="eastAsia"/>
          <w:lang w:eastAsia="ko-KR"/>
        </w:rPr>
        <w:t>Configurations</w:t>
      </w:r>
      <w:r w:rsidR="000F290F">
        <w:t xml:space="preserve"> for DC</w:t>
      </w:r>
      <w:bookmarkEnd w:id="58"/>
    </w:p>
    <w:p w14:paraId="02988A44"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0A30F97B"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FD074E" w14:textId="77777777" w:rsidR="0064659E" w:rsidRPr="00877CC8" w:rsidRDefault="0064659E" w:rsidP="00C35631">
            <w:pPr>
              <w:pStyle w:val="TAH"/>
              <w:rPr>
                <w:lang w:eastAsia="fi-FI"/>
              </w:rPr>
            </w:pPr>
            <w:r w:rsidRPr="00877CC8">
              <w:rPr>
                <w:lang w:eastAsia="fi-FI"/>
              </w:rPr>
              <w:t>EN-DC</w:t>
            </w:r>
          </w:p>
          <w:p w14:paraId="760E027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80A85B" w14:textId="77777777" w:rsidR="0064659E" w:rsidRPr="00877CC8" w:rsidRDefault="0064659E" w:rsidP="00C35631">
            <w:pPr>
              <w:pStyle w:val="TAH"/>
              <w:rPr>
                <w:lang w:val="fr-FR" w:eastAsia="fi-FI"/>
              </w:rPr>
            </w:pPr>
            <w:r w:rsidRPr="00877CC8">
              <w:rPr>
                <w:lang w:val="fr-FR" w:eastAsia="fi-FI"/>
              </w:rPr>
              <w:t>Uplink EN-DC</w:t>
            </w:r>
          </w:p>
          <w:p w14:paraId="6CC775E9" w14:textId="77777777" w:rsidR="0064659E" w:rsidRPr="00877CC8" w:rsidRDefault="0064659E" w:rsidP="00C35631">
            <w:pPr>
              <w:pStyle w:val="TAH"/>
              <w:rPr>
                <w:lang w:val="fr-FR" w:eastAsia="fi-FI"/>
              </w:rPr>
            </w:pPr>
            <w:r w:rsidRPr="00877CC8">
              <w:rPr>
                <w:lang w:val="fr-FR" w:eastAsia="fi-FI"/>
              </w:rPr>
              <w:t>configuration</w:t>
            </w:r>
          </w:p>
          <w:p w14:paraId="3B035718"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877CC8" w14:paraId="1FD3728E"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F9B49"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454EA75" w14:textId="77777777" w:rsidR="0064659E" w:rsidRPr="0064659E" w:rsidRDefault="0064659E" w:rsidP="0064659E">
            <w:pPr>
              <w:pStyle w:val="TAC"/>
              <w:rPr>
                <w:rFonts w:eastAsia="Malgun Gothic"/>
                <w:lang w:eastAsia="ko-KR"/>
              </w:rPr>
            </w:pPr>
            <w:r>
              <w:rPr>
                <w:rFonts w:eastAsia="Malgun Gothic" w:hint="eastAsia"/>
                <w:lang w:eastAsia="ko-KR"/>
              </w:rPr>
              <w:t>DC_WA_nYA</w:t>
            </w:r>
          </w:p>
          <w:p w14:paraId="48B3410D" w14:textId="77777777" w:rsidR="0064659E" w:rsidRPr="00877CC8" w:rsidRDefault="0064659E" w:rsidP="0064659E">
            <w:pPr>
              <w:pStyle w:val="TAC"/>
            </w:pPr>
            <w:r w:rsidRPr="0035219F">
              <w:rPr>
                <w:lang w:eastAsia="fi-FI"/>
              </w:rPr>
              <w:t>DC_X</w:t>
            </w:r>
            <w:r>
              <w:rPr>
                <w:lang w:eastAsia="fi-FI"/>
              </w:rPr>
              <w:t>A</w:t>
            </w:r>
            <w:r w:rsidRPr="0035219F">
              <w:rPr>
                <w:lang w:eastAsia="fi-FI"/>
              </w:rPr>
              <w:t>_nY</w:t>
            </w:r>
            <w:r>
              <w:rPr>
                <w:lang w:eastAsia="fi-FI"/>
              </w:rPr>
              <w:t>A</w:t>
            </w:r>
          </w:p>
        </w:tc>
      </w:tr>
      <w:tr w:rsidR="0064659E" w:rsidRPr="00877CC8" w14:paraId="2B3361D1"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DDE7B78" w14:textId="77777777" w:rsidR="0064659E" w:rsidRDefault="0064659E" w:rsidP="000F2352">
            <w:pPr>
              <w:pStyle w:val="TAN"/>
              <w:rPr>
                <w:rFonts w:eastAsia="Malgun Gothic"/>
                <w:lang w:eastAsia="ko-KR"/>
              </w:rPr>
            </w:pPr>
            <w:r>
              <w:rPr>
                <w:rFonts w:hint="eastAsia"/>
                <w:lang w:eastAsia="zh-TW"/>
              </w:rPr>
              <w:t>NOTE X:</w:t>
            </w:r>
          </w:p>
        </w:tc>
      </w:tr>
    </w:tbl>
    <w:p w14:paraId="6D3C63BE"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40CB618A" w14:textId="77777777" w:rsidR="00C35631" w:rsidRDefault="00D00E7A" w:rsidP="00C35631">
      <w:pPr>
        <w:pStyle w:val="Heading3"/>
      </w:pPr>
      <w:bookmarkStart w:id="64" w:name="_Toc175662970"/>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5569CC2A"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5C56A363"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6CA49B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97ABEE2"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F9AFED"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9DF1068"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D85428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18D4CA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70574"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28E99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707E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16E7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E2D1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704E4C7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7AFFA8"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EA4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76BC5"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477D7B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D95538"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A6F7E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81E38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01FD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35665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1DA88AC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9B64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6CF2E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AF49A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EC68F1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E1576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E2D31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C9474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BFC5B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411827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2C72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BE488"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2B0F52"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956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244068D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27100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9EF1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A3993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3A75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8BC8B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20668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2FAE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60B1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78D55C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086FCA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0AC5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4C70E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19334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75E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41B7F79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97EC8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599BE9"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8BEFB35" w14:textId="77777777" w:rsidR="00E20394" w:rsidRPr="002D24D6" w:rsidRDefault="00E20394" w:rsidP="00904AC7">
            <w:pPr>
              <w:keepNext/>
              <w:keepLines/>
              <w:spacing w:after="0"/>
              <w:jc w:val="center"/>
              <w:rPr>
                <w:rFonts w:ascii="Arial" w:hAnsi="Arial" w:cs="Arial"/>
                <w:sz w:val="18"/>
                <w:lang w:eastAsia="ja-JP"/>
              </w:rPr>
            </w:pPr>
          </w:p>
        </w:tc>
      </w:tr>
      <w:tr w:rsidR="00E20394" w14:paraId="42C92F7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A360A8"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FFB5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F1987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6B611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F797D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7D84798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FDA6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DAEA6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A5E44D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B00B4F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37D09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4A1DE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C68FF3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31440A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586DE4C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C06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0192D9"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B5377" w14:textId="77777777" w:rsidR="00E20394" w:rsidRPr="002D24D6" w:rsidRDefault="00E20394" w:rsidP="00904AC7">
            <w:pPr>
              <w:keepNext/>
              <w:keepLines/>
              <w:spacing w:after="0"/>
              <w:jc w:val="center"/>
              <w:rPr>
                <w:rFonts w:ascii="Arial" w:hAnsi="Arial" w:cs="Arial"/>
                <w:sz w:val="18"/>
                <w:lang w:eastAsia="ja-JP"/>
              </w:rPr>
            </w:pPr>
          </w:p>
        </w:tc>
      </w:tr>
      <w:tr w:rsidR="00E20394" w14:paraId="57B8AE4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EDA8D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73FD9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D3E1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18635B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C7955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5FE3539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2AFC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F861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918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5F0DEB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09FBE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10B98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AA8B9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BA23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EB2B8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0C150D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9CC6B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7FD87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9FDE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96E57D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AC389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4994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78319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486E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787A2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79BD3AC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2D51D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AA54F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96A3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AC2640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4493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AB9D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B88A1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960F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2E588E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5CFE85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362E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175873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D1204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5318DBF"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1E8FB"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E238EFE"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0917D2AC" w14:textId="77777777" w:rsidR="00E20394" w:rsidRPr="00E20394" w:rsidRDefault="00E20394" w:rsidP="005B48C8">
      <w:pPr>
        <w:rPr>
          <w:lang w:eastAsia="zh-TW"/>
        </w:rPr>
      </w:pPr>
    </w:p>
    <w:p w14:paraId="71F9D4BE"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5E1E8AF8"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1863691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8C2AEAE"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FB42C91"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62CED9B4"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4C6333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2A6DC9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6669FF2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B6F25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1F1582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FE22286"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3482C7ED"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83C9A6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7FC29F2"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152B0E04"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15340F4"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1EF950C"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F35E75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1F8E9B9"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50582AD7"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2FC55E96"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CA5DA2"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0B76F2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6D31EE7C"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2F97099A"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794E102"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1706866"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061F948"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39A50C09"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0BCB76A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16D659D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588BD8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9DAC50C"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48C6264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4B6CE6D"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1A0FA1"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0485A057"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841A2D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90FDC41"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081898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9117F73"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64E8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28D8C9"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36E3EDDC"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F53486D"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790E5BC8"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6128E178" w14:textId="77777777" w:rsidR="00C35631" w:rsidRPr="00C35631" w:rsidRDefault="00C35631" w:rsidP="00C35631"/>
    <w:p w14:paraId="785E9C8C" w14:textId="77777777" w:rsidR="00A92D4A" w:rsidRPr="00697599" w:rsidRDefault="00A92D4A" w:rsidP="00C057AF">
      <w:pPr>
        <w:pStyle w:val="Heading3"/>
      </w:pPr>
      <w:bookmarkStart w:id="67" w:name="_Toc494295564"/>
      <w:bookmarkStart w:id="68" w:name="_Toc495923664"/>
      <w:bookmarkStart w:id="69" w:name="_Toc500344917"/>
      <w:bookmarkStart w:id="70" w:name="_Toc507677790"/>
      <w:bookmarkStart w:id="71" w:name="_Toc512349568"/>
      <w:bookmarkStart w:id="72" w:name="_Toc175662971"/>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60A88C89"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4CEC8106"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5057"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2AFB03"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450CE509"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81EA257"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6B14F"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37C08F5B"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B7319"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3B3DFB"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C58CFE"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EB8B4" w14:textId="77777777" w:rsidR="00352E87" w:rsidRDefault="00352E87" w:rsidP="00352E87">
            <w:pPr>
              <w:pStyle w:val="TAC"/>
            </w:pPr>
          </w:p>
        </w:tc>
      </w:tr>
      <w:tr w:rsidR="00352E87" w14:paraId="0D73206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8783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0438ADE0"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4AEC179" w14:textId="77777777" w:rsidR="00352E87" w:rsidRDefault="00352E87" w:rsidP="00352E87">
      <w:pPr>
        <w:rPr>
          <w:lang w:val="en-US" w:eastAsia="zh-CN"/>
        </w:rPr>
      </w:pPr>
    </w:p>
    <w:p w14:paraId="0F40FF53"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1C9B92A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8FC7C0"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EEFE38"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07C0FFA8"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75597C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ACDDAD"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26C0CCF7"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1C804A"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724975"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3D78FEA5"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5CDE46B" w14:textId="77777777" w:rsidR="00352E87" w:rsidRPr="00742E79" w:rsidRDefault="00352E87" w:rsidP="00352E87">
            <w:pPr>
              <w:rPr>
                <w:rFonts w:ascii="Arial" w:hAnsi="Arial"/>
                <w:sz w:val="18"/>
                <w:lang w:eastAsia="zh-CN"/>
              </w:rPr>
            </w:pPr>
          </w:p>
        </w:tc>
      </w:tr>
      <w:tr w:rsidR="00352E87" w14:paraId="1A3A0961"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D83EF61" w14:textId="77777777" w:rsidR="00352E87" w:rsidRPr="000F2352" w:rsidRDefault="00352E87" w:rsidP="000F2352">
            <w:pPr>
              <w:pStyle w:val="TAN"/>
            </w:pPr>
            <w:r w:rsidRPr="000F2352">
              <w:t>NOTE *:</w:t>
            </w:r>
            <w:r w:rsidRPr="000F2352">
              <w:tab/>
              <w:t>“-” denotes ΔRIB,c = 0.</w:t>
            </w:r>
          </w:p>
          <w:p w14:paraId="5983394C" w14:textId="77777777" w:rsidR="00352E87" w:rsidRDefault="00352E87" w:rsidP="000F2352">
            <w:pPr>
              <w:pStyle w:val="TAN"/>
              <w:rPr>
                <w:rFonts w:eastAsia="Malgun Gothic"/>
                <w:lang w:eastAsia="ko-KR"/>
              </w:rPr>
            </w:pPr>
            <w:r w:rsidRPr="000F2352">
              <w:t>NOTE **:</w:t>
            </w:r>
            <w:r w:rsidRPr="000F2352">
              <w:tab/>
              <w:t>The component band order in the configuration should be listed by the order of E-UTRA band and NR band respectively.</w:t>
            </w:r>
          </w:p>
        </w:tc>
      </w:tr>
    </w:tbl>
    <w:p w14:paraId="3F868FE0" w14:textId="77777777" w:rsidR="00EE6A2C" w:rsidRPr="00C057AF" w:rsidRDefault="00EE6A2C" w:rsidP="007078B3"/>
    <w:p w14:paraId="284A62B6" w14:textId="77777777" w:rsidR="00A92D4A" w:rsidRDefault="002A13DA" w:rsidP="00C057AF">
      <w:pPr>
        <w:pStyle w:val="Heading3"/>
      </w:pPr>
      <w:bookmarkStart w:id="73" w:name="_Toc175662972"/>
      <w:r>
        <w:t>6.1.</w:t>
      </w:r>
      <w:r w:rsidR="00263683">
        <w:t>4</w:t>
      </w:r>
      <w:r>
        <w:tab/>
      </w:r>
      <w:r w:rsidR="00352E87">
        <w:t xml:space="preserve">Analysis of </w:t>
      </w:r>
      <w:r w:rsidR="000F290F">
        <w:t>MSD</w:t>
      </w:r>
      <w:r w:rsidR="00352E87">
        <w:t xml:space="preserve"> requirements</w:t>
      </w:r>
      <w:bookmarkEnd w:id="73"/>
    </w:p>
    <w:p w14:paraId="48B9ADE4" w14:textId="77777777" w:rsidR="00EB670A" w:rsidRPr="00903FEA" w:rsidRDefault="00EB670A" w:rsidP="00EB670A">
      <w:pPr>
        <w:pStyle w:val="Heading2"/>
      </w:pPr>
      <w:bookmarkStart w:id="74" w:name="_Toc175265748"/>
      <w:bookmarkStart w:id="75" w:name="_Toc175662973"/>
      <w:r>
        <w:t>6.2</w:t>
      </w:r>
      <w:r w:rsidRPr="00903FEA">
        <w:tab/>
        <w:t>DC_20-28_n7</w:t>
      </w:r>
      <w:bookmarkEnd w:id="74"/>
      <w:bookmarkEnd w:id="75"/>
    </w:p>
    <w:p w14:paraId="1650F280" w14:textId="77777777" w:rsidR="00EB670A" w:rsidRPr="00903FEA" w:rsidRDefault="00EB670A" w:rsidP="00EB670A">
      <w:pPr>
        <w:pStyle w:val="Heading3"/>
        <w:rPr>
          <w:rFonts w:cs="Arial"/>
          <w:szCs w:val="28"/>
          <w:lang w:val="en-US" w:eastAsia="zh-CN"/>
        </w:rPr>
      </w:pPr>
      <w:bookmarkStart w:id="76" w:name="_Toc175265749"/>
      <w:bookmarkStart w:id="77" w:name="_Toc175662974"/>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3A73D6D7"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5E7FEA0E"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905D4BE" w14:textId="77777777" w:rsidR="00EB670A" w:rsidRPr="005B618E" w:rsidRDefault="00EB670A" w:rsidP="008C0856">
            <w:pPr>
              <w:pStyle w:val="TAH"/>
            </w:pPr>
            <w:r w:rsidRPr="005B618E">
              <w:t>EN-DC</w:t>
            </w:r>
          </w:p>
          <w:p w14:paraId="3FBF404F"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2712F4E3" w14:textId="77777777" w:rsidR="00EB670A" w:rsidRPr="005B618E" w:rsidRDefault="00EB670A" w:rsidP="008C0856">
            <w:pPr>
              <w:pStyle w:val="TAH"/>
            </w:pPr>
            <w:r w:rsidRPr="005B618E">
              <w:t>Uplink EN-DC</w:t>
            </w:r>
          </w:p>
          <w:p w14:paraId="1D49684E" w14:textId="77777777" w:rsidR="00EB670A" w:rsidRPr="005B618E" w:rsidRDefault="00EB670A" w:rsidP="008C0856">
            <w:pPr>
              <w:pStyle w:val="TAH"/>
            </w:pPr>
            <w:r w:rsidRPr="005B618E">
              <w:t>configuration</w:t>
            </w:r>
          </w:p>
          <w:p w14:paraId="243348E3" w14:textId="77777777" w:rsidR="00EB670A" w:rsidRPr="005B618E" w:rsidRDefault="00EB670A" w:rsidP="008C0856">
            <w:pPr>
              <w:pStyle w:val="TAH"/>
            </w:pPr>
            <w:r w:rsidRPr="005B618E">
              <w:t>(NOTE x)</w:t>
            </w:r>
          </w:p>
        </w:tc>
      </w:tr>
      <w:tr w:rsidR="00EB670A" w14:paraId="4745AC44"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C4300C3"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812556" w14:textId="77777777" w:rsidR="00EB670A" w:rsidRPr="00640E09" w:rsidRDefault="00EB670A" w:rsidP="008C0856">
            <w:pPr>
              <w:pStyle w:val="TAC"/>
            </w:pPr>
            <w:r w:rsidRPr="00640E09">
              <w:t>DC_20A_n7A</w:t>
            </w:r>
          </w:p>
          <w:p w14:paraId="32822EAF" w14:textId="77777777" w:rsidR="00EB670A" w:rsidRPr="005B618E" w:rsidRDefault="00EB670A" w:rsidP="008C0856">
            <w:pPr>
              <w:pStyle w:val="TAC"/>
            </w:pPr>
            <w:r w:rsidRPr="00640E09">
              <w:t>DC_28A_n7A</w:t>
            </w:r>
          </w:p>
        </w:tc>
      </w:tr>
    </w:tbl>
    <w:p w14:paraId="56EE8B7D" w14:textId="77777777" w:rsidR="00EB670A" w:rsidRDefault="00EB670A" w:rsidP="00EB670A">
      <w:pPr>
        <w:rPr>
          <w:lang w:val="en-US" w:eastAsia="ko-KR"/>
        </w:rPr>
      </w:pPr>
    </w:p>
    <w:p w14:paraId="186A0BA3" w14:textId="77777777" w:rsidR="00EB670A" w:rsidRPr="00903FEA" w:rsidRDefault="00EB670A" w:rsidP="00EB670A">
      <w:pPr>
        <w:pStyle w:val="Heading3"/>
        <w:rPr>
          <w:rFonts w:cs="Arial"/>
          <w:szCs w:val="28"/>
          <w:lang w:val="en-US" w:eastAsia="zh-CN"/>
        </w:rPr>
      </w:pPr>
      <w:bookmarkStart w:id="78" w:name="_Toc175265750"/>
      <w:bookmarkStart w:id="79" w:name="_Toc175662975"/>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374D1BCC"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243021B3"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10A2AFF8"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899988"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AD3D783"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FFA603"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990B0CE"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DBC85F" w14:textId="77777777" w:rsidR="00EB670A" w:rsidRPr="005B618E" w:rsidRDefault="00EB670A" w:rsidP="008C0856">
            <w:pPr>
              <w:pStyle w:val="TAH"/>
            </w:pPr>
            <w:r w:rsidRPr="005B618E">
              <w:t>fy_high</w:t>
            </w:r>
          </w:p>
        </w:tc>
      </w:tr>
      <w:tr w:rsidR="00EB670A" w:rsidRPr="007C02E6" w14:paraId="5395814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56D33"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E7B0888"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031C6D"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666554"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64A185D"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3F76F0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C4972"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A620D"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032B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64D7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7279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21FF986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5CEEA"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3FCD1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AA16C"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317175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98E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01300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9B73A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CB0869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B2910A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0F21802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6881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610AD8"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9C46D"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541C396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3D7FD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DBB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FFAA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3AC37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B695CD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09AB648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37B0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230453"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699CA6"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368B623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3B2DF6"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5EF75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433DDD"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A913F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96EB10F"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369D293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4BD8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828E2"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B52018"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B3C1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41E29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9D9D2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1A1EDA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C260FE2" w14:textId="77777777" w:rsidR="00EB670A" w:rsidRPr="007C02E6" w:rsidRDefault="00EB670A" w:rsidP="008C0856">
            <w:pPr>
              <w:pStyle w:val="TAC"/>
              <w:rPr>
                <w:rFonts w:eastAsia="PMingLiU" w:cs="Arial"/>
                <w:lang w:val="en-US"/>
              </w:rPr>
            </w:pPr>
          </w:p>
        </w:tc>
      </w:tr>
      <w:tr w:rsidR="00EB670A" w:rsidRPr="007C02E6" w14:paraId="702452F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3C251"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A429F21"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8DF78A6" w14:textId="77777777" w:rsidR="00EB670A" w:rsidRPr="007C02E6" w:rsidRDefault="00EB670A" w:rsidP="008C0856">
            <w:pPr>
              <w:pStyle w:val="TAC"/>
              <w:rPr>
                <w:rFonts w:eastAsia="PMingLiU" w:cs="Arial"/>
                <w:lang w:eastAsia="ja-JP"/>
              </w:rPr>
            </w:pPr>
          </w:p>
        </w:tc>
      </w:tr>
      <w:tr w:rsidR="00EB670A" w:rsidRPr="007C02E6" w14:paraId="1BDE16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FC5B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9FE9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D9106C"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57ECD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265D8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1E7216C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D706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6D95D4"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9B644"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359FA10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E0ECD2"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E9F8E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EFF5E4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5CFF2BA" w14:textId="77777777" w:rsidR="00EB670A" w:rsidRPr="007C02E6" w:rsidRDefault="00EB670A" w:rsidP="008C0856">
            <w:pPr>
              <w:pStyle w:val="TAC"/>
              <w:rPr>
                <w:rFonts w:eastAsia="PMingLiU" w:cs="Arial"/>
                <w:lang w:val="en-US"/>
              </w:rPr>
            </w:pPr>
          </w:p>
        </w:tc>
      </w:tr>
      <w:tr w:rsidR="00EB670A" w:rsidRPr="007C02E6" w14:paraId="47ED0A9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F0C8F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5A22D0"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BF66E29" w14:textId="77777777" w:rsidR="00EB670A" w:rsidRPr="007C02E6" w:rsidRDefault="00EB670A" w:rsidP="008C0856">
            <w:pPr>
              <w:pStyle w:val="TAC"/>
              <w:rPr>
                <w:rFonts w:eastAsia="PMingLiU" w:cs="Arial"/>
                <w:lang w:eastAsia="ja-JP"/>
              </w:rPr>
            </w:pPr>
          </w:p>
        </w:tc>
      </w:tr>
      <w:tr w:rsidR="00EB670A" w:rsidRPr="007C02E6" w14:paraId="15732BE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CFC3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24488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005E8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847C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E2751A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7E6352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859BD"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AE89"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F6F72"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327F89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670CF6"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69250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3BECB2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84347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DD93E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A1F34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5DCC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849D2E"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8EDF74"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428FD9A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3346B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2C3A0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BB5298"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5C7D9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F49F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77A612D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9D6CF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8B15"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66A3C8"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057ED05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2E6EA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5778F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C9AC4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E3BB6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198FF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339AF8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0AD81E"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411DA2D"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EBE41D"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5B36DABB" w14:textId="77777777" w:rsidR="00EB670A" w:rsidRDefault="00EB670A" w:rsidP="00EB670A">
      <w:pPr>
        <w:widowControl w:val="0"/>
        <w:rPr>
          <w:rFonts w:eastAsia="PMingLiU"/>
          <w:lang w:eastAsia="zh-TW"/>
        </w:rPr>
      </w:pPr>
    </w:p>
    <w:p w14:paraId="627214B1"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4D90C58F"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5F7D112"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4F1C7C60" w14:textId="77777777" w:rsidR="00EB670A" w:rsidRPr="00903FEA" w:rsidRDefault="00EB670A" w:rsidP="00EB670A">
      <w:r w:rsidRPr="00903FEA">
        <w:t>The requirements for spurious emission band UE coexistence already exist in 38.101-3 for DC_20_n7.</w:t>
      </w:r>
    </w:p>
    <w:p w14:paraId="12DC4ABD"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282C02AA"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759CBA36"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B6EEA9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92B14A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C4040F"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EDCB8E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AE165D" w14:textId="77777777" w:rsidR="00EB670A" w:rsidRPr="005B618E" w:rsidRDefault="00EB670A" w:rsidP="008C0856">
            <w:pPr>
              <w:pStyle w:val="TAH"/>
            </w:pPr>
            <w:r w:rsidRPr="005B618E">
              <w:t>fy_high</w:t>
            </w:r>
          </w:p>
        </w:tc>
      </w:tr>
      <w:tr w:rsidR="00EB670A" w:rsidRPr="007C02E6" w14:paraId="37930298"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08DF3"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2725F25"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B8ED4D"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747B2A"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A5CC15"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65F103A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74734"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D36264"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7281A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3B52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9BE2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003937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274AC8"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6CBE51"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DCCD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41C10B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0A101C"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18C4E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47E6F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75031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03CC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4F5EFC1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DE293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DFAD18"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005F90"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1F20DB9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F9E3F6"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AB138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1926F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7F8B46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B2E027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4ECFBB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59D61"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C3646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0DA21"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0B54BC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2034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5C78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84CACF"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51A3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CABF14C"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6FC3B2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CB07C3"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F5A4B9"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1BD21BA"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6418EDE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98B30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1A209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61080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7E3089" w14:textId="77777777" w:rsidR="00EB670A" w:rsidRPr="007C02E6" w:rsidRDefault="00EB670A" w:rsidP="008C0856">
            <w:pPr>
              <w:pStyle w:val="TAC"/>
              <w:rPr>
                <w:rFonts w:eastAsia="PMingLiU" w:cs="Arial"/>
                <w:lang w:val="en-US"/>
              </w:rPr>
            </w:pPr>
          </w:p>
        </w:tc>
      </w:tr>
      <w:tr w:rsidR="00EB670A" w:rsidRPr="007C02E6" w14:paraId="3FEB348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6CAE7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6DA708"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ADA04C" w14:textId="77777777" w:rsidR="00EB670A" w:rsidRPr="007C02E6" w:rsidRDefault="00EB670A" w:rsidP="008C0856">
            <w:pPr>
              <w:pStyle w:val="TAC"/>
              <w:rPr>
                <w:rFonts w:eastAsia="PMingLiU" w:cs="Arial"/>
                <w:lang w:eastAsia="ja-JP"/>
              </w:rPr>
            </w:pPr>
          </w:p>
        </w:tc>
      </w:tr>
      <w:tr w:rsidR="00EB670A" w:rsidRPr="007C02E6" w14:paraId="5439C4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B5D1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3DFAD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7CDD82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E987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FF1398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13A4F2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268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27423"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EE2241"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459CDBE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DBEB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B63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C69961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B0904E" w14:textId="77777777" w:rsidR="00EB670A" w:rsidRPr="007C02E6" w:rsidRDefault="00EB670A" w:rsidP="008C0856">
            <w:pPr>
              <w:pStyle w:val="TAC"/>
              <w:rPr>
                <w:rFonts w:eastAsia="PMingLiU" w:cs="Arial"/>
                <w:lang w:val="en-US"/>
              </w:rPr>
            </w:pPr>
          </w:p>
        </w:tc>
      </w:tr>
      <w:tr w:rsidR="00EB670A" w:rsidRPr="007C02E6" w14:paraId="3DBDE1E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ACDF0C"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BF596B1"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2DB24" w14:textId="77777777" w:rsidR="00EB670A" w:rsidRPr="007C02E6" w:rsidRDefault="00EB670A" w:rsidP="008C0856">
            <w:pPr>
              <w:pStyle w:val="TAC"/>
              <w:rPr>
                <w:rFonts w:eastAsia="PMingLiU" w:cs="Arial"/>
                <w:lang w:eastAsia="ja-JP"/>
              </w:rPr>
            </w:pPr>
          </w:p>
        </w:tc>
      </w:tr>
      <w:tr w:rsidR="00EB670A" w:rsidRPr="007C02E6" w14:paraId="1933034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0FFA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ACE9EF"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9753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15C387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9EFA25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44C03EE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0717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DD9315"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6076F4"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3F04F8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3978E9"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E05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C7A4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ED48E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411EED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70A9457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BD9E5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703BA8"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D83E1"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77DFA5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DC158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3256E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3B94C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C6B7F5"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8C17E8"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22D87F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8E9DC"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30A777"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955486"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0474229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AAF318"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3CDEF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541D4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72389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DF1E89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48970C7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5F2CB4"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C42E449"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C97C3"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65C668E1" w14:textId="77777777" w:rsidR="00EB670A" w:rsidRPr="00227811" w:rsidRDefault="00EB670A" w:rsidP="00EB670A">
      <w:pPr>
        <w:rPr>
          <w:lang w:eastAsia="zh-CN"/>
        </w:rPr>
      </w:pPr>
    </w:p>
    <w:p w14:paraId="07B2614C"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614B671D" w14:textId="77777777" w:rsidR="00EB670A" w:rsidRDefault="00EB670A" w:rsidP="00EB670A">
      <w:pPr>
        <w:pStyle w:val="Heading3"/>
        <w:rPr>
          <w:rFonts w:cs="Arial"/>
          <w:szCs w:val="28"/>
          <w:lang w:val="en-US" w:eastAsia="zh-CN"/>
        </w:rPr>
      </w:pPr>
      <w:bookmarkStart w:id="80" w:name="_Toc175265751"/>
      <w:bookmarkStart w:id="81" w:name="_Toc175662976"/>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4BFC0D1"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6B54E060"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5449175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230A389"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FE7E8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C70E5A5"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311996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371016"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04BEF8B0"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226D9FD" w14:textId="77777777" w:rsidR="00EB670A" w:rsidRPr="00A124BB" w:rsidRDefault="00EB670A" w:rsidP="008C0856">
            <w:pPr>
              <w:pStyle w:val="TAC"/>
              <w:rPr>
                <w:lang w:eastAsia="zh-CN"/>
              </w:rPr>
            </w:pPr>
            <w:r w:rsidRPr="00A124BB">
              <w:rPr>
                <w:lang w:eastAsia="zh-CN"/>
              </w:rPr>
              <w:t>DC_</w:t>
            </w:r>
            <w:r>
              <w:rPr>
                <w:lang w:eastAsia="zh-CN"/>
              </w:rPr>
              <w:t>20-28_n7</w:t>
            </w:r>
          </w:p>
          <w:p w14:paraId="478579BB"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669BC4F6"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DFFCE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F58368"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4DE7CD35"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D5736FE"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5E56F34"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0B84BFF" w14:textId="77777777" w:rsidR="00EB670A" w:rsidRPr="00A124BB" w:rsidRDefault="00EB670A" w:rsidP="00EB670A"/>
    <w:p w14:paraId="494860C9"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761877D2"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8B5CF1D"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D79267" w14:textId="77777777" w:rsidR="00EB670A" w:rsidRPr="005B618E" w:rsidRDefault="00EB670A" w:rsidP="008C0856">
            <w:pPr>
              <w:pStyle w:val="TAH"/>
            </w:pPr>
            <w:r w:rsidRPr="005B618E">
              <w:t>ΔRIB,c for E-UTRA band / NR band (dB)7</w:t>
            </w:r>
          </w:p>
        </w:tc>
      </w:tr>
      <w:tr w:rsidR="00EB670A" w:rsidRPr="00A124BB" w14:paraId="14DA989A"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3B99D9D"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2E06049" w14:textId="77777777" w:rsidR="00EB670A" w:rsidRPr="005B618E" w:rsidRDefault="00EB670A" w:rsidP="008C0856">
            <w:pPr>
              <w:pStyle w:val="TAH"/>
            </w:pPr>
            <w:r w:rsidRPr="005B618E">
              <w:t>Component band in order of bands in configuration8</w:t>
            </w:r>
          </w:p>
        </w:tc>
      </w:tr>
      <w:tr w:rsidR="00EB670A" w:rsidRPr="00A124BB" w14:paraId="2D74F084"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1D1BBF" w14:textId="77777777" w:rsidR="00EB670A" w:rsidRPr="00A124BB" w:rsidRDefault="00EB670A" w:rsidP="008C0856">
            <w:pPr>
              <w:pStyle w:val="TAC"/>
              <w:rPr>
                <w:lang w:eastAsia="zh-CN"/>
              </w:rPr>
            </w:pPr>
            <w:r>
              <w:rPr>
                <w:lang w:eastAsia="zh-CN"/>
              </w:rPr>
              <w:t>DC_20-28_n7</w:t>
            </w:r>
          </w:p>
          <w:p w14:paraId="74BE330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FB82F57"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7FD056F"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0C62B38" w14:textId="77777777" w:rsidR="00EB670A" w:rsidRPr="00A124BB" w:rsidRDefault="00EB670A" w:rsidP="008C0856">
            <w:pPr>
              <w:pStyle w:val="TAC"/>
              <w:rPr>
                <w:lang w:eastAsia="zh-CN"/>
              </w:rPr>
            </w:pPr>
            <w:r>
              <w:rPr>
                <w:szCs w:val="18"/>
                <w:lang w:eastAsia="zh-CN"/>
              </w:rPr>
              <w:t>-</w:t>
            </w:r>
          </w:p>
        </w:tc>
      </w:tr>
      <w:tr w:rsidR="00EB670A" w:rsidRPr="00A124BB" w14:paraId="5AE819E8"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3BC460"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1E9A191" w14:textId="77777777" w:rsidR="00EB670A" w:rsidRPr="00A124BB" w:rsidRDefault="00EB670A" w:rsidP="008C0856">
            <w:pPr>
              <w:pStyle w:val="TAN"/>
              <w:rPr>
                <w:rFonts w:eastAsia="Malgun Gothic"/>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1536B825" w14:textId="77777777" w:rsidR="00EB670A" w:rsidRPr="00A124BB" w:rsidRDefault="00EB670A" w:rsidP="00EB670A">
      <w:pPr>
        <w:rPr>
          <w:lang w:eastAsia="zh-CN"/>
        </w:rPr>
      </w:pPr>
    </w:p>
    <w:p w14:paraId="6F431544" w14:textId="77777777" w:rsidR="00EB670A" w:rsidRDefault="00EB670A" w:rsidP="00EB670A">
      <w:pPr>
        <w:pStyle w:val="Heading3"/>
        <w:rPr>
          <w:rFonts w:cs="Arial"/>
          <w:szCs w:val="28"/>
          <w:lang w:val="en-US" w:eastAsia="zh-CN"/>
        </w:rPr>
      </w:pPr>
      <w:bookmarkStart w:id="82" w:name="_Toc175265752"/>
      <w:bookmarkStart w:id="83" w:name="_Toc175662977"/>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B93C9E3"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6FB4F0CA"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3D62EF62"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B8661CF"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264C1148"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17864A63"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E06BE5"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D97DEF2"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650D0F1"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56C7E07" w14:textId="77777777" w:rsidR="00EB670A" w:rsidRDefault="00EB670A" w:rsidP="008C0856">
            <w:pPr>
              <w:pStyle w:val="TAH"/>
              <w:rPr>
                <w:lang w:val="en-US"/>
              </w:rPr>
            </w:pPr>
            <w:r>
              <w:rPr>
                <w:lang w:val="en-US"/>
              </w:rPr>
              <w:t>UL</w:t>
            </w:r>
          </w:p>
          <w:p w14:paraId="2E2B892B"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739FA0E"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63AD735"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7A5EEA36" w14:textId="77777777" w:rsidR="00EB670A" w:rsidRDefault="00EB670A" w:rsidP="008C0856">
            <w:pPr>
              <w:pStyle w:val="TAH"/>
              <w:rPr>
                <w:lang w:val="en-US"/>
              </w:rPr>
            </w:pPr>
            <w:r>
              <w:rPr>
                <w:lang w:val="en-US"/>
              </w:rPr>
              <w:t>IMD order</w:t>
            </w:r>
          </w:p>
        </w:tc>
      </w:tr>
      <w:tr w:rsidR="00EB670A" w14:paraId="6CA057AF"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4F3FADC7"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58FA9517"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0367F7B"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65C54947"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5C992074"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797EDF0C"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133FD88E"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1363898B" w14:textId="77777777" w:rsidR="00EB670A" w:rsidRDefault="00EB670A" w:rsidP="008C0856">
            <w:pPr>
              <w:pStyle w:val="TAC"/>
              <w:rPr>
                <w:lang w:val="en-US"/>
              </w:rPr>
            </w:pPr>
            <w:r>
              <w:rPr>
                <w:lang w:val="en-US"/>
              </w:rPr>
              <w:t>N/A</w:t>
            </w:r>
          </w:p>
        </w:tc>
      </w:tr>
      <w:tr w:rsidR="00EB670A" w14:paraId="3361A72A" w14:textId="77777777" w:rsidTr="008C0856">
        <w:trPr>
          <w:trHeight w:val="54"/>
          <w:jc w:val="center"/>
        </w:trPr>
        <w:tc>
          <w:tcPr>
            <w:tcW w:w="2258" w:type="dxa"/>
            <w:tcBorders>
              <w:top w:val="nil"/>
              <w:left w:val="single" w:sz="4" w:space="0" w:color="auto"/>
              <w:bottom w:val="nil"/>
              <w:right w:val="single" w:sz="4" w:space="0" w:color="auto"/>
            </w:tcBorders>
          </w:tcPr>
          <w:p w14:paraId="5E50CBA2"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5CA0F7D1"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264FF155"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63EA0CA3"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4F3C35A"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369A0A05"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E7F2FBE"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00576245" w14:textId="77777777" w:rsidR="00EB670A" w:rsidRDefault="00EB670A" w:rsidP="008C0856">
            <w:pPr>
              <w:pStyle w:val="TAC"/>
              <w:rPr>
                <w:lang w:val="en-US"/>
              </w:rPr>
            </w:pPr>
            <w:r>
              <w:rPr>
                <w:lang w:val="en-US"/>
              </w:rPr>
              <w:t>N/A</w:t>
            </w:r>
          </w:p>
        </w:tc>
      </w:tr>
      <w:tr w:rsidR="00EB670A" w14:paraId="5E85DA6C"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4456D5A5"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524EE592"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37C9E895"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57EC6E1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448AA59"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12BBD613"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4B106427"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4EDF106C"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734F75D2"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0193D3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4A67F49F" w14:textId="77777777" w:rsidR="00EB670A" w:rsidRDefault="00EB670A" w:rsidP="00EB670A">
      <w:pPr>
        <w:rPr>
          <w:lang w:eastAsia="ko-KR"/>
        </w:rPr>
      </w:pPr>
      <w:bookmarkStart w:id="84" w:name="_Toc173953339"/>
    </w:p>
    <w:p w14:paraId="11205101" w14:textId="77777777" w:rsidR="00EB670A" w:rsidRPr="005B618E" w:rsidRDefault="00EB670A" w:rsidP="00EB670A">
      <w:pPr>
        <w:pStyle w:val="Heading2"/>
      </w:pPr>
      <w:bookmarkStart w:id="85" w:name="_Toc175265753"/>
      <w:bookmarkStart w:id="86" w:name="_Toc175662978"/>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1FD053A7" w14:textId="77777777" w:rsidR="00EB670A" w:rsidRPr="00640E09" w:rsidRDefault="00EB670A" w:rsidP="00EB670A">
      <w:pPr>
        <w:pStyle w:val="Heading3"/>
      </w:pPr>
      <w:bookmarkStart w:id="87" w:name="_Toc173953340"/>
      <w:bookmarkStart w:id="88" w:name="_Toc175265754"/>
      <w:bookmarkStart w:id="89" w:name="_Toc175662979"/>
      <w:r w:rsidRPr="00640E09">
        <w:t>6.3.1</w:t>
      </w:r>
      <w:r w:rsidRPr="00640E09">
        <w:tab/>
      </w:r>
      <w:r w:rsidRPr="005B618E">
        <w:rPr>
          <w:rFonts w:hint="eastAsia"/>
        </w:rPr>
        <w:t>Configurations</w:t>
      </w:r>
      <w:r w:rsidRPr="00640E09">
        <w:t xml:space="preserve"> for DC</w:t>
      </w:r>
      <w:bookmarkEnd w:id="87"/>
      <w:bookmarkEnd w:id="88"/>
      <w:bookmarkEnd w:id="89"/>
    </w:p>
    <w:p w14:paraId="162601AA"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39DAD7E5"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1AA1FC" w14:textId="77777777" w:rsidR="00EB670A" w:rsidRPr="005B618E" w:rsidRDefault="00EB670A" w:rsidP="008C0856">
            <w:pPr>
              <w:pStyle w:val="TAH"/>
            </w:pPr>
            <w:r w:rsidRPr="005B618E">
              <w:t>EN-DC</w:t>
            </w:r>
          </w:p>
          <w:p w14:paraId="57C52879"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41AE8153" w14:textId="77777777" w:rsidR="00EB670A" w:rsidRPr="005B618E" w:rsidRDefault="00EB670A" w:rsidP="008C0856">
            <w:pPr>
              <w:pStyle w:val="TAH"/>
            </w:pPr>
            <w:r w:rsidRPr="005B618E">
              <w:t>Uplink EN-DC</w:t>
            </w:r>
          </w:p>
          <w:p w14:paraId="5EA41F0C" w14:textId="77777777" w:rsidR="00EB670A" w:rsidRPr="005B618E" w:rsidRDefault="00EB670A" w:rsidP="008C0856">
            <w:pPr>
              <w:pStyle w:val="TAH"/>
            </w:pPr>
            <w:r w:rsidRPr="005B618E">
              <w:t>configuration</w:t>
            </w:r>
          </w:p>
          <w:p w14:paraId="5947FDA7" w14:textId="77777777" w:rsidR="00EB670A" w:rsidRPr="005B618E" w:rsidRDefault="00EB670A" w:rsidP="008C0856">
            <w:pPr>
              <w:pStyle w:val="TAH"/>
            </w:pPr>
            <w:r w:rsidRPr="005B618E">
              <w:t>(NOTE X)</w:t>
            </w:r>
          </w:p>
        </w:tc>
      </w:tr>
      <w:tr w:rsidR="00EB670A" w:rsidRPr="007C02E6" w14:paraId="7CE7A6AD"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9391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02F28F3" w14:textId="77777777" w:rsidR="00EB670A" w:rsidRPr="005B618E" w:rsidRDefault="00EB670A" w:rsidP="008C0856">
            <w:pPr>
              <w:pStyle w:val="TAC"/>
            </w:pPr>
            <w:r w:rsidRPr="005B618E">
              <w:t>DC_1A_n41A</w:t>
            </w:r>
          </w:p>
          <w:p w14:paraId="0C42E213" w14:textId="77777777" w:rsidR="00EB670A" w:rsidRPr="00640E09" w:rsidRDefault="00EB670A" w:rsidP="008C0856">
            <w:pPr>
              <w:pStyle w:val="TAC"/>
            </w:pPr>
            <w:r w:rsidRPr="005B618E">
              <w:t>DC_8A_n41A</w:t>
            </w:r>
          </w:p>
        </w:tc>
      </w:tr>
      <w:tr w:rsidR="00EB670A" w:rsidRPr="007C02E6" w14:paraId="2E0473BF"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DF22864" w14:textId="77777777" w:rsidR="00EB670A" w:rsidRPr="005B618E" w:rsidRDefault="00EB670A" w:rsidP="008C0856">
            <w:pPr>
              <w:pStyle w:val="TAN"/>
            </w:pPr>
            <w:r w:rsidRPr="005B618E">
              <w:rPr>
                <w:rFonts w:hint="eastAsia"/>
              </w:rPr>
              <w:t>NOTE X:</w:t>
            </w:r>
          </w:p>
        </w:tc>
      </w:tr>
    </w:tbl>
    <w:p w14:paraId="7BD9440B" w14:textId="77777777" w:rsidR="00EB670A" w:rsidRPr="007C02E6" w:rsidRDefault="00EB670A" w:rsidP="00EB670A">
      <w:pPr>
        <w:widowControl w:val="0"/>
        <w:rPr>
          <w:rFonts w:eastAsia="PMingLiU"/>
        </w:rPr>
      </w:pPr>
    </w:p>
    <w:p w14:paraId="59145C25" w14:textId="77777777" w:rsidR="00EB670A" w:rsidRPr="00640E09" w:rsidRDefault="00EB670A" w:rsidP="00EB670A">
      <w:pPr>
        <w:pStyle w:val="Heading3"/>
      </w:pPr>
      <w:bookmarkStart w:id="90" w:name="_Toc173953341"/>
      <w:bookmarkStart w:id="91" w:name="_Toc175265755"/>
      <w:bookmarkStart w:id="92" w:name="_Toc175662980"/>
      <w:r w:rsidRPr="00640E09">
        <w:lastRenderedPageBreak/>
        <w:t>6.3.2</w:t>
      </w:r>
      <w:r w:rsidRPr="00640E09">
        <w:tab/>
      </w:r>
      <w:r w:rsidRPr="00640E09">
        <w:rPr>
          <w:rFonts w:hint="eastAsia"/>
        </w:rPr>
        <w:t>C</w:t>
      </w:r>
      <w:r w:rsidRPr="00640E09">
        <w:t>o-existence analysis for DC</w:t>
      </w:r>
      <w:bookmarkEnd w:id="90"/>
      <w:bookmarkEnd w:id="91"/>
      <w:bookmarkEnd w:id="92"/>
    </w:p>
    <w:p w14:paraId="7D1FE4E9"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2C2A7487"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9DA6F2"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A1A65C1"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EA721"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1E8D4E"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11FCDE4" w14:textId="77777777" w:rsidR="00EB670A" w:rsidRPr="005B618E" w:rsidRDefault="00EB670A" w:rsidP="008C0856">
            <w:pPr>
              <w:pStyle w:val="TAH"/>
            </w:pPr>
            <w:r w:rsidRPr="005B618E">
              <w:t>fy_high</w:t>
            </w:r>
          </w:p>
        </w:tc>
      </w:tr>
      <w:tr w:rsidR="00EB670A" w:rsidRPr="007C02E6" w14:paraId="599A653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52A91"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FF0079"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20F4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0F13C"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C3477D" w14:textId="77777777" w:rsidR="00EB670A" w:rsidRPr="005B618E" w:rsidRDefault="00EB670A" w:rsidP="008C0856">
            <w:pPr>
              <w:pStyle w:val="TAC"/>
            </w:pPr>
            <w:r w:rsidRPr="005B618E">
              <w:t>|fy_high + fx_high|</w:t>
            </w:r>
          </w:p>
        </w:tc>
      </w:tr>
      <w:tr w:rsidR="00EB670A" w:rsidRPr="007C02E6" w14:paraId="418E29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90064"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00ABE9"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FCA3B" w14:textId="77777777" w:rsidR="00EB670A" w:rsidRPr="005B618E" w:rsidRDefault="00EB670A" w:rsidP="008C0856">
            <w:pPr>
              <w:pStyle w:val="TAC"/>
            </w:pPr>
            <w:r w:rsidRPr="005B618E">
              <w:t>4416 – 4670</w:t>
            </w:r>
          </w:p>
        </w:tc>
      </w:tr>
      <w:tr w:rsidR="00EB670A" w:rsidRPr="007C02E6" w14:paraId="278E77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D35015"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B3F8B1"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586795"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8A8B56"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9100B4D" w14:textId="77777777" w:rsidR="00EB670A" w:rsidRPr="005B618E" w:rsidRDefault="00EB670A" w:rsidP="008C0856">
            <w:pPr>
              <w:pStyle w:val="TAC"/>
            </w:pPr>
            <w:r w:rsidRPr="005B618E">
              <w:t>|2*fy_high – fx_low|</w:t>
            </w:r>
          </w:p>
        </w:tc>
      </w:tr>
      <w:tr w:rsidR="00EB670A" w:rsidRPr="007C02E6" w14:paraId="1CBCD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8AF38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DDC03"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E21A1" w14:textId="77777777" w:rsidR="00EB670A" w:rsidRPr="005B618E" w:rsidRDefault="00EB670A" w:rsidP="008C0856">
            <w:pPr>
              <w:pStyle w:val="TAC"/>
            </w:pPr>
            <w:r w:rsidRPr="005B618E">
              <w:t>3012 – 3460</w:t>
            </w:r>
          </w:p>
        </w:tc>
      </w:tr>
      <w:tr w:rsidR="00EB670A" w:rsidRPr="007C02E6" w14:paraId="5E6A73F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E51BF"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72D93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02E73F"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6E2970"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3892F4" w14:textId="77777777" w:rsidR="00EB670A" w:rsidRPr="005B618E" w:rsidRDefault="00EB670A" w:rsidP="008C0856">
            <w:pPr>
              <w:pStyle w:val="TAC"/>
            </w:pPr>
            <w:r w:rsidRPr="005B618E">
              <w:t>|2*fy_high + fx_high|</w:t>
            </w:r>
          </w:p>
        </w:tc>
      </w:tr>
      <w:tr w:rsidR="00EB670A" w:rsidRPr="007C02E6" w14:paraId="309500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EF454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40EB36"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8C6896" w14:textId="77777777" w:rsidR="00EB670A" w:rsidRPr="005B618E" w:rsidRDefault="00EB670A" w:rsidP="008C0856">
            <w:pPr>
              <w:pStyle w:val="TAC"/>
            </w:pPr>
            <w:r w:rsidRPr="005B618E">
              <w:t>6912 – 7360</w:t>
            </w:r>
          </w:p>
        </w:tc>
      </w:tr>
      <w:tr w:rsidR="00EB670A" w:rsidRPr="007C02E6" w14:paraId="267E63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24A8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2172E"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5AFF608"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7E853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42C8A568" w14:textId="77777777" w:rsidR="00EB670A" w:rsidRPr="005B618E" w:rsidRDefault="00EB670A" w:rsidP="008C0856">
            <w:pPr>
              <w:pStyle w:val="TAC"/>
            </w:pPr>
            <w:r w:rsidRPr="005B618E">
              <w:t>|3*fy_high – 1*fx_low|</w:t>
            </w:r>
          </w:p>
        </w:tc>
      </w:tr>
      <w:tr w:rsidR="00EB670A" w:rsidRPr="007C02E6" w14:paraId="19BE9B6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B220E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A546E4"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9D4DCD" w14:textId="77777777" w:rsidR="00EB670A" w:rsidRPr="005B618E" w:rsidRDefault="00EB670A" w:rsidP="008C0856">
            <w:pPr>
              <w:pStyle w:val="TAC"/>
            </w:pPr>
            <w:r w:rsidRPr="005B618E">
              <w:t>5508 – 6150</w:t>
            </w:r>
          </w:p>
        </w:tc>
      </w:tr>
      <w:tr w:rsidR="00EB670A" w:rsidRPr="007C02E6" w14:paraId="6F53DE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D51E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1CED2E"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BC3CFC3"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2061B57" w14:textId="77777777" w:rsidR="00EB670A" w:rsidRPr="005B618E" w:rsidRDefault="00EB670A" w:rsidP="008C0856">
            <w:pPr>
              <w:pStyle w:val="TAC"/>
            </w:pPr>
          </w:p>
        </w:tc>
      </w:tr>
      <w:tr w:rsidR="00EB670A" w:rsidRPr="007C02E6" w14:paraId="3A7E2EE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9D045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5BC6562"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8A2A1B" w14:textId="77777777" w:rsidR="00EB670A" w:rsidRPr="005B618E" w:rsidRDefault="00EB670A" w:rsidP="008C0856">
            <w:pPr>
              <w:pStyle w:val="TAC"/>
            </w:pPr>
          </w:p>
        </w:tc>
      </w:tr>
      <w:tr w:rsidR="00EB670A" w:rsidRPr="007C02E6" w14:paraId="69E90EE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AB06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F5B9C"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3F5A1583"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F81203"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30D8029D" w14:textId="77777777" w:rsidR="00EB670A" w:rsidRPr="005B618E" w:rsidRDefault="00EB670A" w:rsidP="008C0856">
            <w:pPr>
              <w:pStyle w:val="TAC"/>
            </w:pPr>
            <w:r w:rsidRPr="005B618E">
              <w:t>|3*fy_high + 1*fx_high|</w:t>
            </w:r>
          </w:p>
        </w:tc>
      </w:tr>
      <w:tr w:rsidR="00EB670A" w:rsidRPr="007C02E6" w14:paraId="08ECC48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CE9B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FD83F"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A7A189" w14:textId="77777777" w:rsidR="00EB670A" w:rsidRPr="005B618E" w:rsidRDefault="00EB670A" w:rsidP="008C0856">
            <w:pPr>
              <w:pStyle w:val="TAC"/>
            </w:pPr>
            <w:r w:rsidRPr="005B618E">
              <w:t>9408 – 10050</w:t>
            </w:r>
          </w:p>
        </w:tc>
      </w:tr>
      <w:tr w:rsidR="00EB670A" w:rsidRPr="007C02E6" w14:paraId="016EF1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3C8558"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D48F6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5F8E6E2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624EB97" w14:textId="77777777" w:rsidR="00EB670A" w:rsidRPr="005B618E" w:rsidRDefault="00EB670A" w:rsidP="008C0856">
            <w:pPr>
              <w:pStyle w:val="TAC"/>
            </w:pPr>
          </w:p>
        </w:tc>
      </w:tr>
      <w:tr w:rsidR="00EB670A" w:rsidRPr="007C02E6" w14:paraId="7611F0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3D09D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AEAA8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FD128AA" w14:textId="77777777" w:rsidR="00EB670A" w:rsidRPr="005B618E" w:rsidRDefault="00EB670A" w:rsidP="008C0856">
            <w:pPr>
              <w:pStyle w:val="TAC"/>
            </w:pPr>
          </w:p>
        </w:tc>
      </w:tr>
      <w:tr w:rsidR="00EB670A" w:rsidRPr="007C02E6" w14:paraId="4D5675B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CE9C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1922C"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654166C4"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1063AB"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4CC5144" w14:textId="77777777" w:rsidR="00EB670A" w:rsidRPr="005B618E" w:rsidRDefault="00EB670A" w:rsidP="008C0856">
            <w:pPr>
              <w:pStyle w:val="TAC"/>
            </w:pPr>
            <w:r w:rsidRPr="005B618E">
              <w:t>|fy_high – 4*fx_low|</w:t>
            </w:r>
          </w:p>
        </w:tc>
      </w:tr>
      <w:tr w:rsidR="00EB670A" w:rsidRPr="007C02E6" w14:paraId="2DD0A35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EFE447"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6151AA2"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BA473" w14:textId="77777777" w:rsidR="00EB670A" w:rsidRPr="005B618E" w:rsidRDefault="00EB670A" w:rsidP="008C0856">
            <w:pPr>
              <w:pStyle w:val="TAC"/>
            </w:pPr>
            <w:r w:rsidRPr="005B618E">
              <w:t>5424 – 4990</w:t>
            </w:r>
          </w:p>
        </w:tc>
      </w:tr>
      <w:tr w:rsidR="00EB670A" w:rsidRPr="007C02E6" w14:paraId="534AEB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166EE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AAA11D"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5FF3AAA7"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E6AFB2"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9EF1024" w14:textId="77777777" w:rsidR="00EB670A" w:rsidRPr="005B618E" w:rsidRDefault="00EB670A" w:rsidP="008C0856">
            <w:pPr>
              <w:pStyle w:val="TAC"/>
            </w:pPr>
            <w:r w:rsidRPr="005B618E">
              <w:t>|2*fy_high – 3*fx_low|</w:t>
            </w:r>
          </w:p>
        </w:tc>
      </w:tr>
      <w:tr w:rsidR="00EB670A" w:rsidRPr="007C02E6" w14:paraId="0333820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11BD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D559C6"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E1DEF7" w14:textId="77777777" w:rsidR="00EB670A" w:rsidRPr="005B618E" w:rsidRDefault="00EB670A" w:rsidP="008C0856">
            <w:pPr>
              <w:pStyle w:val="TAC"/>
            </w:pPr>
            <w:r w:rsidRPr="005B618E">
              <w:t>948 – 380</w:t>
            </w:r>
          </w:p>
        </w:tc>
      </w:tr>
      <w:tr w:rsidR="00EB670A" w:rsidRPr="007C02E6" w14:paraId="656BEC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EC6D"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0F4CE"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90C6033"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D34471"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75F57A90" w14:textId="77777777" w:rsidR="00EB670A" w:rsidRPr="005B618E" w:rsidRDefault="00EB670A" w:rsidP="008C0856">
            <w:pPr>
              <w:pStyle w:val="TAC"/>
            </w:pPr>
            <w:r w:rsidRPr="005B618E">
              <w:t>|fy_high + 4*fx_high|</w:t>
            </w:r>
          </w:p>
        </w:tc>
      </w:tr>
      <w:tr w:rsidR="00EB670A" w:rsidRPr="007C02E6" w14:paraId="5F3FF9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5D1D5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3BF5A4"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B5671" w14:textId="77777777" w:rsidR="00EB670A" w:rsidRPr="005B618E" w:rsidRDefault="00EB670A" w:rsidP="008C0856">
            <w:pPr>
              <w:pStyle w:val="TAC"/>
            </w:pPr>
            <w:r w:rsidRPr="005B618E">
              <w:t>10176 – 10610</w:t>
            </w:r>
          </w:p>
        </w:tc>
      </w:tr>
      <w:tr w:rsidR="00EB670A" w:rsidRPr="007C02E6" w14:paraId="046183A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63E0E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6BACD"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5B294AF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2E201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36916F24" w14:textId="77777777" w:rsidR="00EB670A" w:rsidRPr="005B618E" w:rsidRDefault="00EB670A" w:rsidP="008C0856">
            <w:pPr>
              <w:pStyle w:val="TAC"/>
            </w:pPr>
            <w:r w:rsidRPr="005B618E">
              <w:t>|2*fy_high + 3*fx_high|</w:t>
            </w:r>
          </w:p>
        </w:tc>
      </w:tr>
      <w:tr w:rsidR="00EB670A" w:rsidRPr="007C02E6" w14:paraId="453224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8E9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3D0628"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2226A9" w14:textId="77777777" w:rsidR="00EB670A" w:rsidRPr="005B618E" w:rsidRDefault="00EB670A" w:rsidP="008C0856">
            <w:pPr>
              <w:pStyle w:val="TAC"/>
            </w:pPr>
            <w:r w:rsidRPr="005B618E">
              <w:t>10752 – 11320</w:t>
            </w:r>
          </w:p>
        </w:tc>
      </w:tr>
      <w:tr w:rsidR="00EB670A" w:rsidRPr="007C02E6" w14:paraId="29B55D97"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B2B728"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6294E7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2DD442A6" w14:textId="77777777" w:rsidR="00EB670A" w:rsidRDefault="00EB670A" w:rsidP="00EB670A">
      <w:pPr>
        <w:widowControl w:val="0"/>
        <w:rPr>
          <w:rFonts w:eastAsia="PMingLiU"/>
          <w:lang w:eastAsia="zh-TW"/>
        </w:rPr>
      </w:pPr>
    </w:p>
    <w:p w14:paraId="430D9726"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3FAD49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B6C53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5BF3B3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506A01"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BFF6FD8"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72963F" w14:textId="77777777" w:rsidR="00EB670A" w:rsidRPr="005B618E" w:rsidRDefault="00EB670A" w:rsidP="008C0856">
            <w:pPr>
              <w:pStyle w:val="TAH"/>
            </w:pPr>
            <w:r w:rsidRPr="005B618E">
              <w:t>fy_high</w:t>
            </w:r>
          </w:p>
        </w:tc>
      </w:tr>
      <w:tr w:rsidR="00EB670A" w:rsidRPr="007C02E6" w14:paraId="06652E9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984CF"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28D3A3"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BF745"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101"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7F6C28" w14:textId="77777777" w:rsidR="00EB670A" w:rsidRPr="005B618E" w:rsidRDefault="00EB670A" w:rsidP="008C0856">
            <w:pPr>
              <w:pStyle w:val="TAC"/>
            </w:pPr>
            <w:r w:rsidRPr="005B618E">
              <w:t>|fy_high + fx_high|</w:t>
            </w:r>
          </w:p>
        </w:tc>
      </w:tr>
      <w:tr w:rsidR="00EB670A" w:rsidRPr="007C02E6" w14:paraId="3A9EEC9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B964F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45411"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F9EA51" w14:textId="77777777" w:rsidR="00EB670A" w:rsidRPr="005B618E" w:rsidRDefault="00EB670A" w:rsidP="008C0856">
            <w:pPr>
              <w:pStyle w:val="TAC"/>
            </w:pPr>
            <w:r w:rsidRPr="005B618E">
              <w:t>3376 – 3605</w:t>
            </w:r>
          </w:p>
        </w:tc>
      </w:tr>
      <w:tr w:rsidR="00EB670A" w:rsidRPr="007C02E6" w14:paraId="2BE64F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7E593"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5F2E7D"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875571"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E59655"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EC52341" w14:textId="77777777" w:rsidR="00EB670A" w:rsidRPr="005B618E" w:rsidRDefault="00EB670A" w:rsidP="008C0856">
            <w:pPr>
              <w:pStyle w:val="TAC"/>
            </w:pPr>
            <w:r w:rsidRPr="005B618E">
              <w:t>|2*fy_high – fx_low|</w:t>
            </w:r>
          </w:p>
        </w:tc>
      </w:tr>
      <w:tr w:rsidR="00EB670A" w:rsidRPr="007C02E6" w14:paraId="6636CE9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84C80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9946C"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FC6B4" w14:textId="77777777" w:rsidR="00EB670A" w:rsidRPr="005B618E" w:rsidRDefault="00EB670A" w:rsidP="008C0856">
            <w:pPr>
              <w:pStyle w:val="TAC"/>
            </w:pPr>
            <w:r w:rsidRPr="005B618E">
              <w:t>4077 – 4500</w:t>
            </w:r>
          </w:p>
        </w:tc>
      </w:tr>
      <w:tr w:rsidR="00EB670A" w:rsidRPr="007C02E6" w14:paraId="23B2E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9F6F15"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7573BD"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E5DDD8"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7C8C8E"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28C8F9" w14:textId="77777777" w:rsidR="00EB670A" w:rsidRPr="005B618E" w:rsidRDefault="00EB670A" w:rsidP="008C0856">
            <w:pPr>
              <w:pStyle w:val="TAC"/>
            </w:pPr>
            <w:r w:rsidRPr="005B618E">
              <w:t>|2*fy_high + fx_high|</w:t>
            </w:r>
          </w:p>
        </w:tc>
      </w:tr>
      <w:tr w:rsidR="00EB670A" w:rsidRPr="007C02E6" w14:paraId="3EE1AC6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674F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2308C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152963" w14:textId="77777777" w:rsidR="00EB670A" w:rsidRPr="005B618E" w:rsidRDefault="00EB670A" w:rsidP="008C0856">
            <w:pPr>
              <w:pStyle w:val="TAC"/>
            </w:pPr>
            <w:r w:rsidRPr="005B618E">
              <w:t>5872 – 6295</w:t>
            </w:r>
          </w:p>
        </w:tc>
      </w:tr>
      <w:tr w:rsidR="00EB670A" w:rsidRPr="007C02E6" w14:paraId="7096CA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FEBC4"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24C42C"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986C37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6AE30"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4555331D" w14:textId="77777777" w:rsidR="00EB670A" w:rsidRPr="005B618E" w:rsidRDefault="00EB670A" w:rsidP="008C0856">
            <w:pPr>
              <w:pStyle w:val="TAC"/>
            </w:pPr>
            <w:r w:rsidRPr="005B618E">
              <w:t>|3*fy_high – 1*fx_low|</w:t>
            </w:r>
          </w:p>
        </w:tc>
      </w:tr>
      <w:tr w:rsidR="00EB670A" w:rsidRPr="007C02E6" w14:paraId="1AFC229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30B4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04C3A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D329ED" w14:textId="77777777" w:rsidR="00EB670A" w:rsidRPr="005B618E" w:rsidRDefault="00EB670A" w:rsidP="008C0856">
            <w:pPr>
              <w:pStyle w:val="TAC"/>
            </w:pPr>
            <w:r w:rsidRPr="005B618E">
              <w:t>6573 – 7190</w:t>
            </w:r>
          </w:p>
        </w:tc>
      </w:tr>
      <w:tr w:rsidR="00EB670A" w:rsidRPr="007C02E6" w14:paraId="5C9D459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C6FAB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8D9A8B"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4C6EB2B1"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DCA153B" w14:textId="77777777" w:rsidR="00EB670A" w:rsidRPr="005B618E" w:rsidRDefault="00EB670A" w:rsidP="008C0856">
            <w:pPr>
              <w:pStyle w:val="TAC"/>
            </w:pPr>
          </w:p>
        </w:tc>
      </w:tr>
      <w:tr w:rsidR="00EB670A" w:rsidRPr="007C02E6" w14:paraId="247076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844EF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D5EC51"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D794B2" w14:textId="77777777" w:rsidR="00EB670A" w:rsidRPr="005B618E" w:rsidRDefault="00EB670A" w:rsidP="008C0856">
            <w:pPr>
              <w:pStyle w:val="TAC"/>
            </w:pPr>
          </w:p>
        </w:tc>
      </w:tr>
      <w:tr w:rsidR="00EB670A" w:rsidRPr="007C02E6" w14:paraId="41B93F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7E5CC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B9D6B8"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6F32ED"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17F0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0472C341" w14:textId="77777777" w:rsidR="00EB670A" w:rsidRPr="005B618E" w:rsidRDefault="00EB670A" w:rsidP="008C0856">
            <w:pPr>
              <w:pStyle w:val="TAC"/>
            </w:pPr>
            <w:r w:rsidRPr="005B618E">
              <w:t>|3*fy_high + 1*fx_high|</w:t>
            </w:r>
          </w:p>
        </w:tc>
      </w:tr>
      <w:tr w:rsidR="00EB670A" w:rsidRPr="007C02E6" w14:paraId="0A1AB39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1FB07"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C8269D"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7E449A" w14:textId="77777777" w:rsidR="00EB670A" w:rsidRPr="005B618E" w:rsidRDefault="00EB670A" w:rsidP="008C0856">
            <w:pPr>
              <w:pStyle w:val="TAC"/>
            </w:pPr>
            <w:r w:rsidRPr="005B618E">
              <w:t>8368 – 8985</w:t>
            </w:r>
          </w:p>
        </w:tc>
      </w:tr>
      <w:tr w:rsidR="00EB670A" w:rsidRPr="007C02E6" w14:paraId="15838BD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98EE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C6AAC"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CB4FCC9"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6527C9E" w14:textId="77777777" w:rsidR="00EB670A" w:rsidRPr="005B618E" w:rsidRDefault="00EB670A" w:rsidP="008C0856">
            <w:pPr>
              <w:pStyle w:val="TAC"/>
            </w:pPr>
          </w:p>
        </w:tc>
      </w:tr>
      <w:tr w:rsidR="00EB670A" w:rsidRPr="007C02E6" w14:paraId="4EEF84B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7C9A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1F3D98"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8ABFDD" w14:textId="77777777" w:rsidR="00EB670A" w:rsidRPr="005B618E" w:rsidRDefault="00EB670A" w:rsidP="008C0856">
            <w:pPr>
              <w:pStyle w:val="TAC"/>
            </w:pPr>
          </w:p>
        </w:tc>
      </w:tr>
      <w:tr w:rsidR="00EB670A" w:rsidRPr="007C02E6" w14:paraId="19A609E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C304AB"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970A0F"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7E69B7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8B31E06"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4A938D71" w14:textId="77777777" w:rsidR="00EB670A" w:rsidRPr="005B618E" w:rsidRDefault="00EB670A" w:rsidP="008C0856">
            <w:pPr>
              <w:pStyle w:val="TAC"/>
            </w:pPr>
            <w:r w:rsidRPr="005B618E">
              <w:t>|fy_high – 4*fx_low|</w:t>
            </w:r>
          </w:p>
        </w:tc>
      </w:tr>
      <w:tr w:rsidR="00EB670A" w:rsidRPr="007C02E6" w14:paraId="2F589A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D6EBA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1B9F30"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6EAC0" w14:textId="77777777" w:rsidR="00EB670A" w:rsidRPr="005B618E" w:rsidRDefault="00EB670A" w:rsidP="008C0856">
            <w:pPr>
              <w:pStyle w:val="TAC"/>
            </w:pPr>
            <w:r w:rsidRPr="005B618E">
              <w:t>1164 – 830</w:t>
            </w:r>
          </w:p>
        </w:tc>
      </w:tr>
      <w:tr w:rsidR="00EB670A" w:rsidRPr="007C02E6" w14:paraId="71BCC1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27FBF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F931EE"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07FD482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C6186D"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CA3C4AC" w14:textId="77777777" w:rsidR="00EB670A" w:rsidRPr="005B618E" w:rsidRDefault="00EB670A" w:rsidP="008C0856">
            <w:pPr>
              <w:pStyle w:val="TAC"/>
            </w:pPr>
            <w:r w:rsidRPr="005B618E">
              <w:t>|2*fy_high – 3*fx_low|</w:t>
            </w:r>
          </w:p>
        </w:tc>
      </w:tr>
      <w:tr w:rsidR="00EB670A" w:rsidRPr="007C02E6" w14:paraId="521F7CD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3068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2EE2C8"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BED5DE" w14:textId="77777777" w:rsidR="00EB670A" w:rsidRPr="005B618E" w:rsidRDefault="00EB670A" w:rsidP="008C0856">
            <w:pPr>
              <w:pStyle w:val="TAC"/>
            </w:pPr>
            <w:r w:rsidRPr="005B618E">
              <w:t>2247 – 2740</w:t>
            </w:r>
          </w:p>
        </w:tc>
      </w:tr>
      <w:tr w:rsidR="00EB670A" w:rsidRPr="007C02E6" w14:paraId="4C96C6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06149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5174D9"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08FC69F3"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793CD5"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41FA201" w14:textId="77777777" w:rsidR="00EB670A" w:rsidRPr="005B618E" w:rsidRDefault="00EB670A" w:rsidP="008C0856">
            <w:pPr>
              <w:pStyle w:val="TAC"/>
            </w:pPr>
            <w:r w:rsidRPr="005B618E">
              <w:t>|fy_high + 4*fx_high|</w:t>
            </w:r>
          </w:p>
        </w:tc>
      </w:tr>
      <w:tr w:rsidR="00EB670A" w:rsidRPr="007C02E6" w14:paraId="22C510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8915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2CFF1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43D813" w14:textId="77777777" w:rsidR="00EB670A" w:rsidRPr="005B618E" w:rsidRDefault="00EB670A" w:rsidP="008C0856">
            <w:pPr>
              <w:pStyle w:val="TAC"/>
            </w:pPr>
            <w:r w:rsidRPr="005B618E">
              <w:t>6016 – 6350</w:t>
            </w:r>
          </w:p>
        </w:tc>
      </w:tr>
      <w:tr w:rsidR="00EB670A" w:rsidRPr="007C02E6" w14:paraId="3CA4EA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5D94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0EB947"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3FE6A78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B655AB"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4013041" w14:textId="77777777" w:rsidR="00EB670A" w:rsidRPr="005B618E" w:rsidRDefault="00EB670A" w:rsidP="008C0856">
            <w:pPr>
              <w:pStyle w:val="TAC"/>
            </w:pPr>
            <w:r w:rsidRPr="005B618E">
              <w:t>|2*fy_high + 3*fx_high|</w:t>
            </w:r>
          </w:p>
        </w:tc>
      </w:tr>
      <w:tr w:rsidR="00EB670A" w:rsidRPr="007C02E6" w14:paraId="26ECDA1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D05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21B9ED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A90335" w14:textId="77777777" w:rsidR="00EB670A" w:rsidRPr="005B618E" w:rsidRDefault="00EB670A" w:rsidP="008C0856">
            <w:pPr>
              <w:pStyle w:val="TAC"/>
            </w:pPr>
            <w:r w:rsidRPr="005B618E">
              <w:t>7632 – 8125</w:t>
            </w:r>
          </w:p>
        </w:tc>
      </w:tr>
      <w:tr w:rsidR="00EB670A" w:rsidRPr="007C02E6" w14:paraId="4252E060"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76F23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937876A"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007687D0" w14:textId="77777777" w:rsidR="00EB670A" w:rsidRDefault="00EB670A" w:rsidP="00EB670A">
      <w:pPr>
        <w:widowControl w:val="0"/>
        <w:rPr>
          <w:rFonts w:eastAsia="PMingLiU"/>
          <w:lang w:eastAsia="zh-TW"/>
        </w:rPr>
      </w:pPr>
    </w:p>
    <w:p w14:paraId="5E44EE3C"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5744C11"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2996E611" w14:textId="77777777" w:rsidR="00EB670A" w:rsidRDefault="00EB670A" w:rsidP="00EB670A">
      <w:pPr>
        <w:pStyle w:val="Heading3"/>
      </w:pPr>
      <w:bookmarkStart w:id="93" w:name="_Toc173953342"/>
      <w:bookmarkStart w:id="94" w:name="_Toc175265756"/>
      <w:bookmarkStart w:id="95" w:name="_Toc175662981"/>
      <w:r>
        <w:t>6.3</w:t>
      </w:r>
      <w:r w:rsidRPr="007C02E6">
        <w:t>.3</w:t>
      </w:r>
      <w:r w:rsidRPr="007C02E6">
        <w:tab/>
        <w:t>∆TIB and ∆RIB values</w:t>
      </w:r>
      <w:bookmarkEnd w:id="93"/>
      <w:bookmarkEnd w:id="94"/>
      <w:bookmarkEnd w:id="95"/>
    </w:p>
    <w:p w14:paraId="1D04F55E"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6245CCCC" w14:textId="77777777" w:rsidR="00EB670A" w:rsidRPr="007C02E6" w:rsidRDefault="00EB670A" w:rsidP="00EB670A">
      <w:pPr>
        <w:widowControl w:val="0"/>
        <w:spacing w:before="60"/>
        <w:jc w:val="center"/>
        <w:rPr>
          <w:rFonts w:ascii="Arial" w:eastAsia="PMingLiU" w:hAnsi="Arial"/>
          <w:b/>
        </w:rPr>
      </w:pPr>
      <w:r w:rsidRPr="007C02E6">
        <w:rPr>
          <w:rFonts w:ascii="Arial" w:eastAsia="PMingLiU" w:hAnsi="Arial"/>
          <w:b/>
        </w:rPr>
        <w:t xml:space="preserve">Table </w:t>
      </w:r>
      <w:r>
        <w:rPr>
          <w:rFonts w:ascii="Arial" w:eastAsia="PMingLiU" w:hAnsi="Arial"/>
          <w:b/>
        </w:rPr>
        <w:t>6.3</w:t>
      </w:r>
      <w:r w:rsidRPr="007C02E6">
        <w:rPr>
          <w:rFonts w:ascii="Arial" w:eastAsia="PMingLiU" w:hAnsi="Arial"/>
          <w:b/>
        </w:rPr>
        <w:t>.3-1: ΔT</w:t>
      </w:r>
      <w:r w:rsidRPr="007C02E6">
        <w:rPr>
          <w:rFonts w:ascii="Arial" w:eastAsia="PMingLiU" w:hAnsi="Arial"/>
          <w:b/>
          <w:vertAlign w:val="subscript"/>
        </w:rPr>
        <w:t>IB,c</w:t>
      </w:r>
      <w:r w:rsidRPr="007C02E6">
        <w:rPr>
          <w:rFonts w:ascii="Arial" w:eastAsia="PMingLiU" w:hAnsi="Arial" w:cs="Arial"/>
          <w:b/>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295C469B"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8A0C"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2C354"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2FBF965A"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0D8106"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B9F6B"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2D4A72D4"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F7C34D" w14:textId="77777777" w:rsidR="00EB670A" w:rsidRPr="007C02E6" w:rsidRDefault="00EB670A" w:rsidP="008C0856">
            <w:pPr>
              <w:pStyle w:val="TAC"/>
              <w:rPr>
                <w:rFonts w:eastAsia="MS Mincho"/>
              </w:rPr>
            </w:pPr>
            <w:r w:rsidRPr="007C02E6">
              <w:rPr>
                <w:lang w:eastAsia="fi-FI"/>
              </w:rPr>
              <w:t>DC_</w:t>
            </w:r>
            <w:r>
              <w:rPr>
                <w:lang w:eastAsia="fi-FI"/>
              </w:rPr>
              <w:t>1</w:t>
            </w:r>
            <w:r w:rsidRPr="007C02E6">
              <w:rPr>
                <w:lang w:eastAsia="fi-FI"/>
              </w:rPr>
              <w:t>A-</w:t>
            </w:r>
            <w:r>
              <w:rPr>
                <w:lang w:eastAsia="fi-FI"/>
              </w:rPr>
              <w:t>8</w:t>
            </w:r>
            <w:r w:rsidRPr="007C02E6">
              <w:rPr>
                <w:lang w:eastAsia="fi-FI"/>
              </w:rPr>
              <w:t>A_n</w:t>
            </w:r>
            <w:r>
              <w:rPr>
                <w:lang w:eastAsia="fi-FI"/>
              </w:rPr>
              <w:t>41</w:t>
            </w:r>
            <w:r w:rsidRPr="007C02E6">
              <w:rPr>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C3B3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76E96"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A5BA5"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3DE27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F719"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2ACB49E2"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0CA73FD3" w14:textId="77777777" w:rsidR="00EB670A" w:rsidRPr="007C02E6" w:rsidRDefault="00EB670A" w:rsidP="00EB670A">
      <w:pPr>
        <w:widowControl w:val="0"/>
        <w:rPr>
          <w:rFonts w:eastAsia="PMingLiU"/>
          <w:lang w:val="en-US" w:eastAsia="zh-CN"/>
        </w:rPr>
      </w:pPr>
    </w:p>
    <w:p w14:paraId="0748440B" w14:textId="77777777" w:rsidR="00EB670A" w:rsidRPr="007C02E6" w:rsidRDefault="00EB670A" w:rsidP="00EB670A">
      <w:pPr>
        <w:widowControl w:val="0"/>
        <w:spacing w:before="60"/>
        <w:jc w:val="center"/>
        <w:rPr>
          <w:rFonts w:ascii="Arial" w:eastAsia="PMingLiU" w:hAnsi="Arial"/>
          <w:b/>
        </w:rPr>
      </w:pPr>
      <w:r w:rsidRPr="007C02E6">
        <w:rPr>
          <w:rFonts w:ascii="Arial" w:eastAsia="PMingLiU" w:hAnsi="Arial"/>
          <w:b/>
        </w:rPr>
        <w:t xml:space="preserve">Table </w:t>
      </w:r>
      <w:r>
        <w:rPr>
          <w:rFonts w:ascii="Arial" w:eastAsia="PMingLiU" w:hAnsi="Arial"/>
          <w:b/>
        </w:rPr>
        <w:t>6.3</w:t>
      </w:r>
      <w:r w:rsidRPr="007C02E6">
        <w:rPr>
          <w:rFonts w:ascii="Arial" w:eastAsia="PMingLiU" w:hAnsi="Arial"/>
          <w:b/>
        </w:rPr>
        <w:t>.3-2: ΔR</w:t>
      </w:r>
      <w:r w:rsidRPr="007C02E6">
        <w:rPr>
          <w:rFonts w:ascii="Arial" w:eastAsia="PMingLiU" w:hAnsi="Arial"/>
          <w:b/>
          <w:vertAlign w:val="subscript"/>
        </w:rPr>
        <w:t>IB,c</w:t>
      </w:r>
      <w:r w:rsidRPr="007C02E6">
        <w:rPr>
          <w:rFonts w:ascii="Arial" w:eastAsia="PMingLiU" w:hAnsi="Arial" w:cs="Arial"/>
          <w:b/>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4A9D6598"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A670AEC"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E1AF106"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20516735"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4F6013"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72562EF"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0944AE31"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F123CF" w14:textId="77777777" w:rsidR="00EB670A" w:rsidRPr="007C02E6" w:rsidRDefault="00EB670A" w:rsidP="008C0856">
            <w:pPr>
              <w:pStyle w:val="TAC"/>
              <w:rPr>
                <w:rFonts w:eastAsia="MS Mincho"/>
              </w:rPr>
            </w:pPr>
            <w:r w:rsidRPr="007C02E6">
              <w:rPr>
                <w:lang w:eastAsia="fi-FI"/>
              </w:rPr>
              <w:t>DC_</w:t>
            </w:r>
            <w:r>
              <w:rPr>
                <w:lang w:eastAsia="fi-FI"/>
              </w:rPr>
              <w:t>1</w:t>
            </w:r>
            <w:r w:rsidRPr="007C02E6">
              <w:rPr>
                <w:lang w:eastAsia="fi-FI"/>
              </w:rPr>
              <w:t>A-</w:t>
            </w:r>
            <w:r>
              <w:rPr>
                <w:lang w:eastAsia="fi-FI"/>
              </w:rPr>
              <w:t>8</w:t>
            </w:r>
            <w:r w:rsidRPr="007C02E6">
              <w:rPr>
                <w:lang w:eastAsia="fi-FI"/>
              </w:rPr>
              <w:t>A_n</w:t>
            </w:r>
            <w:r>
              <w:rPr>
                <w:lang w:eastAsia="fi-FI"/>
              </w:rPr>
              <w:t>41</w:t>
            </w:r>
            <w:r w:rsidRPr="007C02E6">
              <w:rPr>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F7A7F2"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5F2D08B"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375855" w14:textId="77777777" w:rsidR="00EB670A" w:rsidRPr="007C02E6" w:rsidRDefault="00EB670A" w:rsidP="008C0856">
            <w:pPr>
              <w:pStyle w:val="TAC"/>
              <w:rPr>
                <w:lang w:eastAsia="zh-CN"/>
              </w:rPr>
            </w:pPr>
            <w:r>
              <w:rPr>
                <w:lang w:eastAsia="zh-CN"/>
              </w:rPr>
              <w:t>-</w:t>
            </w:r>
          </w:p>
        </w:tc>
      </w:tr>
      <w:tr w:rsidR="00EB670A" w:rsidRPr="007C02E6" w14:paraId="2D25C43F"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ADB4446"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38D70D4B" w14:textId="77777777" w:rsidR="00EB670A" w:rsidRPr="007C02E6" w:rsidRDefault="00EB670A" w:rsidP="008C0856">
            <w:pPr>
              <w:widowControl w:val="0"/>
              <w:spacing w:after="0"/>
              <w:ind w:left="851" w:hanging="851"/>
              <w:rPr>
                <w:rFonts w:ascii="Arial" w:eastAsia="Malgun Gothic"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1CE6821A" w14:textId="77777777" w:rsidR="00EB670A" w:rsidRPr="007C02E6" w:rsidRDefault="00EB670A" w:rsidP="00EB670A">
      <w:pPr>
        <w:widowControl w:val="0"/>
        <w:rPr>
          <w:rFonts w:eastAsia="PMingLiU"/>
        </w:rPr>
      </w:pPr>
    </w:p>
    <w:p w14:paraId="5219D16C" w14:textId="77777777" w:rsidR="00EB670A" w:rsidRPr="00640E09" w:rsidRDefault="00EB670A" w:rsidP="00EB670A">
      <w:pPr>
        <w:pStyle w:val="Heading3"/>
      </w:pPr>
      <w:bookmarkStart w:id="96" w:name="_Toc173953343"/>
      <w:bookmarkStart w:id="97" w:name="_Toc175265757"/>
      <w:bookmarkStart w:id="98" w:name="_Toc175662982"/>
      <w:r w:rsidRPr="00640E09">
        <w:lastRenderedPageBreak/>
        <w:t>6.3.4</w:t>
      </w:r>
      <w:r w:rsidRPr="00640E09">
        <w:tab/>
        <w:t>Analysis of MSD requirements</w:t>
      </w:r>
      <w:bookmarkEnd w:id="96"/>
      <w:bookmarkEnd w:id="97"/>
      <w:bookmarkEnd w:id="98"/>
    </w:p>
    <w:p w14:paraId="4383FBFE"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39671E5C" w14:textId="77777777" w:rsidR="00EB670A" w:rsidRPr="00A124BB" w:rsidRDefault="00EB670A" w:rsidP="00EB670A">
      <w:pPr>
        <w:pStyle w:val="TAC"/>
        <w:keepNext w:val="0"/>
        <w:keepLines w:val="0"/>
        <w:widowControl w:val="0"/>
        <w:jc w:val="left"/>
        <w:rPr>
          <w:szCs w:val="21"/>
        </w:rPr>
      </w:pPr>
    </w:p>
    <w:p w14:paraId="44047627"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76944F5B"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A35A1FD"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208F350C"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2B55E5B"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72F18C1E"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994A8B"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ECD82DA"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D219C30" w14:textId="77777777" w:rsidR="00EB670A" w:rsidRPr="00A124BB" w:rsidRDefault="00EB670A" w:rsidP="008C0856">
            <w:pPr>
              <w:pStyle w:val="TAH"/>
              <w:keepNext w:val="0"/>
              <w:keepLines w:val="0"/>
              <w:widowControl w:val="0"/>
            </w:pPr>
            <w:r w:rsidRPr="00A124BB">
              <w:t>UL</w:t>
            </w:r>
          </w:p>
          <w:p w14:paraId="0D71EA1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2DD8DB"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E5305D"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7D1B5A" w14:textId="77777777" w:rsidR="00EB670A" w:rsidRPr="00A124BB" w:rsidRDefault="00EB670A" w:rsidP="008C0856">
            <w:pPr>
              <w:pStyle w:val="TAH"/>
              <w:keepNext w:val="0"/>
              <w:keepLines w:val="0"/>
              <w:widowControl w:val="0"/>
            </w:pPr>
            <w:r w:rsidRPr="00A124BB">
              <w:t>IMD order</w:t>
            </w:r>
          </w:p>
        </w:tc>
      </w:tr>
      <w:tr w:rsidR="00EB670A" w:rsidRPr="00A124BB" w14:paraId="4ECA657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F2CFD2"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6E1B898C"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178AD0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7D92D86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84F915"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5954524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2E62C3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33BF8F4"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B4EB0D7"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A40C68"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17CBAC3"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6915A188"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7DE2BE50"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7EABF014"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25263A8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6A14D33"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351B81C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5057CAAE"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4E32A7C"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9E18C9E"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0CDC84BC"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02DCD307"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6C9865E4"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2D89DE6F"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D270372"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7CBBEBF3"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5307435C" w14:textId="77777777" w:rsidR="000F290F" w:rsidRDefault="000F290F" w:rsidP="000F290F">
      <w:pPr>
        <w:rPr>
          <w:lang w:eastAsia="zh-TW"/>
        </w:rPr>
      </w:pPr>
    </w:p>
    <w:p w14:paraId="58B00B91" w14:textId="77777777" w:rsidR="00C057AF" w:rsidRDefault="00C057AF" w:rsidP="00C057AF">
      <w:pPr>
        <w:pStyle w:val="Heading1"/>
      </w:pPr>
      <w:bookmarkStart w:id="99" w:name="_Toc175662983"/>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99"/>
    </w:p>
    <w:p w14:paraId="74B8B022" w14:textId="77777777" w:rsidR="00486615" w:rsidRDefault="00486615" w:rsidP="00486615">
      <w:pPr>
        <w:pStyle w:val="Heading2"/>
        <w:rPr>
          <w:rFonts w:eastAsia="MS Mincho"/>
          <w:lang w:eastAsia="ja-JP"/>
        </w:rPr>
      </w:pPr>
      <w:bookmarkStart w:id="100" w:name="_Toc175662984"/>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100"/>
    </w:p>
    <w:p w14:paraId="6C4A0F38" w14:textId="77777777" w:rsidR="00486615" w:rsidRDefault="00486615" w:rsidP="00486615">
      <w:pPr>
        <w:pStyle w:val="Heading3"/>
      </w:pPr>
      <w:bookmarkStart w:id="101" w:name="_Toc175662985"/>
      <w:r>
        <w:t>7</w:t>
      </w:r>
      <w:r w:rsidRPr="00697599">
        <w:t>.</w:t>
      </w:r>
      <w:r>
        <w:rPr>
          <w:rFonts w:hint="eastAsia"/>
        </w:rPr>
        <w:t>1</w:t>
      </w:r>
      <w:r w:rsidRPr="00697599">
        <w:t>.</w:t>
      </w:r>
      <w:r>
        <w:t>1</w:t>
      </w:r>
      <w:r w:rsidRPr="00697599">
        <w:tab/>
      </w:r>
      <w:r>
        <w:rPr>
          <w:rFonts w:eastAsia="Malgun Gothic" w:hint="eastAsia"/>
          <w:lang w:eastAsia="ko-KR"/>
        </w:rPr>
        <w:t>Configurations</w:t>
      </w:r>
      <w:r>
        <w:t xml:space="preserve"> for DC</w:t>
      </w:r>
      <w:bookmarkEnd w:id="101"/>
    </w:p>
    <w:p w14:paraId="7036D5BF"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3F91E7FF"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B2EAB7" w14:textId="77777777" w:rsidR="00486615" w:rsidRPr="00877CC8" w:rsidRDefault="00486615" w:rsidP="00C35631">
            <w:pPr>
              <w:pStyle w:val="TAH"/>
              <w:rPr>
                <w:lang w:eastAsia="fi-FI"/>
              </w:rPr>
            </w:pPr>
            <w:r w:rsidRPr="00877CC8">
              <w:rPr>
                <w:lang w:eastAsia="fi-FI"/>
              </w:rPr>
              <w:t>EN-DC</w:t>
            </w:r>
          </w:p>
          <w:p w14:paraId="24E3185E"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72A963C" w14:textId="77777777" w:rsidR="00486615" w:rsidRPr="00877CC8" w:rsidRDefault="00486615" w:rsidP="00C35631">
            <w:pPr>
              <w:pStyle w:val="TAH"/>
              <w:rPr>
                <w:lang w:val="fr-FR" w:eastAsia="fi-FI"/>
              </w:rPr>
            </w:pPr>
            <w:r w:rsidRPr="00877CC8">
              <w:rPr>
                <w:lang w:val="fr-FR" w:eastAsia="fi-FI"/>
              </w:rPr>
              <w:t>Uplink EN-DC</w:t>
            </w:r>
          </w:p>
          <w:p w14:paraId="77D23C3B" w14:textId="77777777" w:rsidR="00486615" w:rsidRPr="00877CC8" w:rsidRDefault="00486615" w:rsidP="00C35631">
            <w:pPr>
              <w:pStyle w:val="TAH"/>
              <w:rPr>
                <w:lang w:val="fr-FR" w:eastAsia="fi-FI"/>
              </w:rPr>
            </w:pPr>
            <w:r w:rsidRPr="00877CC8">
              <w:rPr>
                <w:lang w:val="fr-FR" w:eastAsia="fi-FI"/>
              </w:rPr>
              <w:t>configuration</w:t>
            </w:r>
          </w:p>
          <w:p w14:paraId="575DABB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877CC8" w14:paraId="30C7382C"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DEAEA"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8AA0594" w14:textId="77777777" w:rsidR="00486615" w:rsidRDefault="00486615" w:rsidP="00C35631">
            <w:pPr>
              <w:pStyle w:val="TAC"/>
              <w:rPr>
                <w:lang w:eastAsia="fi-FI"/>
              </w:rPr>
            </w:pPr>
            <w:r w:rsidRPr="0035219F">
              <w:rPr>
                <w:lang w:eastAsia="fi-FI"/>
              </w:rPr>
              <w:t>DC_X</w:t>
            </w:r>
            <w:r>
              <w:rPr>
                <w:lang w:eastAsia="fi-FI"/>
              </w:rPr>
              <w:t>A</w:t>
            </w:r>
            <w:r w:rsidRPr="0035219F">
              <w:rPr>
                <w:lang w:eastAsia="fi-FI"/>
              </w:rPr>
              <w:t>_nY</w:t>
            </w:r>
            <w:r>
              <w:rPr>
                <w:lang w:eastAsia="fi-FI"/>
              </w:rPr>
              <w:t>A</w:t>
            </w:r>
          </w:p>
          <w:p w14:paraId="7DA4A7D3" w14:textId="77777777" w:rsidR="00486615" w:rsidRPr="00877CC8" w:rsidRDefault="00486615" w:rsidP="00C35631">
            <w:pPr>
              <w:pStyle w:val="TAC"/>
            </w:pPr>
            <w:r>
              <w:rPr>
                <w:lang w:eastAsia="fi-FI"/>
              </w:rPr>
              <w:t>DC_XA_nZA</w:t>
            </w:r>
          </w:p>
        </w:tc>
      </w:tr>
      <w:tr w:rsidR="00486615" w:rsidRPr="00877CC8" w14:paraId="7C527A7E"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5C2C6D3" w14:textId="77777777" w:rsidR="00486615" w:rsidRDefault="00486615" w:rsidP="000F2352">
            <w:pPr>
              <w:pStyle w:val="TAN"/>
              <w:rPr>
                <w:rFonts w:eastAsia="Malgun Gothic"/>
                <w:lang w:eastAsia="ko-KR"/>
              </w:rPr>
            </w:pPr>
            <w:r>
              <w:rPr>
                <w:rFonts w:hint="eastAsia"/>
                <w:lang w:eastAsia="zh-TW"/>
              </w:rPr>
              <w:t>NOTE X:</w:t>
            </w:r>
          </w:p>
        </w:tc>
      </w:tr>
    </w:tbl>
    <w:p w14:paraId="03323EEB" w14:textId="77777777" w:rsidR="007078B3" w:rsidRDefault="007078B3" w:rsidP="007078B3"/>
    <w:p w14:paraId="39A47CB0" w14:textId="77777777" w:rsidR="00D00E7A" w:rsidRDefault="00D00E7A" w:rsidP="00D00E7A">
      <w:pPr>
        <w:pStyle w:val="Heading3"/>
      </w:pPr>
      <w:bookmarkStart w:id="102" w:name="_Toc175662986"/>
      <w:r>
        <w:lastRenderedPageBreak/>
        <w:t>7.1.</w:t>
      </w:r>
      <w:r w:rsidR="007078B3">
        <w:t>2</w:t>
      </w:r>
      <w:r w:rsidRPr="00697599">
        <w:tab/>
      </w:r>
      <w:r>
        <w:rPr>
          <w:rFonts w:hint="eastAsia"/>
        </w:rPr>
        <w:t>C</w:t>
      </w:r>
      <w:r w:rsidRPr="002A13DA">
        <w:t xml:space="preserve">o-existence </w:t>
      </w:r>
      <w:r>
        <w:t>analysis for DC</w:t>
      </w:r>
      <w:bookmarkEnd w:id="102"/>
    </w:p>
    <w:p w14:paraId="76503212"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379D5B47"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D9DCDFA"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9F3F05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57676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A26F705"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3DF466B"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CBF9FE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3758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819C5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82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30C4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C2F4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23BF04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6514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CB124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88BCC8"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DA9592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4EC4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9F7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DD46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E2C65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DDEF6A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6BDE746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F24F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8BB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CF63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7A9E2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2D6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EF3CE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30084B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F06B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346997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5FC59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115C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207995"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E533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157B5E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216F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675B7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E2BD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116B7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54DAB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5DA10F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A892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9C916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822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540D538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C9660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673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9398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05E7DC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0388DC6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9458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FCC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B9162D2" w14:textId="77777777" w:rsidR="00E20394" w:rsidRPr="002D24D6" w:rsidRDefault="00E20394" w:rsidP="00904AC7">
            <w:pPr>
              <w:keepNext/>
              <w:keepLines/>
              <w:spacing w:after="0"/>
              <w:jc w:val="center"/>
              <w:rPr>
                <w:rFonts w:ascii="Arial" w:hAnsi="Arial" w:cs="Arial"/>
                <w:sz w:val="18"/>
                <w:lang w:eastAsia="ja-JP"/>
              </w:rPr>
            </w:pPr>
          </w:p>
        </w:tc>
      </w:tr>
      <w:tr w:rsidR="00E20394" w14:paraId="462C470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BDAD2"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672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ECD5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CDB1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11E9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6A68741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DE1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A79BA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A7CF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CE59B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3A22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A25F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89E9D8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80D9A4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0488A7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9855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C3CF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DB5641" w14:textId="77777777" w:rsidR="00E20394" w:rsidRPr="002D24D6" w:rsidRDefault="00E20394" w:rsidP="00904AC7">
            <w:pPr>
              <w:keepNext/>
              <w:keepLines/>
              <w:spacing w:after="0"/>
              <w:jc w:val="center"/>
              <w:rPr>
                <w:rFonts w:ascii="Arial" w:hAnsi="Arial" w:cs="Arial"/>
                <w:sz w:val="18"/>
                <w:lang w:eastAsia="ja-JP"/>
              </w:rPr>
            </w:pPr>
          </w:p>
        </w:tc>
      </w:tr>
      <w:tr w:rsidR="00E20394" w14:paraId="673201E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F8418"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CB39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7BFA9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B48893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8C48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664BD2A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7F6A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14A04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6CEE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811026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DD11A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A39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89933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E29CD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A7025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026218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969BA8"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DE8599"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82B4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6C1F76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BB2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D08C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47CA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DD9B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D56C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49D54CA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3D02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9CCC5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58EE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9BED2E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9ABD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71E11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4D44F7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F8B56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55482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2B74D82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AE62C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104B3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2CF3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5933A01E"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4780E"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6CE738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2C928C12" w14:textId="77777777" w:rsidR="00E20394" w:rsidRPr="00E20394" w:rsidRDefault="00E20394" w:rsidP="005B48C8">
      <w:pPr>
        <w:rPr>
          <w:lang w:eastAsia="zh-TW"/>
        </w:rPr>
      </w:pPr>
    </w:p>
    <w:p w14:paraId="0D145AF8"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3625F5D7"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0F29A0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60D139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4EB5F933"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6F103B48"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9550A8D"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E82AE1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65CC32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5FB693B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A4CCAE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09663C8D"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CBF2AAC"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CD4E98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F0F4F68"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A400B3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22D92C3"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9641CC2"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0AFF0C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8B3F16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24DD721D"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65FA921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58C48CF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0761F565"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40FE69A"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10E83A8"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73258B29"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5E6F9136"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9229F51"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046CEBA"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75896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44EA7C9"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25894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1B3AC040"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7EE088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1CB0DF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5E4C462"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25E24D50"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887AF18"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38552D32"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6B3AC35"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5A95FE7"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5BCCAA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6B76BA4"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FE1C67C"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6DD0D4EA"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F851774"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03885AF1" w14:textId="77777777" w:rsidR="00486615" w:rsidRPr="00D00E7A" w:rsidRDefault="00486615" w:rsidP="007078B3"/>
    <w:p w14:paraId="21158580" w14:textId="77777777" w:rsidR="00486615" w:rsidRPr="00697599" w:rsidRDefault="00486615" w:rsidP="00486615">
      <w:pPr>
        <w:pStyle w:val="Heading3"/>
      </w:pPr>
      <w:bookmarkStart w:id="103" w:name="_Toc175662987"/>
      <w:r>
        <w:t>7.1.</w:t>
      </w:r>
      <w:r w:rsidR="00B35DF4">
        <w:t>3</w:t>
      </w:r>
      <w:r w:rsidRPr="00697599">
        <w:tab/>
        <w:t>∆T</w:t>
      </w:r>
      <w:r w:rsidRPr="00C057AF">
        <w:t>IB</w:t>
      </w:r>
      <w:r w:rsidRPr="00697599">
        <w:t xml:space="preserve"> and ∆R</w:t>
      </w:r>
      <w:r w:rsidRPr="00C057AF">
        <w:t>IB</w:t>
      </w:r>
      <w:r w:rsidRPr="00697599">
        <w:t xml:space="preserve"> values</w:t>
      </w:r>
      <w:bookmarkEnd w:id="103"/>
    </w:p>
    <w:p w14:paraId="51AF50F2"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31B7DB97"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13EC3"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1996F"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03A86099"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700665"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24906"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2801E19"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E72E5"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AA69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34C764"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D22270" w14:textId="77777777" w:rsidR="00486615" w:rsidRDefault="00486615" w:rsidP="00C35631">
            <w:pPr>
              <w:pStyle w:val="TAC"/>
            </w:pPr>
          </w:p>
        </w:tc>
      </w:tr>
      <w:tr w:rsidR="00486615" w14:paraId="0B0E7DF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5EDB"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0B6ACC2"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6031BB6" w14:textId="77777777" w:rsidR="00486615" w:rsidRDefault="00486615" w:rsidP="00486615">
      <w:pPr>
        <w:rPr>
          <w:lang w:val="en-US" w:eastAsia="zh-CN"/>
        </w:rPr>
      </w:pPr>
    </w:p>
    <w:p w14:paraId="004AEAB1"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16448137"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1A260C"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7327878"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0831CC4D"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D1DEA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C79F29"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245CED83"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97768BB"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F9C810"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2D7D110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027C07" w14:textId="77777777" w:rsidR="00486615" w:rsidRPr="00742E79" w:rsidRDefault="00486615" w:rsidP="00C35631">
            <w:pPr>
              <w:rPr>
                <w:rFonts w:ascii="Arial" w:hAnsi="Arial"/>
                <w:sz w:val="18"/>
                <w:lang w:eastAsia="zh-CN"/>
              </w:rPr>
            </w:pPr>
          </w:p>
        </w:tc>
      </w:tr>
      <w:tr w:rsidR="00486615" w14:paraId="31C02A56"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1093AF"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42FE52ED" w14:textId="77777777" w:rsidR="00486615" w:rsidRDefault="00486615" w:rsidP="000F2352">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3424EFB9" w14:textId="77777777" w:rsidR="00486615" w:rsidRPr="00C057AF" w:rsidRDefault="00486615" w:rsidP="007078B3"/>
    <w:p w14:paraId="080D54D1" w14:textId="77777777" w:rsidR="00C057AF" w:rsidRPr="000F290F" w:rsidRDefault="00486615" w:rsidP="00486615">
      <w:pPr>
        <w:pStyle w:val="Heading3"/>
      </w:pPr>
      <w:bookmarkStart w:id="104" w:name="_Toc175662988"/>
      <w:r>
        <w:t>7.1.</w:t>
      </w:r>
      <w:r w:rsidR="00B35DF4">
        <w:t>4</w:t>
      </w:r>
      <w:r>
        <w:tab/>
        <w:t>Analysis of MSD requirements</w:t>
      </w:r>
      <w:bookmarkEnd w:id="104"/>
    </w:p>
    <w:p w14:paraId="027B89C8" w14:textId="77777777" w:rsidR="00EB670A" w:rsidRDefault="00EB670A" w:rsidP="00EB670A">
      <w:pPr>
        <w:pStyle w:val="Heading2"/>
        <w:spacing w:after="240"/>
        <w:ind w:left="0" w:firstLine="0"/>
        <w:rPr>
          <w:rFonts w:eastAsia="MS Mincho"/>
          <w:lang w:eastAsia="ja-JP"/>
        </w:rPr>
      </w:pPr>
      <w:bookmarkStart w:id="105" w:name="_Toc173953345"/>
      <w:bookmarkStart w:id="106" w:name="_Toc175265764"/>
      <w:bookmarkStart w:id="107" w:name="_Toc175662989"/>
      <w:r>
        <w:t>7.2</w:t>
      </w:r>
      <w:r w:rsidRPr="00697599">
        <w:tab/>
      </w:r>
      <w:r w:rsidRPr="00C057AF">
        <w:rPr>
          <w:rFonts w:hint="eastAsia"/>
        </w:rPr>
        <w:t>DC</w:t>
      </w:r>
      <w:r w:rsidRPr="00697599">
        <w:t>_</w:t>
      </w:r>
      <w:r>
        <w:t xml:space="preserve"> </w:t>
      </w:r>
      <w:bookmarkEnd w:id="105"/>
      <w:r w:rsidRPr="00315972">
        <w:rPr>
          <w:lang w:eastAsia="fi-FI"/>
        </w:rPr>
        <w:t>8_n41-n78</w:t>
      </w:r>
      <w:bookmarkEnd w:id="106"/>
      <w:bookmarkEnd w:id="107"/>
    </w:p>
    <w:p w14:paraId="58616571" w14:textId="77777777" w:rsidR="00EB670A" w:rsidRDefault="00EB670A" w:rsidP="00EB670A">
      <w:pPr>
        <w:pStyle w:val="Heading3"/>
      </w:pPr>
      <w:bookmarkStart w:id="108" w:name="_Toc173953346"/>
      <w:bookmarkStart w:id="109" w:name="_Toc175265765"/>
      <w:bookmarkStart w:id="110" w:name="_Toc175662990"/>
      <w:r>
        <w:t>7.2</w:t>
      </w:r>
      <w:r w:rsidRPr="00697599">
        <w:t>.</w:t>
      </w:r>
      <w:r>
        <w:t>1</w:t>
      </w:r>
      <w:r w:rsidRPr="00697599">
        <w:tab/>
      </w:r>
      <w:r>
        <w:rPr>
          <w:rFonts w:eastAsia="Malgun Gothic" w:hint="eastAsia"/>
          <w:lang w:eastAsia="ko-KR"/>
        </w:rPr>
        <w:t>Configurations</w:t>
      </w:r>
      <w:r>
        <w:t xml:space="preserve"> for DC</w:t>
      </w:r>
      <w:bookmarkEnd w:id="108"/>
      <w:bookmarkEnd w:id="109"/>
      <w:bookmarkEnd w:id="110"/>
    </w:p>
    <w:p w14:paraId="2B7D8B34"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43ECCF78"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A520AA2" w14:textId="77777777" w:rsidR="00EB670A" w:rsidRPr="00877CC8" w:rsidRDefault="00EB670A" w:rsidP="008C0856">
            <w:pPr>
              <w:pStyle w:val="TAH"/>
              <w:rPr>
                <w:lang w:eastAsia="fi-FI"/>
              </w:rPr>
            </w:pPr>
            <w:r w:rsidRPr="00877CC8">
              <w:rPr>
                <w:lang w:eastAsia="fi-FI"/>
              </w:rPr>
              <w:t>EN-DC</w:t>
            </w:r>
          </w:p>
          <w:p w14:paraId="086E99EF"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6141854" w14:textId="77777777" w:rsidR="00EB670A" w:rsidRPr="00877CC8" w:rsidRDefault="00EB670A" w:rsidP="008C0856">
            <w:pPr>
              <w:pStyle w:val="TAH"/>
              <w:rPr>
                <w:lang w:val="fr-FR" w:eastAsia="fi-FI"/>
              </w:rPr>
            </w:pPr>
            <w:r w:rsidRPr="00877CC8">
              <w:rPr>
                <w:lang w:val="fr-FR" w:eastAsia="fi-FI"/>
              </w:rPr>
              <w:t>Uplink EN-DC</w:t>
            </w:r>
          </w:p>
          <w:p w14:paraId="1BF61254" w14:textId="77777777" w:rsidR="00EB670A" w:rsidRPr="00877CC8" w:rsidRDefault="00EB670A" w:rsidP="008C0856">
            <w:pPr>
              <w:pStyle w:val="TAH"/>
              <w:rPr>
                <w:lang w:val="fr-FR" w:eastAsia="fi-FI"/>
              </w:rPr>
            </w:pPr>
            <w:r w:rsidRPr="00877CC8">
              <w:rPr>
                <w:lang w:val="fr-FR" w:eastAsia="fi-FI"/>
              </w:rPr>
              <w:t>configuration</w:t>
            </w:r>
          </w:p>
          <w:p w14:paraId="4A29E2C0"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091C1B99"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001C3"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22B08782"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694B4ED4" w14:textId="77777777" w:rsidR="00EB670A" w:rsidRPr="00877CC8" w:rsidRDefault="00EB670A" w:rsidP="008C0856">
            <w:pPr>
              <w:pStyle w:val="TAN"/>
              <w:ind w:left="0" w:firstLine="0"/>
              <w:jc w:val="center"/>
            </w:pPr>
            <w:r>
              <w:rPr>
                <w:lang w:eastAsia="fi-FI"/>
              </w:rPr>
              <w:t>DC_8A_n78A</w:t>
            </w:r>
          </w:p>
        </w:tc>
      </w:tr>
    </w:tbl>
    <w:p w14:paraId="165B645F" w14:textId="77777777" w:rsidR="00EB670A" w:rsidRDefault="00EB670A" w:rsidP="00EB670A"/>
    <w:p w14:paraId="4B26554C" w14:textId="77777777" w:rsidR="00EB670A" w:rsidRDefault="00EB670A" w:rsidP="00EB670A">
      <w:pPr>
        <w:pStyle w:val="Heading3"/>
      </w:pPr>
      <w:bookmarkStart w:id="111" w:name="_Toc173953347"/>
      <w:bookmarkStart w:id="112" w:name="_Toc175265766"/>
      <w:bookmarkStart w:id="113" w:name="_Toc175662991"/>
      <w:r>
        <w:t>7.2.2</w:t>
      </w:r>
      <w:r w:rsidRPr="00697599">
        <w:tab/>
      </w:r>
      <w:r>
        <w:rPr>
          <w:rFonts w:hint="eastAsia"/>
        </w:rPr>
        <w:t>C</w:t>
      </w:r>
      <w:r w:rsidRPr="002A13DA">
        <w:t xml:space="preserve">o-existence </w:t>
      </w:r>
      <w:r>
        <w:t>analysis for DC</w:t>
      </w:r>
      <w:bookmarkEnd w:id="111"/>
      <w:bookmarkEnd w:id="112"/>
      <w:bookmarkEnd w:id="113"/>
    </w:p>
    <w:p w14:paraId="18A314B6" w14:textId="77777777" w:rsidR="00EB670A" w:rsidRPr="007C02E6" w:rsidRDefault="00EB670A" w:rsidP="00EB670A">
      <w:pPr>
        <w:widowControl w:val="0"/>
        <w:spacing w:before="60"/>
        <w:jc w:val="center"/>
        <w:rPr>
          <w:rFonts w:ascii="Arial" w:eastAsia="PMingLiU" w:hAnsi="Arial"/>
          <w:b/>
          <w:lang w:val="en-US"/>
        </w:rPr>
      </w:pPr>
      <w:r w:rsidRPr="007C02E6">
        <w:rPr>
          <w:rFonts w:ascii="Arial" w:eastAsia="PMingLiU" w:hAnsi="Arial"/>
          <w:b/>
          <w:lang w:val="en-US"/>
        </w:rPr>
        <w:t xml:space="preserve">Table </w:t>
      </w:r>
      <w:r>
        <w:rPr>
          <w:rFonts w:ascii="Arial" w:eastAsia="PMingLiU" w:hAnsi="Arial"/>
          <w:b/>
          <w:kern w:val="2"/>
          <w:lang w:val="en-US" w:eastAsia="zh-CN"/>
        </w:rPr>
        <w:t>7.2</w:t>
      </w:r>
      <w:r w:rsidRPr="007C02E6">
        <w:rPr>
          <w:rFonts w:ascii="Arial" w:eastAsia="PMingLiU" w:hAnsi="Arial"/>
          <w:b/>
          <w:kern w:val="2"/>
          <w:lang w:val="en-US" w:eastAsia="zh-CN"/>
        </w:rPr>
        <w:t>.2-</w:t>
      </w:r>
      <w:r w:rsidRPr="007C02E6">
        <w:rPr>
          <w:rFonts w:ascii="Arial" w:eastAsia="PMingLiU" w:hAnsi="Arial"/>
          <w:b/>
          <w:kern w:val="2"/>
          <w:lang w:val="en-US" w:eastAsia="zh-TW"/>
        </w:rPr>
        <w:t>1</w:t>
      </w:r>
      <w:r w:rsidRPr="007C02E6">
        <w:rPr>
          <w:rFonts w:ascii="Arial" w:eastAsia="PMingLiU" w:hAnsi="Arial"/>
          <w:b/>
          <w:lang w:val="en-US"/>
        </w:rPr>
        <w:t xml:space="preserve">: Band </w:t>
      </w:r>
      <w:r>
        <w:rPr>
          <w:rFonts w:ascii="Arial" w:eastAsia="PMingLiU" w:hAnsi="Arial"/>
          <w:b/>
          <w:lang w:val="en-US" w:eastAsia="ja-JP"/>
        </w:rPr>
        <w:t>8</w:t>
      </w:r>
      <w:r w:rsidRPr="007C02E6">
        <w:rPr>
          <w:rFonts w:ascii="Arial" w:eastAsia="PMingLiU" w:hAnsi="Arial"/>
          <w:b/>
          <w:lang w:val="en-US"/>
        </w:rPr>
        <w:t xml:space="preserve"> and Band </w:t>
      </w:r>
      <w:r w:rsidRPr="007C02E6">
        <w:rPr>
          <w:rFonts w:ascii="Arial" w:eastAsia="SimSun" w:hAnsi="Arial"/>
          <w:b/>
          <w:lang w:val="en-US" w:eastAsia="zh-CN"/>
        </w:rPr>
        <w:t>n</w:t>
      </w:r>
      <w:r>
        <w:rPr>
          <w:rFonts w:ascii="Arial" w:eastAsia="PMingLiU" w:hAnsi="Arial"/>
          <w:b/>
          <w:lang w:val="en-US" w:eastAsia="ja-JP"/>
        </w:rPr>
        <w:t>41</w:t>
      </w:r>
      <w:r w:rsidRPr="007C02E6">
        <w:rPr>
          <w:rFonts w:ascii="Arial" w:eastAsia="PMingLiU" w:hAnsi="Arial"/>
          <w:b/>
          <w:lang w:val="en-US"/>
        </w:rPr>
        <w:t xml:space="preserve"> </w:t>
      </w:r>
      <w:r w:rsidRPr="007C02E6">
        <w:rPr>
          <w:rFonts w:ascii="Arial" w:eastAsia="PMingLiU" w:hAnsi="Arial"/>
          <w:b/>
          <w:lang w:val="en-US" w:eastAsia="zh-CN"/>
        </w:rPr>
        <w:t>U</w:t>
      </w:r>
      <w:r w:rsidRPr="007C02E6">
        <w:rPr>
          <w:rFonts w:ascii="Arial" w:eastAsia="PMingLiU" w:hAnsi="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11B3DD66"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5E4443" w14:textId="77777777" w:rsidR="00EB670A" w:rsidRPr="005B618E" w:rsidRDefault="00EB670A" w:rsidP="008C0856">
            <w:pPr>
              <w:pStyle w:val="TAH"/>
            </w:pPr>
            <w:r w:rsidRPr="005B618E">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26D966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2EF17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0F3119D"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7F79FA3" w14:textId="77777777" w:rsidR="00EB670A" w:rsidRPr="005B618E" w:rsidRDefault="00EB670A" w:rsidP="008C0856">
            <w:pPr>
              <w:pStyle w:val="TAH"/>
            </w:pPr>
            <w:r w:rsidRPr="005B618E">
              <w:t>fy_high</w:t>
            </w:r>
          </w:p>
        </w:tc>
      </w:tr>
      <w:tr w:rsidR="00EB670A" w:rsidRPr="007C02E6" w14:paraId="038A078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159D6"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204108"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BA50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A6BE35"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C7BA" w14:textId="77777777" w:rsidR="00EB670A" w:rsidRPr="005B618E" w:rsidRDefault="00EB670A" w:rsidP="008C0856">
            <w:pPr>
              <w:pStyle w:val="TAC"/>
            </w:pPr>
            <w:r w:rsidRPr="005B618E">
              <w:t>|fy_high + fx_high|</w:t>
            </w:r>
          </w:p>
        </w:tc>
      </w:tr>
      <w:tr w:rsidR="00EB670A" w:rsidRPr="007C02E6" w14:paraId="3BCB7D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0BC6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57E7B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1822B" w14:textId="77777777" w:rsidR="00EB670A" w:rsidRPr="005B618E" w:rsidRDefault="00EB670A" w:rsidP="008C0856">
            <w:pPr>
              <w:pStyle w:val="TAC"/>
            </w:pPr>
            <w:r w:rsidRPr="005B618E">
              <w:t>3376 – 3605</w:t>
            </w:r>
          </w:p>
        </w:tc>
      </w:tr>
      <w:tr w:rsidR="00EB670A" w:rsidRPr="007C02E6" w14:paraId="645CDF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9E00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6420C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49F033"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9084B4"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E3FE5BA" w14:textId="77777777" w:rsidR="00EB670A" w:rsidRPr="005B618E" w:rsidRDefault="00EB670A" w:rsidP="008C0856">
            <w:pPr>
              <w:pStyle w:val="TAC"/>
            </w:pPr>
            <w:r w:rsidRPr="005B618E">
              <w:t>|2*fy_high – fx_low|</w:t>
            </w:r>
          </w:p>
        </w:tc>
      </w:tr>
      <w:tr w:rsidR="00EB670A" w:rsidRPr="007C02E6" w14:paraId="0465198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F5E2B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06BA47"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251A0D" w14:textId="77777777" w:rsidR="00EB670A" w:rsidRPr="005B618E" w:rsidRDefault="00EB670A" w:rsidP="008C0856">
            <w:pPr>
              <w:pStyle w:val="TAC"/>
            </w:pPr>
            <w:r w:rsidRPr="005B618E">
              <w:t>4077 – 4500</w:t>
            </w:r>
          </w:p>
        </w:tc>
      </w:tr>
      <w:tr w:rsidR="00EB670A" w:rsidRPr="007C02E6" w14:paraId="1B5337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91EBDF"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12A5F3"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75303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2C8B9FA"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93849D" w14:textId="77777777" w:rsidR="00EB670A" w:rsidRPr="005B618E" w:rsidRDefault="00EB670A" w:rsidP="008C0856">
            <w:pPr>
              <w:pStyle w:val="TAC"/>
            </w:pPr>
            <w:r w:rsidRPr="005B618E">
              <w:t>|2*fy_high + fx_high|</w:t>
            </w:r>
          </w:p>
        </w:tc>
      </w:tr>
      <w:tr w:rsidR="00EB670A" w:rsidRPr="007C02E6" w14:paraId="7D5D25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93791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997D10"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FA580" w14:textId="77777777" w:rsidR="00EB670A" w:rsidRPr="005B618E" w:rsidRDefault="00EB670A" w:rsidP="008C0856">
            <w:pPr>
              <w:pStyle w:val="TAC"/>
            </w:pPr>
            <w:r w:rsidRPr="005B618E">
              <w:t>5872 – 6295</w:t>
            </w:r>
          </w:p>
        </w:tc>
      </w:tr>
      <w:tr w:rsidR="00EB670A" w:rsidRPr="007C02E6" w14:paraId="77AF54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E395"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EDD66C"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647BA7D"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CA0B4D"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A206428" w14:textId="77777777" w:rsidR="00EB670A" w:rsidRPr="005B618E" w:rsidRDefault="00EB670A" w:rsidP="008C0856">
            <w:pPr>
              <w:pStyle w:val="TAC"/>
            </w:pPr>
            <w:r w:rsidRPr="005B618E">
              <w:t>|3*fy_high – 1*fx_low|</w:t>
            </w:r>
          </w:p>
        </w:tc>
      </w:tr>
      <w:tr w:rsidR="00EB670A" w:rsidRPr="007C02E6" w14:paraId="64BF4D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59243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F4D64"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D8AF07" w14:textId="77777777" w:rsidR="00EB670A" w:rsidRPr="005B618E" w:rsidRDefault="00EB670A" w:rsidP="008C0856">
            <w:pPr>
              <w:pStyle w:val="TAC"/>
            </w:pPr>
            <w:r w:rsidRPr="005B618E">
              <w:t>6573 – 7190</w:t>
            </w:r>
          </w:p>
        </w:tc>
      </w:tr>
      <w:tr w:rsidR="00EB670A" w:rsidRPr="007C02E6" w14:paraId="09E3313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7818B"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D1787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906D482"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61334F3" w14:textId="77777777" w:rsidR="00EB670A" w:rsidRPr="005B618E" w:rsidRDefault="00EB670A" w:rsidP="008C0856">
            <w:pPr>
              <w:pStyle w:val="TAC"/>
            </w:pPr>
          </w:p>
        </w:tc>
      </w:tr>
      <w:tr w:rsidR="00EB670A" w:rsidRPr="007C02E6" w14:paraId="1CB7ACA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2A8E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773F32"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6C05CE0" w14:textId="77777777" w:rsidR="00EB670A" w:rsidRPr="005B618E" w:rsidRDefault="00EB670A" w:rsidP="008C0856">
            <w:pPr>
              <w:pStyle w:val="TAC"/>
            </w:pPr>
          </w:p>
        </w:tc>
      </w:tr>
      <w:tr w:rsidR="00EB670A" w:rsidRPr="007C02E6" w14:paraId="662C65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67741C"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DE302A"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AEA7481"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44A02"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11182411" w14:textId="77777777" w:rsidR="00EB670A" w:rsidRPr="005B618E" w:rsidRDefault="00EB670A" w:rsidP="008C0856">
            <w:pPr>
              <w:pStyle w:val="TAC"/>
            </w:pPr>
            <w:r w:rsidRPr="005B618E">
              <w:t>|3*fy_high + 1*fx_high|</w:t>
            </w:r>
          </w:p>
        </w:tc>
      </w:tr>
      <w:tr w:rsidR="00EB670A" w:rsidRPr="007C02E6" w14:paraId="524FF8A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CE15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CD7CA0"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3304E8" w14:textId="77777777" w:rsidR="00EB670A" w:rsidRPr="005B618E" w:rsidRDefault="00EB670A" w:rsidP="008C0856">
            <w:pPr>
              <w:pStyle w:val="TAC"/>
            </w:pPr>
            <w:r w:rsidRPr="005B618E">
              <w:t>8368 – 8985</w:t>
            </w:r>
          </w:p>
        </w:tc>
      </w:tr>
      <w:tr w:rsidR="00EB670A" w:rsidRPr="007C02E6" w14:paraId="670CA38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02ACE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00763"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02184945"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8BF898B" w14:textId="77777777" w:rsidR="00EB670A" w:rsidRPr="005B618E" w:rsidRDefault="00EB670A" w:rsidP="008C0856">
            <w:pPr>
              <w:pStyle w:val="TAC"/>
            </w:pPr>
          </w:p>
        </w:tc>
      </w:tr>
      <w:tr w:rsidR="00EB670A" w:rsidRPr="007C02E6" w14:paraId="077382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E9DFD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3CE943"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CD84FC" w14:textId="77777777" w:rsidR="00EB670A" w:rsidRPr="005B618E" w:rsidRDefault="00EB670A" w:rsidP="008C0856">
            <w:pPr>
              <w:pStyle w:val="TAC"/>
            </w:pPr>
          </w:p>
        </w:tc>
      </w:tr>
      <w:tr w:rsidR="00EB670A" w:rsidRPr="007C02E6" w14:paraId="01B3CC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70E1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54E26"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3E3B297"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14719D5"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FB6C516" w14:textId="77777777" w:rsidR="00EB670A" w:rsidRPr="005B618E" w:rsidRDefault="00EB670A" w:rsidP="008C0856">
            <w:pPr>
              <w:pStyle w:val="TAC"/>
            </w:pPr>
            <w:r w:rsidRPr="005B618E">
              <w:t>|fy_high – 4*fx_low|</w:t>
            </w:r>
          </w:p>
        </w:tc>
      </w:tr>
      <w:tr w:rsidR="00EB670A" w:rsidRPr="007C02E6" w14:paraId="0EC1DF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895A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52E584"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3BD75D" w14:textId="77777777" w:rsidR="00EB670A" w:rsidRPr="005B618E" w:rsidRDefault="00EB670A" w:rsidP="008C0856">
            <w:pPr>
              <w:pStyle w:val="TAC"/>
            </w:pPr>
            <w:r w:rsidRPr="005B618E">
              <w:t>1164 – 830</w:t>
            </w:r>
          </w:p>
        </w:tc>
      </w:tr>
      <w:tr w:rsidR="00EB670A" w:rsidRPr="007C02E6" w14:paraId="3C2151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A92897"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70DEE"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2A2E64F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E3203B"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458577E" w14:textId="77777777" w:rsidR="00EB670A" w:rsidRPr="005B618E" w:rsidRDefault="00EB670A" w:rsidP="008C0856">
            <w:pPr>
              <w:pStyle w:val="TAC"/>
            </w:pPr>
            <w:r w:rsidRPr="005B618E">
              <w:t>|2*fy_high – 3*fx_low|</w:t>
            </w:r>
          </w:p>
        </w:tc>
      </w:tr>
      <w:tr w:rsidR="00EB670A" w:rsidRPr="007C02E6" w14:paraId="2B8A4C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B5FC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D582CC"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07A679" w14:textId="77777777" w:rsidR="00EB670A" w:rsidRPr="005B618E" w:rsidRDefault="00EB670A" w:rsidP="008C0856">
            <w:pPr>
              <w:pStyle w:val="TAC"/>
            </w:pPr>
            <w:r w:rsidRPr="005B618E">
              <w:t>2247 – 2740</w:t>
            </w:r>
          </w:p>
        </w:tc>
      </w:tr>
      <w:tr w:rsidR="00EB670A" w:rsidRPr="007C02E6" w14:paraId="1F0691B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424E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882C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F9D72BD"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47BF2F"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197E581A" w14:textId="77777777" w:rsidR="00EB670A" w:rsidRPr="005B618E" w:rsidRDefault="00EB670A" w:rsidP="008C0856">
            <w:pPr>
              <w:pStyle w:val="TAC"/>
            </w:pPr>
            <w:r w:rsidRPr="005B618E">
              <w:t>|fy_high + 4*fx_high|</w:t>
            </w:r>
          </w:p>
        </w:tc>
      </w:tr>
      <w:tr w:rsidR="00EB670A" w:rsidRPr="007C02E6" w14:paraId="1568D46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121DF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151EF9"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1E271" w14:textId="77777777" w:rsidR="00EB670A" w:rsidRPr="005B618E" w:rsidRDefault="00EB670A" w:rsidP="008C0856">
            <w:pPr>
              <w:pStyle w:val="TAC"/>
            </w:pPr>
            <w:r w:rsidRPr="005B618E">
              <w:t>6016 – 6350</w:t>
            </w:r>
          </w:p>
        </w:tc>
      </w:tr>
      <w:tr w:rsidR="00EB670A" w:rsidRPr="007C02E6" w14:paraId="41399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A4F7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B730FE"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67DF52E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7CE89E"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3BF50124" w14:textId="77777777" w:rsidR="00EB670A" w:rsidRPr="005B618E" w:rsidRDefault="00EB670A" w:rsidP="008C0856">
            <w:pPr>
              <w:pStyle w:val="TAC"/>
            </w:pPr>
            <w:r w:rsidRPr="005B618E">
              <w:t>|2*fy_high + 3*fx_high|</w:t>
            </w:r>
          </w:p>
        </w:tc>
      </w:tr>
      <w:tr w:rsidR="00EB670A" w:rsidRPr="007C02E6" w14:paraId="605183A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0A7D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0B9"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6FA675" w14:textId="77777777" w:rsidR="00EB670A" w:rsidRPr="005B618E" w:rsidRDefault="00EB670A" w:rsidP="008C0856">
            <w:pPr>
              <w:pStyle w:val="TAC"/>
            </w:pPr>
            <w:r w:rsidRPr="005B618E">
              <w:t>7632 – 8125</w:t>
            </w:r>
          </w:p>
        </w:tc>
      </w:tr>
      <w:tr w:rsidR="00EB670A" w:rsidRPr="007C02E6" w14:paraId="5467B478"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35BEB8"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52E27322"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983469F" w14:textId="77777777" w:rsidR="00EB670A" w:rsidRPr="006355A8" w:rsidRDefault="00EB670A" w:rsidP="00EB670A">
      <w:pPr>
        <w:rPr>
          <w:lang w:val="en-US" w:eastAsia="zh-CN"/>
        </w:rPr>
      </w:pPr>
    </w:p>
    <w:p w14:paraId="2C39123C"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47FA70DE"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47D64C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9903674"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85EC43"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5A460"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3FCF24" w14:textId="77777777" w:rsidR="00EB670A" w:rsidRPr="005B618E" w:rsidRDefault="00EB670A" w:rsidP="008C0856">
            <w:pPr>
              <w:pStyle w:val="TAH"/>
            </w:pPr>
            <w:r w:rsidRPr="005B618E">
              <w:t>fy_high</w:t>
            </w:r>
          </w:p>
        </w:tc>
      </w:tr>
      <w:tr w:rsidR="00EB670A" w14:paraId="6B17E63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8D7DA"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DB2EA"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95AA6E"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7F543"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48C0C3" w14:textId="77777777" w:rsidR="00EB670A" w:rsidRPr="005B618E" w:rsidRDefault="00EB670A" w:rsidP="008C0856">
            <w:pPr>
              <w:pStyle w:val="TAC"/>
            </w:pPr>
            <w:r w:rsidRPr="005B618E">
              <w:t>|fy_high + fx_high|</w:t>
            </w:r>
          </w:p>
        </w:tc>
      </w:tr>
      <w:tr w:rsidR="00EB670A" w14:paraId="518D4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E86D2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AF6308"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6EDCB" w14:textId="77777777" w:rsidR="00EB670A" w:rsidRPr="005B618E" w:rsidRDefault="00EB670A" w:rsidP="008C0856">
            <w:pPr>
              <w:pStyle w:val="TAC"/>
            </w:pPr>
            <w:r w:rsidRPr="005B618E">
              <w:t>4180 – 4715</w:t>
            </w:r>
          </w:p>
        </w:tc>
      </w:tr>
      <w:tr w:rsidR="00EB670A" w14:paraId="6F6A8E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F44EE0"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82BAEC"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49B785"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4121D3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F8A8A5" w14:textId="77777777" w:rsidR="00EB670A" w:rsidRPr="005B618E" w:rsidRDefault="00EB670A" w:rsidP="008C0856">
            <w:pPr>
              <w:pStyle w:val="TAC"/>
            </w:pPr>
            <w:r w:rsidRPr="005B618E">
              <w:t>|2*fy_high – fx_low|</w:t>
            </w:r>
          </w:p>
        </w:tc>
      </w:tr>
      <w:tr w:rsidR="00EB670A" w14:paraId="36FF37B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A52F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AD8734"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289595" w14:textId="77777777" w:rsidR="00EB670A" w:rsidRPr="005B618E" w:rsidRDefault="00EB670A" w:rsidP="008C0856">
            <w:pPr>
              <w:pStyle w:val="TAC"/>
            </w:pPr>
            <w:r w:rsidRPr="005B618E">
              <w:t>5685 – 6720</w:t>
            </w:r>
          </w:p>
        </w:tc>
      </w:tr>
      <w:tr w:rsidR="00EB670A" w14:paraId="19EEDE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39D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A6B7D"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DA67AA"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7A2A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B7957E" w14:textId="77777777" w:rsidR="00EB670A" w:rsidRPr="005B618E" w:rsidRDefault="00EB670A" w:rsidP="008C0856">
            <w:pPr>
              <w:pStyle w:val="TAC"/>
            </w:pPr>
            <w:r w:rsidRPr="005B618E">
              <w:t>|2*fy_high + fx_high|</w:t>
            </w:r>
          </w:p>
        </w:tc>
      </w:tr>
      <w:tr w:rsidR="00EB670A" w14:paraId="4177BB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5A0F4"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CABF9"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3E48B3" w14:textId="77777777" w:rsidR="00EB670A" w:rsidRPr="005B618E" w:rsidRDefault="00EB670A" w:rsidP="008C0856">
            <w:pPr>
              <w:pStyle w:val="TAC"/>
            </w:pPr>
            <w:r w:rsidRPr="005B618E">
              <w:t>7480 – 8515</w:t>
            </w:r>
          </w:p>
        </w:tc>
      </w:tr>
      <w:tr w:rsidR="00EB670A" w14:paraId="6873A72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9E66C"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E9887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3224FECB"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F8930"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164ECF4E" w14:textId="77777777" w:rsidR="00EB670A" w:rsidRPr="005B618E" w:rsidRDefault="00EB670A" w:rsidP="008C0856">
            <w:pPr>
              <w:pStyle w:val="TAC"/>
            </w:pPr>
            <w:r w:rsidRPr="005B618E">
              <w:t>|3*fy_high – 1*fx_low|</w:t>
            </w:r>
          </w:p>
        </w:tc>
      </w:tr>
      <w:tr w:rsidR="00EB670A" w14:paraId="4F5784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E01F0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13B25A"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ADF9DF" w14:textId="77777777" w:rsidR="00EB670A" w:rsidRPr="005B618E" w:rsidRDefault="00EB670A" w:rsidP="008C0856">
            <w:pPr>
              <w:pStyle w:val="TAC"/>
            </w:pPr>
            <w:r w:rsidRPr="005B618E">
              <w:t>8985 – 10520</w:t>
            </w:r>
          </w:p>
        </w:tc>
      </w:tr>
      <w:tr w:rsidR="00EB670A" w14:paraId="2E7D01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44D2B"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1643B"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3A4EFDC8"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36AAD0A" w14:textId="77777777" w:rsidR="00EB670A" w:rsidRPr="005B618E" w:rsidRDefault="00EB670A" w:rsidP="008C0856">
            <w:pPr>
              <w:pStyle w:val="TAC"/>
            </w:pPr>
          </w:p>
        </w:tc>
      </w:tr>
      <w:tr w:rsidR="00EB670A" w14:paraId="03165C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9B1B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AE2A5F2"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51C2A" w14:textId="77777777" w:rsidR="00EB670A" w:rsidRPr="005B618E" w:rsidRDefault="00EB670A" w:rsidP="008C0856">
            <w:pPr>
              <w:pStyle w:val="TAC"/>
            </w:pPr>
          </w:p>
        </w:tc>
      </w:tr>
      <w:tr w:rsidR="00EB670A" w14:paraId="2DA61F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CA9EB"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3F418B"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42C21933"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4D8E76"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5F0741" w14:textId="77777777" w:rsidR="00EB670A" w:rsidRPr="005B618E" w:rsidRDefault="00EB670A" w:rsidP="008C0856">
            <w:pPr>
              <w:pStyle w:val="TAC"/>
            </w:pPr>
            <w:r w:rsidRPr="005B618E">
              <w:t>|3*fy_high + 1*fx_high|</w:t>
            </w:r>
          </w:p>
        </w:tc>
      </w:tr>
      <w:tr w:rsidR="00EB670A" w14:paraId="43F680D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22D23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E72DAC"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ACFE0F8" w14:textId="77777777" w:rsidR="00EB670A" w:rsidRPr="005B618E" w:rsidRDefault="00EB670A" w:rsidP="008C0856">
            <w:pPr>
              <w:pStyle w:val="TAC"/>
            </w:pPr>
            <w:r w:rsidRPr="005B618E">
              <w:t>10780 – 12315</w:t>
            </w:r>
          </w:p>
        </w:tc>
      </w:tr>
      <w:tr w:rsidR="00EB670A" w14:paraId="061DB6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BA27A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900032"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1643F6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DE21A75" w14:textId="77777777" w:rsidR="00EB670A" w:rsidRPr="005B618E" w:rsidRDefault="00EB670A" w:rsidP="008C0856">
            <w:pPr>
              <w:pStyle w:val="TAC"/>
            </w:pPr>
          </w:p>
        </w:tc>
      </w:tr>
      <w:tr w:rsidR="00EB670A" w14:paraId="480F3DA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EFF91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D349D7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68A709E" w14:textId="77777777" w:rsidR="00EB670A" w:rsidRPr="005B618E" w:rsidRDefault="00EB670A" w:rsidP="008C0856">
            <w:pPr>
              <w:pStyle w:val="TAC"/>
            </w:pPr>
          </w:p>
        </w:tc>
      </w:tr>
      <w:tr w:rsidR="00EB670A" w14:paraId="39DA8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BE25B7"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B9875E"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208AE93B"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C224C3C"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1AD35E6F" w14:textId="77777777" w:rsidR="00EB670A" w:rsidRPr="005B618E" w:rsidRDefault="00EB670A" w:rsidP="008C0856">
            <w:pPr>
              <w:pStyle w:val="TAC"/>
            </w:pPr>
            <w:r w:rsidRPr="005B618E">
              <w:t>|fy_high – 4*fx_low|</w:t>
            </w:r>
          </w:p>
        </w:tc>
      </w:tr>
      <w:tr w:rsidR="00EB670A" w14:paraId="6EC7C06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F9F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A22C66"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8E3658" w14:textId="77777777" w:rsidR="00EB670A" w:rsidRPr="005B618E" w:rsidRDefault="00EB670A" w:rsidP="008C0856">
            <w:pPr>
              <w:pStyle w:val="TAC"/>
            </w:pPr>
            <w:r w:rsidRPr="005B618E">
              <w:t>360 – 280</w:t>
            </w:r>
          </w:p>
        </w:tc>
      </w:tr>
      <w:tr w:rsidR="00EB670A" w14:paraId="4CDCE7D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2C577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23CDB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896BCE5"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D96AE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74E69487" w14:textId="77777777" w:rsidR="00EB670A" w:rsidRPr="005B618E" w:rsidRDefault="00EB670A" w:rsidP="008C0856">
            <w:pPr>
              <w:pStyle w:val="TAC"/>
            </w:pPr>
            <w:r w:rsidRPr="005B618E">
              <w:t>|2*fy_high – 3*fx_low|</w:t>
            </w:r>
          </w:p>
        </w:tc>
      </w:tr>
      <w:tr w:rsidR="00EB670A" w14:paraId="2A18DF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B80DF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FD4A53"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91A75" w14:textId="77777777" w:rsidR="00EB670A" w:rsidRPr="005B618E" w:rsidRDefault="00EB670A" w:rsidP="008C0856">
            <w:pPr>
              <w:pStyle w:val="TAC"/>
            </w:pPr>
            <w:r w:rsidRPr="005B618E">
              <w:t>3855 – 4960</w:t>
            </w:r>
          </w:p>
        </w:tc>
      </w:tr>
      <w:tr w:rsidR="00EB670A" w14:paraId="1D401B3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7D2E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2381D"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114F8EB9"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230F0C"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40050FE8" w14:textId="77777777" w:rsidR="00EB670A" w:rsidRPr="005B618E" w:rsidRDefault="00EB670A" w:rsidP="008C0856">
            <w:pPr>
              <w:pStyle w:val="TAC"/>
            </w:pPr>
            <w:r w:rsidRPr="005B618E">
              <w:t>|fy_high + 4*fx_high|</w:t>
            </w:r>
          </w:p>
        </w:tc>
      </w:tr>
      <w:tr w:rsidR="00EB670A" w14:paraId="62B754D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1B27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08B875"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91494" w14:textId="77777777" w:rsidR="00EB670A" w:rsidRPr="005B618E" w:rsidRDefault="00EB670A" w:rsidP="008C0856">
            <w:pPr>
              <w:pStyle w:val="TAC"/>
            </w:pPr>
            <w:r w:rsidRPr="005B618E">
              <w:t>6820 – 7460</w:t>
            </w:r>
          </w:p>
        </w:tc>
      </w:tr>
      <w:tr w:rsidR="00EB670A" w14:paraId="2BA6AD7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DDB13"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0A3921"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13E5692"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8BDFA0"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0EECFE" w14:textId="77777777" w:rsidR="00EB670A" w:rsidRPr="005B618E" w:rsidRDefault="00EB670A" w:rsidP="008C0856">
            <w:pPr>
              <w:pStyle w:val="TAC"/>
            </w:pPr>
            <w:r w:rsidRPr="005B618E">
              <w:t>|2*fy_high + 3*fx_high|</w:t>
            </w:r>
          </w:p>
        </w:tc>
      </w:tr>
      <w:tr w:rsidR="00EB670A" w14:paraId="63EA09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592B8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BE7EBED"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B52D609" w14:textId="77777777" w:rsidR="00EB670A" w:rsidRPr="005B618E" w:rsidRDefault="00EB670A" w:rsidP="008C0856">
            <w:pPr>
              <w:pStyle w:val="TAC"/>
            </w:pPr>
            <w:r w:rsidRPr="005B618E">
              <w:t>9240 - 10345</w:t>
            </w:r>
          </w:p>
        </w:tc>
      </w:tr>
      <w:tr w:rsidR="00EB670A" w14:paraId="39A55D24"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7CA6C3"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D164015"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17F2FD0E" w14:textId="77777777" w:rsidR="00EB670A" w:rsidRPr="006D6AE9" w:rsidRDefault="00EB670A" w:rsidP="00EB670A">
      <w:pPr>
        <w:rPr>
          <w:lang w:eastAsia="zh-TW"/>
        </w:rPr>
      </w:pPr>
    </w:p>
    <w:p w14:paraId="5FE2C6CB"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19F1493E"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58938DCA"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FB3560D" w14:textId="77777777" w:rsidR="00EB670A" w:rsidRDefault="00EB670A" w:rsidP="00EB670A">
      <w:pPr>
        <w:pStyle w:val="Heading3"/>
      </w:pPr>
      <w:bookmarkStart w:id="114" w:name="_Toc173953348"/>
      <w:bookmarkStart w:id="115" w:name="_Toc175265767"/>
      <w:bookmarkStart w:id="116" w:name="_Toc175662992"/>
      <w:r>
        <w:t>7.2.3</w:t>
      </w:r>
      <w:r w:rsidRPr="00697599">
        <w:tab/>
        <w:t>∆T</w:t>
      </w:r>
      <w:r w:rsidRPr="00C057AF">
        <w:t>IB</w:t>
      </w:r>
      <w:r w:rsidRPr="00697599">
        <w:t xml:space="preserve"> and ∆R</w:t>
      </w:r>
      <w:r w:rsidRPr="00C057AF">
        <w:t>IB</w:t>
      </w:r>
      <w:r w:rsidRPr="00697599">
        <w:t xml:space="preserve"> values</w:t>
      </w:r>
      <w:bookmarkEnd w:id="114"/>
      <w:bookmarkEnd w:id="115"/>
      <w:bookmarkEnd w:id="116"/>
    </w:p>
    <w:p w14:paraId="0DF8F822"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2353E7CD"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7756E97C"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066D5"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5DE87"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7ED999E5"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C483168"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C4A4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694479FA"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1D0D0"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E4A7AF"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1C29C"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3B2F1" w14:textId="77777777" w:rsidR="00EB670A" w:rsidRPr="00CE2077" w:rsidRDefault="00EB670A" w:rsidP="008C0856">
            <w:pPr>
              <w:pStyle w:val="TAC"/>
            </w:pPr>
            <w:r w:rsidRPr="005B618E">
              <w:t>0.8</w:t>
            </w:r>
          </w:p>
        </w:tc>
      </w:tr>
      <w:tr w:rsidR="00EB670A" w14:paraId="7139B7E6"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84F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0CC85E6"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E50E053" w14:textId="77777777" w:rsidR="00EB670A" w:rsidRDefault="00EB670A" w:rsidP="00EB670A">
      <w:pPr>
        <w:rPr>
          <w:lang w:val="en-US" w:eastAsia="zh-CN"/>
        </w:rPr>
      </w:pPr>
    </w:p>
    <w:p w14:paraId="0FBAAE0A" w14:textId="77777777" w:rsidR="00EB670A" w:rsidRPr="00BE54E6" w:rsidRDefault="00EB670A" w:rsidP="00EB670A">
      <w:pPr>
        <w:pStyle w:val="TH"/>
      </w:pPr>
      <w:r w:rsidRPr="00BE54E6">
        <w:lastRenderedPageBreak/>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013E883"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07B37FF7"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C40E167" w14:textId="77777777" w:rsidR="00EB670A" w:rsidRPr="005B618E" w:rsidRDefault="00EB670A" w:rsidP="008C0856">
            <w:pPr>
              <w:pStyle w:val="TAH"/>
            </w:pPr>
            <w:r w:rsidRPr="005B618E">
              <w:t>ΔRIB,c for E-UTRA band / NR band (dB)*</w:t>
            </w:r>
          </w:p>
        </w:tc>
      </w:tr>
      <w:tr w:rsidR="00EB670A" w14:paraId="0E828A65"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06CBB6FF"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5037FA1A" w14:textId="77777777" w:rsidR="00EB670A" w:rsidRPr="005B618E" w:rsidRDefault="00EB670A" w:rsidP="008C0856">
            <w:pPr>
              <w:pStyle w:val="TAH"/>
            </w:pPr>
            <w:r w:rsidRPr="005B618E">
              <w:t>Component band in order of bands in configuration**</w:t>
            </w:r>
          </w:p>
        </w:tc>
      </w:tr>
      <w:tr w:rsidR="00EB670A" w14:paraId="72CC0631"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4103FB17"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50C47640"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1BF94760"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33E459" w14:textId="77777777" w:rsidR="00EB670A" w:rsidRPr="005B618E" w:rsidRDefault="00EB670A" w:rsidP="008C0856">
            <w:pPr>
              <w:pStyle w:val="TAC"/>
            </w:pPr>
            <w:r w:rsidRPr="005B618E">
              <w:t>0.5</w:t>
            </w:r>
          </w:p>
        </w:tc>
      </w:tr>
      <w:tr w:rsidR="00EB670A" w14:paraId="50BF05C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8167A2B"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31597A8B" w14:textId="77777777" w:rsidR="00EB670A" w:rsidRDefault="00EB670A" w:rsidP="008C0856">
            <w:pPr>
              <w:pStyle w:val="TAN"/>
              <w:rPr>
                <w:rFonts w:eastAsia="Malgun Gothic"/>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4B4E8B79" w14:textId="77777777" w:rsidR="00EB670A" w:rsidRPr="00C057AF" w:rsidRDefault="00EB670A" w:rsidP="00EB670A"/>
    <w:p w14:paraId="1F49806B" w14:textId="77777777" w:rsidR="00EB670A" w:rsidRDefault="00EB670A" w:rsidP="00EB670A">
      <w:pPr>
        <w:pStyle w:val="Heading3"/>
      </w:pPr>
      <w:bookmarkStart w:id="117" w:name="_Toc173953349"/>
      <w:bookmarkStart w:id="118" w:name="_Toc175265768"/>
      <w:bookmarkStart w:id="119" w:name="_Toc175662993"/>
      <w:r>
        <w:t>7.2.4</w:t>
      </w:r>
      <w:r>
        <w:tab/>
        <w:t>Analysis of MSD requirements</w:t>
      </w:r>
      <w:bookmarkEnd w:id="117"/>
      <w:bookmarkEnd w:id="118"/>
      <w:bookmarkEnd w:id="119"/>
    </w:p>
    <w:p w14:paraId="61D04C1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0F0398D9" w14:textId="77777777" w:rsidR="00EB670A" w:rsidRPr="00A124BB" w:rsidRDefault="00EB670A" w:rsidP="00EB670A">
      <w:pPr>
        <w:pStyle w:val="TAC"/>
        <w:keepNext w:val="0"/>
        <w:keepLines w:val="0"/>
        <w:widowControl w:val="0"/>
        <w:jc w:val="left"/>
        <w:rPr>
          <w:szCs w:val="21"/>
        </w:rPr>
      </w:pPr>
    </w:p>
    <w:p w14:paraId="180B80CB"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432E0DD9"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C58BBEC" w14:textId="77777777" w:rsidR="00EB670A" w:rsidRPr="00BE54E6" w:rsidRDefault="00EB670A" w:rsidP="008C0856">
            <w:pPr>
              <w:pStyle w:val="TAH"/>
            </w:pPr>
            <w:r w:rsidRPr="00BE54E6">
              <w:t>NR or E-UTRA Band / Channel bandwidth / NRB / MSD</w:t>
            </w:r>
          </w:p>
        </w:tc>
      </w:tr>
      <w:tr w:rsidR="00EB670A" w:rsidRPr="00A124BB" w14:paraId="2D45EA1B"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8D611C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2773DD60"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2300718F"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631151F0"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2A815FF8" w14:textId="77777777" w:rsidR="00EB670A" w:rsidRPr="00BE54E6" w:rsidRDefault="00EB670A" w:rsidP="008C0856">
            <w:pPr>
              <w:pStyle w:val="TAH"/>
            </w:pPr>
            <w:r w:rsidRPr="00BE54E6">
              <w:t>UL</w:t>
            </w:r>
          </w:p>
          <w:p w14:paraId="404B89A1"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CEBCBD8"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6CF7D596"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AC9DD90" w14:textId="77777777" w:rsidR="00EB670A" w:rsidRPr="00BE54E6" w:rsidRDefault="00EB670A" w:rsidP="008C0856">
            <w:pPr>
              <w:pStyle w:val="TAH"/>
            </w:pPr>
            <w:r w:rsidRPr="00BE54E6">
              <w:t>IMD order</w:t>
            </w:r>
          </w:p>
        </w:tc>
      </w:tr>
      <w:tr w:rsidR="00EB670A" w:rsidRPr="00A124BB" w14:paraId="6732741A"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E32CCF8"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2DEE4B05"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9C0BB49"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61DDA966"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0FB88BA5"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5D1E766"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50A6FF35"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31997536" w14:textId="77777777" w:rsidR="00EB670A" w:rsidRPr="005B618E" w:rsidRDefault="00EB670A" w:rsidP="008C0856">
            <w:pPr>
              <w:pStyle w:val="TAC"/>
            </w:pPr>
            <w:r w:rsidRPr="005B618E">
              <w:t>N/A</w:t>
            </w:r>
          </w:p>
        </w:tc>
      </w:tr>
      <w:tr w:rsidR="00EB670A" w:rsidRPr="00A124BB" w14:paraId="6A605944"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59D0155"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4348E555"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5E92C45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3F835556"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C6D9744"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0350C913"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4D3E8850"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7300378F" w14:textId="77777777" w:rsidR="00EB670A" w:rsidRPr="005B618E" w:rsidRDefault="00EB670A" w:rsidP="008C0856">
            <w:pPr>
              <w:pStyle w:val="TAC"/>
            </w:pPr>
            <w:r w:rsidRPr="005B618E">
              <w:t>N/A</w:t>
            </w:r>
          </w:p>
        </w:tc>
      </w:tr>
      <w:tr w:rsidR="00EB670A" w:rsidRPr="00A124BB" w14:paraId="23EC800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D4D6A56"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F5168B"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6E6EC043"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9D2CE97"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174C4143"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637068FA"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A781D27"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D03554F" w14:textId="77777777" w:rsidR="00EB670A" w:rsidRPr="005B618E" w:rsidRDefault="00EB670A" w:rsidP="008C0856">
            <w:pPr>
              <w:pStyle w:val="TAC"/>
            </w:pPr>
            <w:r w:rsidRPr="005B618E">
              <w:t>IMD21</w:t>
            </w:r>
          </w:p>
        </w:tc>
      </w:tr>
      <w:tr w:rsidR="00EB670A" w:rsidRPr="00A124BB" w14:paraId="0A962D8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2F78B11"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D9EE9D0"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447C93D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7A40CA03"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2292E1A8"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77E7BA93"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0FEDA3B9"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2AAEAFAC" w14:textId="77777777" w:rsidR="00EB670A" w:rsidRPr="005B618E" w:rsidRDefault="00EB670A" w:rsidP="008C0856">
            <w:pPr>
              <w:pStyle w:val="TAC"/>
            </w:pPr>
            <w:r w:rsidRPr="005B618E">
              <w:t>N/A</w:t>
            </w:r>
          </w:p>
        </w:tc>
      </w:tr>
      <w:tr w:rsidR="00EB670A" w:rsidRPr="00A124BB" w14:paraId="6CA32BBE"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E5E72C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8664676"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16A9F49C"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1119D30D"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26C24D0D"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0712AF76"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72E1FD22"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62B8F530" w14:textId="77777777" w:rsidR="00EB670A" w:rsidRPr="005B618E" w:rsidRDefault="00EB670A" w:rsidP="008C0856">
            <w:pPr>
              <w:pStyle w:val="TAC"/>
            </w:pPr>
            <w:r w:rsidRPr="005B618E">
              <w:t>IMD2</w:t>
            </w:r>
          </w:p>
        </w:tc>
      </w:tr>
      <w:tr w:rsidR="00EB670A" w:rsidRPr="00A124BB" w14:paraId="16727315"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4AD21B26"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96855D8"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2B245E4"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7C301092"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5AF89B96"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0E75AEB9"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53BCB1E4"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9016AFF" w14:textId="77777777" w:rsidR="00EB670A" w:rsidRPr="005B618E" w:rsidRDefault="00EB670A" w:rsidP="008C0856">
            <w:pPr>
              <w:pStyle w:val="TAC"/>
            </w:pPr>
            <w:r w:rsidRPr="005B618E">
              <w:t>N/A</w:t>
            </w:r>
          </w:p>
        </w:tc>
      </w:tr>
      <w:tr w:rsidR="00EB670A" w:rsidRPr="00A124BB" w14:paraId="39B4507A"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B5BA2E"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5802306" w14:textId="77777777" w:rsidR="00FC1DC6" w:rsidRPr="00EB670A" w:rsidRDefault="00FC1DC6" w:rsidP="00B03FBB"/>
    <w:p w14:paraId="2FCC7AB1" w14:textId="77777777" w:rsidR="00FC1DC6" w:rsidRDefault="00FC1DC6">
      <w:pPr>
        <w:spacing w:after="0"/>
      </w:pPr>
      <w:r>
        <w:br w:type="page"/>
      </w:r>
    </w:p>
    <w:p w14:paraId="528BA627" w14:textId="77777777" w:rsidR="000F2352" w:rsidRDefault="000F2352" w:rsidP="000F2352">
      <w:pPr>
        <w:pStyle w:val="Heading1"/>
        <w:ind w:left="0" w:firstLine="0"/>
        <w:rPr>
          <w:lang w:eastAsia="zh-TW"/>
        </w:rPr>
      </w:pPr>
      <w:bookmarkStart w:id="120" w:name="_Toc173282697"/>
      <w:bookmarkStart w:id="121" w:name="_Toc175662994"/>
      <w:bookmarkStart w:id="122" w:name="_Toc129708888"/>
      <w:bookmarkStart w:id="123" w:name="_Toc173282698"/>
      <w:r w:rsidRPr="004D3578">
        <w:lastRenderedPageBreak/>
        <w:t xml:space="preserve">Annex </w:t>
      </w:r>
      <w:r>
        <w:t>A</w:t>
      </w:r>
      <w:r w:rsidRPr="004D3578">
        <w:t>:</w:t>
      </w:r>
      <w:r>
        <w:rPr>
          <w:rFonts w:hint="eastAsia"/>
          <w:lang w:eastAsia="zh-TW"/>
        </w:rPr>
        <w:br/>
        <w:t>Additional guidelines</w:t>
      </w:r>
      <w:bookmarkEnd w:id="120"/>
      <w:bookmarkEnd w:id="121"/>
    </w:p>
    <w:p w14:paraId="5271F571" w14:textId="77777777" w:rsidR="000F2352" w:rsidRPr="00836726" w:rsidRDefault="000F2352" w:rsidP="000F2352">
      <w:pPr>
        <w:pStyle w:val="Heading1"/>
      </w:pPr>
      <w:bookmarkStart w:id="124" w:name="_Toc175662995"/>
      <w:r w:rsidRPr="00836726">
        <w:rPr>
          <w:rFonts w:hint="eastAsia"/>
        </w:rPr>
        <w:t>A</w:t>
      </w:r>
      <w:r w:rsidRPr="00836726">
        <w:t>.1</w:t>
      </w:r>
      <w:bookmarkEnd w:id="122"/>
      <w:r w:rsidRPr="00836726">
        <w:tab/>
        <w:t>Band group definition</w:t>
      </w:r>
      <w:bookmarkEnd w:id="123"/>
      <w:bookmarkEnd w:id="124"/>
    </w:p>
    <w:p w14:paraId="78E1D0A1"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A0DB5DD"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4B069F0C"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58107F4D" w14:textId="77777777"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2792D2AA"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0BF0950D" w14:textId="77777777" w:rsidR="000F2352" w:rsidRPr="00E72C46" w:rsidRDefault="000F2352" w:rsidP="000F2352">
            <w:pPr>
              <w:pStyle w:val="TAH"/>
              <w:rPr>
                <w:szCs w:val="18"/>
              </w:rPr>
            </w:pPr>
            <w:bookmarkStart w:id="125" w:name="OLE_LINK70"/>
            <w:r w:rsidRPr="00E72C46">
              <w:rPr>
                <w:szCs w:val="18"/>
              </w:rPr>
              <w:t>FR1 band group range</w:t>
            </w:r>
          </w:p>
        </w:tc>
      </w:tr>
      <w:tr w:rsidR="000F2352" w:rsidRPr="00E72C46" w14:paraId="05519AD4"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6A88D6A"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5E430"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4FE69E"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4F2BCB"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674FCFE7"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BE7C3DB" w14:textId="77777777" w:rsidR="000F2352" w:rsidRPr="00E72C46" w:rsidRDefault="000F2352" w:rsidP="000F2352">
            <w:pPr>
              <w:pStyle w:val="TAC"/>
              <w:rPr>
                <w:b/>
                <w:bCs/>
                <w:szCs w:val="18"/>
              </w:rPr>
            </w:pPr>
            <w:r w:rsidRPr="00E72C46">
              <w:rPr>
                <w:b/>
                <w:bCs/>
                <w:szCs w:val="18"/>
              </w:rPr>
              <w:t>FR1-e</w:t>
            </w:r>
          </w:p>
        </w:tc>
      </w:tr>
      <w:tr w:rsidR="000F2352" w:rsidRPr="00E72C46" w14:paraId="0E5AC729"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6AD6AA5"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5E0F52F"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B0397"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7356077"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65C2A04E"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8CB077" w14:textId="77777777" w:rsidR="000F2352" w:rsidRPr="00E72C46" w:rsidRDefault="000F2352" w:rsidP="000F2352">
            <w:pPr>
              <w:pStyle w:val="TAC"/>
              <w:rPr>
                <w:szCs w:val="18"/>
              </w:rPr>
            </w:pPr>
            <w:r w:rsidRPr="00E72C46">
              <w:rPr>
                <w:szCs w:val="18"/>
              </w:rPr>
              <w:t>5150-7125</w:t>
            </w:r>
          </w:p>
        </w:tc>
      </w:tr>
      <w:tr w:rsidR="000F2352" w:rsidRPr="00E72C46" w14:paraId="2370F228"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B97222C"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06C742"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16D737"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4B2136"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3F45FFFD"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7A71E9" w14:textId="77777777" w:rsidR="000F2352" w:rsidRPr="00E72C46" w:rsidRDefault="000F2352" w:rsidP="000F2352">
            <w:pPr>
              <w:pStyle w:val="TAC"/>
              <w:rPr>
                <w:szCs w:val="18"/>
              </w:rPr>
            </w:pPr>
            <w:r w:rsidRPr="00E72C46">
              <w:rPr>
                <w:szCs w:val="18"/>
              </w:rPr>
              <w:t>TDD only</w:t>
            </w:r>
          </w:p>
        </w:tc>
      </w:tr>
      <w:bookmarkEnd w:id="125"/>
    </w:tbl>
    <w:p w14:paraId="3F069B68" w14:textId="77777777" w:rsidR="000F2352" w:rsidRDefault="000F2352" w:rsidP="000F2352">
      <w:pPr>
        <w:spacing w:after="0"/>
        <w:rPr>
          <w:lang w:eastAsia="zh-TW"/>
        </w:rPr>
      </w:pPr>
    </w:p>
    <w:p w14:paraId="7B84CB6E" w14:textId="77777777" w:rsidR="000F2352" w:rsidRDefault="000F2352">
      <w:pPr>
        <w:spacing w:after="0"/>
        <w:rPr>
          <w:rFonts w:ascii="Arial" w:hAnsi="Arial"/>
          <w:sz w:val="36"/>
        </w:rPr>
      </w:pPr>
      <w:r>
        <w:br w:type="page"/>
      </w:r>
    </w:p>
    <w:p w14:paraId="307D3552" w14:textId="77777777" w:rsidR="00080512" w:rsidRPr="00A83555" w:rsidRDefault="00A83555" w:rsidP="00562E8C">
      <w:pPr>
        <w:pStyle w:val="Heading1"/>
        <w:ind w:left="0" w:firstLine="0"/>
        <w:rPr>
          <w:lang w:eastAsia="zh-TW"/>
        </w:rPr>
      </w:pPr>
      <w:bookmarkStart w:id="126" w:name="_Toc175662996"/>
      <w:r w:rsidRPr="004D3578">
        <w:lastRenderedPageBreak/>
        <w:t xml:space="preserve">Annex </w:t>
      </w:r>
      <w:r w:rsidR="000F2352">
        <w:rPr>
          <w:lang w:eastAsia="zh-TW"/>
        </w:rPr>
        <w:t>B</w:t>
      </w:r>
      <w:r w:rsidRPr="004D3578">
        <w:t xml:space="preserve"> (informative):</w:t>
      </w:r>
      <w:r>
        <w:t xml:space="preserve"> </w:t>
      </w:r>
      <w:r w:rsidRPr="004D3578">
        <w:t>Change history</w:t>
      </w:r>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39BA9F40" w14:textId="77777777" w:rsidTr="00EB670A">
        <w:trPr>
          <w:cantSplit/>
        </w:trPr>
        <w:tc>
          <w:tcPr>
            <w:tcW w:w="9639" w:type="dxa"/>
            <w:gridSpan w:val="8"/>
            <w:tcBorders>
              <w:bottom w:val="nil"/>
            </w:tcBorders>
            <w:shd w:val="solid" w:color="FFFFFF" w:fill="auto"/>
          </w:tcPr>
          <w:p w14:paraId="4E735617" w14:textId="77777777" w:rsidR="003C3971" w:rsidRPr="00235394" w:rsidRDefault="003C3971" w:rsidP="00C72833">
            <w:pPr>
              <w:pStyle w:val="TAL"/>
              <w:jc w:val="center"/>
              <w:rPr>
                <w:b/>
                <w:sz w:val="16"/>
              </w:rPr>
            </w:pPr>
            <w:bookmarkStart w:id="127" w:name="historyclause"/>
            <w:bookmarkEnd w:id="127"/>
            <w:r w:rsidRPr="00235394">
              <w:rPr>
                <w:b/>
              </w:rPr>
              <w:t>Change history</w:t>
            </w:r>
          </w:p>
        </w:tc>
      </w:tr>
      <w:tr w:rsidR="003C3971" w:rsidRPr="00235394" w14:paraId="270D36F7" w14:textId="77777777" w:rsidTr="00EB670A">
        <w:tc>
          <w:tcPr>
            <w:tcW w:w="709" w:type="dxa"/>
            <w:shd w:val="pct10" w:color="auto" w:fill="FFFFFF"/>
          </w:tcPr>
          <w:p w14:paraId="477C2D7F"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01EA3369"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10C3078F"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05A6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C625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868AD4" w14:textId="77777777" w:rsidR="003C3971" w:rsidRPr="00235394" w:rsidRDefault="003C3971" w:rsidP="00C72833">
            <w:pPr>
              <w:pStyle w:val="TAL"/>
              <w:rPr>
                <w:b/>
                <w:sz w:val="16"/>
              </w:rPr>
            </w:pPr>
            <w:r>
              <w:rPr>
                <w:b/>
                <w:sz w:val="16"/>
              </w:rPr>
              <w:t>Cat</w:t>
            </w:r>
          </w:p>
        </w:tc>
        <w:tc>
          <w:tcPr>
            <w:tcW w:w="4962" w:type="dxa"/>
            <w:shd w:val="pct10" w:color="auto" w:fill="FFFFFF"/>
          </w:tcPr>
          <w:p w14:paraId="6488BD5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CD449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1FD361B0" w14:textId="77777777" w:rsidTr="00EB670A">
        <w:tc>
          <w:tcPr>
            <w:tcW w:w="709" w:type="dxa"/>
            <w:shd w:val="solid" w:color="FFFFFF" w:fill="auto"/>
            <w:vAlign w:val="center"/>
          </w:tcPr>
          <w:p w14:paraId="41025E7F"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2F013E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F37DEEF"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3D7026C7" w14:textId="77777777" w:rsidR="00A92D4A" w:rsidRPr="00B51484" w:rsidRDefault="00A92D4A" w:rsidP="00004497">
            <w:pPr>
              <w:pStyle w:val="TAL"/>
              <w:rPr>
                <w:sz w:val="16"/>
                <w:szCs w:val="16"/>
              </w:rPr>
            </w:pPr>
          </w:p>
        </w:tc>
        <w:tc>
          <w:tcPr>
            <w:tcW w:w="425" w:type="dxa"/>
            <w:shd w:val="solid" w:color="FFFFFF" w:fill="auto"/>
          </w:tcPr>
          <w:p w14:paraId="128C83BA" w14:textId="77777777" w:rsidR="00A92D4A" w:rsidRPr="00B51484" w:rsidRDefault="00A92D4A" w:rsidP="00004497">
            <w:pPr>
              <w:pStyle w:val="TAR"/>
              <w:jc w:val="left"/>
              <w:rPr>
                <w:sz w:val="16"/>
                <w:szCs w:val="16"/>
                <w:lang w:val="en-US"/>
              </w:rPr>
            </w:pPr>
          </w:p>
        </w:tc>
        <w:tc>
          <w:tcPr>
            <w:tcW w:w="425" w:type="dxa"/>
            <w:shd w:val="solid" w:color="FFFFFF" w:fill="auto"/>
          </w:tcPr>
          <w:p w14:paraId="33A62B79" w14:textId="77777777" w:rsidR="00A92D4A" w:rsidRPr="00B51484" w:rsidRDefault="00A92D4A" w:rsidP="00004497">
            <w:pPr>
              <w:pStyle w:val="TAC"/>
              <w:jc w:val="left"/>
              <w:rPr>
                <w:sz w:val="16"/>
                <w:szCs w:val="16"/>
              </w:rPr>
            </w:pPr>
          </w:p>
        </w:tc>
        <w:tc>
          <w:tcPr>
            <w:tcW w:w="4962" w:type="dxa"/>
            <w:shd w:val="solid" w:color="FFFFFF" w:fill="auto"/>
          </w:tcPr>
          <w:p w14:paraId="08DE7D94"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5A844838"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C8244F3" w14:textId="77777777" w:rsidTr="005B48C8">
        <w:tc>
          <w:tcPr>
            <w:tcW w:w="709" w:type="dxa"/>
            <w:shd w:val="solid" w:color="FFFFFF" w:fill="auto"/>
            <w:vAlign w:val="center"/>
          </w:tcPr>
          <w:p w14:paraId="0B57728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34D0A956"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3FD265A"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Malgun Gothic" w:hint="eastAsia"/>
                <w:sz w:val="16"/>
                <w:lang w:eastAsia="ko-KR"/>
              </w:rPr>
              <w:t>8</w:t>
            </w:r>
          </w:p>
        </w:tc>
        <w:tc>
          <w:tcPr>
            <w:tcW w:w="425" w:type="dxa"/>
            <w:shd w:val="solid" w:color="FFFFFF" w:fill="auto"/>
          </w:tcPr>
          <w:p w14:paraId="61B529ED" w14:textId="77777777" w:rsidR="00EB670A" w:rsidRPr="00B51484" w:rsidRDefault="00EB670A" w:rsidP="00EB670A">
            <w:pPr>
              <w:pStyle w:val="TAL"/>
              <w:rPr>
                <w:sz w:val="16"/>
                <w:szCs w:val="16"/>
              </w:rPr>
            </w:pPr>
          </w:p>
        </w:tc>
        <w:tc>
          <w:tcPr>
            <w:tcW w:w="425" w:type="dxa"/>
            <w:shd w:val="solid" w:color="FFFFFF" w:fill="auto"/>
          </w:tcPr>
          <w:p w14:paraId="7E166420" w14:textId="77777777" w:rsidR="00EB670A" w:rsidRPr="00B51484" w:rsidRDefault="00EB670A" w:rsidP="00EB670A">
            <w:pPr>
              <w:pStyle w:val="TAR"/>
              <w:jc w:val="left"/>
              <w:rPr>
                <w:sz w:val="16"/>
                <w:szCs w:val="16"/>
                <w:lang w:val="en-US"/>
              </w:rPr>
            </w:pPr>
          </w:p>
        </w:tc>
        <w:tc>
          <w:tcPr>
            <w:tcW w:w="425" w:type="dxa"/>
            <w:shd w:val="solid" w:color="FFFFFF" w:fill="auto"/>
          </w:tcPr>
          <w:p w14:paraId="3C0C2992" w14:textId="77777777" w:rsidR="00EB670A" w:rsidRPr="00B51484" w:rsidRDefault="00EB670A" w:rsidP="00EB670A">
            <w:pPr>
              <w:pStyle w:val="TAC"/>
              <w:jc w:val="left"/>
              <w:rPr>
                <w:sz w:val="16"/>
                <w:szCs w:val="16"/>
              </w:rPr>
            </w:pPr>
          </w:p>
        </w:tc>
        <w:tc>
          <w:tcPr>
            <w:tcW w:w="4962" w:type="dxa"/>
            <w:shd w:val="solid" w:color="FFFFFF" w:fill="auto"/>
          </w:tcPr>
          <w:p w14:paraId="39A388F3" w14:textId="77777777" w:rsidR="00EB670A" w:rsidRDefault="00EB670A" w:rsidP="00EB670A">
            <w:pPr>
              <w:pStyle w:val="TAL"/>
              <w:rPr>
                <w:sz w:val="16"/>
                <w:szCs w:val="18"/>
              </w:rPr>
            </w:pPr>
            <w:r w:rsidRPr="00BA7886">
              <w:rPr>
                <w:sz w:val="16"/>
                <w:szCs w:val="18"/>
              </w:rPr>
              <w:t>TR37.719-21-11 v0.1.0 for DC_R19_xBLTE_yBNR_3DL2UL</w:t>
            </w:r>
          </w:p>
          <w:p w14:paraId="51C9B3FC" w14:textId="77777777" w:rsidR="00C8294A" w:rsidRDefault="000D4C39">
            <w:pPr>
              <w:pStyle w:val="TAL"/>
              <w:rPr>
                <w:sz w:val="16"/>
                <w:szCs w:val="18"/>
              </w:rPr>
            </w:pPr>
            <w:r>
              <w:rPr>
                <w:rFonts w:eastAsia="Malgun Gothic"/>
                <w:sz w:val="16"/>
                <w:szCs w:val="18"/>
                <w:lang w:eastAsia="ko-KR"/>
              </w:rPr>
              <w:t>Some template update in</w:t>
            </w:r>
            <w:r w:rsidR="00DE3FCA">
              <w:rPr>
                <w:rFonts w:eastAsia="Malgun Gothic"/>
                <w:sz w:val="16"/>
                <w:szCs w:val="18"/>
                <w:lang w:eastAsia="ko-KR"/>
              </w:rPr>
              <w:t xml:space="preserve"> title of section 6.1 and section</w:t>
            </w:r>
            <w:r w:rsidR="00EB5283">
              <w:rPr>
                <w:rFonts w:eastAsia="Malgun Gothic"/>
                <w:sz w:val="16"/>
                <w:szCs w:val="18"/>
                <w:lang w:eastAsia="ko-KR"/>
              </w:rPr>
              <w:t xml:space="preserve"> </w:t>
            </w:r>
            <w:r w:rsidR="00DE3FCA">
              <w:rPr>
                <w:rFonts w:eastAsia="Malgun Gothic"/>
                <w:sz w:val="16"/>
                <w:szCs w:val="18"/>
                <w:lang w:eastAsia="ko-KR"/>
              </w:rPr>
              <w:t>7.1, as well as update in</w:t>
            </w:r>
            <w:r>
              <w:rPr>
                <w:rFonts w:eastAsia="Malgun Gothic"/>
                <w:sz w:val="16"/>
                <w:szCs w:val="18"/>
                <w:lang w:eastAsia="ko-KR"/>
              </w:rPr>
              <w:t xml:space="preserve"> </w:t>
            </w:r>
            <w:r w:rsidRPr="00830353">
              <w:rPr>
                <w:rFonts w:eastAsia="Malgun Gothic"/>
                <w:sz w:val="16"/>
                <w:szCs w:val="18"/>
                <w:lang w:eastAsia="ko-KR"/>
              </w:rPr>
              <w:t xml:space="preserve">Table </w:t>
            </w:r>
            <w:r w:rsidRPr="00830353">
              <w:rPr>
                <w:rFonts w:eastAsia="Malgun Gothic" w:hint="eastAsia"/>
                <w:sz w:val="16"/>
                <w:szCs w:val="18"/>
                <w:lang w:eastAsia="ko-KR"/>
              </w:rPr>
              <w:t>5</w:t>
            </w:r>
            <w:r w:rsidRPr="00830353">
              <w:rPr>
                <w:rFonts w:eastAsia="Malgun Gothic"/>
                <w:sz w:val="16"/>
                <w:szCs w:val="18"/>
                <w:lang w:eastAsia="ko-KR"/>
              </w:rPr>
              <w:t>.1.1-2</w:t>
            </w:r>
            <w:r>
              <w:rPr>
                <w:rFonts w:eastAsia="Malgun Gothic"/>
                <w:sz w:val="16"/>
                <w:szCs w:val="18"/>
                <w:lang w:eastAsia="ko-KR"/>
              </w:rPr>
              <w:t xml:space="preserve">, </w:t>
            </w:r>
            <w:r w:rsidRPr="00904AC7">
              <w:rPr>
                <w:rFonts w:eastAsia="Malgun Gothic"/>
                <w:sz w:val="16"/>
                <w:szCs w:val="18"/>
                <w:lang w:eastAsia="ko-KR"/>
              </w:rPr>
              <w:t>Table 6.1.2-2</w:t>
            </w:r>
            <w:r>
              <w:rPr>
                <w:rFonts w:eastAsia="Malgun Gothic"/>
                <w:sz w:val="16"/>
                <w:szCs w:val="18"/>
                <w:lang w:eastAsia="ko-KR"/>
              </w:rPr>
              <w:t xml:space="preserve"> and </w:t>
            </w:r>
            <w:r w:rsidRPr="00904AC7">
              <w:rPr>
                <w:rFonts w:eastAsia="Malgun Gothic"/>
                <w:sz w:val="16"/>
                <w:szCs w:val="18"/>
                <w:lang w:eastAsia="ko-KR"/>
              </w:rPr>
              <w:t>Table 7.1.2-2</w:t>
            </w:r>
            <w:r w:rsidR="00DE3FCA">
              <w:rPr>
                <w:rFonts w:eastAsia="Malgun Gothic"/>
                <w:sz w:val="16"/>
                <w:szCs w:val="18"/>
                <w:lang w:eastAsia="ko-KR"/>
              </w:rPr>
              <w:t xml:space="preserve"> </w:t>
            </w:r>
            <w:r>
              <w:rPr>
                <w:rFonts w:eastAsia="Malgun Gothic"/>
                <w:sz w:val="16"/>
                <w:szCs w:val="18"/>
                <w:lang w:eastAsia="ko-KR"/>
              </w:rPr>
              <w:t>for the skeleton TR.</w:t>
            </w:r>
          </w:p>
        </w:tc>
        <w:tc>
          <w:tcPr>
            <w:tcW w:w="708" w:type="dxa"/>
            <w:shd w:val="solid" w:color="FFFFFF" w:fill="auto"/>
            <w:vAlign w:val="center"/>
          </w:tcPr>
          <w:p w14:paraId="420A9EFE"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Malgun Gothic" w:hint="eastAsia"/>
                <w:sz w:val="16"/>
                <w:lang w:eastAsia="ko-KR"/>
              </w:rPr>
              <w:t>1</w:t>
            </w:r>
            <w:r w:rsidRPr="00FA3958">
              <w:rPr>
                <w:rFonts w:eastAsia="PMingLiU" w:hint="eastAsia"/>
                <w:sz w:val="16"/>
                <w:lang w:eastAsia="zh-TW"/>
              </w:rPr>
              <w:t>.</w:t>
            </w:r>
            <w:r>
              <w:rPr>
                <w:rFonts w:eastAsia="PMingLiU"/>
                <w:sz w:val="16"/>
                <w:lang w:eastAsia="zh-TW"/>
              </w:rPr>
              <w:t>0</w:t>
            </w:r>
          </w:p>
        </w:tc>
      </w:tr>
    </w:tbl>
    <w:p w14:paraId="3B647388" w14:textId="77777777" w:rsidR="00486615" w:rsidRDefault="00486615" w:rsidP="005B48C8">
      <w:pPr>
        <w:rPr>
          <w:lang w:eastAsia="zh-TW"/>
        </w:rPr>
      </w:pPr>
    </w:p>
    <w:p w14:paraId="17B0EFAA"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F950C" w14:textId="77777777" w:rsidR="00BF4781" w:rsidRDefault="00BF4781">
      <w:r>
        <w:separator/>
      </w:r>
    </w:p>
  </w:endnote>
  <w:endnote w:type="continuationSeparator" w:id="0">
    <w:p w14:paraId="451340AF" w14:textId="77777777" w:rsidR="00BF4781" w:rsidRDefault="00BF4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50F09" w14:textId="77777777" w:rsidR="0036083D" w:rsidRDefault="00360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C55981" w14:textId="77777777" w:rsidR="00BF4781" w:rsidRDefault="00BF4781">
      <w:r>
        <w:separator/>
      </w:r>
    </w:p>
  </w:footnote>
  <w:footnote w:type="continuationSeparator" w:id="0">
    <w:p w14:paraId="647C493B" w14:textId="77777777" w:rsidR="00BF4781" w:rsidRDefault="00BF4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E6BBE" w14:textId="496D5D51"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36E">
      <w:rPr>
        <w:rFonts w:ascii="Arial" w:hAnsi="Arial" w:cs="Arial"/>
        <w:b/>
        <w:noProof/>
        <w:sz w:val="18"/>
        <w:szCs w:val="18"/>
      </w:rPr>
      <w:t>3GPP TR 37.719-21-11 V0.1.0 (2024-08)</w:t>
    </w:r>
    <w:r>
      <w:rPr>
        <w:rFonts w:ascii="Arial" w:hAnsi="Arial" w:cs="Arial"/>
        <w:b/>
        <w:sz w:val="18"/>
        <w:szCs w:val="18"/>
      </w:rPr>
      <w:fldChar w:fldCharType="end"/>
    </w:r>
  </w:p>
  <w:p w14:paraId="0DA8267A" w14:textId="7777777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16C3">
      <w:rPr>
        <w:rFonts w:ascii="Arial" w:hAnsi="Arial" w:cs="Arial"/>
        <w:b/>
        <w:noProof/>
        <w:sz w:val="18"/>
        <w:szCs w:val="18"/>
      </w:rPr>
      <w:t>19</w:t>
    </w:r>
    <w:r>
      <w:rPr>
        <w:rFonts w:ascii="Arial" w:hAnsi="Arial" w:cs="Arial"/>
        <w:b/>
        <w:sz w:val="18"/>
        <w:szCs w:val="18"/>
      </w:rPr>
      <w:fldChar w:fldCharType="end"/>
    </w:r>
  </w:p>
  <w:p w14:paraId="06D8D09E" w14:textId="6FA4B75B"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36E">
      <w:rPr>
        <w:rFonts w:ascii="Arial" w:hAnsi="Arial" w:cs="Arial"/>
        <w:b/>
        <w:noProof/>
        <w:sz w:val="18"/>
        <w:szCs w:val="18"/>
      </w:rPr>
      <w:t>Release 19</w:t>
    </w:r>
    <w:r>
      <w:rPr>
        <w:rFonts w:ascii="Arial" w:hAnsi="Arial" w:cs="Arial"/>
        <w:b/>
        <w:sz w:val="18"/>
        <w:szCs w:val="18"/>
      </w:rPr>
      <w:fldChar w:fldCharType="end"/>
    </w:r>
  </w:p>
  <w:p w14:paraId="46C7FD03" w14:textId="77777777" w:rsidR="0036083D" w:rsidRDefault="00360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76309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2917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908423">
    <w:abstractNumId w:val="1"/>
  </w:num>
  <w:num w:numId="4" w16cid:durableId="946307020">
    <w:abstractNumId w:val="4"/>
  </w:num>
  <w:num w:numId="5" w16cid:durableId="1184125258">
    <w:abstractNumId w:val="2"/>
  </w:num>
  <w:num w:numId="6" w16cid:durableId="21169480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484E"/>
    <w:rsid w:val="0003049F"/>
    <w:rsid w:val="00033397"/>
    <w:rsid w:val="00040095"/>
    <w:rsid w:val="00051834"/>
    <w:rsid w:val="00054A22"/>
    <w:rsid w:val="00062023"/>
    <w:rsid w:val="000655A6"/>
    <w:rsid w:val="00066F6D"/>
    <w:rsid w:val="00075E5C"/>
    <w:rsid w:val="00080512"/>
    <w:rsid w:val="000814FB"/>
    <w:rsid w:val="000A4FBF"/>
    <w:rsid w:val="000A76D4"/>
    <w:rsid w:val="000C47C3"/>
    <w:rsid w:val="000D4C39"/>
    <w:rsid w:val="000D58AB"/>
    <w:rsid w:val="000E296D"/>
    <w:rsid w:val="000F06A0"/>
    <w:rsid w:val="000F1341"/>
    <w:rsid w:val="000F2352"/>
    <w:rsid w:val="000F290F"/>
    <w:rsid w:val="000F6C70"/>
    <w:rsid w:val="00100040"/>
    <w:rsid w:val="00107E27"/>
    <w:rsid w:val="001115C5"/>
    <w:rsid w:val="001159E4"/>
    <w:rsid w:val="00125F64"/>
    <w:rsid w:val="00133525"/>
    <w:rsid w:val="001643EB"/>
    <w:rsid w:val="0016763E"/>
    <w:rsid w:val="00176783"/>
    <w:rsid w:val="0018073E"/>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258A9"/>
    <w:rsid w:val="0023363C"/>
    <w:rsid w:val="002347A2"/>
    <w:rsid w:val="002410F4"/>
    <w:rsid w:val="00251412"/>
    <w:rsid w:val="00263683"/>
    <w:rsid w:val="002675F0"/>
    <w:rsid w:val="00285DA7"/>
    <w:rsid w:val="002A13DA"/>
    <w:rsid w:val="002B23BB"/>
    <w:rsid w:val="002B6339"/>
    <w:rsid w:val="002D24D6"/>
    <w:rsid w:val="002E00EE"/>
    <w:rsid w:val="002E5A89"/>
    <w:rsid w:val="002F2B69"/>
    <w:rsid w:val="003160D1"/>
    <w:rsid w:val="003172DC"/>
    <w:rsid w:val="0032131A"/>
    <w:rsid w:val="0035219F"/>
    <w:rsid w:val="00352E87"/>
    <w:rsid w:val="0035462D"/>
    <w:rsid w:val="0036083D"/>
    <w:rsid w:val="003659A8"/>
    <w:rsid w:val="003765B8"/>
    <w:rsid w:val="003976A1"/>
    <w:rsid w:val="003A7683"/>
    <w:rsid w:val="003B04EF"/>
    <w:rsid w:val="003B682E"/>
    <w:rsid w:val="003C3971"/>
    <w:rsid w:val="003D0D33"/>
    <w:rsid w:val="003F43DD"/>
    <w:rsid w:val="00407938"/>
    <w:rsid w:val="00414E8F"/>
    <w:rsid w:val="00423334"/>
    <w:rsid w:val="004233CC"/>
    <w:rsid w:val="004345EC"/>
    <w:rsid w:val="004471EB"/>
    <w:rsid w:val="00465515"/>
    <w:rsid w:val="0047565B"/>
    <w:rsid w:val="0047743B"/>
    <w:rsid w:val="004832C3"/>
    <w:rsid w:val="00486615"/>
    <w:rsid w:val="004A47D8"/>
    <w:rsid w:val="004D0A03"/>
    <w:rsid w:val="004D3578"/>
    <w:rsid w:val="004D624A"/>
    <w:rsid w:val="004E1A20"/>
    <w:rsid w:val="004E213A"/>
    <w:rsid w:val="004F0988"/>
    <w:rsid w:val="004F3340"/>
    <w:rsid w:val="0053388B"/>
    <w:rsid w:val="00535773"/>
    <w:rsid w:val="00542140"/>
    <w:rsid w:val="00543E6C"/>
    <w:rsid w:val="00553ABF"/>
    <w:rsid w:val="00562E8C"/>
    <w:rsid w:val="00565087"/>
    <w:rsid w:val="00580049"/>
    <w:rsid w:val="00597B11"/>
    <w:rsid w:val="005B0692"/>
    <w:rsid w:val="005B2249"/>
    <w:rsid w:val="005B48C8"/>
    <w:rsid w:val="005D2E01"/>
    <w:rsid w:val="005D7526"/>
    <w:rsid w:val="005E1996"/>
    <w:rsid w:val="005E4BB2"/>
    <w:rsid w:val="00600BBE"/>
    <w:rsid w:val="00602AEA"/>
    <w:rsid w:val="00602FF1"/>
    <w:rsid w:val="00614FDF"/>
    <w:rsid w:val="00616757"/>
    <w:rsid w:val="00623223"/>
    <w:rsid w:val="0063543D"/>
    <w:rsid w:val="0064659E"/>
    <w:rsid w:val="00647114"/>
    <w:rsid w:val="00664F27"/>
    <w:rsid w:val="006664AE"/>
    <w:rsid w:val="00670ED3"/>
    <w:rsid w:val="006748D1"/>
    <w:rsid w:val="00674EBC"/>
    <w:rsid w:val="00681972"/>
    <w:rsid w:val="006953FE"/>
    <w:rsid w:val="00695D19"/>
    <w:rsid w:val="006A323F"/>
    <w:rsid w:val="006B30D0"/>
    <w:rsid w:val="006C3D95"/>
    <w:rsid w:val="006D06DF"/>
    <w:rsid w:val="006D6AE9"/>
    <w:rsid w:val="006E039F"/>
    <w:rsid w:val="006E2000"/>
    <w:rsid w:val="006E5C86"/>
    <w:rsid w:val="00701116"/>
    <w:rsid w:val="007078B3"/>
    <w:rsid w:val="00712475"/>
    <w:rsid w:val="00713C44"/>
    <w:rsid w:val="00734A5B"/>
    <w:rsid w:val="0074026F"/>
    <w:rsid w:val="007429F6"/>
    <w:rsid w:val="00744E76"/>
    <w:rsid w:val="0076146D"/>
    <w:rsid w:val="00762582"/>
    <w:rsid w:val="007675D9"/>
    <w:rsid w:val="0077212E"/>
    <w:rsid w:val="00774DA4"/>
    <w:rsid w:val="00781F0F"/>
    <w:rsid w:val="00795A67"/>
    <w:rsid w:val="007B600E"/>
    <w:rsid w:val="007C7AD5"/>
    <w:rsid w:val="007D6A6A"/>
    <w:rsid w:val="007E5F3F"/>
    <w:rsid w:val="007F0F4A"/>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16C3"/>
    <w:rsid w:val="00892469"/>
    <w:rsid w:val="008A313D"/>
    <w:rsid w:val="008C1FCB"/>
    <w:rsid w:val="008C384C"/>
    <w:rsid w:val="0090271F"/>
    <w:rsid w:val="00902E23"/>
    <w:rsid w:val="00902F59"/>
    <w:rsid w:val="009114D7"/>
    <w:rsid w:val="0091348E"/>
    <w:rsid w:val="00917CCB"/>
    <w:rsid w:val="00942EC2"/>
    <w:rsid w:val="00947B1F"/>
    <w:rsid w:val="00947B87"/>
    <w:rsid w:val="009512FA"/>
    <w:rsid w:val="00952B30"/>
    <w:rsid w:val="0096123A"/>
    <w:rsid w:val="00973D1C"/>
    <w:rsid w:val="00980AF9"/>
    <w:rsid w:val="0098239C"/>
    <w:rsid w:val="0098503C"/>
    <w:rsid w:val="0099109E"/>
    <w:rsid w:val="009C4691"/>
    <w:rsid w:val="009F37B7"/>
    <w:rsid w:val="00A10F02"/>
    <w:rsid w:val="00A118D2"/>
    <w:rsid w:val="00A12AC5"/>
    <w:rsid w:val="00A164B4"/>
    <w:rsid w:val="00A26956"/>
    <w:rsid w:val="00A27486"/>
    <w:rsid w:val="00A53724"/>
    <w:rsid w:val="00A56066"/>
    <w:rsid w:val="00A73129"/>
    <w:rsid w:val="00A82346"/>
    <w:rsid w:val="00A83555"/>
    <w:rsid w:val="00A83573"/>
    <w:rsid w:val="00A92BA1"/>
    <w:rsid w:val="00A92D4A"/>
    <w:rsid w:val="00AA52C5"/>
    <w:rsid w:val="00AC6BC6"/>
    <w:rsid w:val="00AC6BE5"/>
    <w:rsid w:val="00AC6D17"/>
    <w:rsid w:val="00AE65E2"/>
    <w:rsid w:val="00AF5DE9"/>
    <w:rsid w:val="00B03FBB"/>
    <w:rsid w:val="00B15449"/>
    <w:rsid w:val="00B16981"/>
    <w:rsid w:val="00B31F85"/>
    <w:rsid w:val="00B35DF4"/>
    <w:rsid w:val="00B45DA1"/>
    <w:rsid w:val="00B63A28"/>
    <w:rsid w:val="00B862AA"/>
    <w:rsid w:val="00B93086"/>
    <w:rsid w:val="00BA19ED"/>
    <w:rsid w:val="00BA4B8D"/>
    <w:rsid w:val="00BB0C1F"/>
    <w:rsid w:val="00BB5820"/>
    <w:rsid w:val="00BC0F7D"/>
    <w:rsid w:val="00BC5D21"/>
    <w:rsid w:val="00BD0ECC"/>
    <w:rsid w:val="00BD3B58"/>
    <w:rsid w:val="00BD7D31"/>
    <w:rsid w:val="00BE3255"/>
    <w:rsid w:val="00BE72D2"/>
    <w:rsid w:val="00BF128E"/>
    <w:rsid w:val="00BF4781"/>
    <w:rsid w:val="00BF5924"/>
    <w:rsid w:val="00C0454B"/>
    <w:rsid w:val="00C057AF"/>
    <w:rsid w:val="00C074DD"/>
    <w:rsid w:val="00C116E1"/>
    <w:rsid w:val="00C1496A"/>
    <w:rsid w:val="00C25A69"/>
    <w:rsid w:val="00C27FAF"/>
    <w:rsid w:val="00C33079"/>
    <w:rsid w:val="00C35631"/>
    <w:rsid w:val="00C4003B"/>
    <w:rsid w:val="00C42A39"/>
    <w:rsid w:val="00C45231"/>
    <w:rsid w:val="00C67B44"/>
    <w:rsid w:val="00C710C6"/>
    <w:rsid w:val="00C72833"/>
    <w:rsid w:val="00C80F1D"/>
    <w:rsid w:val="00C8294A"/>
    <w:rsid w:val="00C83F70"/>
    <w:rsid w:val="00C85040"/>
    <w:rsid w:val="00C8558E"/>
    <w:rsid w:val="00C86067"/>
    <w:rsid w:val="00C93F40"/>
    <w:rsid w:val="00CA3D0C"/>
    <w:rsid w:val="00CD430B"/>
    <w:rsid w:val="00CE3F93"/>
    <w:rsid w:val="00CE4C5B"/>
    <w:rsid w:val="00CF6E27"/>
    <w:rsid w:val="00D0035A"/>
    <w:rsid w:val="00D00E7A"/>
    <w:rsid w:val="00D57972"/>
    <w:rsid w:val="00D66728"/>
    <w:rsid w:val="00D675A9"/>
    <w:rsid w:val="00D70782"/>
    <w:rsid w:val="00D738D6"/>
    <w:rsid w:val="00D755EB"/>
    <w:rsid w:val="00D76048"/>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2CD"/>
    <w:rsid w:val="00E1309B"/>
    <w:rsid w:val="00E16509"/>
    <w:rsid w:val="00E20394"/>
    <w:rsid w:val="00E44582"/>
    <w:rsid w:val="00E51685"/>
    <w:rsid w:val="00E6504E"/>
    <w:rsid w:val="00E72C46"/>
    <w:rsid w:val="00E77645"/>
    <w:rsid w:val="00E7778C"/>
    <w:rsid w:val="00EA15B0"/>
    <w:rsid w:val="00EA5EA7"/>
    <w:rsid w:val="00EA7B52"/>
    <w:rsid w:val="00EB5283"/>
    <w:rsid w:val="00EB670A"/>
    <w:rsid w:val="00EC4A25"/>
    <w:rsid w:val="00EC77B3"/>
    <w:rsid w:val="00ED13A9"/>
    <w:rsid w:val="00ED1CDE"/>
    <w:rsid w:val="00EE2528"/>
    <w:rsid w:val="00EE43A0"/>
    <w:rsid w:val="00EE6A2C"/>
    <w:rsid w:val="00EE736E"/>
    <w:rsid w:val="00EF7AE8"/>
    <w:rsid w:val="00F025A2"/>
    <w:rsid w:val="00F04712"/>
    <w:rsid w:val="00F13360"/>
    <w:rsid w:val="00F178CC"/>
    <w:rsid w:val="00F22EC7"/>
    <w:rsid w:val="00F325C8"/>
    <w:rsid w:val="00F440DD"/>
    <w:rsid w:val="00F653B8"/>
    <w:rsid w:val="00F86C54"/>
    <w:rsid w:val="00F9008D"/>
    <w:rsid w:val="00FA1266"/>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336C59"/>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3FBB"/>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basedOn w:val="Normal"/>
    <w:uiPriority w:val="34"/>
    <w:qFormat/>
    <w:rsid w:val="00762582"/>
    <w:pPr>
      <w:ind w:leftChars="200" w:left="480"/>
    </w:pPr>
  </w:style>
  <w:style w:type="paragraph" w:styleId="Caption">
    <w:name w:val="caption"/>
    <w:basedOn w:val="Normal"/>
    <w:next w:val="Normal"/>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
    <w:name w:val="확인되지 않은 멘션1"/>
    <w:basedOn w:val="DefaultParagraphFont"/>
    <w:uiPriority w:val="99"/>
    <w:semiHidden/>
    <w:unhideWhenUsed/>
    <w:rsid w:val="00EB670A"/>
    <w:rPr>
      <w:color w:val="605E5C"/>
      <w:shd w:val="clear" w:color="auto" w:fill="E1DFDD"/>
    </w:rPr>
  </w:style>
  <w:style w:type="paragraph" w:styleId="Revision">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49BED-A7DD-4FE5-A356-77571F689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6456</Words>
  <Characters>36805</Characters>
  <Application>Microsoft Office Word</Application>
  <DocSecurity>0</DocSecurity>
  <Lines>306</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5</cp:revision>
  <cp:lastPrinted>2019-02-25T14:05:00Z</cp:lastPrinted>
  <dcterms:created xsi:type="dcterms:W3CDTF">2024-08-29T08:11:00Z</dcterms:created>
  <dcterms:modified xsi:type="dcterms:W3CDTF">2024-09-02T22:52:00Z</dcterms:modified>
</cp:coreProperties>
</file>