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02C6E98B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123E02">
        <w:rPr>
          <w:noProof w:val="0"/>
        </w:rPr>
        <w:t>2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190199">
        <w:rPr>
          <w:noProof w:val="0"/>
          <w:sz w:val="32"/>
        </w:rPr>
        <w:t>0</w:t>
      </w:r>
      <w:r w:rsidR="00123E02">
        <w:rPr>
          <w:noProof w:val="0"/>
          <w:sz w:val="32"/>
        </w:rPr>
        <w:t>9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3C1C95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25pt;height:75.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5063F3B0" w14:textId="77777777" w:rsidR="003C1C95" w:rsidRDefault="00C567A1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C1C95">
        <w:rPr>
          <w:noProof/>
        </w:rPr>
        <w:t>Foreword</w:t>
      </w:r>
      <w:r w:rsidR="003C1C95">
        <w:rPr>
          <w:noProof/>
        </w:rPr>
        <w:tab/>
        <w:t>38</w:t>
      </w:r>
    </w:p>
    <w:p w14:paraId="258897A2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38</w:t>
      </w:r>
    </w:p>
    <w:p w14:paraId="042DDC86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39</w:t>
      </w:r>
    </w:p>
    <w:p w14:paraId="6E71BCC5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39</w:t>
      </w:r>
    </w:p>
    <w:p w14:paraId="1C63C555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42</w:t>
      </w:r>
    </w:p>
    <w:p w14:paraId="3A9619C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42</w:t>
      </w:r>
    </w:p>
    <w:p w14:paraId="2B67E79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42</w:t>
      </w:r>
    </w:p>
    <w:p w14:paraId="4C2BA4AE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41597C7B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44</w:t>
      </w:r>
    </w:p>
    <w:p w14:paraId="2109494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44</w:t>
      </w:r>
    </w:p>
    <w:p w14:paraId="7C4D3DB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45</w:t>
      </w:r>
    </w:p>
    <w:p w14:paraId="3A46CC7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45</w:t>
      </w:r>
    </w:p>
    <w:p w14:paraId="491F93E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45</w:t>
      </w:r>
    </w:p>
    <w:p w14:paraId="5B78E89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45</w:t>
      </w:r>
    </w:p>
    <w:p w14:paraId="4880D2F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45</w:t>
      </w:r>
    </w:p>
    <w:p w14:paraId="112AE25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45</w:t>
      </w:r>
    </w:p>
    <w:p w14:paraId="353AFB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46</w:t>
      </w:r>
    </w:p>
    <w:p w14:paraId="32C799E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46</w:t>
      </w:r>
    </w:p>
    <w:p w14:paraId="2E691AF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47</w:t>
      </w:r>
    </w:p>
    <w:p w14:paraId="113BADC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47</w:t>
      </w:r>
    </w:p>
    <w:p w14:paraId="39875CE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47</w:t>
      </w:r>
    </w:p>
    <w:p w14:paraId="1904C69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47</w:t>
      </w:r>
    </w:p>
    <w:p w14:paraId="674273A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47</w:t>
      </w:r>
    </w:p>
    <w:p w14:paraId="7B5CAD3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47</w:t>
      </w:r>
    </w:p>
    <w:p w14:paraId="2D6E942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47</w:t>
      </w:r>
    </w:p>
    <w:p w14:paraId="0636E01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47</w:t>
      </w:r>
    </w:p>
    <w:p w14:paraId="0240454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48</w:t>
      </w:r>
    </w:p>
    <w:p w14:paraId="76AE639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1B30B8C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48</w:t>
      </w:r>
    </w:p>
    <w:p w14:paraId="372CCDE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48</w:t>
      </w:r>
    </w:p>
    <w:p w14:paraId="4CE4188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48</w:t>
      </w:r>
    </w:p>
    <w:p w14:paraId="658E6F7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48</w:t>
      </w:r>
    </w:p>
    <w:p w14:paraId="2457732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48</w:t>
      </w:r>
    </w:p>
    <w:p w14:paraId="49E8DB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48</w:t>
      </w:r>
    </w:p>
    <w:p w14:paraId="0528A4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48</w:t>
      </w:r>
    </w:p>
    <w:p w14:paraId="032917E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48</w:t>
      </w:r>
    </w:p>
    <w:p w14:paraId="5A87BD3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49</w:t>
      </w:r>
    </w:p>
    <w:p w14:paraId="2472797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49</w:t>
      </w:r>
    </w:p>
    <w:p w14:paraId="56AB9C1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49</w:t>
      </w:r>
    </w:p>
    <w:p w14:paraId="108FAC2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49</w:t>
      </w:r>
    </w:p>
    <w:p w14:paraId="72CBCB1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49</w:t>
      </w:r>
    </w:p>
    <w:p w14:paraId="0F3B7F1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49</w:t>
      </w:r>
    </w:p>
    <w:p w14:paraId="788826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49</w:t>
      </w:r>
    </w:p>
    <w:p w14:paraId="1A49E5B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49</w:t>
      </w:r>
    </w:p>
    <w:p w14:paraId="1FFF013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49</w:t>
      </w:r>
    </w:p>
    <w:p w14:paraId="14DD688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50</w:t>
      </w:r>
    </w:p>
    <w:p w14:paraId="0CFEDD1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50</w:t>
      </w:r>
    </w:p>
    <w:p w14:paraId="2874154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51</w:t>
      </w:r>
    </w:p>
    <w:p w14:paraId="0861AD9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51</w:t>
      </w:r>
    </w:p>
    <w:p w14:paraId="264D87C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51</w:t>
      </w:r>
    </w:p>
    <w:p w14:paraId="075E6B7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51</w:t>
      </w:r>
    </w:p>
    <w:p w14:paraId="4C4D27A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51</w:t>
      </w:r>
    </w:p>
    <w:p w14:paraId="46F6AB0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52</w:t>
      </w:r>
    </w:p>
    <w:p w14:paraId="000AF27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52</w:t>
      </w:r>
    </w:p>
    <w:p w14:paraId="3F04CCC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52</w:t>
      </w:r>
    </w:p>
    <w:p w14:paraId="36307FF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53</w:t>
      </w:r>
    </w:p>
    <w:p w14:paraId="7DAA7C3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53</w:t>
      </w:r>
    </w:p>
    <w:p w14:paraId="106B9D5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53</w:t>
      </w:r>
    </w:p>
    <w:p w14:paraId="0B7F491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53</w:t>
      </w:r>
    </w:p>
    <w:p w14:paraId="2D243D0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53</w:t>
      </w:r>
    </w:p>
    <w:p w14:paraId="6245A2B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53</w:t>
      </w:r>
    </w:p>
    <w:p w14:paraId="2480EFC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53</w:t>
      </w:r>
    </w:p>
    <w:p w14:paraId="017C355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53</w:t>
      </w:r>
    </w:p>
    <w:p w14:paraId="1517D28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53</w:t>
      </w:r>
    </w:p>
    <w:p w14:paraId="4DF36EA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</w:t>
      </w:r>
    </w:p>
    <w:p w14:paraId="0EE93FE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54</w:t>
      </w:r>
    </w:p>
    <w:p w14:paraId="254504F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54</w:t>
      </w:r>
    </w:p>
    <w:p w14:paraId="63DC4A3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15186C6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54</w:t>
      </w:r>
    </w:p>
    <w:p w14:paraId="6502D93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54</w:t>
      </w:r>
    </w:p>
    <w:p w14:paraId="39542F9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54</w:t>
      </w:r>
    </w:p>
    <w:p w14:paraId="6DB232B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54</w:t>
      </w:r>
    </w:p>
    <w:p w14:paraId="685114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inband mode</w:t>
      </w:r>
      <w:r>
        <w:rPr>
          <w:noProof/>
        </w:rPr>
        <w:tab/>
        <w:t>54</w:t>
      </w:r>
    </w:p>
    <w:p w14:paraId="0986105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54</w:t>
      </w:r>
    </w:p>
    <w:p w14:paraId="772EB9E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54</w:t>
      </w:r>
    </w:p>
    <w:p w14:paraId="569F490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55</w:t>
      </w:r>
    </w:p>
    <w:p w14:paraId="37C2927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55</w:t>
      </w:r>
    </w:p>
    <w:p w14:paraId="3E7922F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55</w:t>
      </w:r>
    </w:p>
    <w:p w14:paraId="48401C4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55</w:t>
      </w:r>
    </w:p>
    <w:p w14:paraId="5E88A30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56</w:t>
      </w:r>
    </w:p>
    <w:p w14:paraId="3AE262D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56</w:t>
      </w:r>
    </w:p>
    <w:p w14:paraId="19F58C4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56</w:t>
      </w:r>
    </w:p>
    <w:p w14:paraId="7C14051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56</w:t>
      </w:r>
    </w:p>
    <w:p w14:paraId="271345A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56</w:t>
      </w:r>
    </w:p>
    <w:p w14:paraId="2962ED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56</w:t>
      </w:r>
    </w:p>
    <w:p w14:paraId="532D1B6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56</w:t>
      </w:r>
    </w:p>
    <w:p w14:paraId="04825A0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noProof/>
        </w:rPr>
        <w:t xml:space="preserve"> Measurement Reporting Requirements</w:t>
      </w:r>
      <w:r>
        <w:rPr>
          <w:noProof/>
        </w:rPr>
        <w:tab/>
        <w:t>56</w:t>
      </w:r>
    </w:p>
    <w:p w14:paraId="17C3825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57</w:t>
      </w:r>
    </w:p>
    <w:p w14:paraId="426B793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59</w:t>
      </w:r>
    </w:p>
    <w:p w14:paraId="30158B9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65</w:t>
      </w:r>
    </w:p>
    <w:p w14:paraId="4598250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65</w:t>
      </w:r>
    </w:p>
    <w:p w14:paraId="78D2225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67</w:t>
      </w:r>
    </w:p>
    <w:p w14:paraId="307D1DE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68</w:t>
      </w:r>
    </w:p>
    <w:p w14:paraId="4AF20CB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70</w:t>
      </w:r>
    </w:p>
    <w:p w14:paraId="42DE15A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70</w:t>
      </w:r>
    </w:p>
    <w:p w14:paraId="5CF2883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70</w:t>
      </w:r>
    </w:p>
    <w:p w14:paraId="5F60247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70</w:t>
      </w:r>
    </w:p>
    <w:p w14:paraId="06646A9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70</w:t>
      </w:r>
    </w:p>
    <w:p w14:paraId="555ABA0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72</w:t>
      </w:r>
    </w:p>
    <w:p w14:paraId="149FE38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77</w:t>
      </w:r>
    </w:p>
    <w:p w14:paraId="54E8A05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77</w:t>
      </w:r>
    </w:p>
    <w:p w14:paraId="7B5BEB7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79</w:t>
      </w:r>
    </w:p>
    <w:p w14:paraId="1065277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81</w:t>
      </w:r>
    </w:p>
    <w:p w14:paraId="13A80E8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83</w:t>
      </w:r>
    </w:p>
    <w:p w14:paraId="3141DBA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83</w:t>
      </w:r>
    </w:p>
    <w:p w14:paraId="46959A7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83</w:t>
      </w:r>
    </w:p>
    <w:p w14:paraId="7453DBE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83</w:t>
      </w:r>
    </w:p>
    <w:p w14:paraId="50277BB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83</w:t>
      </w:r>
    </w:p>
    <w:p w14:paraId="15C1024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85</w:t>
      </w:r>
    </w:p>
    <w:p w14:paraId="28803FF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89</w:t>
      </w:r>
    </w:p>
    <w:p w14:paraId="5B23DEF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89</w:t>
      </w:r>
    </w:p>
    <w:p w14:paraId="0A2CC46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90</w:t>
      </w:r>
    </w:p>
    <w:p w14:paraId="7278739E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92</w:t>
      </w:r>
    </w:p>
    <w:p w14:paraId="11F8756E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92</w:t>
      </w:r>
    </w:p>
    <w:p w14:paraId="03BDA85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92</w:t>
      </w:r>
    </w:p>
    <w:p w14:paraId="1DF0185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93</w:t>
      </w:r>
    </w:p>
    <w:p w14:paraId="1EE2189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93</w:t>
      </w:r>
    </w:p>
    <w:p w14:paraId="62D757E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93</w:t>
      </w:r>
    </w:p>
    <w:p w14:paraId="7A538E4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93</w:t>
      </w:r>
    </w:p>
    <w:p w14:paraId="728652C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A54996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noProof/>
          <w:snapToGrid w:val="0"/>
        </w:rPr>
        <w:t>Antenna connection for bands where 2RX is supported</w:t>
      </w:r>
      <w:r>
        <w:rPr>
          <w:noProof/>
        </w:rPr>
        <w:tab/>
        <w:t>93</w:t>
      </w:r>
    </w:p>
    <w:p w14:paraId="262332A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A54996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noProof/>
          <w:snapToGrid w:val="0"/>
        </w:rPr>
        <w:t>Antenna connection for bands where 4RX is supported</w:t>
      </w:r>
      <w:r>
        <w:rPr>
          <w:noProof/>
        </w:rPr>
        <w:tab/>
        <w:t>93</w:t>
      </w:r>
    </w:p>
    <w:p w14:paraId="2F5B02B7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93</w:t>
      </w:r>
    </w:p>
    <w:p w14:paraId="5183FC5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93</w:t>
      </w:r>
    </w:p>
    <w:p w14:paraId="4F74C25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93</w:t>
      </w:r>
    </w:p>
    <w:p w14:paraId="4D4F6B0D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95</w:t>
      </w:r>
    </w:p>
    <w:p w14:paraId="7ACAB27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4D2CF91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95</w:t>
      </w:r>
    </w:p>
    <w:p w14:paraId="515C9F0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95</w:t>
      </w:r>
    </w:p>
    <w:p w14:paraId="694DA7C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95</w:t>
      </w:r>
    </w:p>
    <w:p w14:paraId="632B88F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95</w:t>
      </w:r>
    </w:p>
    <w:p w14:paraId="1833351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95</w:t>
      </w:r>
    </w:p>
    <w:p w14:paraId="7F89864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96</w:t>
      </w:r>
    </w:p>
    <w:p w14:paraId="59F05AF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</w:t>
      </w:r>
    </w:p>
    <w:p w14:paraId="74DE3FD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96</w:t>
      </w:r>
    </w:p>
    <w:p w14:paraId="0D442F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96</w:t>
      </w:r>
    </w:p>
    <w:p w14:paraId="0BD7F4F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97</w:t>
      </w:r>
    </w:p>
    <w:p w14:paraId="76DE817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97</w:t>
      </w:r>
    </w:p>
    <w:p w14:paraId="5118F61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97</w:t>
      </w:r>
    </w:p>
    <w:p w14:paraId="45A4A33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</w:t>
      </w:r>
    </w:p>
    <w:p w14:paraId="581597C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98</w:t>
      </w:r>
    </w:p>
    <w:p w14:paraId="4F6C3BE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</w:t>
      </w:r>
    </w:p>
    <w:p w14:paraId="0642F6D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98</w:t>
      </w:r>
    </w:p>
    <w:p w14:paraId="520576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98</w:t>
      </w:r>
    </w:p>
    <w:p w14:paraId="3699E3B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99</w:t>
      </w:r>
    </w:p>
    <w:p w14:paraId="48C0A8F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99</w:t>
      </w:r>
    </w:p>
    <w:p w14:paraId="221FA16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99</w:t>
      </w:r>
    </w:p>
    <w:p w14:paraId="32803F7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99</w:t>
      </w:r>
    </w:p>
    <w:p w14:paraId="7D10926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100</w:t>
      </w:r>
    </w:p>
    <w:p w14:paraId="7FCD33C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</w:t>
      </w:r>
    </w:p>
    <w:p w14:paraId="7E48930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100</w:t>
      </w:r>
    </w:p>
    <w:p w14:paraId="413DCB9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101</w:t>
      </w:r>
    </w:p>
    <w:p w14:paraId="7AB7208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101</w:t>
      </w:r>
    </w:p>
    <w:p w14:paraId="5E69189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101</w:t>
      </w:r>
    </w:p>
    <w:p w14:paraId="00E04E0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101</w:t>
      </w:r>
    </w:p>
    <w:p w14:paraId="381DB30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</w:t>
      </w:r>
    </w:p>
    <w:p w14:paraId="666A5A5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102</w:t>
      </w:r>
    </w:p>
    <w:p w14:paraId="191829B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</w:t>
      </w:r>
    </w:p>
    <w:p w14:paraId="4F04820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102</w:t>
      </w:r>
    </w:p>
    <w:p w14:paraId="7AFE3E9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103</w:t>
      </w:r>
    </w:p>
    <w:p w14:paraId="06B4B34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103</w:t>
      </w:r>
    </w:p>
    <w:p w14:paraId="5D4D6A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103</w:t>
      </w:r>
    </w:p>
    <w:p w14:paraId="7DF3F3D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103</w:t>
      </w:r>
    </w:p>
    <w:p w14:paraId="12DDB60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</w:t>
      </w:r>
    </w:p>
    <w:p w14:paraId="5E9DE6D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104</w:t>
      </w:r>
    </w:p>
    <w:p w14:paraId="6AACAE7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</w:t>
      </w:r>
    </w:p>
    <w:p w14:paraId="7DAD59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104</w:t>
      </w:r>
    </w:p>
    <w:p w14:paraId="7E4BA64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105</w:t>
      </w:r>
    </w:p>
    <w:p w14:paraId="3736ADF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105</w:t>
      </w:r>
    </w:p>
    <w:p w14:paraId="47BC8AD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105</w:t>
      </w:r>
    </w:p>
    <w:p w14:paraId="27261C3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105</w:t>
      </w:r>
    </w:p>
    <w:p w14:paraId="7C161F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</w:t>
      </w:r>
    </w:p>
    <w:p w14:paraId="77BDE60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106</w:t>
      </w:r>
    </w:p>
    <w:p w14:paraId="4B2ECA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</w:t>
      </w:r>
    </w:p>
    <w:p w14:paraId="5D1790E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107</w:t>
      </w:r>
    </w:p>
    <w:p w14:paraId="6C1E022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108</w:t>
      </w:r>
    </w:p>
    <w:p w14:paraId="5646242E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109</w:t>
      </w:r>
    </w:p>
    <w:p w14:paraId="5BE6DC9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42A96B9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109</w:t>
      </w:r>
    </w:p>
    <w:p w14:paraId="789063E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109</w:t>
      </w:r>
    </w:p>
    <w:p w14:paraId="56567B8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109</w:t>
      </w:r>
    </w:p>
    <w:p w14:paraId="4ECDAA6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109</w:t>
      </w:r>
    </w:p>
    <w:p w14:paraId="430F32B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110</w:t>
      </w:r>
    </w:p>
    <w:p w14:paraId="391A907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110</w:t>
      </w:r>
    </w:p>
    <w:p w14:paraId="4B261A1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110</w:t>
      </w:r>
    </w:p>
    <w:p w14:paraId="0FC31E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111</w:t>
      </w:r>
    </w:p>
    <w:p w14:paraId="4B7F690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111</w:t>
      </w:r>
    </w:p>
    <w:p w14:paraId="71ED94C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112</w:t>
      </w:r>
    </w:p>
    <w:p w14:paraId="4272531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112</w:t>
      </w:r>
    </w:p>
    <w:p w14:paraId="36EA724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113</w:t>
      </w:r>
    </w:p>
    <w:p w14:paraId="5B2F986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113</w:t>
      </w:r>
    </w:p>
    <w:p w14:paraId="4BF5F27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114</w:t>
      </w:r>
    </w:p>
    <w:p w14:paraId="3562C92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</w:t>
      </w:r>
    </w:p>
    <w:p w14:paraId="29CB601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114</w:t>
      </w:r>
    </w:p>
    <w:p w14:paraId="7A322F6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114</w:t>
      </w:r>
    </w:p>
    <w:p w14:paraId="7251E64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115</w:t>
      </w:r>
    </w:p>
    <w:p w14:paraId="4AFBF38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115</w:t>
      </w:r>
    </w:p>
    <w:p w14:paraId="3EB9813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116</w:t>
      </w:r>
    </w:p>
    <w:p w14:paraId="6D9FF82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116</w:t>
      </w:r>
    </w:p>
    <w:p w14:paraId="2CFF8E5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116</w:t>
      </w:r>
    </w:p>
    <w:p w14:paraId="6305676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116</w:t>
      </w:r>
    </w:p>
    <w:p w14:paraId="615D41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117</w:t>
      </w:r>
    </w:p>
    <w:p w14:paraId="51A0C62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117</w:t>
      </w:r>
    </w:p>
    <w:p w14:paraId="1FDDAED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118</w:t>
      </w:r>
    </w:p>
    <w:p w14:paraId="16883EB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118</w:t>
      </w:r>
    </w:p>
    <w:p w14:paraId="03DA2A6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119</w:t>
      </w:r>
    </w:p>
    <w:p w14:paraId="63996EE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</w:t>
      </w:r>
    </w:p>
    <w:p w14:paraId="1041A58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120</w:t>
      </w:r>
    </w:p>
    <w:p w14:paraId="4178430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120</w:t>
      </w:r>
    </w:p>
    <w:p w14:paraId="3DB0173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120</w:t>
      </w:r>
    </w:p>
    <w:p w14:paraId="27788C1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121</w:t>
      </w:r>
    </w:p>
    <w:p w14:paraId="56A38E7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121</w:t>
      </w:r>
    </w:p>
    <w:p w14:paraId="5B9D874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121</w:t>
      </w:r>
    </w:p>
    <w:p w14:paraId="455CA2E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0DE1B9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2790983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712BA29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320927F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244EEFB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124</w:t>
      </w:r>
    </w:p>
    <w:p w14:paraId="034E45A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125</w:t>
      </w:r>
    </w:p>
    <w:p w14:paraId="6CD2BDC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125</w:t>
      </w:r>
    </w:p>
    <w:p w14:paraId="6BC8732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125</w:t>
      </w:r>
    </w:p>
    <w:p w14:paraId="03F5D47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08E4AF7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126</w:t>
      </w:r>
    </w:p>
    <w:p w14:paraId="482C916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</w:t>
      </w:r>
    </w:p>
    <w:p w14:paraId="70D3954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0011C13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127</w:t>
      </w:r>
    </w:p>
    <w:p w14:paraId="442E5CAE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129</w:t>
      </w:r>
    </w:p>
    <w:p w14:paraId="41A6692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281D2B3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129</w:t>
      </w:r>
    </w:p>
    <w:p w14:paraId="0210280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129</w:t>
      </w:r>
    </w:p>
    <w:p w14:paraId="40DCC48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129</w:t>
      </w:r>
    </w:p>
    <w:p w14:paraId="706D228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25D3571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129</w:t>
      </w:r>
    </w:p>
    <w:p w14:paraId="37C0B52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</w:t>
      </w:r>
    </w:p>
    <w:p w14:paraId="76F2113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131</w:t>
      </w:r>
    </w:p>
    <w:p w14:paraId="3F8BAE2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6CA5883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131</w:t>
      </w:r>
    </w:p>
    <w:p w14:paraId="256711E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132</w:t>
      </w:r>
    </w:p>
    <w:p w14:paraId="7E268AA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133</w:t>
      </w:r>
    </w:p>
    <w:p w14:paraId="27A3252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134</w:t>
      </w:r>
    </w:p>
    <w:p w14:paraId="38D5316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134</w:t>
      </w:r>
    </w:p>
    <w:p w14:paraId="65D4BC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</w:t>
      </w:r>
    </w:p>
    <w:p w14:paraId="2D52EE7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135</w:t>
      </w:r>
    </w:p>
    <w:p w14:paraId="6192A19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135</w:t>
      </w:r>
    </w:p>
    <w:p w14:paraId="514D382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136</w:t>
      </w:r>
    </w:p>
    <w:p w14:paraId="1A7103E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136</w:t>
      </w:r>
    </w:p>
    <w:p w14:paraId="7CAF311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136</w:t>
      </w:r>
    </w:p>
    <w:p w14:paraId="67FB5BC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137</w:t>
      </w:r>
    </w:p>
    <w:p w14:paraId="30FDD1D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138</w:t>
      </w:r>
    </w:p>
    <w:p w14:paraId="1468F7E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139</w:t>
      </w:r>
    </w:p>
    <w:p w14:paraId="19FC4DD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139</w:t>
      </w:r>
    </w:p>
    <w:p w14:paraId="7F42E58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446D581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140</w:t>
      </w:r>
    </w:p>
    <w:p w14:paraId="31DA678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</w:t>
      </w:r>
    </w:p>
    <w:p w14:paraId="22C20D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141</w:t>
      </w:r>
    </w:p>
    <w:p w14:paraId="097A390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30EAB4E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141</w:t>
      </w:r>
    </w:p>
    <w:p w14:paraId="372C042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142</w:t>
      </w:r>
    </w:p>
    <w:p w14:paraId="2EA8F38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143</w:t>
      </w:r>
    </w:p>
    <w:p w14:paraId="2293A9A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144</w:t>
      </w:r>
    </w:p>
    <w:p w14:paraId="15E0788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144</w:t>
      </w:r>
    </w:p>
    <w:p w14:paraId="5F7CE5D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145</w:t>
      </w:r>
    </w:p>
    <w:p w14:paraId="5589C9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145</w:t>
      </w:r>
    </w:p>
    <w:p w14:paraId="2203813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</w:t>
      </w:r>
    </w:p>
    <w:p w14:paraId="7B81461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146</w:t>
      </w:r>
    </w:p>
    <w:p w14:paraId="296BC1A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146</w:t>
      </w:r>
    </w:p>
    <w:p w14:paraId="25F09B3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147</w:t>
      </w:r>
    </w:p>
    <w:p w14:paraId="1A7EDF9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148</w:t>
      </w:r>
    </w:p>
    <w:p w14:paraId="1053E1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148</w:t>
      </w:r>
    </w:p>
    <w:p w14:paraId="7CFAB51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150</w:t>
      </w:r>
    </w:p>
    <w:p w14:paraId="3902CFB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150</w:t>
      </w:r>
    </w:p>
    <w:p w14:paraId="3BE7392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150</w:t>
      </w:r>
    </w:p>
    <w:p w14:paraId="30897F2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150</w:t>
      </w:r>
    </w:p>
    <w:p w14:paraId="25E045D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</w:t>
      </w:r>
    </w:p>
    <w:p w14:paraId="27E47CA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151</w:t>
      </w:r>
    </w:p>
    <w:p w14:paraId="038E34C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151</w:t>
      </w:r>
    </w:p>
    <w:p w14:paraId="018BC60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152</w:t>
      </w:r>
    </w:p>
    <w:p w14:paraId="6A37FD0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153</w:t>
      </w:r>
    </w:p>
    <w:p w14:paraId="00F338F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153</w:t>
      </w:r>
    </w:p>
    <w:p w14:paraId="0DDCE98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155</w:t>
      </w:r>
    </w:p>
    <w:p w14:paraId="6EF756F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155</w:t>
      </w:r>
    </w:p>
    <w:p w14:paraId="21D09AF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155</w:t>
      </w:r>
    </w:p>
    <w:p w14:paraId="5AD695D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155</w:t>
      </w:r>
    </w:p>
    <w:p w14:paraId="753ECF8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</w:t>
      </w:r>
    </w:p>
    <w:p w14:paraId="05ABCB3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156</w:t>
      </w:r>
    </w:p>
    <w:p w14:paraId="2A9F520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156</w:t>
      </w:r>
    </w:p>
    <w:p w14:paraId="3D1B6D2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157</w:t>
      </w:r>
    </w:p>
    <w:p w14:paraId="60364B8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158</w:t>
      </w:r>
    </w:p>
    <w:p w14:paraId="1DFB566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159</w:t>
      </w:r>
    </w:p>
    <w:p w14:paraId="4E2E6C4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160</w:t>
      </w:r>
    </w:p>
    <w:p w14:paraId="65FCEF3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160</w:t>
      </w:r>
    </w:p>
    <w:p w14:paraId="3371910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160</w:t>
      </w:r>
    </w:p>
    <w:p w14:paraId="26D6A6E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161</w:t>
      </w:r>
    </w:p>
    <w:p w14:paraId="13CD6CB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</w:t>
      </w:r>
    </w:p>
    <w:p w14:paraId="4AD18EC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161</w:t>
      </w:r>
    </w:p>
    <w:p w14:paraId="645FA61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161</w:t>
      </w:r>
    </w:p>
    <w:p w14:paraId="44737781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161</w:t>
      </w:r>
    </w:p>
    <w:p w14:paraId="1CBC5DB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016404C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161</w:t>
      </w:r>
    </w:p>
    <w:p w14:paraId="751740B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161</w:t>
      </w:r>
    </w:p>
    <w:p w14:paraId="1819CBA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161</w:t>
      </w:r>
    </w:p>
    <w:p w14:paraId="30A7772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161</w:t>
      </w:r>
    </w:p>
    <w:p w14:paraId="2392DBB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</w:t>
      </w:r>
    </w:p>
    <w:p w14:paraId="5403354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162</w:t>
      </w:r>
    </w:p>
    <w:p w14:paraId="1A1F90B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162</w:t>
      </w:r>
    </w:p>
    <w:p w14:paraId="47FF0DC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1EC1451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163</w:t>
      </w:r>
    </w:p>
    <w:p w14:paraId="7784787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167</w:t>
      </w:r>
    </w:p>
    <w:p w14:paraId="300E69C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168</w:t>
      </w:r>
    </w:p>
    <w:p w14:paraId="33FC33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6D4FE71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168</w:t>
      </w:r>
    </w:p>
    <w:p w14:paraId="2D6290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</w:t>
      </w:r>
    </w:p>
    <w:p w14:paraId="3952B6B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169</w:t>
      </w:r>
    </w:p>
    <w:p w14:paraId="353888F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169</w:t>
      </w:r>
    </w:p>
    <w:p w14:paraId="54EB103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169</w:t>
      </w:r>
    </w:p>
    <w:p w14:paraId="58DA1FC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4302745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169</w:t>
      </w:r>
    </w:p>
    <w:p w14:paraId="5036971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170</w:t>
      </w:r>
    </w:p>
    <w:p w14:paraId="594EDA2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41147FC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170</w:t>
      </w:r>
    </w:p>
    <w:p w14:paraId="4A77058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</w:t>
      </w:r>
    </w:p>
    <w:p w14:paraId="531BFF2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170</w:t>
      </w:r>
    </w:p>
    <w:p w14:paraId="7417953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170</w:t>
      </w:r>
    </w:p>
    <w:p w14:paraId="47C34A7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170</w:t>
      </w:r>
    </w:p>
    <w:p w14:paraId="2A0CDD7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170</w:t>
      </w:r>
    </w:p>
    <w:p w14:paraId="4A9A2D4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17C8A67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170</w:t>
      </w:r>
    </w:p>
    <w:p w14:paraId="07A7AFC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470F18C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170</w:t>
      </w:r>
    </w:p>
    <w:p w14:paraId="29360F3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</w:t>
      </w:r>
    </w:p>
    <w:p w14:paraId="19F3708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171</w:t>
      </w:r>
    </w:p>
    <w:p w14:paraId="2B319F7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171</w:t>
      </w:r>
    </w:p>
    <w:p w14:paraId="29BECA8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171</w:t>
      </w:r>
    </w:p>
    <w:p w14:paraId="176C8F6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172</w:t>
      </w:r>
    </w:p>
    <w:p w14:paraId="3AC583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176</w:t>
      </w:r>
    </w:p>
    <w:p w14:paraId="4652009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178</w:t>
      </w:r>
    </w:p>
    <w:p w14:paraId="52EC90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178</w:t>
      </w:r>
    </w:p>
    <w:p w14:paraId="586964D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178</w:t>
      </w:r>
    </w:p>
    <w:p w14:paraId="5E4F72A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</w:t>
      </w:r>
    </w:p>
    <w:p w14:paraId="28EDB6D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428B8DC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7ECBC07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69A2C07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179</w:t>
      </w:r>
    </w:p>
    <w:p w14:paraId="23BF44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179</w:t>
      </w:r>
    </w:p>
    <w:p w14:paraId="7BB826A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179</w:t>
      </w:r>
    </w:p>
    <w:p w14:paraId="62AEE86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179</w:t>
      </w:r>
    </w:p>
    <w:p w14:paraId="6B1658E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179</w:t>
      </w:r>
    </w:p>
    <w:p w14:paraId="535DC3E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</w:t>
      </w:r>
    </w:p>
    <w:p w14:paraId="4F31461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3059C92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7F86A1E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6AFCFDD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179</w:t>
      </w:r>
    </w:p>
    <w:p w14:paraId="06A4124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5F5E058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180</w:t>
      </w:r>
    </w:p>
    <w:p w14:paraId="3507272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180</w:t>
      </w:r>
    </w:p>
    <w:p w14:paraId="6E75902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</w:t>
      </w:r>
    </w:p>
    <w:p w14:paraId="2F272C1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</w:t>
      </w:r>
    </w:p>
    <w:p w14:paraId="0CD329A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181</w:t>
      </w:r>
    </w:p>
    <w:p w14:paraId="1BF0AC9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181</w:t>
      </w:r>
    </w:p>
    <w:p w14:paraId="7B1A62B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182</w:t>
      </w:r>
    </w:p>
    <w:p w14:paraId="3E4AE1D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183</w:t>
      </w:r>
    </w:p>
    <w:p w14:paraId="59C71EF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6FBE17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188</w:t>
      </w:r>
    </w:p>
    <w:p w14:paraId="4805761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1490EEE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17291E5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1F7E632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4EAD82D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190</w:t>
      </w:r>
    </w:p>
    <w:p w14:paraId="71813F2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065FCAB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191</w:t>
      </w:r>
    </w:p>
    <w:p w14:paraId="23F01CA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195</w:t>
      </w:r>
    </w:p>
    <w:p w14:paraId="4D88148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197</w:t>
      </w:r>
    </w:p>
    <w:p w14:paraId="78883B0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1D4E9B3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6BA68FD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6FE8D75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199</w:t>
      </w:r>
    </w:p>
    <w:p w14:paraId="5298F87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199</w:t>
      </w:r>
    </w:p>
    <w:p w14:paraId="5181F14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200</w:t>
      </w:r>
    </w:p>
    <w:p w14:paraId="01124C8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360D68D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3B7C15F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208</w:t>
      </w:r>
    </w:p>
    <w:p w14:paraId="22636E7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208</w:t>
      </w:r>
    </w:p>
    <w:p w14:paraId="5B91748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208</w:t>
      </w:r>
    </w:p>
    <w:p w14:paraId="762FC90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</w:t>
      </w:r>
    </w:p>
    <w:p w14:paraId="223F68D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210</w:t>
      </w:r>
    </w:p>
    <w:p w14:paraId="75A681A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210</w:t>
      </w:r>
    </w:p>
    <w:p w14:paraId="0FC8092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211</w:t>
      </w:r>
    </w:p>
    <w:p w14:paraId="08140D3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212</w:t>
      </w:r>
    </w:p>
    <w:p w14:paraId="044AB31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217</w:t>
      </w:r>
    </w:p>
    <w:p w14:paraId="40C6671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219</w:t>
      </w:r>
    </w:p>
    <w:p w14:paraId="166D5AA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219</w:t>
      </w:r>
    </w:p>
    <w:p w14:paraId="7C3BCA8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219</w:t>
      </w:r>
    </w:p>
    <w:p w14:paraId="1CD6762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</w:t>
      </w:r>
    </w:p>
    <w:p w14:paraId="6A7FF54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220</w:t>
      </w:r>
    </w:p>
    <w:p w14:paraId="49F2BF8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220</w:t>
      </w:r>
    </w:p>
    <w:p w14:paraId="00AB54A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221</w:t>
      </w:r>
    </w:p>
    <w:p w14:paraId="47DA2DC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221</w:t>
      </w:r>
    </w:p>
    <w:p w14:paraId="181B193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223</w:t>
      </w:r>
    </w:p>
    <w:p w14:paraId="62A323D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225</w:t>
      </w:r>
    </w:p>
    <w:p w14:paraId="27A2557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225</w:t>
      </w:r>
    </w:p>
    <w:p w14:paraId="19B624E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225</w:t>
      </w:r>
    </w:p>
    <w:p w14:paraId="7BB1935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</w:t>
      </w:r>
    </w:p>
    <w:p w14:paraId="666F6FD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225</w:t>
      </w:r>
    </w:p>
    <w:p w14:paraId="5C234EB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225</w:t>
      </w:r>
    </w:p>
    <w:p w14:paraId="518FD61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225</w:t>
      </w:r>
    </w:p>
    <w:p w14:paraId="161503C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225</w:t>
      </w:r>
    </w:p>
    <w:p w14:paraId="3F3DBCF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225</w:t>
      </w:r>
    </w:p>
    <w:p w14:paraId="3E86E58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227</w:t>
      </w:r>
    </w:p>
    <w:p w14:paraId="58208D2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73D365C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0FF4A3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372B19D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227</w:t>
      </w:r>
    </w:p>
    <w:p w14:paraId="0B8B5A2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7C0D2B4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20414E3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046208D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228</w:t>
      </w:r>
    </w:p>
    <w:p w14:paraId="3FF9114B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230</w:t>
      </w:r>
    </w:p>
    <w:p w14:paraId="51193C2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230</w:t>
      </w:r>
    </w:p>
    <w:p w14:paraId="50251F5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230</w:t>
      </w:r>
    </w:p>
    <w:p w14:paraId="3B3167B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230</w:t>
      </w:r>
    </w:p>
    <w:p w14:paraId="71658A8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230</w:t>
      </w:r>
    </w:p>
    <w:p w14:paraId="5F80918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230</w:t>
      </w:r>
    </w:p>
    <w:p w14:paraId="625C715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</w:t>
      </w:r>
    </w:p>
    <w:p w14:paraId="0F75DDE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232</w:t>
      </w:r>
    </w:p>
    <w:p w14:paraId="37CE5D4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232</w:t>
      </w:r>
    </w:p>
    <w:p w14:paraId="02DC4FE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235</w:t>
      </w:r>
    </w:p>
    <w:p w14:paraId="58F1D06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236</w:t>
      </w:r>
    </w:p>
    <w:p w14:paraId="4FD4821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239</w:t>
      </w:r>
    </w:p>
    <w:p w14:paraId="269098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242</w:t>
      </w:r>
    </w:p>
    <w:p w14:paraId="1426452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242</w:t>
      </w:r>
    </w:p>
    <w:p w14:paraId="1B37AA8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242</w:t>
      </w:r>
    </w:p>
    <w:p w14:paraId="4194FFB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242</w:t>
      </w:r>
    </w:p>
    <w:p w14:paraId="0C21E13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242</w:t>
      </w:r>
    </w:p>
    <w:p w14:paraId="0AC9285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242</w:t>
      </w:r>
    </w:p>
    <w:p w14:paraId="621D37A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245</w:t>
      </w:r>
    </w:p>
    <w:p w14:paraId="15ED7F7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245</w:t>
      </w:r>
    </w:p>
    <w:p w14:paraId="533F40E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245</w:t>
      </w:r>
    </w:p>
    <w:p w14:paraId="3CAAE8B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246</w:t>
      </w:r>
    </w:p>
    <w:p w14:paraId="03AE90C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5AF58D3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19367BA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5A3269E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5B1540D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59648ED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250</w:t>
      </w:r>
    </w:p>
    <w:p w14:paraId="01C8535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251</w:t>
      </w:r>
    </w:p>
    <w:p w14:paraId="7D32729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254</w:t>
      </w:r>
    </w:p>
    <w:p w14:paraId="1363155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257</w:t>
      </w:r>
    </w:p>
    <w:p w14:paraId="5B35F57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401751D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59AB7CF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22E71EF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257</w:t>
      </w:r>
    </w:p>
    <w:p w14:paraId="179B21B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257</w:t>
      </w:r>
    </w:p>
    <w:p w14:paraId="3569A10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260</w:t>
      </w:r>
    </w:p>
    <w:p w14:paraId="305470A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260</w:t>
      </w:r>
    </w:p>
    <w:p w14:paraId="3273677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260</w:t>
      </w:r>
    </w:p>
    <w:p w14:paraId="105589D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261</w:t>
      </w:r>
    </w:p>
    <w:p w14:paraId="3C96B54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7CB473D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31CE3C7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4FF307E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263</w:t>
      </w:r>
    </w:p>
    <w:p w14:paraId="3984401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263</w:t>
      </w:r>
    </w:p>
    <w:p w14:paraId="219B1A7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266</w:t>
      </w:r>
    </w:p>
    <w:p w14:paraId="5652B02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267</w:t>
      </w:r>
    </w:p>
    <w:p w14:paraId="3D3CA41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271</w:t>
      </w:r>
    </w:p>
    <w:p w14:paraId="5A7074C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272</w:t>
      </w:r>
    </w:p>
    <w:p w14:paraId="273CCF6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272</w:t>
      </w:r>
    </w:p>
    <w:p w14:paraId="62ECBB5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272</w:t>
      </w:r>
    </w:p>
    <w:p w14:paraId="2EDAEEA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002BA3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272</w:t>
      </w:r>
    </w:p>
    <w:p w14:paraId="23AF7EC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272</w:t>
      </w:r>
    </w:p>
    <w:p w14:paraId="1E9EFF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275</w:t>
      </w:r>
    </w:p>
    <w:p w14:paraId="54B97A0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275</w:t>
      </w:r>
    </w:p>
    <w:p w14:paraId="6A8AFCF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275</w:t>
      </w:r>
    </w:p>
    <w:p w14:paraId="71175FD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276</w:t>
      </w:r>
    </w:p>
    <w:p w14:paraId="28C4288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276</w:t>
      </w:r>
    </w:p>
    <w:p w14:paraId="085374B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276</w:t>
      </w:r>
    </w:p>
    <w:p w14:paraId="04B1A11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</w:t>
      </w:r>
    </w:p>
    <w:p w14:paraId="2D7DDEE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50DDEF5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276</w:t>
      </w:r>
    </w:p>
    <w:p w14:paraId="6D33636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279</w:t>
      </w:r>
    </w:p>
    <w:p w14:paraId="677A146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280</w:t>
      </w:r>
    </w:p>
    <w:p w14:paraId="516CA7A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284</w:t>
      </w:r>
    </w:p>
    <w:p w14:paraId="50697AE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285</w:t>
      </w:r>
    </w:p>
    <w:p w14:paraId="799CCEB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0FB2A09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52C87CF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706F69C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7D399A6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285</w:t>
      </w:r>
    </w:p>
    <w:p w14:paraId="25E6758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288</w:t>
      </w:r>
    </w:p>
    <w:p w14:paraId="1536C65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288</w:t>
      </w:r>
    </w:p>
    <w:p w14:paraId="7163770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288</w:t>
      </w:r>
    </w:p>
    <w:p w14:paraId="0FD9502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289</w:t>
      </w:r>
    </w:p>
    <w:p w14:paraId="1EE5E76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289</w:t>
      </w:r>
    </w:p>
    <w:p w14:paraId="74EC1DF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289</w:t>
      </w:r>
    </w:p>
    <w:p w14:paraId="2146264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289</w:t>
      </w:r>
    </w:p>
    <w:p w14:paraId="1B376F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289</w:t>
      </w:r>
    </w:p>
    <w:p w14:paraId="38C6D93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3F86E85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358D478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07FCBBD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05BDEAE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61E8D58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301</w:t>
      </w:r>
    </w:p>
    <w:p w14:paraId="3C53F4A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7BDCAFD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5C536FE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07F9AB3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301</w:t>
      </w:r>
    </w:p>
    <w:p w14:paraId="102B42B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301</w:t>
      </w:r>
    </w:p>
    <w:p w14:paraId="66AA399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304</w:t>
      </w:r>
    </w:p>
    <w:p w14:paraId="2B7160E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304</w:t>
      </w:r>
    </w:p>
    <w:p w14:paraId="379E629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305</w:t>
      </w:r>
    </w:p>
    <w:p w14:paraId="523926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305</w:t>
      </w:r>
    </w:p>
    <w:p w14:paraId="757F43F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2E5E6AF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773952B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6D2785B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307</w:t>
      </w:r>
    </w:p>
    <w:p w14:paraId="204240F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307</w:t>
      </w:r>
    </w:p>
    <w:p w14:paraId="28C2D1B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310</w:t>
      </w:r>
    </w:p>
    <w:p w14:paraId="54F53E9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311</w:t>
      </w:r>
    </w:p>
    <w:p w14:paraId="5F6EF52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3EBFD24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318</w:t>
      </w:r>
    </w:p>
    <w:p w14:paraId="5FF1CF7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318</w:t>
      </w:r>
    </w:p>
    <w:p w14:paraId="5AB10FD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318</w:t>
      </w:r>
    </w:p>
    <w:p w14:paraId="55B9EF3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</w:t>
      </w:r>
    </w:p>
    <w:p w14:paraId="591A123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583921D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318</w:t>
      </w:r>
    </w:p>
    <w:p w14:paraId="22D423D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321</w:t>
      </w:r>
    </w:p>
    <w:p w14:paraId="3F70278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4CA85A6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322</w:t>
      </w:r>
    </w:p>
    <w:p w14:paraId="719FFEE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2202983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322</w:t>
      </w:r>
    </w:p>
    <w:p w14:paraId="58966E1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1E0A48B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0B945E9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</w:t>
      </w:r>
    </w:p>
    <w:p w14:paraId="55FD6C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763CD83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325</w:t>
      </w:r>
    </w:p>
    <w:p w14:paraId="173FA8A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0034B24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00A92C5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7515A19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333</w:t>
      </w:r>
    </w:p>
    <w:p w14:paraId="59E55D0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4F2FEC0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7C7EB1B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2375A0C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72A5317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466810F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335</w:t>
      </w:r>
    </w:p>
    <w:p w14:paraId="215F2F6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335</w:t>
      </w:r>
    </w:p>
    <w:p w14:paraId="5BA9E57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335</w:t>
      </w:r>
    </w:p>
    <w:p w14:paraId="1FD60EA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335</w:t>
      </w:r>
    </w:p>
    <w:p w14:paraId="71FC19F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6F7E078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50F2BEC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0B8E775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336</w:t>
      </w:r>
    </w:p>
    <w:p w14:paraId="73853FA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336</w:t>
      </w:r>
    </w:p>
    <w:p w14:paraId="59E733C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338</w:t>
      </w:r>
    </w:p>
    <w:p w14:paraId="15BADC0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3C978D8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343</w:t>
      </w:r>
    </w:p>
    <w:p w14:paraId="1D1D222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345</w:t>
      </w:r>
    </w:p>
    <w:p w14:paraId="01B2F44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4952FD2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0FC75A9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6DEB99B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274DE2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587BE59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347</w:t>
      </w:r>
    </w:p>
    <w:p w14:paraId="2424E1F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347</w:t>
      </w:r>
    </w:p>
    <w:p w14:paraId="35FDFCC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347</w:t>
      </w:r>
    </w:p>
    <w:p w14:paraId="6BD81B2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348</w:t>
      </w:r>
    </w:p>
    <w:p w14:paraId="5C96FA2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348</w:t>
      </w:r>
    </w:p>
    <w:p w14:paraId="27080A4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348</w:t>
      </w:r>
    </w:p>
    <w:p w14:paraId="7A7F2AA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348</w:t>
      </w:r>
    </w:p>
    <w:p w14:paraId="7B93E88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744BCB1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1ABA578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79BC450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350</w:t>
      </w:r>
    </w:p>
    <w:p w14:paraId="46B13B31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352</w:t>
      </w:r>
    </w:p>
    <w:p w14:paraId="1838A73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353</w:t>
      </w:r>
    </w:p>
    <w:p w14:paraId="507479D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355</w:t>
      </w:r>
    </w:p>
    <w:p w14:paraId="1F7428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358</w:t>
      </w:r>
    </w:p>
    <w:p w14:paraId="463010A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358</w:t>
      </w:r>
    </w:p>
    <w:p w14:paraId="3CFB791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358</w:t>
      </w:r>
    </w:p>
    <w:p w14:paraId="16601C9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358</w:t>
      </w:r>
    </w:p>
    <w:p w14:paraId="003605D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358</w:t>
      </w:r>
    </w:p>
    <w:p w14:paraId="338B681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358</w:t>
      </w:r>
    </w:p>
    <w:p w14:paraId="062529C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360</w:t>
      </w:r>
    </w:p>
    <w:p w14:paraId="5AC07CF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360</w:t>
      </w:r>
    </w:p>
    <w:p w14:paraId="258759D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360</w:t>
      </w:r>
    </w:p>
    <w:p w14:paraId="548D55F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360</w:t>
      </w:r>
    </w:p>
    <w:p w14:paraId="4D285AB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360</w:t>
      </w:r>
    </w:p>
    <w:p w14:paraId="202D2B3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7FDEFBA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2868EB0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5C0CDEE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74CF433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361</w:t>
      </w:r>
    </w:p>
    <w:p w14:paraId="4E51866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363</w:t>
      </w:r>
    </w:p>
    <w:p w14:paraId="289D913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363</w:t>
      </w:r>
    </w:p>
    <w:p w14:paraId="3FD860C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363</w:t>
      </w:r>
    </w:p>
    <w:p w14:paraId="6B060A9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363</w:t>
      </w:r>
    </w:p>
    <w:p w14:paraId="61D1EBB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4D4CE52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1A001E4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11964F1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E6572F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24F80B0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5ACBE63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5B4B50D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365</w:t>
      </w:r>
    </w:p>
    <w:p w14:paraId="73698D9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365</w:t>
      </w:r>
    </w:p>
    <w:p w14:paraId="336AB8B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365</w:t>
      </w:r>
    </w:p>
    <w:p w14:paraId="203E42D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365</w:t>
      </w:r>
    </w:p>
    <w:p w14:paraId="0F97089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365</w:t>
      </w:r>
    </w:p>
    <w:p w14:paraId="3030BA6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365</w:t>
      </w:r>
    </w:p>
    <w:p w14:paraId="586BFAC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366</w:t>
      </w:r>
    </w:p>
    <w:p w14:paraId="41816E3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366</w:t>
      </w:r>
    </w:p>
    <w:p w14:paraId="1D6D91A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368</w:t>
      </w:r>
    </w:p>
    <w:p w14:paraId="0F79F94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368</w:t>
      </w:r>
    </w:p>
    <w:p w14:paraId="555C0BE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368</w:t>
      </w:r>
    </w:p>
    <w:p w14:paraId="474270B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371</w:t>
      </w:r>
    </w:p>
    <w:p w14:paraId="5AEB12B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371</w:t>
      </w:r>
    </w:p>
    <w:p w14:paraId="0739E87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539741D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6CC4D80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371</w:t>
      </w:r>
    </w:p>
    <w:p w14:paraId="56A13E7E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371</w:t>
      </w:r>
    </w:p>
    <w:p w14:paraId="02E7449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373</w:t>
      </w:r>
    </w:p>
    <w:p w14:paraId="7D3FF08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373</w:t>
      </w:r>
    </w:p>
    <w:p w14:paraId="18FB85C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373</w:t>
      </w:r>
    </w:p>
    <w:p w14:paraId="0447CAC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373</w:t>
      </w:r>
    </w:p>
    <w:p w14:paraId="513B29E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373</w:t>
      </w:r>
    </w:p>
    <w:p w14:paraId="65C4700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373</w:t>
      </w:r>
    </w:p>
    <w:p w14:paraId="3C0B350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374</w:t>
      </w:r>
    </w:p>
    <w:p w14:paraId="14FD4D7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374</w:t>
      </w:r>
    </w:p>
    <w:p w14:paraId="5492A45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374</w:t>
      </w:r>
    </w:p>
    <w:p w14:paraId="18B7F8C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374</w:t>
      </w:r>
    </w:p>
    <w:p w14:paraId="64CF82DE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376</w:t>
      </w:r>
    </w:p>
    <w:p w14:paraId="07DC6EA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376</w:t>
      </w:r>
    </w:p>
    <w:p w14:paraId="2E8E5EC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376</w:t>
      </w:r>
    </w:p>
    <w:p w14:paraId="26D7BFA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379</w:t>
      </w:r>
    </w:p>
    <w:p w14:paraId="3DE05A1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62EBDCF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0D89090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5D2C6A2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379</w:t>
      </w:r>
    </w:p>
    <w:p w14:paraId="0BF1F3E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379</w:t>
      </w:r>
    </w:p>
    <w:p w14:paraId="5C26973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381</w:t>
      </w:r>
    </w:p>
    <w:p w14:paraId="4F832E6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381</w:t>
      </w:r>
    </w:p>
    <w:p w14:paraId="769926E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6C771A5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382</w:t>
      </w:r>
    </w:p>
    <w:p w14:paraId="3039E64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382</w:t>
      </w:r>
    </w:p>
    <w:p w14:paraId="3843081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E99D78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6EED73C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2680C77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3570A5B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382</w:t>
      </w:r>
    </w:p>
    <w:p w14:paraId="3D91A7D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384</w:t>
      </w:r>
    </w:p>
    <w:p w14:paraId="17E06E1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384</w:t>
      </w:r>
    </w:p>
    <w:p w14:paraId="17ED69A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09FA6BE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384</w:t>
      </w:r>
    </w:p>
    <w:p w14:paraId="670A670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384</w:t>
      </w:r>
    </w:p>
    <w:p w14:paraId="151EE61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384</w:t>
      </w:r>
    </w:p>
    <w:p w14:paraId="5D6DA77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</w:t>
      </w:r>
    </w:p>
    <w:p w14:paraId="52BE796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7043C02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384</w:t>
      </w:r>
    </w:p>
    <w:p w14:paraId="722F754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386</w:t>
      </w:r>
    </w:p>
    <w:p w14:paraId="21B402C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386</w:t>
      </w:r>
    </w:p>
    <w:p w14:paraId="11DB9D9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386</w:t>
      </w:r>
    </w:p>
    <w:p w14:paraId="3139185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386</w:t>
      </w:r>
    </w:p>
    <w:p w14:paraId="7666EEA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386</w:t>
      </w:r>
    </w:p>
    <w:p w14:paraId="65DEA04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386</w:t>
      </w:r>
    </w:p>
    <w:p w14:paraId="28B8EB8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386</w:t>
      </w:r>
    </w:p>
    <w:p w14:paraId="592FE13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</w:t>
      </w:r>
    </w:p>
    <w:p w14:paraId="1CE113D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387</w:t>
      </w:r>
    </w:p>
    <w:p w14:paraId="01C3E74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387</w:t>
      </w:r>
    </w:p>
    <w:p w14:paraId="538CF23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389</w:t>
      </w:r>
    </w:p>
    <w:p w14:paraId="6134731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389</w:t>
      </w:r>
    </w:p>
    <w:p w14:paraId="342FD45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389</w:t>
      </w:r>
    </w:p>
    <w:p w14:paraId="29F183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392</w:t>
      </w:r>
    </w:p>
    <w:p w14:paraId="31487ED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537D17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096B41E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72CD2BC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392</w:t>
      </w:r>
    </w:p>
    <w:p w14:paraId="4415C68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392</w:t>
      </w:r>
    </w:p>
    <w:p w14:paraId="126E742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394</w:t>
      </w:r>
    </w:p>
    <w:p w14:paraId="326BA63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394</w:t>
      </w:r>
    </w:p>
    <w:p w14:paraId="66D5150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394</w:t>
      </w:r>
    </w:p>
    <w:p w14:paraId="17938C9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395</w:t>
      </w:r>
    </w:p>
    <w:p w14:paraId="12859D2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395</w:t>
      </w:r>
    </w:p>
    <w:p w14:paraId="2AE9C2C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395</w:t>
      </w:r>
    </w:p>
    <w:p w14:paraId="64E1D9D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395</w:t>
      </w:r>
    </w:p>
    <w:p w14:paraId="476F7BA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</w:t>
      </w:r>
    </w:p>
    <w:p w14:paraId="1AE882E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64F19BD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396</w:t>
      </w:r>
    </w:p>
    <w:p w14:paraId="23F4B0D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399</w:t>
      </w:r>
    </w:p>
    <w:p w14:paraId="7D302BB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3C0A445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402</w:t>
      </w:r>
    </w:p>
    <w:p w14:paraId="70EC288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403</w:t>
      </w:r>
    </w:p>
    <w:p w14:paraId="2EDC817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403</w:t>
      </w:r>
    </w:p>
    <w:p w14:paraId="5C60715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403</w:t>
      </w:r>
    </w:p>
    <w:p w14:paraId="7AE9547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645A8A6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405</w:t>
      </w:r>
    </w:p>
    <w:p w14:paraId="007DB47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405</w:t>
      </w:r>
    </w:p>
    <w:p w14:paraId="71821C6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2788014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27A58A7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14BD94E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408</w:t>
      </w:r>
    </w:p>
    <w:p w14:paraId="4806390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408</w:t>
      </w:r>
    </w:p>
    <w:p w14:paraId="31C7D7C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5AAECE2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7F26AF1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0A17DCC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507E570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19DE5881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01F60AF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571008E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1D32C8A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411</w:t>
      </w:r>
    </w:p>
    <w:p w14:paraId="4048C91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435785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0FA642B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785984E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1D4D3EE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77316C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553DE1F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42122BA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4E22641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413</w:t>
      </w:r>
    </w:p>
    <w:p w14:paraId="1867855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413</w:t>
      </w:r>
    </w:p>
    <w:p w14:paraId="5672A45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071823C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442178A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531DDBE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3B8A3331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3FDAA57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420A5E5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2D2B5A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088EC2E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416</w:t>
      </w:r>
    </w:p>
    <w:p w14:paraId="67D7AA2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416</w:t>
      </w:r>
    </w:p>
    <w:p w14:paraId="57A66CC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416</w:t>
      </w:r>
    </w:p>
    <w:p w14:paraId="26A828B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416</w:t>
      </w:r>
    </w:p>
    <w:p w14:paraId="1C2F028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5281775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417</w:t>
      </w:r>
    </w:p>
    <w:p w14:paraId="4BCB630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419</w:t>
      </w:r>
    </w:p>
    <w:p w14:paraId="54A3B08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419</w:t>
      </w:r>
    </w:p>
    <w:p w14:paraId="26B81DD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419</w:t>
      </w:r>
    </w:p>
    <w:p w14:paraId="005D58B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419</w:t>
      </w:r>
    </w:p>
    <w:p w14:paraId="1820F9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419</w:t>
      </w:r>
    </w:p>
    <w:p w14:paraId="4420378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22FF6D7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420</w:t>
      </w:r>
    </w:p>
    <w:p w14:paraId="3C16A94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420</w:t>
      </w:r>
    </w:p>
    <w:p w14:paraId="4C699E4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421</w:t>
      </w:r>
    </w:p>
    <w:p w14:paraId="0AE8EEB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421</w:t>
      </w:r>
    </w:p>
    <w:p w14:paraId="2519D64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423</w:t>
      </w:r>
    </w:p>
    <w:p w14:paraId="6B3EB47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423</w:t>
      </w:r>
    </w:p>
    <w:p w14:paraId="5F9F16E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423</w:t>
      </w:r>
    </w:p>
    <w:p w14:paraId="753F2AC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424</w:t>
      </w:r>
    </w:p>
    <w:p w14:paraId="13592CB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424</w:t>
      </w:r>
    </w:p>
    <w:p w14:paraId="5F14942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424</w:t>
      </w:r>
    </w:p>
    <w:p w14:paraId="3385C20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425</w:t>
      </w:r>
    </w:p>
    <w:p w14:paraId="2D70DF5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426</w:t>
      </w:r>
    </w:p>
    <w:p w14:paraId="5E357FF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426</w:t>
      </w:r>
    </w:p>
    <w:p w14:paraId="457B4C1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2623305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2F02BB4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16D81AD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430</w:t>
      </w:r>
    </w:p>
    <w:p w14:paraId="7B8A87D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430</w:t>
      </w:r>
    </w:p>
    <w:p w14:paraId="0C8A25D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2ADB525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3AF2E99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13F8F83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51580B9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39C141A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4600541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15A61D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20C354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432</w:t>
      </w:r>
    </w:p>
    <w:p w14:paraId="0089FF0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4908D8C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7371171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548FDFF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2E90D8E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05DD2621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434</w:t>
      </w:r>
    </w:p>
    <w:p w14:paraId="100C732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434</w:t>
      </w:r>
    </w:p>
    <w:p w14:paraId="48AAEE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434</w:t>
      </w:r>
    </w:p>
    <w:p w14:paraId="608968B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434</w:t>
      </w:r>
    </w:p>
    <w:p w14:paraId="1284341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434</w:t>
      </w:r>
    </w:p>
    <w:p w14:paraId="74D0165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6DF7328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3F5AFE6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20DE6B4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0FC6E6B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5C8E362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56C1368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4D57007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1DB99A0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437</w:t>
      </w:r>
    </w:p>
    <w:p w14:paraId="74565B8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300310B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0A5ADF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6F1013B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56D0CFF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23C6E13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1FBAD47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5D74EE9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69F29E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440</w:t>
      </w:r>
    </w:p>
    <w:p w14:paraId="1BAFE2B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4598574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441</w:t>
      </w:r>
    </w:p>
    <w:p w14:paraId="0059E4E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441</w:t>
      </w:r>
    </w:p>
    <w:p w14:paraId="13AEAFF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2FA2100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774D5DD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6E17200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0835B69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444</w:t>
      </w:r>
    </w:p>
    <w:p w14:paraId="0FAAA24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444</w:t>
      </w:r>
    </w:p>
    <w:p w14:paraId="2020A5C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1F84CCA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44AB610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445</w:t>
      </w:r>
    </w:p>
    <w:p w14:paraId="7DB6453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445</w:t>
      </w:r>
    </w:p>
    <w:p w14:paraId="548B7DD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445</w:t>
      </w:r>
    </w:p>
    <w:p w14:paraId="0666A58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2AE9D7E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80CB64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447</w:t>
      </w:r>
    </w:p>
    <w:p w14:paraId="4AB970D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447</w:t>
      </w:r>
    </w:p>
    <w:p w14:paraId="472B115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447</w:t>
      </w:r>
    </w:p>
    <w:p w14:paraId="5A46298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50B2F1F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7BFA2C4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447</w:t>
      </w:r>
    </w:p>
    <w:p w14:paraId="4780C66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447</w:t>
      </w:r>
    </w:p>
    <w:p w14:paraId="324842F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3D1C7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449</w:t>
      </w:r>
    </w:p>
    <w:p w14:paraId="587A30A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2A8BF8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450</w:t>
      </w:r>
    </w:p>
    <w:p w14:paraId="7EC8372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61F85A8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0FB525F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337D33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6530112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450</w:t>
      </w:r>
    </w:p>
    <w:p w14:paraId="000FBA7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7671869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452</w:t>
      </w:r>
    </w:p>
    <w:p w14:paraId="7C45A93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452</w:t>
      </w:r>
    </w:p>
    <w:p w14:paraId="1778D65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453</w:t>
      </w:r>
    </w:p>
    <w:p w14:paraId="11C3356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453</w:t>
      </w:r>
    </w:p>
    <w:p w14:paraId="08E45E9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453</w:t>
      </w:r>
    </w:p>
    <w:p w14:paraId="3C0D030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</w:t>
      </w:r>
    </w:p>
    <w:p w14:paraId="5A3AAE7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1842D8A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577F447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455</w:t>
      </w:r>
    </w:p>
    <w:p w14:paraId="48720DA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455</w:t>
      </w:r>
    </w:p>
    <w:p w14:paraId="5A828EA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455</w:t>
      </w:r>
    </w:p>
    <w:p w14:paraId="5DA714A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456</w:t>
      </w:r>
    </w:p>
    <w:p w14:paraId="6DD013C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62945DB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70DCF3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677284C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456</w:t>
      </w:r>
    </w:p>
    <w:p w14:paraId="2F5D399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456</w:t>
      </w:r>
    </w:p>
    <w:p w14:paraId="2677012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458</w:t>
      </w:r>
    </w:p>
    <w:p w14:paraId="3E7481A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458</w:t>
      </w:r>
    </w:p>
    <w:p w14:paraId="169E8B8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B5BAC2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460</w:t>
      </w:r>
    </w:p>
    <w:p w14:paraId="66E86CD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460</w:t>
      </w:r>
    </w:p>
    <w:p w14:paraId="7DA587E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460</w:t>
      </w:r>
    </w:p>
    <w:p w14:paraId="525B30B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0F688BC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38C682E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2994B5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3DECE80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48E4C0E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2208841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465</w:t>
      </w:r>
    </w:p>
    <w:p w14:paraId="3BBF1E8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466</w:t>
      </w:r>
    </w:p>
    <w:p w14:paraId="2E02C3D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469</w:t>
      </w:r>
    </w:p>
    <w:p w14:paraId="3B1EC0D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25D85CA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78686CF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5929B6F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305E180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24CB76C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2C99057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0573772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472</w:t>
      </w:r>
    </w:p>
    <w:p w14:paraId="39AEF39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472</w:t>
      </w:r>
    </w:p>
    <w:p w14:paraId="07C42C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472</w:t>
      </w:r>
    </w:p>
    <w:p w14:paraId="0BD983D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32A2FE7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473</w:t>
      </w:r>
    </w:p>
    <w:p w14:paraId="3209A3C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36DDD7A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473</w:t>
      </w:r>
    </w:p>
    <w:p w14:paraId="77A5DB0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473</w:t>
      </w:r>
    </w:p>
    <w:p w14:paraId="30D0ADCE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475</w:t>
      </w:r>
    </w:p>
    <w:p w14:paraId="50A880E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475</w:t>
      </w:r>
    </w:p>
    <w:p w14:paraId="6B65887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475</w:t>
      </w:r>
    </w:p>
    <w:p w14:paraId="3131FF3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475</w:t>
      </w:r>
    </w:p>
    <w:p w14:paraId="66180EA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475</w:t>
      </w:r>
    </w:p>
    <w:p w14:paraId="43F6452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475</w:t>
      </w:r>
    </w:p>
    <w:p w14:paraId="59C7BD0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</w:t>
      </w:r>
    </w:p>
    <w:p w14:paraId="5EAAFFB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476</w:t>
      </w:r>
    </w:p>
    <w:p w14:paraId="61220C3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476</w:t>
      </w:r>
    </w:p>
    <w:p w14:paraId="723A8A6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478</w:t>
      </w:r>
    </w:p>
    <w:p w14:paraId="4ADD03D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478</w:t>
      </w:r>
    </w:p>
    <w:p w14:paraId="1BE80D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305786F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479</w:t>
      </w:r>
    </w:p>
    <w:p w14:paraId="28E12A9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479</w:t>
      </w:r>
    </w:p>
    <w:p w14:paraId="612C990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479</w:t>
      </w:r>
    </w:p>
    <w:p w14:paraId="06F8ADF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479</w:t>
      </w:r>
    </w:p>
    <w:p w14:paraId="0D379F1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</w:t>
      </w:r>
    </w:p>
    <w:p w14:paraId="29DE5F6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52FF323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479</w:t>
      </w:r>
    </w:p>
    <w:p w14:paraId="233701A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481</w:t>
      </w:r>
    </w:p>
    <w:p w14:paraId="10469BE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481</w:t>
      </w:r>
    </w:p>
    <w:p w14:paraId="7FD72CD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481</w:t>
      </w:r>
    </w:p>
    <w:p w14:paraId="7CE09BC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484</w:t>
      </w:r>
    </w:p>
    <w:p w14:paraId="4FC539C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484</w:t>
      </w:r>
    </w:p>
    <w:p w14:paraId="5C462CF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484</w:t>
      </w:r>
    </w:p>
    <w:p w14:paraId="0B38810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</w:t>
      </w:r>
    </w:p>
    <w:p w14:paraId="11BB06A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484</w:t>
      </w:r>
    </w:p>
    <w:p w14:paraId="4EFBA42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484</w:t>
      </w:r>
    </w:p>
    <w:p w14:paraId="26D4C0A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4AEEF29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4BDDB91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141180B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487</w:t>
      </w:r>
    </w:p>
    <w:p w14:paraId="7E83C78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487</w:t>
      </w:r>
    </w:p>
    <w:p w14:paraId="208A076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6A4A6BA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4410EE3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588E7F5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487</w:t>
      </w:r>
    </w:p>
    <w:p w14:paraId="6DB795D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487</w:t>
      </w:r>
    </w:p>
    <w:p w14:paraId="36FBB77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1BA14C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0ABC6AF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795F663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492</w:t>
      </w:r>
    </w:p>
    <w:p w14:paraId="5BE0E41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5D9BCC8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3D02466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1B531AA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5E327EF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492</w:t>
      </w:r>
    </w:p>
    <w:p w14:paraId="523CAA3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7C5A981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3A8A306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626EDAB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495</w:t>
      </w:r>
    </w:p>
    <w:p w14:paraId="51C9AAB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495</w:t>
      </w:r>
    </w:p>
    <w:p w14:paraId="40A83C6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1122EFA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04517DA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454EB6F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7CE74F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4669903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5ACDF38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2A047DA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0956247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497</w:t>
      </w:r>
    </w:p>
    <w:p w14:paraId="48C1180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32C2E27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7976AB9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58A2DC0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7AE0270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0446F92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499</w:t>
      </w:r>
    </w:p>
    <w:p w14:paraId="31D07E4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499</w:t>
      </w:r>
    </w:p>
    <w:p w14:paraId="2688ECA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6DEB25A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500</w:t>
      </w:r>
    </w:p>
    <w:p w14:paraId="7111060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500</w:t>
      </w:r>
    </w:p>
    <w:p w14:paraId="3520625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500</w:t>
      </w:r>
    </w:p>
    <w:p w14:paraId="3669F8A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1A73FB7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E8339A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3B46CC2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2613A96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5B5679B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1F88E64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61F8235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505</w:t>
      </w:r>
    </w:p>
    <w:p w14:paraId="077094C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505</w:t>
      </w:r>
    </w:p>
    <w:p w14:paraId="050762E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505</w:t>
      </w:r>
    </w:p>
    <w:p w14:paraId="076A8AB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505</w:t>
      </w:r>
    </w:p>
    <w:p w14:paraId="1D57806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505</w:t>
      </w:r>
    </w:p>
    <w:p w14:paraId="40E653B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505</w:t>
      </w:r>
    </w:p>
    <w:p w14:paraId="5F26CBA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507</w:t>
      </w:r>
    </w:p>
    <w:p w14:paraId="6E5FB1A3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507</w:t>
      </w:r>
    </w:p>
    <w:p w14:paraId="682EB09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507</w:t>
      </w:r>
    </w:p>
    <w:p w14:paraId="6239DD7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508</w:t>
      </w:r>
    </w:p>
    <w:p w14:paraId="60F2BA3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508</w:t>
      </w:r>
    </w:p>
    <w:p w14:paraId="5ADE6D2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508</w:t>
      </w:r>
    </w:p>
    <w:p w14:paraId="220D57B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508</w:t>
      </w:r>
    </w:p>
    <w:p w14:paraId="74EAE15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</w:t>
      </w:r>
    </w:p>
    <w:p w14:paraId="71D2D87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509</w:t>
      </w:r>
    </w:p>
    <w:p w14:paraId="40C7006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509</w:t>
      </w:r>
    </w:p>
    <w:p w14:paraId="2D67720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512</w:t>
      </w:r>
    </w:p>
    <w:p w14:paraId="748DF44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04E1D03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5FDA84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514</w:t>
      </w:r>
    </w:p>
    <w:p w14:paraId="4F2D342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1437D61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515</w:t>
      </w:r>
    </w:p>
    <w:p w14:paraId="3D1D73E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</w:t>
      </w:r>
    </w:p>
    <w:p w14:paraId="2DF4DB5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516</w:t>
      </w:r>
    </w:p>
    <w:p w14:paraId="25901BD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516</w:t>
      </w:r>
    </w:p>
    <w:p w14:paraId="24898CA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4BE6CD2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7059E24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519</w:t>
      </w:r>
    </w:p>
    <w:p w14:paraId="434AC11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520</w:t>
      </w:r>
    </w:p>
    <w:p w14:paraId="25DD8C0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520</w:t>
      </w:r>
    </w:p>
    <w:p w14:paraId="3F50F29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520</w:t>
      </w:r>
    </w:p>
    <w:p w14:paraId="1F7801E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520</w:t>
      </w:r>
    </w:p>
    <w:p w14:paraId="59ED830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</w:t>
      </w:r>
    </w:p>
    <w:p w14:paraId="07C7D53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520</w:t>
      </w:r>
    </w:p>
    <w:p w14:paraId="184C8C7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520</w:t>
      </w:r>
    </w:p>
    <w:p w14:paraId="4BB6262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522</w:t>
      </w:r>
    </w:p>
    <w:p w14:paraId="25E3378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522</w:t>
      </w:r>
    </w:p>
    <w:p w14:paraId="18D541A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484586A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522</w:t>
      </w:r>
    </w:p>
    <w:p w14:paraId="2E4C8C3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49ABED0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63AFFCB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717F62B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EFA8C4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2CE34CA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26FFFDCE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45B8939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5502D3D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524</w:t>
      </w:r>
    </w:p>
    <w:p w14:paraId="6885734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524</w:t>
      </w:r>
    </w:p>
    <w:p w14:paraId="62A3A5D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3B1EBE9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25818BC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75DB451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77F6D60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537EA83C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3D08D4D9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16DA548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50E8EA9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527</w:t>
      </w:r>
    </w:p>
    <w:p w14:paraId="127CD49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59F452A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528</w:t>
      </w:r>
    </w:p>
    <w:p w14:paraId="0D13106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</w:t>
      </w:r>
    </w:p>
    <w:p w14:paraId="2F6838E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528</w:t>
      </w:r>
    </w:p>
    <w:p w14:paraId="4C5C8DD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528</w:t>
      </w:r>
    </w:p>
    <w:p w14:paraId="15BAAF0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530</w:t>
      </w:r>
    </w:p>
    <w:p w14:paraId="35DA4AC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530</w:t>
      </w:r>
    </w:p>
    <w:p w14:paraId="1274ACD0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530</w:t>
      </w:r>
    </w:p>
    <w:p w14:paraId="2116513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530</w:t>
      </w:r>
    </w:p>
    <w:p w14:paraId="7036D13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530</w:t>
      </w:r>
    </w:p>
    <w:p w14:paraId="02063A0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530</w:t>
      </w:r>
    </w:p>
    <w:p w14:paraId="43EDC86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530</w:t>
      </w:r>
    </w:p>
    <w:p w14:paraId="142D324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</w:t>
      </w:r>
    </w:p>
    <w:p w14:paraId="24EE434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6398D0B0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88AE97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042B924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1696DCF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34A70A2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535</w:t>
      </w:r>
    </w:p>
    <w:p w14:paraId="073C622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328DC3D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536</w:t>
      </w:r>
    </w:p>
    <w:p w14:paraId="039FC56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</w:t>
      </w:r>
    </w:p>
    <w:p w14:paraId="2364211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538</w:t>
      </w:r>
    </w:p>
    <w:p w14:paraId="5357073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538</w:t>
      </w:r>
    </w:p>
    <w:p w14:paraId="4CBC8CD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540</w:t>
      </w:r>
    </w:p>
    <w:p w14:paraId="7874E9DA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383C3BC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79CEAE4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541</w:t>
      </w:r>
    </w:p>
    <w:p w14:paraId="09013B0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541</w:t>
      </w:r>
    </w:p>
    <w:p w14:paraId="0F4255F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7EE9613C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541</w:t>
      </w:r>
    </w:p>
    <w:p w14:paraId="5A443FF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</w:t>
      </w:r>
    </w:p>
    <w:p w14:paraId="0755F83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541</w:t>
      </w:r>
    </w:p>
    <w:p w14:paraId="08200C8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541</w:t>
      </w:r>
    </w:p>
    <w:p w14:paraId="508D79DF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543</w:t>
      </w:r>
    </w:p>
    <w:p w14:paraId="5E895041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543</w:t>
      </w:r>
    </w:p>
    <w:p w14:paraId="54D8AB3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172C985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543</w:t>
      </w:r>
    </w:p>
    <w:p w14:paraId="24DD597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5ABECB0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647EC0D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6DB93CB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765B2A4B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22727C27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1D11B638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4B8831D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42ED31D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545</w:t>
      </w:r>
    </w:p>
    <w:p w14:paraId="209CEC8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545</w:t>
      </w:r>
    </w:p>
    <w:p w14:paraId="3F2BBDF5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545</w:t>
      </w:r>
    </w:p>
    <w:p w14:paraId="0C23269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545</w:t>
      </w:r>
    </w:p>
    <w:p w14:paraId="3B8C266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545</w:t>
      </w:r>
    </w:p>
    <w:p w14:paraId="0AA9219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546</w:t>
      </w:r>
    </w:p>
    <w:p w14:paraId="157998B6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546</w:t>
      </w:r>
    </w:p>
    <w:p w14:paraId="74E43A35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548</w:t>
      </w:r>
    </w:p>
    <w:p w14:paraId="7299F70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548</w:t>
      </w:r>
    </w:p>
    <w:p w14:paraId="17A646B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548</w:t>
      </w:r>
    </w:p>
    <w:p w14:paraId="60F3DAD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549</w:t>
      </w:r>
    </w:p>
    <w:p w14:paraId="061EFCF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DDC470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550</w:t>
      </w:r>
    </w:p>
    <w:p w14:paraId="369ED96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</w:t>
      </w:r>
    </w:p>
    <w:p w14:paraId="0707EF7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550</w:t>
      </w:r>
    </w:p>
    <w:p w14:paraId="567A3292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550</w:t>
      </w:r>
    </w:p>
    <w:p w14:paraId="28F2E76D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552</w:t>
      </w:r>
    </w:p>
    <w:p w14:paraId="09A51904" w14:textId="77777777" w:rsidR="003C1C95" w:rsidRDefault="003C1C95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552</w:t>
      </w:r>
    </w:p>
    <w:p w14:paraId="1DBD6ED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552</w:t>
      </w:r>
    </w:p>
    <w:p w14:paraId="075122E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552</w:t>
      </w:r>
    </w:p>
    <w:p w14:paraId="4EB44BE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552</w:t>
      </w:r>
    </w:p>
    <w:p w14:paraId="75D1F81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552</w:t>
      </w:r>
    </w:p>
    <w:p w14:paraId="1328B77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</w:t>
      </w:r>
    </w:p>
    <w:p w14:paraId="1C135A5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553</w:t>
      </w:r>
    </w:p>
    <w:p w14:paraId="2D7CF2E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553</w:t>
      </w:r>
    </w:p>
    <w:p w14:paraId="2D80409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556</w:t>
      </w:r>
    </w:p>
    <w:p w14:paraId="2C3AE08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556</w:t>
      </w:r>
    </w:p>
    <w:p w14:paraId="69C4AF0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556</w:t>
      </w:r>
    </w:p>
    <w:p w14:paraId="397B6F6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557</w:t>
      </w:r>
    </w:p>
    <w:p w14:paraId="4F6E277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4FED315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598B7F8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</w:t>
      </w:r>
    </w:p>
    <w:p w14:paraId="57A8F1A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074A8A2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51A3AE4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559</w:t>
      </w:r>
    </w:p>
    <w:p w14:paraId="0F6189A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559</w:t>
      </w:r>
    </w:p>
    <w:p w14:paraId="2BEB67F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560</w:t>
      </w:r>
    </w:p>
    <w:p w14:paraId="00FF8E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560</w:t>
      </w:r>
    </w:p>
    <w:p w14:paraId="6702DC3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560</w:t>
      </w:r>
    </w:p>
    <w:p w14:paraId="73C705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560</w:t>
      </w:r>
    </w:p>
    <w:p w14:paraId="3523E9D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</w:t>
      </w:r>
    </w:p>
    <w:p w14:paraId="3DCEA8D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3C30CBE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370B177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563</w:t>
      </w:r>
    </w:p>
    <w:p w14:paraId="3F8EF83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563</w:t>
      </w:r>
    </w:p>
    <w:p w14:paraId="6AD4DEE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563</w:t>
      </w:r>
    </w:p>
    <w:p w14:paraId="0377E8A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563</w:t>
      </w:r>
    </w:p>
    <w:p w14:paraId="2A2468F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563</w:t>
      </w:r>
    </w:p>
    <w:p w14:paraId="51DC9F7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17DE14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3DC1CFD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563</w:t>
      </w:r>
    </w:p>
    <w:p w14:paraId="4F505BA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563</w:t>
      </w:r>
    </w:p>
    <w:p w14:paraId="58D9E87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565</w:t>
      </w:r>
    </w:p>
    <w:p w14:paraId="3AB9122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566</w:t>
      </w:r>
    </w:p>
    <w:p w14:paraId="68FA16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566</w:t>
      </w:r>
    </w:p>
    <w:p w14:paraId="5D428AE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566</w:t>
      </w:r>
    </w:p>
    <w:p w14:paraId="5CD8BD0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566</w:t>
      </w:r>
    </w:p>
    <w:p w14:paraId="01D7A27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566</w:t>
      </w:r>
    </w:p>
    <w:p w14:paraId="48804D3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</w:t>
      </w:r>
    </w:p>
    <w:p w14:paraId="7D1E908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566</w:t>
      </w:r>
    </w:p>
    <w:p w14:paraId="189C0E5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566</w:t>
      </w:r>
    </w:p>
    <w:p w14:paraId="35E01F5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568</w:t>
      </w:r>
    </w:p>
    <w:p w14:paraId="721E20D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569</w:t>
      </w:r>
    </w:p>
    <w:p w14:paraId="08DFD8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569</w:t>
      </w:r>
    </w:p>
    <w:p w14:paraId="0E83E62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569</w:t>
      </w:r>
    </w:p>
    <w:p w14:paraId="752137D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569</w:t>
      </w:r>
    </w:p>
    <w:p w14:paraId="16680C7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569</w:t>
      </w:r>
    </w:p>
    <w:p w14:paraId="30B4327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</w:t>
      </w:r>
    </w:p>
    <w:p w14:paraId="0BFFC5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569</w:t>
      </w:r>
    </w:p>
    <w:p w14:paraId="6E45150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569</w:t>
      </w:r>
    </w:p>
    <w:p w14:paraId="6B43824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17E8EF2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5E2A6DA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1CBE518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573</w:t>
      </w:r>
    </w:p>
    <w:p w14:paraId="4C4A6D0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573</w:t>
      </w:r>
    </w:p>
    <w:p w14:paraId="5E4670B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573</w:t>
      </w:r>
    </w:p>
    <w:p w14:paraId="4F5F63B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573</w:t>
      </w:r>
    </w:p>
    <w:p w14:paraId="19813CA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</w:t>
      </w:r>
    </w:p>
    <w:p w14:paraId="0E0065A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575</w:t>
      </w:r>
    </w:p>
    <w:p w14:paraId="4047833E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575</w:t>
      </w:r>
    </w:p>
    <w:p w14:paraId="1282AC61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576</w:t>
      </w:r>
    </w:p>
    <w:p w14:paraId="3A1BCA5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577</w:t>
      </w:r>
    </w:p>
    <w:p w14:paraId="572D97C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0B23E3D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581</w:t>
      </w:r>
    </w:p>
    <w:p w14:paraId="7AE96ED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581</w:t>
      </w:r>
    </w:p>
    <w:p w14:paraId="684D70D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582</w:t>
      </w:r>
    </w:p>
    <w:p w14:paraId="7DEDC59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</w:t>
      </w:r>
    </w:p>
    <w:p w14:paraId="25C1E62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582</w:t>
      </w:r>
    </w:p>
    <w:p w14:paraId="1AA75E48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582</w:t>
      </w:r>
    </w:p>
    <w:p w14:paraId="21D8AA27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584</w:t>
      </w:r>
    </w:p>
    <w:p w14:paraId="1004644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585</w:t>
      </w:r>
    </w:p>
    <w:p w14:paraId="13879D8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585</w:t>
      </w:r>
    </w:p>
    <w:p w14:paraId="54B43F6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587</w:t>
      </w:r>
    </w:p>
    <w:p w14:paraId="21F1450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3FF326D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588</w:t>
      </w:r>
    </w:p>
    <w:p w14:paraId="6E25F08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</w:t>
      </w:r>
    </w:p>
    <w:p w14:paraId="40885C0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589</w:t>
      </w:r>
    </w:p>
    <w:p w14:paraId="4A3E75CB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589</w:t>
      </w:r>
    </w:p>
    <w:p w14:paraId="5939C802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18BAD7B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592</w:t>
      </w:r>
    </w:p>
    <w:p w14:paraId="52F2129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2BBF406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595</w:t>
      </w:r>
    </w:p>
    <w:p w14:paraId="6315C52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595</w:t>
      </w:r>
    </w:p>
    <w:p w14:paraId="5539ED1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595</w:t>
      </w:r>
    </w:p>
    <w:p w14:paraId="2A498FD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595</w:t>
      </w:r>
    </w:p>
    <w:p w14:paraId="631F973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595</w:t>
      </w:r>
    </w:p>
    <w:p w14:paraId="4DFA46E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</w:t>
      </w:r>
    </w:p>
    <w:p w14:paraId="157F88F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597</w:t>
      </w:r>
    </w:p>
    <w:p w14:paraId="58B5BB7A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597</w:t>
      </w:r>
    </w:p>
    <w:p w14:paraId="4EE6120F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B4FA20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600</w:t>
      </w:r>
    </w:p>
    <w:p w14:paraId="690741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601</w:t>
      </w:r>
    </w:p>
    <w:p w14:paraId="56725BE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603</w:t>
      </w:r>
    </w:p>
    <w:p w14:paraId="7C3CC87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603</w:t>
      </w:r>
    </w:p>
    <w:p w14:paraId="42E380B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604</w:t>
      </w:r>
    </w:p>
    <w:p w14:paraId="2CCE576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</w:t>
      </w:r>
    </w:p>
    <w:p w14:paraId="02FB0F1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</w:t>
      </w:r>
    </w:p>
    <w:p w14:paraId="747E9994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604</w:t>
      </w:r>
    </w:p>
    <w:p w14:paraId="37D6B3C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606</w:t>
      </w:r>
    </w:p>
    <w:p w14:paraId="42BB0719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1C0C19F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607</w:t>
      </w:r>
    </w:p>
    <w:p w14:paraId="174C979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609</w:t>
      </w:r>
    </w:p>
    <w:p w14:paraId="7060F9B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609</w:t>
      </w:r>
    </w:p>
    <w:p w14:paraId="5358A43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610</w:t>
      </w:r>
    </w:p>
    <w:p w14:paraId="0AA1B25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</w:t>
      </w:r>
    </w:p>
    <w:p w14:paraId="7844A3C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611</w:t>
      </w:r>
    </w:p>
    <w:p w14:paraId="7C4CDFA3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611</w:t>
      </w:r>
    </w:p>
    <w:p w14:paraId="2C2C6D46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613</w:t>
      </w:r>
    </w:p>
    <w:p w14:paraId="3F68D00D" w14:textId="77777777" w:rsidR="003C1C95" w:rsidRDefault="003C1C95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614</w:t>
      </w:r>
    </w:p>
    <w:p w14:paraId="3302505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614</w:t>
      </w:r>
    </w:p>
    <w:p w14:paraId="7AD1471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49A01DC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en-US"/>
        </w:rPr>
        <w:lastRenderedPageBreak/>
        <w:t>9.7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617</w:t>
      </w:r>
    </w:p>
    <w:p w14:paraId="1EA2798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617</w:t>
      </w:r>
    </w:p>
    <w:p w14:paraId="5A1C6ED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622</w:t>
      </w:r>
    </w:p>
    <w:p w14:paraId="0FD5A05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628</w:t>
      </w:r>
    </w:p>
    <w:p w14:paraId="1175598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635</w:t>
      </w:r>
    </w:p>
    <w:p w14:paraId="5DF8C97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635</w:t>
      </w:r>
    </w:p>
    <w:p w14:paraId="2C56AFC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641</w:t>
      </w:r>
    </w:p>
    <w:p w14:paraId="14A155CF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653</w:t>
      </w:r>
    </w:p>
    <w:p w14:paraId="0C659FB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653</w:t>
      </w:r>
    </w:p>
    <w:p w14:paraId="31AE290C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653</w:t>
      </w:r>
    </w:p>
    <w:p w14:paraId="01696FD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653</w:t>
      </w:r>
    </w:p>
    <w:p w14:paraId="44F4C46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7D1F84D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</w:t>
      </w:r>
    </w:p>
    <w:p w14:paraId="3D377D0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654</w:t>
      </w:r>
    </w:p>
    <w:p w14:paraId="14C532D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654</w:t>
      </w:r>
    </w:p>
    <w:p w14:paraId="6C3D2BA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654</w:t>
      </w:r>
    </w:p>
    <w:p w14:paraId="01C006E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654</w:t>
      </w:r>
    </w:p>
    <w:p w14:paraId="3ED4803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656</w:t>
      </w:r>
    </w:p>
    <w:p w14:paraId="79468FD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658</w:t>
      </w:r>
    </w:p>
    <w:p w14:paraId="2309639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662</w:t>
      </w:r>
    </w:p>
    <w:p w14:paraId="3A3E066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664</w:t>
      </w:r>
    </w:p>
    <w:p w14:paraId="7888448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664</w:t>
      </w:r>
    </w:p>
    <w:p w14:paraId="1EB9E83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664</w:t>
      </w:r>
    </w:p>
    <w:p w14:paraId="5D0DE1C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</w:t>
      </w:r>
    </w:p>
    <w:p w14:paraId="789BE67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</w:t>
      </w:r>
    </w:p>
    <w:p w14:paraId="0FE616A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664</w:t>
      </w:r>
    </w:p>
    <w:p w14:paraId="090035B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665</w:t>
      </w:r>
    </w:p>
    <w:p w14:paraId="6819DC5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665</w:t>
      </w:r>
    </w:p>
    <w:p w14:paraId="4327B3A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665</w:t>
      </w:r>
    </w:p>
    <w:p w14:paraId="6524D02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666</w:t>
      </w:r>
    </w:p>
    <w:p w14:paraId="5052865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666</w:t>
      </w:r>
    </w:p>
    <w:p w14:paraId="08F8A27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666</w:t>
      </w:r>
    </w:p>
    <w:p w14:paraId="457D16B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</w:t>
      </w:r>
    </w:p>
    <w:p w14:paraId="6ADDCE8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</w:t>
      </w:r>
    </w:p>
    <w:p w14:paraId="5A4A40D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666</w:t>
      </w:r>
    </w:p>
    <w:p w14:paraId="6DA6E39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666</w:t>
      </w:r>
    </w:p>
    <w:p w14:paraId="3676872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666</w:t>
      </w:r>
    </w:p>
    <w:p w14:paraId="7C2CA97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667</w:t>
      </w:r>
    </w:p>
    <w:p w14:paraId="586EAF3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667</w:t>
      </w:r>
    </w:p>
    <w:p w14:paraId="2945DC8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667</w:t>
      </w:r>
    </w:p>
    <w:p w14:paraId="7829FC4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667</w:t>
      </w:r>
    </w:p>
    <w:p w14:paraId="7DC157A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</w:t>
      </w:r>
    </w:p>
    <w:p w14:paraId="7D4CDD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</w:t>
      </w:r>
    </w:p>
    <w:p w14:paraId="08C9939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668</w:t>
      </w:r>
    </w:p>
    <w:p w14:paraId="382FED8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668</w:t>
      </w:r>
    </w:p>
    <w:p w14:paraId="21B866E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668</w:t>
      </w:r>
    </w:p>
    <w:p w14:paraId="3A5086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668</w:t>
      </w:r>
    </w:p>
    <w:p w14:paraId="3E3F341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669</w:t>
      </w:r>
    </w:p>
    <w:p w14:paraId="19BF1B5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669</w:t>
      </w:r>
    </w:p>
    <w:p w14:paraId="5387EA0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669</w:t>
      </w:r>
    </w:p>
    <w:p w14:paraId="20294B0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</w:t>
      </w:r>
    </w:p>
    <w:p w14:paraId="6B3058D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669</w:t>
      </w:r>
    </w:p>
    <w:p w14:paraId="38CDB96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669</w:t>
      </w:r>
    </w:p>
    <w:p w14:paraId="474F6BC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</w:t>
      </w:r>
    </w:p>
    <w:p w14:paraId="4CE6A1A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670</w:t>
      </w:r>
    </w:p>
    <w:p w14:paraId="46D5A21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672</w:t>
      </w:r>
    </w:p>
    <w:p w14:paraId="0CB865A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674</w:t>
      </w:r>
    </w:p>
    <w:p w14:paraId="1920D04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678</w:t>
      </w:r>
    </w:p>
    <w:p w14:paraId="1AE3CD8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680</w:t>
      </w:r>
    </w:p>
    <w:p w14:paraId="3050665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680</w:t>
      </w:r>
    </w:p>
    <w:p w14:paraId="17722D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680</w:t>
      </w:r>
    </w:p>
    <w:p w14:paraId="1237670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</w:t>
      </w:r>
    </w:p>
    <w:p w14:paraId="727925F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680</w:t>
      </w:r>
    </w:p>
    <w:p w14:paraId="2CB1DF6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680</w:t>
      </w:r>
    </w:p>
    <w:p w14:paraId="3ED348B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681</w:t>
      </w:r>
    </w:p>
    <w:p w14:paraId="4A9911A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681</w:t>
      </w:r>
    </w:p>
    <w:p w14:paraId="6D46516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681</w:t>
      </w:r>
    </w:p>
    <w:p w14:paraId="3DAF0A8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682</w:t>
      </w:r>
    </w:p>
    <w:p w14:paraId="7F32E86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5F09B23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120603C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</w:t>
      </w:r>
    </w:p>
    <w:p w14:paraId="0BCCAEE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682</w:t>
      </w:r>
    </w:p>
    <w:p w14:paraId="465FCA0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682</w:t>
      </w:r>
    </w:p>
    <w:p w14:paraId="63D692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682</w:t>
      </w:r>
    </w:p>
    <w:p w14:paraId="39BE895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682</w:t>
      </w:r>
    </w:p>
    <w:p w14:paraId="5DA8D1A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683</w:t>
      </w:r>
    </w:p>
    <w:p w14:paraId="30810E0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683</w:t>
      </w:r>
    </w:p>
    <w:p w14:paraId="6204DCA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683</w:t>
      </w:r>
    </w:p>
    <w:p w14:paraId="6F916A3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683</w:t>
      </w:r>
    </w:p>
    <w:p w14:paraId="38A4129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0969688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684</w:t>
      </w:r>
    </w:p>
    <w:p w14:paraId="2BDC7FD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684</w:t>
      </w:r>
    </w:p>
    <w:p w14:paraId="4521A27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684</w:t>
      </w:r>
    </w:p>
    <w:p w14:paraId="36637C8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684</w:t>
      </w:r>
    </w:p>
    <w:p w14:paraId="21AC850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684</w:t>
      </w:r>
    </w:p>
    <w:p w14:paraId="72785CC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685</w:t>
      </w:r>
    </w:p>
    <w:p w14:paraId="0E8BDBB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685</w:t>
      </w:r>
    </w:p>
    <w:p w14:paraId="2679CA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685</w:t>
      </w:r>
    </w:p>
    <w:p w14:paraId="2954159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19CC2AB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488FED3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548D754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686</w:t>
      </w:r>
    </w:p>
    <w:p w14:paraId="51D849F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686</w:t>
      </w:r>
    </w:p>
    <w:p w14:paraId="719AF65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686</w:t>
      </w:r>
    </w:p>
    <w:p w14:paraId="60E8CDAE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687</w:t>
      </w:r>
    </w:p>
    <w:p w14:paraId="5E276C0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687</w:t>
      </w:r>
    </w:p>
    <w:p w14:paraId="2968C80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687</w:t>
      </w:r>
    </w:p>
    <w:p w14:paraId="33CF5D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</w:t>
      </w:r>
    </w:p>
    <w:p w14:paraId="353C721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687</w:t>
      </w:r>
    </w:p>
    <w:p w14:paraId="6AF127D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687</w:t>
      </w:r>
    </w:p>
    <w:p w14:paraId="4091E38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689</w:t>
      </w:r>
    </w:p>
    <w:p w14:paraId="37D39C0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4C15591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693</w:t>
      </w:r>
    </w:p>
    <w:p w14:paraId="6A068E3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694</w:t>
      </w:r>
    </w:p>
    <w:p w14:paraId="188A677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694</w:t>
      </w:r>
    </w:p>
    <w:p w14:paraId="10AFFC6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694</w:t>
      </w:r>
    </w:p>
    <w:p w14:paraId="4A72A96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695</w:t>
      </w:r>
    </w:p>
    <w:p w14:paraId="2BDA824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</w:t>
      </w:r>
    </w:p>
    <w:p w14:paraId="78C5BDA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695</w:t>
      </w:r>
    </w:p>
    <w:p w14:paraId="5509AF4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695</w:t>
      </w:r>
    </w:p>
    <w:p w14:paraId="6F95D0C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695</w:t>
      </w:r>
    </w:p>
    <w:p w14:paraId="6177D6B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695</w:t>
      </w:r>
    </w:p>
    <w:p w14:paraId="4D74CB6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696</w:t>
      </w:r>
    </w:p>
    <w:p w14:paraId="14AAF1C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7D091E5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61DE471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275A733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54028C0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00C29ED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696</w:t>
      </w:r>
    </w:p>
    <w:p w14:paraId="4555789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696</w:t>
      </w:r>
    </w:p>
    <w:p w14:paraId="7AFF75A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696</w:t>
      </w:r>
    </w:p>
    <w:p w14:paraId="355122DE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696</w:t>
      </w:r>
    </w:p>
    <w:p w14:paraId="04B3761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73C6293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1428338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654D37A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</w:t>
      </w:r>
    </w:p>
    <w:p w14:paraId="5E5BEBC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697</w:t>
      </w:r>
    </w:p>
    <w:p w14:paraId="077259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48E4A7B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0702DC7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13D18C6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698</w:t>
      </w:r>
    </w:p>
    <w:p w14:paraId="690492A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6F7AE9D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5969701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3CFCEE0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4E436E2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0BE6E86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699</w:t>
      </w:r>
    </w:p>
    <w:p w14:paraId="346E7D6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699</w:t>
      </w:r>
    </w:p>
    <w:p w14:paraId="0DCDA4E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253CB6AC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700</w:t>
      </w:r>
    </w:p>
    <w:p w14:paraId="25389C2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700</w:t>
      </w:r>
    </w:p>
    <w:p w14:paraId="07CB82C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700</w:t>
      </w:r>
    </w:p>
    <w:p w14:paraId="2565A4E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700</w:t>
      </w:r>
    </w:p>
    <w:p w14:paraId="4773EEC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459B753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77EBEE8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703</w:t>
      </w:r>
    </w:p>
    <w:p w14:paraId="3129C7E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704</w:t>
      </w:r>
    </w:p>
    <w:p w14:paraId="2AE762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707</w:t>
      </w:r>
    </w:p>
    <w:p w14:paraId="09B50AB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708</w:t>
      </w:r>
    </w:p>
    <w:p w14:paraId="0167BC5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03AFE94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0E954D0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709</w:t>
      </w:r>
    </w:p>
    <w:p w14:paraId="10B974D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709</w:t>
      </w:r>
    </w:p>
    <w:p w14:paraId="35C3845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709</w:t>
      </w:r>
    </w:p>
    <w:p w14:paraId="28B9111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5ED2A68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709</w:t>
      </w:r>
    </w:p>
    <w:p w14:paraId="524C7CB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709</w:t>
      </w:r>
    </w:p>
    <w:p w14:paraId="5B58436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710</w:t>
      </w:r>
    </w:p>
    <w:p w14:paraId="641DB91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6353049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02E50A0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710</w:t>
      </w:r>
    </w:p>
    <w:p w14:paraId="27BD6B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</w:t>
      </w:r>
    </w:p>
    <w:p w14:paraId="28CC553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710</w:t>
      </w:r>
    </w:p>
    <w:p w14:paraId="41EE9AB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710</w:t>
      </w:r>
    </w:p>
    <w:p w14:paraId="79B32A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710</w:t>
      </w:r>
    </w:p>
    <w:p w14:paraId="6971D17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710</w:t>
      </w:r>
    </w:p>
    <w:p w14:paraId="4E7E2E0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710</w:t>
      </w:r>
    </w:p>
    <w:p w14:paraId="59B8B44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1DE9240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1417A2F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711</w:t>
      </w:r>
    </w:p>
    <w:p w14:paraId="69D2CA3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711</w:t>
      </w:r>
    </w:p>
    <w:p w14:paraId="56A3C76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711</w:t>
      </w:r>
    </w:p>
    <w:p w14:paraId="642612E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711</w:t>
      </w:r>
    </w:p>
    <w:p w14:paraId="23AF5F1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19DFB9E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36EC279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712</w:t>
      </w:r>
    </w:p>
    <w:p w14:paraId="1CB6AC3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26F85DF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213AA7B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10.4C.3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624144D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7CFBB84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5FD8C4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713</w:t>
      </w:r>
    </w:p>
    <w:p w14:paraId="19F1544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713</w:t>
      </w:r>
    </w:p>
    <w:p w14:paraId="5A3B591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713</w:t>
      </w:r>
    </w:p>
    <w:p w14:paraId="31D4FE9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714</w:t>
      </w:r>
    </w:p>
    <w:p w14:paraId="5338257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2C02706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749E999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714</w:t>
      </w:r>
    </w:p>
    <w:p w14:paraId="03766FC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714</w:t>
      </w:r>
    </w:p>
    <w:p w14:paraId="71ABC56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714</w:t>
      </w:r>
    </w:p>
    <w:p w14:paraId="65C076D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239B734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1DA1BFC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715</w:t>
      </w:r>
    </w:p>
    <w:p w14:paraId="614751D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715</w:t>
      </w:r>
    </w:p>
    <w:p w14:paraId="081AA9E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01F5AB4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8B7EBB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52DB15D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715</w:t>
      </w:r>
    </w:p>
    <w:p w14:paraId="39E2A13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715</w:t>
      </w:r>
    </w:p>
    <w:p w14:paraId="464FA45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716</w:t>
      </w:r>
    </w:p>
    <w:p w14:paraId="7860133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716</w:t>
      </w:r>
    </w:p>
    <w:p w14:paraId="18CD0F2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716</w:t>
      </w:r>
    </w:p>
    <w:p w14:paraId="0DCA0DA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1B7B718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69BF0D0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725</w:t>
      </w:r>
    </w:p>
    <w:p w14:paraId="616490B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727</w:t>
      </w:r>
    </w:p>
    <w:p w14:paraId="6A1103B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29C85CA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069705A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727</w:t>
      </w:r>
    </w:p>
    <w:p w14:paraId="6ABFA33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727</w:t>
      </w:r>
    </w:p>
    <w:p w14:paraId="54E64C6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727</w:t>
      </w:r>
    </w:p>
    <w:p w14:paraId="220CEA5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728</w:t>
      </w:r>
    </w:p>
    <w:p w14:paraId="648637C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0C1603D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439F0ED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480890D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733</w:t>
      </w:r>
    </w:p>
    <w:p w14:paraId="0BA8657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738</w:t>
      </w:r>
    </w:p>
    <w:p w14:paraId="5648466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740</w:t>
      </w:r>
    </w:p>
    <w:p w14:paraId="2DC22A5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740</w:t>
      </w:r>
    </w:p>
    <w:p w14:paraId="0CDF6A0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740</w:t>
      </w:r>
    </w:p>
    <w:p w14:paraId="71F281C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740</w:t>
      </w:r>
    </w:p>
    <w:p w14:paraId="7F6897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6A82B05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32B4857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52715AC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61B5879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0C1FCE9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749</w:t>
      </w:r>
    </w:p>
    <w:p w14:paraId="3B45B18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749</w:t>
      </w:r>
    </w:p>
    <w:p w14:paraId="7BB7673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749</w:t>
      </w:r>
    </w:p>
    <w:p w14:paraId="4600BD5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749</w:t>
      </w:r>
    </w:p>
    <w:p w14:paraId="256DA52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7A649EA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012676C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752</w:t>
      </w:r>
    </w:p>
    <w:p w14:paraId="3BA8A17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753</w:t>
      </w:r>
    </w:p>
    <w:p w14:paraId="4F4729E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757</w:t>
      </w:r>
    </w:p>
    <w:p w14:paraId="781F2F6C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758</w:t>
      </w:r>
    </w:p>
    <w:p w14:paraId="5F6B3E6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758</w:t>
      </w:r>
    </w:p>
    <w:p w14:paraId="30455B6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758</w:t>
      </w:r>
    </w:p>
    <w:p w14:paraId="6FD0F09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758</w:t>
      </w:r>
    </w:p>
    <w:p w14:paraId="3DAA86B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51FF7E7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51A450F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27C3A9A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184FC71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759</w:t>
      </w:r>
    </w:p>
    <w:p w14:paraId="4796181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759</w:t>
      </w:r>
    </w:p>
    <w:p w14:paraId="64264C6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2C4DA11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762</w:t>
      </w:r>
    </w:p>
    <w:p w14:paraId="39291C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7930DF3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62EF2D5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0CAC75F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762</w:t>
      </w:r>
    </w:p>
    <w:p w14:paraId="4F3595F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762</w:t>
      </w:r>
    </w:p>
    <w:p w14:paraId="55C7D2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6DF34A3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297275A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764</w:t>
      </w:r>
    </w:p>
    <w:p w14:paraId="2718232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765</w:t>
      </w:r>
    </w:p>
    <w:p w14:paraId="6409F57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765</w:t>
      </w:r>
    </w:p>
    <w:p w14:paraId="6D1BF0E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765</w:t>
      </w:r>
    </w:p>
    <w:p w14:paraId="63F60A7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70FB44D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765</w:t>
      </w:r>
    </w:p>
    <w:p w14:paraId="728C403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765</w:t>
      </w:r>
    </w:p>
    <w:p w14:paraId="0987AD9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765</w:t>
      </w:r>
    </w:p>
    <w:p w14:paraId="351B0AD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765</w:t>
      </w:r>
    </w:p>
    <w:p w14:paraId="697CA30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765</w:t>
      </w:r>
    </w:p>
    <w:p w14:paraId="6D879FE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765</w:t>
      </w:r>
    </w:p>
    <w:p w14:paraId="070E68F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765</w:t>
      </w:r>
    </w:p>
    <w:p w14:paraId="4EDE865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765</w:t>
      </w:r>
    </w:p>
    <w:p w14:paraId="49D51FB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102F3E8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766</w:t>
      </w:r>
    </w:p>
    <w:p w14:paraId="7F7D67B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766</w:t>
      </w:r>
    </w:p>
    <w:p w14:paraId="090213E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766</w:t>
      </w:r>
    </w:p>
    <w:p w14:paraId="2FC184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767</w:t>
      </w:r>
    </w:p>
    <w:p w14:paraId="2E0782B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769</w:t>
      </w:r>
    </w:p>
    <w:p w14:paraId="712FAB9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770</w:t>
      </w:r>
    </w:p>
    <w:p w14:paraId="4CD656E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770</w:t>
      </w:r>
    </w:p>
    <w:p w14:paraId="55D1E69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770</w:t>
      </w:r>
    </w:p>
    <w:p w14:paraId="7087170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771</w:t>
      </w:r>
    </w:p>
    <w:p w14:paraId="098C276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771</w:t>
      </w:r>
    </w:p>
    <w:p w14:paraId="60D0D1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771</w:t>
      </w:r>
    </w:p>
    <w:p w14:paraId="45FAF90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771</w:t>
      </w:r>
    </w:p>
    <w:p w14:paraId="48304AE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771</w:t>
      </w:r>
    </w:p>
    <w:p w14:paraId="7FB62CB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773</w:t>
      </w:r>
    </w:p>
    <w:p w14:paraId="0ADEA6E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773</w:t>
      </w:r>
    </w:p>
    <w:p w14:paraId="1AB4A7F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773</w:t>
      </w:r>
    </w:p>
    <w:p w14:paraId="1F9D226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773</w:t>
      </w:r>
    </w:p>
    <w:p w14:paraId="6A3D713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773</w:t>
      </w:r>
    </w:p>
    <w:p w14:paraId="522CC30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773</w:t>
      </w:r>
    </w:p>
    <w:p w14:paraId="1A4326B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773</w:t>
      </w:r>
    </w:p>
    <w:p w14:paraId="1D31B47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773</w:t>
      </w:r>
    </w:p>
    <w:p w14:paraId="16E42B1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773</w:t>
      </w:r>
    </w:p>
    <w:p w14:paraId="4A55FB9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773</w:t>
      </w:r>
    </w:p>
    <w:p w14:paraId="5FA2328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774</w:t>
      </w:r>
    </w:p>
    <w:p w14:paraId="6C78B72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774</w:t>
      </w:r>
    </w:p>
    <w:p w14:paraId="6E187FF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774</w:t>
      </w:r>
    </w:p>
    <w:p w14:paraId="3CF2AE6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774</w:t>
      </w:r>
    </w:p>
    <w:p w14:paraId="451986C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774</w:t>
      </w:r>
    </w:p>
    <w:p w14:paraId="7F534BB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774</w:t>
      </w:r>
    </w:p>
    <w:p w14:paraId="398C8EC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774</w:t>
      </w:r>
    </w:p>
    <w:p w14:paraId="604D9C3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775</w:t>
      </w:r>
    </w:p>
    <w:p w14:paraId="1C6FC25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777</w:t>
      </w:r>
    </w:p>
    <w:p w14:paraId="067FC9A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778</w:t>
      </w:r>
    </w:p>
    <w:p w14:paraId="6F67755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6F0D5F7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6F1583B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779</w:t>
      </w:r>
    </w:p>
    <w:p w14:paraId="276A278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2E7BDE4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610B416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779</w:t>
      </w:r>
    </w:p>
    <w:p w14:paraId="07D7FC2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779</w:t>
      </w:r>
    </w:p>
    <w:p w14:paraId="03F257A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781</w:t>
      </w:r>
    </w:p>
    <w:p w14:paraId="0319DE4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781</w:t>
      </w:r>
    </w:p>
    <w:p w14:paraId="1270917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781</w:t>
      </w:r>
    </w:p>
    <w:p w14:paraId="0388ABD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781</w:t>
      </w:r>
    </w:p>
    <w:p w14:paraId="2D35376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781</w:t>
      </w:r>
    </w:p>
    <w:p w14:paraId="6D9ABA7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781</w:t>
      </w:r>
    </w:p>
    <w:p w14:paraId="63F0377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781</w:t>
      </w:r>
    </w:p>
    <w:p w14:paraId="118D31D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781</w:t>
      </w:r>
    </w:p>
    <w:p w14:paraId="70BDDBD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3EA8E0E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781</w:t>
      </w:r>
    </w:p>
    <w:p w14:paraId="6FC84D7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782</w:t>
      </w:r>
    </w:p>
    <w:p w14:paraId="724FADE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782</w:t>
      </w:r>
    </w:p>
    <w:p w14:paraId="75CE9C0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782</w:t>
      </w:r>
    </w:p>
    <w:p w14:paraId="1244AC2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782</w:t>
      </w:r>
    </w:p>
    <w:p w14:paraId="6F8D5ED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782</w:t>
      </w:r>
    </w:p>
    <w:p w14:paraId="1D7D001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782</w:t>
      </w:r>
    </w:p>
    <w:p w14:paraId="5F78D74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39E8B59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2F8B04B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786</w:t>
      </w:r>
    </w:p>
    <w:p w14:paraId="03400C44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787</w:t>
      </w:r>
    </w:p>
    <w:p w14:paraId="4B2339E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787</w:t>
      </w:r>
    </w:p>
    <w:p w14:paraId="2170814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787</w:t>
      </w:r>
    </w:p>
    <w:p w14:paraId="741B3F2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787</w:t>
      </w:r>
    </w:p>
    <w:p w14:paraId="545393C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787</w:t>
      </w:r>
    </w:p>
    <w:p w14:paraId="255887C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787</w:t>
      </w:r>
    </w:p>
    <w:p w14:paraId="505D419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787</w:t>
      </w:r>
    </w:p>
    <w:p w14:paraId="24A94FF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787</w:t>
      </w:r>
    </w:p>
    <w:p w14:paraId="0E6C721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789</w:t>
      </w:r>
    </w:p>
    <w:p w14:paraId="7162D11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789</w:t>
      </w:r>
    </w:p>
    <w:p w14:paraId="76FD858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76F7676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0C47980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31A0909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790</w:t>
      </w:r>
    </w:p>
    <w:p w14:paraId="77D7222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790</w:t>
      </w:r>
    </w:p>
    <w:p w14:paraId="1347233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790</w:t>
      </w:r>
    </w:p>
    <w:p w14:paraId="2B1DD89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790</w:t>
      </w:r>
    </w:p>
    <w:p w14:paraId="330B88E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790</w:t>
      </w:r>
    </w:p>
    <w:p w14:paraId="5C90C50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790</w:t>
      </w:r>
    </w:p>
    <w:p w14:paraId="38E3DB6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790</w:t>
      </w:r>
    </w:p>
    <w:p w14:paraId="18652FA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790</w:t>
      </w:r>
    </w:p>
    <w:p w14:paraId="7CE0D6D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790</w:t>
      </w:r>
    </w:p>
    <w:p w14:paraId="589F5F3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791</w:t>
      </w:r>
    </w:p>
    <w:p w14:paraId="7514516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791</w:t>
      </w:r>
    </w:p>
    <w:p w14:paraId="27833AB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791</w:t>
      </w:r>
    </w:p>
    <w:p w14:paraId="706FC90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791</w:t>
      </w:r>
    </w:p>
    <w:p w14:paraId="0B810AB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793</w:t>
      </w:r>
    </w:p>
    <w:p w14:paraId="7085907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794</w:t>
      </w:r>
    </w:p>
    <w:p w14:paraId="4F03C14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794</w:t>
      </w:r>
    </w:p>
    <w:p w14:paraId="5E19B20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794</w:t>
      </w:r>
    </w:p>
    <w:p w14:paraId="1AD09BF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795</w:t>
      </w:r>
    </w:p>
    <w:p w14:paraId="4FFBA37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795</w:t>
      </w:r>
    </w:p>
    <w:p w14:paraId="03BA5B6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795</w:t>
      </w:r>
    </w:p>
    <w:p w14:paraId="1F50619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795</w:t>
      </w:r>
    </w:p>
    <w:p w14:paraId="69BCD76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795</w:t>
      </w:r>
    </w:p>
    <w:p w14:paraId="0C9FE2A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797</w:t>
      </w:r>
    </w:p>
    <w:p w14:paraId="6CC6296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797</w:t>
      </w:r>
    </w:p>
    <w:p w14:paraId="092E67D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797</w:t>
      </w:r>
    </w:p>
    <w:p w14:paraId="5452C22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797</w:t>
      </w:r>
    </w:p>
    <w:p w14:paraId="05F02A1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797</w:t>
      </w:r>
    </w:p>
    <w:p w14:paraId="698B83D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797</w:t>
      </w:r>
    </w:p>
    <w:p w14:paraId="284E37A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797</w:t>
      </w:r>
    </w:p>
    <w:p w14:paraId="5BBB073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797</w:t>
      </w:r>
    </w:p>
    <w:p w14:paraId="3110D69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797</w:t>
      </w:r>
    </w:p>
    <w:p w14:paraId="6E056A9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797</w:t>
      </w:r>
    </w:p>
    <w:p w14:paraId="60D74034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797</w:t>
      </w:r>
    </w:p>
    <w:p w14:paraId="3CC6F5D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797</w:t>
      </w:r>
    </w:p>
    <w:p w14:paraId="37D10E1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798</w:t>
      </w:r>
    </w:p>
    <w:p w14:paraId="6A1781C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798</w:t>
      </w:r>
    </w:p>
    <w:p w14:paraId="22DA397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798</w:t>
      </w:r>
    </w:p>
    <w:p w14:paraId="28DC188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798</w:t>
      </w:r>
    </w:p>
    <w:p w14:paraId="1EA4A0C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798</w:t>
      </w:r>
    </w:p>
    <w:p w14:paraId="2CB971B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799</w:t>
      </w:r>
    </w:p>
    <w:p w14:paraId="614CA83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799</w:t>
      </w:r>
    </w:p>
    <w:p w14:paraId="54DE0FE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799</w:t>
      </w:r>
    </w:p>
    <w:p w14:paraId="6616286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800</w:t>
      </w:r>
    </w:p>
    <w:p w14:paraId="7B17E1E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801</w:t>
      </w:r>
    </w:p>
    <w:p w14:paraId="5E437FB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803</w:t>
      </w:r>
    </w:p>
    <w:p w14:paraId="5E876C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803</w:t>
      </w:r>
    </w:p>
    <w:p w14:paraId="0C6A3A4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6249A30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3DFF63E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09A9AA5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805</w:t>
      </w:r>
    </w:p>
    <w:p w14:paraId="4CF9396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101CF8A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427C8B7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805</w:t>
      </w:r>
    </w:p>
    <w:p w14:paraId="3EFE474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807</w:t>
      </w:r>
    </w:p>
    <w:p w14:paraId="3C01C88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807</w:t>
      </w:r>
    </w:p>
    <w:p w14:paraId="2B7703C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0FD8416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765300E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6955DBD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1DDF4C6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1A83C77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4C88003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808</w:t>
      </w:r>
    </w:p>
    <w:p w14:paraId="187D0B9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809</w:t>
      </w:r>
    </w:p>
    <w:p w14:paraId="10331A0B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811</w:t>
      </w:r>
    </w:p>
    <w:p w14:paraId="137ADE9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811</w:t>
      </w:r>
    </w:p>
    <w:p w14:paraId="6BB9B1A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812</w:t>
      </w:r>
    </w:p>
    <w:p w14:paraId="4DE11DF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812</w:t>
      </w:r>
    </w:p>
    <w:p w14:paraId="5048A0A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812</w:t>
      </w:r>
    </w:p>
    <w:p w14:paraId="0D48A29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3691D52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13AB9E7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812</w:t>
      </w:r>
    </w:p>
    <w:p w14:paraId="39EA74B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814</w:t>
      </w:r>
    </w:p>
    <w:p w14:paraId="728CB9F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814</w:t>
      </w:r>
    </w:p>
    <w:p w14:paraId="1BC733F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814</w:t>
      </w:r>
    </w:p>
    <w:p w14:paraId="4422431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7175469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816</w:t>
      </w:r>
    </w:p>
    <w:p w14:paraId="3B22CCC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817</w:t>
      </w:r>
    </w:p>
    <w:p w14:paraId="4116BCB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817</w:t>
      </w:r>
    </w:p>
    <w:p w14:paraId="2053A5A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818</w:t>
      </w:r>
    </w:p>
    <w:p w14:paraId="4407EA3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818</w:t>
      </w:r>
    </w:p>
    <w:p w14:paraId="7EB0157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818</w:t>
      </w:r>
    </w:p>
    <w:p w14:paraId="4433805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819</w:t>
      </w:r>
    </w:p>
    <w:p w14:paraId="06D07AC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819</w:t>
      </w:r>
    </w:p>
    <w:p w14:paraId="0702FBF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820</w:t>
      </w:r>
    </w:p>
    <w:p w14:paraId="1888D3C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820</w:t>
      </w:r>
    </w:p>
    <w:p w14:paraId="543130B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821</w:t>
      </w:r>
    </w:p>
    <w:p w14:paraId="7E27AC6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822</w:t>
      </w:r>
    </w:p>
    <w:p w14:paraId="530D10C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822</w:t>
      </w:r>
    </w:p>
    <w:p w14:paraId="37489E5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77EF74D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3861C13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193DE02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75CD001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489A74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825</w:t>
      </w:r>
    </w:p>
    <w:p w14:paraId="3FE44EA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34AA250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826</w:t>
      </w:r>
    </w:p>
    <w:p w14:paraId="7E5C290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827</w:t>
      </w:r>
    </w:p>
    <w:p w14:paraId="309EF26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827</w:t>
      </w:r>
    </w:p>
    <w:p w14:paraId="5CC6DCE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541517D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4840FE2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006316F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747460F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2FB9954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7DA115C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831</w:t>
      </w:r>
    </w:p>
    <w:p w14:paraId="27CCF0E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831</w:t>
      </w:r>
    </w:p>
    <w:p w14:paraId="7C42623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833</w:t>
      </w:r>
    </w:p>
    <w:p w14:paraId="19BF072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833</w:t>
      </w:r>
    </w:p>
    <w:p w14:paraId="5082A3C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ED315F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42FE6F6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3605D2D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1876299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08267B7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475C715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40758F1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78FE654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838</w:t>
      </w:r>
    </w:p>
    <w:p w14:paraId="52812A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838</w:t>
      </w:r>
    </w:p>
    <w:p w14:paraId="40583B3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13E539A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5BE2634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1706CAC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7A9DC1B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111D03F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840</w:t>
      </w:r>
    </w:p>
    <w:p w14:paraId="212CD73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504A432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842</w:t>
      </w:r>
    </w:p>
    <w:p w14:paraId="4C003DDC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843</w:t>
      </w:r>
    </w:p>
    <w:p w14:paraId="40520E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843</w:t>
      </w:r>
    </w:p>
    <w:p w14:paraId="26FC1AC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309B5C7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844</w:t>
      </w:r>
    </w:p>
    <w:p w14:paraId="53363E5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6302103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844</w:t>
      </w:r>
    </w:p>
    <w:p w14:paraId="6134861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3709DD9A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844</w:t>
      </w:r>
    </w:p>
    <w:p w14:paraId="1087395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844</w:t>
      </w:r>
    </w:p>
    <w:p w14:paraId="2EAF4A4C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844</w:t>
      </w:r>
    </w:p>
    <w:p w14:paraId="15C205F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844</w:t>
      </w:r>
    </w:p>
    <w:p w14:paraId="4F6BFC6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7CBF825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844</w:t>
      </w:r>
    </w:p>
    <w:p w14:paraId="59F82BE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20B9372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7C84AA4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846</w:t>
      </w:r>
    </w:p>
    <w:p w14:paraId="088555F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846</w:t>
      </w:r>
    </w:p>
    <w:p w14:paraId="7E3F950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847</w:t>
      </w:r>
    </w:p>
    <w:p w14:paraId="6846405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855</w:t>
      </w:r>
    </w:p>
    <w:p w14:paraId="6A1FD01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860</w:t>
      </w:r>
    </w:p>
    <w:p w14:paraId="617E741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860</w:t>
      </w:r>
    </w:p>
    <w:p w14:paraId="4B398F7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860</w:t>
      </w:r>
    </w:p>
    <w:p w14:paraId="7A41CFF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860</w:t>
      </w:r>
    </w:p>
    <w:p w14:paraId="49D56EE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861</w:t>
      </w:r>
    </w:p>
    <w:p w14:paraId="1C0DA61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861</w:t>
      </w:r>
    </w:p>
    <w:p w14:paraId="52A8621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861</w:t>
      </w:r>
    </w:p>
    <w:p w14:paraId="20C8FC7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861</w:t>
      </w:r>
    </w:p>
    <w:p w14:paraId="598ABD8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3A95720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870</w:t>
      </w:r>
    </w:p>
    <w:p w14:paraId="12455BA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870</w:t>
      </w:r>
    </w:p>
    <w:p w14:paraId="09D9E3F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870</w:t>
      </w:r>
    </w:p>
    <w:p w14:paraId="070B73D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870</w:t>
      </w:r>
    </w:p>
    <w:p w14:paraId="5D66E0C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870</w:t>
      </w:r>
    </w:p>
    <w:p w14:paraId="4ECA39E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3F1C970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871</w:t>
      </w:r>
    </w:p>
    <w:p w14:paraId="46D9E8C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871</w:t>
      </w:r>
    </w:p>
    <w:p w14:paraId="30C3742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879</w:t>
      </w:r>
    </w:p>
    <w:p w14:paraId="554BEAE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885</w:t>
      </w:r>
    </w:p>
    <w:p w14:paraId="5C7FD85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885</w:t>
      </w:r>
    </w:p>
    <w:p w14:paraId="2F9A75F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885</w:t>
      </w:r>
    </w:p>
    <w:p w14:paraId="53AB623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885</w:t>
      </w:r>
    </w:p>
    <w:p w14:paraId="70E38C4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885</w:t>
      </w:r>
    </w:p>
    <w:p w14:paraId="648977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885</w:t>
      </w:r>
    </w:p>
    <w:p w14:paraId="08C3F99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886</w:t>
      </w:r>
    </w:p>
    <w:p w14:paraId="614BAEF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886</w:t>
      </w:r>
    </w:p>
    <w:p w14:paraId="2F84E72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14.2</w:t>
      </w:r>
      <w:r w:rsidRPr="00A54996">
        <w:rPr>
          <w:rFonts w:eastAsia="SimSun"/>
          <w:noProof/>
          <w:lang w:eastAsia="en-US"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893</w:t>
      </w:r>
    </w:p>
    <w:p w14:paraId="18A52C7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</w:t>
      </w:r>
      <w:r>
        <w:rPr>
          <w:noProof/>
        </w:rPr>
        <w:t xml:space="preserve"> to </w:t>
      </w:r>
      <w:r>
        <w:rPr>
          <w:noProof/>
          <w:lang w:eastAsia="zh-CN"/>
        </w:rPr>
        <w:t>14.2.7</w:t>
      </w:r>
      <w:r>
        <w:rPr>
          <w:noProof/>
        </w:rPr>
        <w:tab/>
        <w:t>898</w:t>
      </w:r>
    </w:p>
    <w:p w14:paraId="13A8CFB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898</w:t>
      </w:r>
    </w:p>
    <w:p w14:paraId="4E366A1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188FD0F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604F5AF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5F6145B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901</w:t>
      </w:r>
    </w:p>
    <w:p w14:paraId="31BB653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901</w:t>
      </w:r>
    </w:p>
    <w:p w14:paraId="7D27384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901</w:t>
      </w:r>
    </w:p>
    <w:p w14:paraId="64A8318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902</w:t>
      </w:r>
    </w:p>
    <w:p w14:paraId="2380C13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909</w:t>
      </w:r>
    </w:p>
    <w:p w14:paraId="1D81252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909</w:t>
      </w:r>
    </w:p>
    <w:p w14:paraId="7E7B68F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5F779C9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0ABFD95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7D0118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912</w:t>
      </w:r>
    </w:p>
    <w:p w14:paraId="2E0373F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912</w:t>
      </w:r>
    </w:p>
    <w:p w14:paraId="5584F08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913</w:t>
      </w:r>
    </w:p>
    <w:p w14:paraId="680D039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914</w:t>
      </w:r>
    </w:p>
    <w:p w14:paraId="564EFAA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923</w:t>
      </w:r>
    </w:p>
    <w:p w14:paraId="2EF2300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923</w:t>
      </w:r>
    </w:p>
    <w:p w14:paraId="1C2A780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924</w:t>
      </w:r>
    </w:p>
    <w:p w14:paraId="244C8B4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924</w:t>
      </w:r>
    </w:p>
    <w:p w14:paraId="2788D72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47B1AB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924</w:t>
      </w:r>
    </w:p>
    <w:p w14:paraId="0609AB3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924</w:t>
      </w:r>
    </w:p>
    <w:p w14:paraId="3BFB4A0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924</w:t>
      </w:r>
    </w:p>
    <w:p w14:paraId="3253ECF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924</w:t>
      </w:r>
    </w:p>
    <w:p w14:paraId="58B5EA2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933</w:t>
      </w:r>
    </w:p>
    <w:p w14:paraId="55E51676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54996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934</w:t>
      </w:r>
    </w:p>
    <w:p w14:paraId="509B987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54996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934</w:t>
      </w:r>
    </w:p>
    <w:p w14:paraId="7C34E0C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934</w:t>
      </w:r>
    </w:p>
    <w:p w14:paraId="139FFA1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934</w:t>
      </w:r>
    </w:p>
    <w:p w14:paraId="7B49855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934</w:t>
      </w:r>
    </w:p>
    <w:p w14:paraId="4E8D3DA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936</w:t>
      </w:r>
    </w:p>
    <w:p w14:paraId="1B835B5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936</w:t>
      </w:r>
    </w:p>
    <w:p w14:paraId="195384A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936</w:t>
      </w:r>
    </w:p>
    <w:p w14:paraId="3415AE8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937</w:t>
      </w:r>
    </w:p>
    <w:p w14:paraId="3ED6188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945</w:t>
      </w:r>
    </w:p>
    <w:p w14:paraId="36790EC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54996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947</w:t>
      </w:r>
    </w:p>
    <w:p w14:paraId="5D38A03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947</w:t>
      </w:r>
    </w:p>
    <w:p w14:paraId="60663E9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947</w:t>
      </w:r>
    </w:p>
    <w:p w14:paraId="4D7CB31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947</w:t>
      </w:r>
    </w:p>
    <w:p w14:paraId="43EFAA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947</w:t>
      </w:r>
    </w:p>
    <w:p w14:paraId="5C69604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947</w:t>
      </w:r>
    </w:p>
    <w:p w14:paraId="51A041D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948</w:t>
      </w:r>
    </w:p>
    <w:p w14:paraId="0C0B979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948</w:t>
      </w:r>
    </w:p>
    <w:p w14:paraId="33C39A0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950</w:t>
      </w:r>
    </w:p>
    <w:p w14:paraId="71F8E96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952</w:t>
      </w:r>
    </w:p>
    <w:p w14:paraId="751E7BE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952</w:t>
      </w:r>
    </w:p>
    <w:p w14:paraId="2D84B11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952</w:t>
      </w:r>
    </w:p>
    <w:p w14:paraId="568A037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952</w:t>
      </w:r>
    </w:p>
    <w:p w14:paraId="07B4A73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952</w:t>
      </w:r>
    </w:p>
    <w:p w14:paraId="38804D9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952</w:t>
      </w:r>
    </w:p>
    <w:p w14:paraId="2D2D547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953</w:t>
      </w:r>
    </w:p>
    <w:p w14:paraId="3F0D9B4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953</w:t>
      </w:r>
    </w:p>
    <w:p w14:paraId="080A513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959</w:t>
      </w:r>
    </w:p>
    <w:p w14:paraId="0EDAE98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962</w:t>
      </w:r>
    </w:p>
    <w:p w14:paraId="7F3D902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77CFCCC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79F0F44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2BD8CC0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962</w:t>
      </w:r>
    </w:p>
    <w:p w14:paraId="3717AF8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962</w:t>
      </w:r>
    </w:p>
    <w:p w14:paraId="22B50A4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962</w:t>
      </w:r>
    </w:p>
    <w:p w14:paraId="16594A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963</w:t>
      </w:r>
    </w:p>
    <w:p w14:paraId="7A95574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970</w:t>
      </w:r>
    </w:p>
    <w:p w14:paraId="4E413899" w14:textId="38FD0B16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</w:t>
      </w:r>
      <w:r>
        <w:rPr>
          <w:noProof/>
        </w:rPr>
        <w:tab/>
      </w:r>
      <w:r>
        <w:rPr>
          <w:noProof/>
        </w:rPr>
        <w:tab/>
        <w:t>973</w:t>
      </w:r>
    </w:p>
    <w:p w14:paraId="37251349" w14:textId="5E9F2A99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</w:t>
      </w:r>
      <w:r>
        <w:rPr>
          <w:noProof/>
        </w:rPr>
        <w:tab/>
      </w:r>
      <w:r>
        <w:rPr>
          <w:noProof/>
        </w:rPr>
        <w:tab/>
        <w:t>973</w:t>
      </w:r>
    </w:p>
    <w:p w14:paraId="246198D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973</w:t>
      </w:r>
    </w:p>
    <w:p w14:paraId="4F31F26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4A2C77D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26FF201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247F052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974</w:t>
      </w:r>
    </w:p>
    <w:p w14:paraId="37F540C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974</w:t>
      </w:r>
    </w:p>
    <w:p w14:paraId="56C2A7B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975</w:t>
      </w:r>
    </w:p>
    <w:p w14:paraId="04A93C1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976</w:t>
      </w:r>
    </w:p>
    <w:p w14:paraId="6B73676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983</w:t>
      </w:r>
    </w:p>
    <w:p w14:paraId="45525F2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983</w:t>
      </w:r>
    </w:p>
    <w:p w14:paraId="0418ACA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983</w:t>
      </w:r>
    </w:p>
    <w:p w14:paraId="41A3CAC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983</w:t>
      </w:r>
    </w:p>
    <w:p w14:paraId="43A6D47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983</w:t>
      </w:r>
    </w:p>
    <w:p w14:paraId="7230A39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984</w:t>
      </w:r>
    </w:p>
    <w:p w14:paraId="4F013FC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984</w:t>
      </w:r>
    </w:p>
    <w:p w14:paraId="7DF7D63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984</w:t>
      </w:r>
    </w:p>
    <w:p w14:paraId="27E19C3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985</w:t>
      </w:r>
    </w:p>
    <w:p w14:paraId="15322E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992</w:t>
      </w:r>
    </w:p>
    <w:p w14:paraId="41312294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992</w:t>
      </w:r>
    </w:p>
    <w:p w14:paraId="1508608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992</w:t>
      </w:r>
    </w:p>
    <w:p w14:paraId="7D6D0AC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992</w:t>
      </w:r>
    </w:p>
    <w:p w14:paraId="5B43D41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992</w:t>
      </w:r>
    </w:p>
    <w:p w14:paraId="542CD8D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992</w:t>
      </w:r>
    </w:p>
    <w:p w14:paraId="578873F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993</w:t>
      </w:r>
    </w:p>
    <w:p w14:paraId="28D4E6B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993</w:t>
      </w:r>
    </w:p>
    <w:p w14:paraId="0AA34E6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994</w:t>
      </w:r>
    </w:p>
    <w:p w14:paraId="3604669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994</w:t>
      </w:r>
    </w:p>
    <w:p w14:paraId="61DFA0A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995</w:t>
      </w:r>
    </w:p>
    <w:p w14:paraId="5B2296D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995</w:t>
      </w:r>
    </w:p>
    <w:p w14:paraId="5902433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1004</w:t>
      </w:r>
    </w:p>
    <w:p w14:paraId="46DAB31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1006</w:t>
      </w:r>
    </w:p>
    <w:p w14:paraId="4F16103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1006</w:t>
      </w:r>
    </w:p>
    <w:p w14:paraId="1C79D08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1006</w:t>
      </w:r>
    </w:p>
    <w:p w14:paraId="0842634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1006</w:t>
      </w:r>
    </w:p>
    <w:p w14:paraId="75E75B2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1006</w:t>
      </w:r>
    </w:p>
    <w:p w14:paraId="47A0E87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1006</w:t>
      </w:r>
    </w:p>
    <w:p w14:paraId="0304176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1007</w:t>
      </w:r>
    </w:p>
    <w:p w14:paraId="4F024D9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1007</w:t>
      </w:r>
    </w:p>
    <w:p w14:paraId="26667F4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1016</w:t>
      </w:r>
    </w:p>
    <w:p w14:paraId="452DC23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1018</w:t>
      </w:r>
    </w:p>
    <w:p w14:paraId="077FFE9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5456951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18A2499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24EE8645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6DA1B91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70459D4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39AEF65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082C7FA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E2B128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1030</w:t>
      </w:r>
    </w:p>
    <w:p w14:paraId="4572702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5244667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251C0A8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3FCD677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1030</w:t>
      </w:r>
    </w:p>
    <w:p w14:paraId="4607FCF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1030</w:t>
      </w:r>
    </w:p>
    <w:p w14:paraId="3B7FEE9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1031</w:t>
      </w:r>
    </w:p>
    <w:p w14:paraId="35F1CBF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1031</w:t>
      </w:r>
    </w:p>
    <w:p w14:paraId="182973E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09513EB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</w:t>
      </w:r>
      <w:r>
        <w:rPr>
          <w:noProof/>
        </w:rPr>
        <w:t xml:space="preserve"> to </w:t>
      </w:r>
      <w:r>
        <w:rPr>
          <w:noProof/>
          <w:lang w:eastAsia="zh-CN"/>
        </w:rPr>
        <w:t>15.2.7</w:t>
      </w:r>
      <w:r>
        <w:rPr>
          <w:noProof/>
        </w:rPr>
        <w:tab/>
        <w:t>1042</w:t>
      </w:r>
    </w:p>
    <w:p w14:paraId="0CDFB06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1042</w:t>
      </w:r>
    </w:p>
    <w:p w14:paraId="7C7E07B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1042</w:t>
      </w:r>
    </w:p>
    <w:p w14:paraId="09FA3A0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1042</w:t>
      </w:r>
    </w:p>
    <w:p w14:paraId="5F916D9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1042</w:t>
      </w:r>
    </w:p>
    <w:p w14:paraId="69254F0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1045</w:t>
      </w:r>
    </w:p>
    <w:p w14:paraId="5754D8D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1045</w:t>
      </w:r>
    </w:p>
    <w:p w14:paraId="6D0EA2A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1045</w:t>
      </w:r>
    </w:p>
    <w:p w14:paraId="658249D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1046</w:t>
      </w:r>
    </w:p>
    <w:p w14:paraId="5256A17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1055</w:t>
      </w:r>
    </w:p>
    <w:p w14:paraId="607DBB4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1055</w:t>
      </w:r>
    </w:p>
    <w:p w14:paraId="5285A91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1055</w:t>
      </w:r>
    </w:p>
    <w:p w14:paraId="6CB3E61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1055</w:t>
      </w:r>
    </w:p>
    <w:p w14:paraId="4C8DDB7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7928399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1058</w:t>
      </w:r>
    </w:p>
    <w:p w14:paraId="17374BC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1058</w:t>
      </w:r>
    </w:p>
    <w:p w14:paraId="3F61C73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2440E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1059</w:t>
      </w:r>
    </w:p>
    <w:p w14:paraId="7AD9BE8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0E6FCD4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1069</w:t>
      </w:r>
    </w:p>
    <w:p w14:paraId="72234DD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4F6E5FF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86544F3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4013088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1070</w:t>
      </w:r>
    </w:p>
    <w:p w14:paraId="353AEC40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1070</w:t>
      </w:r>
    </w:p>
    <w:p w14:paraId="3086187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1070</w:t>
      </w:r>
    </w:p>
    <w:p w14:paraId="2366209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1070</w:t>
      </w:r>
    </w:p>
    <w:p w14:paraId="1FFD2F0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1080</w:t>
      </w:r>
    </w:p>
    <w:p w14:paraId="4F00ED4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1080</w:t>
      </w:r>
    </w:p>
    <w:p w14:paraId="719C050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1080</w:t>
      </w:r>
    </w:p>
    <w:p w14:paraId="0978B80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7738B51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1081</w:t>
      </w:r>
    </w:p>
    <w:p w14:paraId="5588174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1081</w:t>
      </w:r>
    </w:p>
    <w:p w14:paraId="60F3178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68DA6A1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1E25ACB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266065BD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5B2BDB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1096</w:t>
      </w:r>
    </w:p>
    <w:p w14:paraId="3C8CCCC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1099</w:t>
      </w:r>
    </w:p>
    <w:p w14:paraId="0099617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73BC96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BAB15DD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1D72BEA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607E19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0766DD3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1099</w:t>
      </w:r>
    </w:p>
    <w:p w14:paraId="10413BA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1099</w:t>
      </w:r>
    </w:p>
    <w:p w14:paraId="319A6A1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1108</w:t>
      </w:r>
    </w:p>
    <w:p w14:paraId="0BE571FE" w14:textId="7507B1BD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</w:t>
      </w:r>
      <w:r>
        <w:rPr>
          <w:noProof/>
        </w:rPr>
        <w:tab/>
      </w:r>
      <w:r>
        <w:rPr>
          <w:noProof/>
        </w:rPr>
        <w:tab/>
        <w:t>1111</w:t>
      </w:r>
    </w:p>
    <w:p w14:paraId="7C52CB20" w14:textId="433A91ED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</w:t>
      </w:r>
      <w:r>
        <w:rPr>
          <w:noProof/>
        </w:rPr>
        <w:tab/>
      </w:r>
      <w:r>
        <w:rPr>
          <w:noProof/>
        </w:rPr>
        <w:tab/>
        <w:t>1111</w:t>
      </w:r>
    </w:p>
    <w:p w14:paraId="0F47912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1111</w:t>
      </w:r>
    </w:p>
    <w:p w14:paraId="47972DE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0DC8B004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67154CA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372AECF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04D1F6C9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1112</w:t>
      </w:r>
    </w:p>
    <w:p w14:paraId="05F526D5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1113</w:t>
      </w:r>
    </w:p>
    <w:p w14:paraId="28DF7A7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1113</w:t>
      </w:r>
    </w:p>
    <w:p w14:paraId="206B07B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1123</w:t>
      </w:r>
    </w:p>
    <w:p w14:paraId="4512FBE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1123</w:t>
      </w:r>
    </w:p>
    <w:p w14:paraId="045778C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2AC167A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58B220B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449E35B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0480A06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1125</w:t>
      </w:r>
    </w:p>
    <w:p w14:paraId="5595615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1125</w:t>
      </w:r>
    </w:p>
    <w:p w14:paraId="5EC4E22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1126</w:t>
      </w:r>
    </w:p>
    <w:p w14:paraId="422418C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1135</w:t>
      </w:r>
    </w:p>
    <w:p w14:paraId="7DD76FBE" w14:textId="77777777" w:rsidR="003C1C95" w:rsidRDefault="003C1C95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1135</w:t>
      </w:r>
    </w:p>
    <w:p w14:paraId="4CE6C9F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1135</w:t>
      </w:r>
    </w:p>
    <w:p w14:paraId="4CDF62B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1136</w:t>
      </w:r>
    </w:p>
    <w:p w14:paraId="30DA2F9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1136</w:t>
      </w:r>
    </w:p>
    <w:p w14:paraId="3D5F8C8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1136</w:t>
      </w:r>
    </w:p>
    <w:p w14:paraId="159F732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1136</w:t>
      </w:r>
    </w:p>
    <w:p w14:paraId="21129EE1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1136</w:t>
      </w:r>
    </w:p>
    <w:p w14:paraId="6265D82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1138</w:t>
      </w:r>
    </w:p>
    <w:p w14:paraId="7823509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7DD8E3E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04AB6CA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1140</w:t>
      </w:r>
    </w:p>
    <w:p w14:paraId="3F753AB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0F5B0AE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1150</w:t>
      </w:r>
    </w:p>
    <w:p w14:paraId="32BCFF47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179A20B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0EE5986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1150</w:t>
      </w:r>
    </w:p>
    <w:p w14:paraId="19142FF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1150</w:t>
      </w:r>
    </w:p>
    <w:p w14:paraId="3680BEF8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1150</w:t>
      </w:r>
    </w:p>
    <w:p w14:paraId="042AF85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1150</w:t>
      </w:r>
    </w:p>
    <w:p w14:paraId="7F8565E2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3BA2983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67B685C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1162</w:t>
      </w:r>
    </w:p>
    <w:p w14:paraId="60369FD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1162</w:t>
      </w:r>
    </w:p>
    <w:p w14:paraId="2A9F140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3.</w:t>
      </w:r>
      <w:r w:rsidRPr="00A549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applicability</w:t>
      </w:r>
      <w:r>
        <w:rPr>
          <w:noProof/>
        </w:rPr>
        <w:tab/>
        <w:t>1162</w:t>
      </w:r>
    </w:p>
    <w:p w14:paraId="33D06CB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3.</w:t>
      </w:r>
      <w:r w:rsidRPr="00A54996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Minimum conformance requirements</w:t>
      </w:r>
      <w:r>
        <w:rPr>
          <w:noProof/>
        </w:rPr>
        <w:tab/>
        <w:t>1162</w:t>
      </w:r>
    </w:p>
    <w:p w14:paraId="5DE6B0D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3.</w:t>
      </w:r>
      <w:r w:rsidRPr="00A54996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description</w:t>
      </w:r>
      <w:r>
        <w:rPr>
          <w:noProof/>
        </w:rPr>
        <w:tab/>
        <w:t>1163</w:t>
      </w:r>
    </w:p>
    <w:p w14:paraId="761A3F0E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Initial conditions</w:t>
      </w:r>
      <w:r>
        <w:rPr>
          <w:noProof/>
        </w:rPr>
        <w:tab/>
        <w:t>1163</w:t>
      </w:r>
    </w:p>
    <w:p w14:paraId="67F1E2F6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procedure</w:t>
      </w:r>
      <w:r>
        <w:rPr>
          <w:noProof/>
        </w:rPr>
        <w:tab/>
        <w:t>1164</w:t>
      </w:r>
    </w:p>
    <w:p w14:paraId="459CE057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Message contents</w:t>
      </w:r>
      <w:r>
        <w:rPr>
          <w:noProof/>
        </w:rPr>
        <w:tab/>
        <w:t>1165</w:t>
      </w:r>
    </w:p>
    <w:p w14:paraId="2E5755CE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16.2.3.</w:t>
      </w:r>
      <w:r w:rsidRPr="00A54996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requirement</w:t>
      </w:r>
      <w:r>
        <w:rPr>
          <w:noProof/>
        </w:rPr>
        <w:tab/>
        <w:t>1172</w:t>
      </w:r>
    </w:p>
    <w:p w14:paraId="67837E6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 xml:space="preserve">PRS-RSRP measurement period test case for </w:t>
      </w:r>
      <w:r w:rsidRPr="00A54996">
        <w:rPr>
          <w:rFonts w:eastAsia="SimSun"/>
          <w:noProof/>
          <w:lang w:eastAsia="zh-CN"/>
        </w:rPr>
        <w:t>dual</w:t>
      </w:r>
      <w:r w:rsidRPr="00A54996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1175</w:t>
      </w:r>
    </w:p>
    <w:p w14:paraId="3A95029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purpose</w:t>
      </w:r>
      <w:r>
        <w:rPr>
          <w:noProof/>
        </w:rPr>
        <w:tab/>
        <w:t>1175</w:t>
      </w:r>
    </w:p>
    <w:p w14:paraId="01915E8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applicability</w:t>
      </w:r>
      <w:r>
        <w:rPr>
          <w:noProof/>
        </w:rPr>
        <w:tab/>
        <w:t>1175</w:t>
      </w:r>
    </w:p>
    <w:p w14:paraId="40E35A2C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Minimum conformance requirements</w:t>
      </w:r>
      <w:r>
        <w:rPr>
          <w:noProof/>
        </w:rPr>
        <w:tab/>
        <w:t>1175</w:t>
      </w:r>
    </w:p>
    <w:p w14:paraId="6D07259F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</w:t>
      </w:r>
      <w:r w:rsidRPr="00A54996">
        <w:rPr>
          <w:rFonts w:eastAsia="SimSun"/>
          <w:noProof/>
        </w:rPr>
        <w:t>.</w:t>
      </w:r>
      <w:r w:rsidRPr="00A54996">
        <w:rPr>
          <w:rFonts w:eastAsia="SimSun"/>
          <w:noProof/>
          <w:lang w:eastAsia="zh-CN"/>
        </w:rPr>
        <w:t>4.</w:t>
      </w:r>
      <w:r w:rsidRPr="00A54996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description</w:t>
      </w:r>
      <w:r>
        <w:rPr>
          <w:noProof/>
        </w:rPr>
        <w:tab/>
        <w:t>1175</w:t>
      </w:r>
    </w:p>
    <w:p w14:paraId="463B2FA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Initial conditions</w:t>
      </w:r>
      <w:r>
        <w:rPr>
          <w:noProof/>
        </w:rPr>
        <w:tab/>
        <w:t>1176</w:t>
      </w:r>
    </w:p>
    <w:p w14:paraId="67A12E34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procedure</w:t>
      </w:r>
      <w:r>
        <w:rPr>
          <w:noProof/>
        </w:rPr>
        <w:tab/>
        <w:t>1176</w:t>
      </w:r>
    </w:p>
    <w:p w14:paraId="2D7674BB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Message contents</w:t>
      </w:r>
      <w:r>
        <w:rPr>
          <w:noProof/>
        </w:rPr>
        <w:tab/>
        <w:t>1176</w:t>
      </w:r>
    </w:p>
    <w:p w14:paraId="3468FCB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54996">
        <w:rPr>
          <w:rFonts w:eastAsia="SimSun"/>
          <w:noProof/>
          <w:lang w:eastAsia="zh-CN"/>
        </w:rPr>
        <w:t>16.2.4.</w:t>
      </w:r>
      <w:r w:rsidRPr="00A54996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54996">
        <w:rPr>
          <w:rFonts w:eastAsia="SimSun"/>
          <w:noProof/>
        </w:rPr>
        <w:t>Test requirement</w:t>
      </w:r>
      <w:r>
        <w:rPr>
          <w:noProof/>
        </w:rPr>
        <w:tab/>
        <w:t>1183</w:t>
      </w:r>
    </w:p>
    <w:p w14:paraId="3AB460C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A54996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1186</w:t>
      </w:r>
    </w:p>
    <w:p w14:paraId="34F0CF9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1186</w:t>
      </w:r>
    </w:p>
    <w:p w14:paraId="15598B6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1186</w:t>
      </w:r>
    </w:p>
    <w:p w14:paraId="2745F8AA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1186</w:t>
      </w:r>
    </w:p>
    <w:p w14:paraId="42614A1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1186</w:t>
      </w:r>
    </w:p>
    <w:p w14:paraId="2964B81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17F617E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1188</w:t>
      </w:r>
    </w:p>
    <w:p w14:paraId="56FED2F3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1189</w:t>
      </w:r>
    </w:p>
    <w:p w14:paraId="08EFA7AC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1189</w:t>
      </w:r>
    </w:p>
    <w:p w14:paraId="6D001A78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1198</w:t>
      </w:r>
    </w:p>
    <w:p w14:paraId="3804552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1201</w:t>
      </w:r>
    </w:p>
    <w:p w14:paraId="1943477B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1201</w:t>
      </w:r>
    </w:p>
    <w:p w14:paraId="451A07C2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1201</w:t>
      </w:r>
    </w:p>
    <w:p w14:paraId="12A881A9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1201</w:t>
      </w:r>
    </w:p>
    <w:p w14:paraId="6582DE40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1202</w:t>
      </w:r>
    </w:p>
    <w:p w14:paraId="68951D61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1203</w:t>
      </w:r>
    </w:p>
    <w:p w14:paraId="3B95142A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1203</w:t>
      </w:r>
    </w:p>
    <w:p w14:paraId="613367BF" w14:textId="77777777" w:rsidR="003C1C95" w:rsidRDefault="003C1C95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1204</w:t>
      </w:r>
    </w:p>
    <w:p w14:paraId="0C1FF816" w14:textId="77777777" w:rsidR="003C1C95" w:rsidRDefault="003C1C95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1210</w:t>
      </w:r>
    </w:p>
    <w:p w14:paraId="417D1479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1214</w:t>
      </w:r>
    </w:p>
    <w:p w14:paraId="76872D70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 w:rsidRPr="00A54996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1225</w:t>
      </w:r>
    </w:p>
    <w:p w14:paraId="3AE7067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BEFE8E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1225</w:t>
      </w:r>
    </w:p>
    <w:p w14:paraId="4DC6F8C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1225</w:t>
      </w:r>
    </w:p>
    <w:p w14:paraId="6542C4B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1227</w:t>
      </w:r>
    </w:p>
    <w:p w14:paraId="4D821CF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1227</w:t>
      </w:r>
    </w:p>
    <w:p w14:paraId="139EF4B3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1230</w:t>
      </w:r>
    </w:p>
    <w:p w14:paraId="541E21E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1230</w:t>
      </w:r>
    </w:p>
    <w:p w14:paraId="2306D76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1230</w:t>
      </w:r>
    </w:p>
    <w:p w14:paraId="588297B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1231</w:t>
      </w:r>
    </w:p>
    <w:p w14:paraId="2503D0C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1232</w:t>
      </w:r>
    </w:p>
    <w:p w14:paraId="1E6E299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1243</w:t>
      </w:r>
    </w:p>
    <w:p w14:paraId="033DFC3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lastRenderedPageBreak/>
        <w:t>C.1.5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1243</w:t>
      </w:r>
    </w:p>
    <w:p w14:paraId="7C00AD14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1244</w:t>
      </w:r>
    </w:p>
    <w:p w14:paraId="40FCCAD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1247</w:t>
      </w:r>
    </w:p>
    <w:p w14:paraId="3CFE33C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1248</w:t>
      </w:r>
    </w:p>
    <w:p w14:paraId="7F164B49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1249</w:t>
      </w:r>
    </w:p>
    <w:p w14:paraId="15532D7A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1256</w:t>
      </w:r>
    </w:p>
    <w:p w14:paraId="330461D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1256</w:t>
      </w:r>
    </w:p>
    <w:p w14:paraId="4A2A114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1257</w:t>
      </w:r>
    </w:p>
    <w:p w14:paraId="4AE5B60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1259</w:t>
      </w:r>
    </w:p>
    <w:p w14:paraId="6984C6DD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1259</w:t>
      </w:r>
    </w:p>
    <w:p w14:paraId="25CDFF74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1279</w:t>
      </w:r>
    </w:p>
    <w:p w14:paraId="6ACDBF9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1279</w:t>
      </w:r>
    </w:p>
    <w:p w14:paraId="723BAB0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1279</w:t>
      </w:r>
    </w:p>
    <w:p w14:paraId="761D9ED5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1279</w:t>
      </w:r>
    </w:p>
    <w:p w14:paraId="6963497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1279</w:t>
      </w:r>
    </w:p>
    <w:p w14:paraId="210720D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1279</w:t>
      </w:r>
    </w:p>
    <w:p w14:paraId="2983CF8B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1280</w:t>
      </w:r>
    </w:p>
    <w:p w14:paraId="40BDCF8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1280</w:t>
      </w:r>
    </w:p>
    <w:p w14:paraId="4CCE50B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1281</w:t>
      </w:r>
    </w:p>
    <w:p w14:paraId="21FA856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1281</w:t>
      </w:r>
    </w:p>
    <w:p w14:paraId="22DD420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1282</w:t>
      </w:r>
    </w:p>
    <w:p w14:paraId="1D3AA61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1284</w:t>
      </w:r>
    </w:p>
    <w:p w14:paraId="6E0285E3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1284</w:t>
      </w:r>
    </w:p>
    <w:p w14:paraId="71D744E1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1284</w:t>
      </w:r>
    </w:p>
    <w:p w14:paraId="6A7A6FD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1285</w:t>
      </w:r>
    </w:p>
    <w:p w14:paraId="76214792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1286</w:t>
      </w:r>
    </w:p>
    <w:p w14:paraId="75C39C47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1286</w:t>
      </w:r>
    </w:p>
    <w:p w14:paraId="6C4F53E4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1288</w:t>
      </w:r>
    </w:p>
    <w:p w14:paraId="3A5234A9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1288</w:t>
      </w:r>
    </w:p>
    <w:p w14:paraId="7EBB0158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1288</w:t>
      </w:r>
    </w:p>
    <w:p w14:paraId="672F97E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1289</w:t>
      </w:r>
    </w:p>
    <w:p w14:paraId="27E2B050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1289</w:t>
      </w:r>
    </w:p>
    <w:p w14:paraId="3E92C68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1290</w:t>
      </w:r>
    </w:p>
    <w:p w14:paraId="1FD6FE3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1290</w:t>
      </w:r>
    </w:p>
    <w:p w14:paraId="15E431C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1291</w:t>
      </w:r>
    </w:p>
    <w:p w14:paraId="6E57051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1291</w:t>
      </w:r>
    </w:p>
    <w:p w14:paraId="1B6B6D72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1291</w:t>
      </w:r>
    </w:p>
    <w:p w14:paraId="03526E7B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1293</w:t>
      </w:r>
    </w:p>
    <w:p w14:paraId="0C6523C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1293</w:t>
      </w:r>
    </w:p>
    <w:p w14:paraId="1F1A3A87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1293</w:t>
      </w:r>
    </w:p>
    <w:p w14:paraId="4C43FE1C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1293</w:t>
      </w:r>
    </w:p>
    <w:p w14:paraId="6778682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1293</w:t>
      </w:r>
    </w:p>
    <w:p w14:paraId="11407896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1294</w:t>
      </w:r>
    </w:p>
    <w:p w14:paraId="715ED2DA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1294</w:t>
      </w:r>
    </w:p>
    <w:p w14:paraId="5DCBF685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1294</w:t>
      </w:r>
    </w:p>
    <w:p w14:paraId="74BD39EF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1294</w:t>
      </w:r>
    </w:p>
    <w:p w14:paraId="1A647C10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1295</w:t>
      </w:r>
    </w:p>
    <w:p w14:paraId="1BF83D91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1295</w:t>
      </w:r>
    </w:p>
    <w:p w14:paraId="1D5EAFA8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1295</w:t>
      </w:r>
    </w:p>
    <w:p w14:paraId="54857A8D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1295</w:t>
      </w:r>
    </w:p>
    <w:p w14:paraId="1FBB47BE" w14:textId="77777777" w:rsidR="003C1C95" w:rsidRDefault="003C1C95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1295</w:t>
      </w:r>
    </w:p>
    <w:p w14:paraId="6EBC19AA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1296</w:t>
      </w:r>
    </w:p>
    <w:p w14:paraId="41318033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1296</w:t>
      </w:r>
    </w:p>
    <w:p w14:paraId="230FFEAB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1296</w:t>
      </w:r>
    </w:p>
    <w:p w14:paraId="37A9AD4E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1297</w:t>
      </w:r>
    </w:p>
    <w:p w14:paraId="036A523F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20E1E440" w14:textId="77777777" w:rsidR="003C1C95" w:rsidRDefault="003C1C95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1297</w:t>
      </w:r>
    </w:p>
    <w:p w14:paraId="14FE28EB" w14:textId="77777777" w:rsidR="003C1C95" w:rsidRDefault="003C1C95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J (informative): Change history</w:t>
      </w:r>
      <w:r>
        <w:rPr>
          <w:noProof/>
        </w:rPr>
        <w:tab/>
        <w:t>1299</w:t>
      </w:r>
    </w:p>
    <w:p w14:paraId="0089EFC7" w14:textId="757485A7" w:rsidR="00080512" w:rsidRPr="00FD74E9" w:rsidRDefault="00C567A1">
      <w:r>
        <w:rPr>
          <w:noProof/>
          <w:sz w:val="22"/>
        </w:rPr>
        <w:fldChar w:fldCharType="end"/>
      </w:r>
    </w:p>
    <w:p w14:paraId="5F62B98F" w14:textId="08945201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123E02">
        <w:instrText>h20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123E02">
        <w:instrText>h20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123E02">
        <w:instrText>h20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123E02">
        <w:instrText>h20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3694C" w14:textId="77777777" w:rsidR="00511E88" w:rsidRDefault="00511E88">
      <w:r>
        <w:separator/>
      </w:r>
    </w:p>
  </w:endnote>
  <w:endnote w:type="continuationSeparator" w:id="0">
    <w:p w14:paraId="4FA0D2D8" w14:textId="77777777" w:rsidR="00511E88" w:rsidRDefault="0051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0A4D" w14:textId="77777777" w:rsidR="00511E88" w:rsidRDefault="00511E88">
      <w:r>
        <w:separator/>
      </w:r>
    </w:p>
  </w:footnote>
  <w:footnote w:type="continuationSeparator" w:id="0">
    <w:p w14:paraId="5FE13D5E" w14:textId="77777777" w:rsidR="00511E88" w:rsidRDefault="0051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76A17851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123E0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.0 (2023-0</w:t>
    </w:r>
    <w:r w:rsidR="00123E02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932</TotalTime>
  <Pages>37</Pages>
  <Words>11977</Words>
  <Characters>68274</Characters>
  <Application>Microsoft Office Word</Application>
  <DocSecurity>0</DocSecurity>
  <Lines>568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80091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5314</cp:lastModifiedBy>
  <cp:revision>29</cp:revision>
  <cp:lastPrinted>2011-10-16T10:32:00Z</cp:lastPrinted>
  <dcterms:created xsi:type="dcterms:W3CDTF">2021-12-20T17:58:00Z</dcterms:created>
  <dcterms:modified xsi:type="dcterms:W3CDTF">2023-09-26T14:36:00Z</dcterms:modified>
</cp:coreProperties>
</file>