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D168C82"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F43C0F">
              <w:t>3</w:t>
            </w:r>
            <w:r w:rsidRPr="007D061B">
              <w:t>.</w:t>
            </w:r>
            <w:bookmarkEnd w:id="3"/>
            <w:r w:rsidRPr="007D061B">
              <w:t xml:space="preserve">0 </w:t>
            </w:r>
            <w:r w:rsidRPr="007D061B">
              <w:rPr>
                <w:sz w:val="32"/>
              </w:rPr>
              <w:t>(</w:t>
            </w:r>
            <w:bookmarkStart w:id="4" w:name="issueDate"/>
            <w:r w:rsidR="00DA52F4" w:rsidRPr="007D061B">
              <w:rPr>
                <w:sz w:val="32"/>
              </w:rPr>
              <w:t>202</w:t>
            </w:r>
            <w:r w:rsidR="00DA52F4">
              <w:rPr>
                <w:sz w:val="32"/>
              </w:rPr>
              <w:t>3</w:t>
            </w:r>
            <w:r w:rsidRPr="007D061B">
              <w:rPr>
                <w:sz w:val="32"/>
              </w:rPr>
              <w:t>-</w:t>
            </w:r>
            <w:bookmarkEnd w:id="4"/>
            <w:r w:rsidR="00F43C0F">
              <w:rPr>
                <w:sz w:val="32"/>
              </w:rPr>
              <w:t>09</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57423219"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C2A2BC7" w:rsidR="00E16509" w:rsidRPr="007D061B" w:rsidRDefault="00E16509" w:rsidP="00133525">
            <w:pPr>
              <w:pStyle w:val="FP"/>
              <w:jc w:val="center"/>
              <w:rPr>
                <w:noProof/>
                <w:sz w:val="18"/>
              </w:rPr>
            </w:pPr>
            <w:r w:rsidRPr="007D061B">
              <w:rPr>
                <w:noProof/>
                <w:sz w:val="18"/>
              </w:rPr>
              <w:t xml:space="preserve">© </w:t>
            </w:r>
            <w:r w:rsidR="00DA52F4" w:rsidRPr="007D061B">
              <w:rPr>
                <w:noProof/>
                <w:sz w:val="18"/>
              </w:rPr>
              <w:t>202</w:t>
            </w:r>
            <w:r w:rsidR="00DA52F4">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8B1DEF8" w14:textId="500E3F2C" w:rsidR="00142B8F" w:rsidRDefault="00142B8F">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_Toc145093916 \h </w:instrText>
      </w:r>
      <w:r>
        <w:fldChar w:fldCharType="separate"/>
      </w:r>
      <w:r>
        <w:t>21</w:t>
      </w:r>
      <w:r>
        <w:fldChar w:fldCharType="end"/>
      </w:r>
    </w:p>
    <w:p w14:paraId="1AC3B16E" w14:textId="1921084F" w:rsidR="00142B8F" w:rsidRDefault="00142B8F">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_Toc145093917 \h </w:instrText>
      </w:r>
      <w:r>
        <w:fldChar w:fldCharType="separate"/>
      </w:r>
      <w:r>
        <w:t>23</w:t>
      </w:r>
      <w:r>
        <w:fldChar w:fldCharType="end"/>
      </w:r>
    </w:p>
    <w:p w14:paraId="607A7A90" w14:textId="4B259C00" w:rsidR="00142B8F" w:rsidRDefault="00142B8F">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_Toc145093918 \h </w:instrText>
      </w:r>
      <w:r>
        <w:fldChar w:fldCharType="separate"/>
      </w:r>
      <w:r>
        <w:t>23</w:t>
      </w:r>
      <w:r>
        <w:fldChar w:fldCharType="end"/>
      </w:r>
    </w:p>
    <w:p w14:paraId="55BCC997" w14:textId="537CDC9D" w:rsidR="00142B8F" w:rsidRDefault="00142B8F">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_Toc145093919 \h </w:instrText>
      </w:r>
      <w:r>
        <w:fldChar w:fldCharType="separate"/>
      </w:r>
      <w:r>
        <w:t>25</w:t>
      </w:r>
      <w:r>
        <w:fldChar w:fldCharType="end"/>
      </w:r>
    </w:p>
    <w:p w14:paraId="468E998B" w14:textId="7A014FB7" w:rsidR="00142B8F" w:rsidRDefault="00142B8F">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_Toc145093920 \h </w:instrText>
      </w:r>
      <w:r>
        <w:fldChar w:fldCharType="separate"/>
      </w:r>
      <w:r>
        <w:t>25</w:t>
      </w:r>
      <w:r>
        <w:fldChar w:fldCharType="end"/>
      </w:r>
    </w:p>
    <w:p w14:paraId="67A554B7" w14:textId="55C565D1" w:rsidR="00142B8F" w:rsidRDefault="00142B8F">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_Toc145093921 \h </w:instrText>
      </w:r>
      <w:r>
        <w:fldChar w:fldCharType="separate"/>
      </w:r>
      <w:r>
        <w:t>29</w:t>
      </w:r>
      <w:r>
        <w:fldChar w:fldCharType="end"/>
      </w:r>
    </w:p>
    <w:p w14:paraId="4CAFEDE9" w14:textId="481316BD" w:rsidR="00142B8F" w:rsidRDefault="00142B8F">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_Toc145093922 \h </w:instrText>
      </w:r>
      <w:r>
        <w:fldChar w:fldCharType="separate"/>
      </w:r>
      <w:r>
        <w:t>31</w:t>
      </w:r>
      <w:r>
        <w:fldChar w:fldCharType="end"/>
      </w:r>
    </w:p>
    <w:p w14:paraId="1446E009" w14:textId="3E2A700F" w:rsidR="00142B8F" w:rsidRDefault="00142B8F">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_Toc145093923 \h </w:instrText>
      </w:r>
      <w:r>
        <w:fldChar w:fldCharType="separate"/>
      </w:r>
      <w:r>
        <w:t>32</w:t>
      </w:r>
      <w:r>
        <w:fldChar w:fldCharType="end"/>
      </w:r>
    </w:p>
    <w:p w14:paraId="7E0D6B51" w14:textId="298EFC6F"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_Toc145093924 \h </w:instrText>
      </w:r>
      <w:r>
        <w:fldChar w:fldCharType="separate"/>
      </w:r>
      <w:r>
        <w:t>32</w:t>
      </w:r>
      <w:r>
        <w:fldChar w:fldCharType="end"/>
      </w:r>
    </w:p>
    <w:p w14:paraId="63DB0F84" w14:textId="2A91AEA8" w:rsidR="00142B8F" w:rsidRDefault="00142B8F">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_Toc145093925 \h </w:instrText>
      </w:r>
      <w:r>
        <w:fldChar w:fldCharType="separate"/>
      </w:r>
      <w:r>
        <w:t>32</w:t>
      </w:r>
      <w:r>
        <w:fldChar w:fldCharType="end"/>
      </w:r>
    </w:p>
    <w:p w14:paraId="65EF15FD" w14:textId="1347AF68" w:rsidR="00142B8F" w:rsidRDefault="00142B8F">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_Toc145093926 \h </w:instrText>
      </w:r>
      <w:r>
        <w:fldChar w:fldCharType="separate"/>
      </w:r>
      <w:r>
        <w:t>33</w:t>
      </w:r>
      <w:r>
        <w:fldChar w:fldCharType="end"/>
      </w:r>
    </w:p>
    <w:p w14:paraId="202B7F5A" w14:textId="0CF3BFEE" w:rsidR="00142B8F" w:rsidRDefault="00142B8F">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_Toc145093927 \h </w:instrText>
      </w:r>
      <w:r>
        <w:fldChar w:fldCharType="separate"/>
      </w:r>
      <w:r>
        <w:t>33</w:t>
      </w:r>
      <w:r>
        <w:fldChar w:fldCharType="end"/>
      </w:r>
    </w:p>
    <w:p w14:paraId="3FC15D83" w14:textId="436B726E" w:rsidR="00142B8F" w:rsidRDefault="00142B8F">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_Toc145093928 \h </w:instrText>
      </w:r>
      <w:r>
        <w:fldChar w:fldCharType="separate"/>
      </w:r>
      <w:r>
        <w:t>34</w:t>
      </w:r>
      <w:r>
        <w:fldChar w:fldCharType="end"/>
      </w:r>
    </w:p>
    <w:p w14:paraId="782D3ECE" w14:textId="5430BDD8" w:rsidR="00142B8F" w:rsidRDefault="00142B8F">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_Toc145093929 \h </w:instrText>
      </w:r>
      <w:r>
        <w:fldChar w:fldCharType="separate"/>
      </w:r>
      <w:r>
        <w:t>35</w:t>
      </w:r>
      <w:r>
        <w:fldChar w:fldCharType="end"/>
      </w:r>
    </w:p>
    <w:p w14:paraId="7ACF6B54" w14:textId="6F02B1EF"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_Toc145093930 \h </w:instrText>
      </w:r>
      <w:r>
        <w:fldChar w:fldCharType="separate"/>
      </w:r>
      <w:r>
        <w:t>37</w:t>
      </w:r>
      <w:r>
        <w:fldChar w:fldCharType="end"/>
      </w:r>
    </w:p>
    <w:p w14:paraId="02557785" w14:textId="445EBD36" w:rsidR="00142B8F" w:rsidRDefault="00142B8F">
      <w:pPr>
        <w:pStyle w:val="TOC2"/>
        <w:rPr>
          <w:rFonts w:asciiTheme="minorHAnsi" w:eastAsiaTheme="minorEastAsia" w:hAnsiTheme="minorHAnsi" w:cstheme="minorBidi"/>
          <w:kern w:val="2"/>
          <w:sz w:val="22"/>
          <w:szCs w:val="22"/>
          <w:lang w:eastAsia="en-GB"/>
          <w14:ligatures w14:val="standardContextual"/>
        </w:rPr>
      </w:pPr>
      <w:r w:rsidRPr="005D565C">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_Toc145093931 \h </w:instrText>
      </w:r>
      <w:r>
        <w:fldChar w:fldCharType="separate"/>
      </w:r>
      <w:r>
        <w:t>38</w:t>
      </w:r>
      <w:r>
        <w:fldChar w:fldCharType="end"/>
      </w:r>
    </w:p>
    <w:p w14:paraId="23D6E27D" w14:textId="74093D0C" w:rsidR="00142B8F" w:rsidRDefault="00142B8F">
      <w:pPr>
        <w:pStyle w:val="TOC2"/>
        <w:rPr>
          <w:rFonts w:asciiTheme="minorHAnsi" w:eastAsiaTheme="minorEastAsia" w:hAnsiTheme="minorHAnsi" w:cstheme="minorBidi"/>
          <w:kern w:val="2"/>
          <w:sz w:val="22"/>
          <w:szCs w:val="22"/>
          <w:lang w:eastAsia="en-GB"/>
          <w14:ligatures w14:val="standardContextual"/>
        </w:rPr>
      </w:pPr>
      <w:r w:rsidRPr="005D565C">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_Toc145093932 \h </w:instrText>
      </w:r>
      <w:r>
        <w:fldChar w:fldCharType="separate"/>
      </w:r>
      <w:r>
        <w:t>38</w:t>
      </w:r>
      <w:r>
        <w:fldChar w:fldCharType="end"/>
      </w:r>
    </w:p>
    <w:p w14:paraId="05BB9F98" w14:textId="35D6AA99"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_Toc145093933 \h </w:instrText>
      </w:r>
      <w:r>
        <w:fldChar w:fldCharType="separate"/>
      </w:r>
      <w:r>
        <w:t>39</w:t>
      </w:r>
      <w:r>
        <w:fldChar w:fldCharType="end"/>
      </w:r>
    </w:p>
    <w:p w14:paraId="09E64DF5" w14:textId="085F6442"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_Toc145093934 \h </w:instrText>
      </w:r>
      <w:r>
        <w:fldChar w:fldCharType="separate"/>
      </w:r>
      <w:r>
        <w:t>40</w:t>
      </w:r>
      <w:r>
        <w:fldChar w:fldCharType="end"/>
      </w:r>
    </w:p>
    <w:p w14:paraId="63496B45" w14:textId="0BF455E3"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_Toc145093935 \h </w:instrText>
      </w:r>
      <w:r>
        <w:fldChar w:fldCharType="separate"/>
      </w:r>
      <w:r>
        <w:t>40</w:t>
      </w:r>
      <w:r>
        <w:fldChar w:fldCharType="end"/>
      </w:r>
    </w:p>
    <w:p w14:paraId="12A529E9" w14:textId="603144A7"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_Toc145093936 \h </w:instrText>
      </w:r>
      <w:r>
        <w:fldChar w:fldCharType="separate"/>
      </w:r>
      <w:r>
        <w:t>40</w:t>
      </w:r>
      <w:r>
        <w:fldChar w:fldCharType="end"/>
      </w:r>
    </w:p>
    <w:p w14:paraId="65457C13" w14:textId="54E31FB8"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_Toc145093937 \h </w:instrText>
      </w:r>
      <w:r>
        <w:fldChar w:fldCharType="separate"/>
      </w:r>
      <w:r>
        <w:t>41</w:t>
      </w:r>
      <w:r>
        <w:fldChar w:fldCharType="end"/>
      </w:r>
    </w:p>
    <w:p w14:paraId="35B5DA17" w14:textId="162EFD10" w:rsidR="00142B8F" w:rsidRDefault="00142B8F">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_Toc145093938 \h </w:instrText>
      </w:r>
      <w:r>
        <w:fldChar w:fldCharType="separate"/>
      </w:r>
      <w:r>
        <w:t>41</w:t>
      </w:r>
      <w:r>
        <w:fldChar w:fldCharType="end"/>
      </w:r>
    </w:p>
    <w:p w14:paraId="1C7C817E" w14:textId="068CC7BC" w:rsidR="00142B8F" w:rsidRDefault="00142B8F">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_Toc145093939 \h </w:instrText>
      </w:r>
      <w:r>
        <w:fldChar w:fldCharType="separate"/>
      </w:r>
      <w:r>
        <w:t>41</w:t>
      </w:r>
      <w:r>
        <w:fldChar w:fldCharType="end"/>
      </w:r>
    </w:p>
    <w:p w14:paraId="6F809025" w14:textId="0AA96B0D" w:rsidR="00142B8F" w:rsidRDefault="00142B8F">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_Toc145093940 \h </w:instrText>
      </w:r>
      <w:r>
        <w:fldChar w:fldCharType="separate"/>
      </w:r>
      <w:r>
        <w:t>42</w:t>
      </w:r>
      <w:r>
        <w:fldChar w:fldCharType="end"/>
      </w:r>
    </w:p>
    <w:p w14:paraId="3226BF52" w14:textId="0AA1A163" w:rsidR="00142B8F" w:rsidRDefault="00142B8F">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_Toc145093941 \h </w:instrText>
      </w:r>
      <w:r>
        <w:fldChar w:fldCharType="separate"/>
      </w:r>
      <w:r>
        <w:t>42</w:t>
      </w:r>
      <w:r>
        <w:fldChar w:fldCharType="end"/>
      </w:r>
    </w:p>
    <w:p w14:paraId="13868B94" w14:textId="2094EDF6"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_Toc145093942 \h </w:instrText>
      </w:r>
      <w:r>
        <w:fldChar w:fldCharType="separate"/>
      </w:r>
      <w:r>
        <w:t>42</w:t>
      </w:r>
      <w:r>
        <w:fldChar w:fldCharType="end"/>
      </w:r>
    </w:p>
    <w:p w14:paraId="2BA557A0" w14:textId="12668CC0"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_Toc145093943 \h </w:instrText>
      </w:r>
      <w:r>
        <w:fldChar w:fldCharType="separate"/>
      </w:r>
      <w:r>
        <w:t>43</w:t>
      </w:r>
      <w:r>
        <w:fldChar w:fldCharType="end"/>
      </w:r>
    </w:p>
    <w:p w14:paraId="011F6B12" w14:textId="36E9B6B6"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_Toc145093944 \h </w:instrText>
      </w:r>
      <w:r>
        <w:fldChar w:fldCharType="separate"/>
      </w:r>
      <w:r>
        <w:t>49</w:t>
      </w:r>
      <w:r>
        <w:fldChar w:fldCharType="end"/>
      </w:r>
    </w:p>
    <w:p w14:paraId="2D5B5221" w14:textId="4CD0F503"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_Toc145093945 \h </w:instrText>
      </w:r>
      <w:r>
        <w:fldChar w:fldCharType="separate"/>
      </w:r>
      <w:r>
        <w:t>49</w:t>
      </w:r>
      <w:r>
        <w:fldChar w:fldCharType="end"/>
      </w:r>
    </w:p>
    <w:p w14:paraId="236A857F" w14:textId="12DD4E9D"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_Toc145093946 \h </w:instrText>
      </w:r>
      <w:r>
        <w:fldChar w:fldCharType="separate"/>
      </w:r>
      <w:r>
        <w:t>49</w:t>
      </w:r>
      <w:r>
        <w:fldChar w:fldCharType="end"/>
      </w:r>
    </w:p>
    <w:p w14:paraId="48901F62" w14:textId="0CDF58FC"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_Toc145093947 \h </w:instrText>
      </w:r>
      <w:r>
        <w:fldChar w:fldCharType="separate"/>
      </w:r>
      <w:r>
        <w:t>50</w:t>
      </w:r>
      <w:r>
        <w:fldChar w:fldCharType="end"/>
      </w:r>
    </w:p>
    <w:p w14:paraId="5C10C44F" w14:textId="544920DC" w:rsidR="00142B8F" w:rsidRDefault="00142B8F">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_Toc145093948 \h </w:instrText>
      </w:r>
      <w:r>
        <w:fldChar w:fldCharType="separate"/>
      </w:r>
      <w:r>
        <w:t>50</w:t>
      </w:r>
      <w:r>
        <w:fldChar w:fldCharType="end"/>
      </w:r>
    </w:p>
    <w:p w14:paraId="0A47FACC" w14:textId="4536DBC7" w:rsidR="00142B8F" w:rsidRDefault="00142B8F">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_Toc145093949 \h </w:instrText>
      </w:r>
      <w:r>
        <w:fldChar w:fldCharType="separate"/>
      </w:r>
      <w:r>
        <w:t>50</w:t>
      </w:r>
      <w:r>
        <w:fldChar w:fldCharType="end"/>
      </w:r>
    </w:p>
    <w:p w14:paraId="066D0D66" w14:textId="3D761484" w:rsidR="00142B8F" w:rsidRDefault="00142B8F">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_Toc145093950 \h </w:instrText>
      </w:r>
      <w:r>
        <w:fldChar w:fldCharType="separate"/>
      </w:r>
      <w:r>
        <w:t>50</w:t>
      </w:r>
      <w:r>
        <w:fldChar w:fldCharType="end"/>
      </w:r>
    </w:p>
    <w:p w14:paraId="20A7B8C1" w14:textId="4E8F2AF9" w:rsidR="00142B8F" w:rsidRDefault="00142B8F">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_Toc145093951 \h </w:instrText>
      </w:r>
      <w:r>
        <w:fldChar w:fldCharType="separate"/>
      </w:r>
      <w:r>
        <w:t>50</w:t>
      </w:r>
      <w:r>
        <w:fldChar w:fldCharType="end"/>
      </w:r>
    </w:p>
    <w:p w14:paraId="5D678E84" w14:textId="74E27087" w:rsidR="00142B8F" w:rsidRDefault="00142B8F">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_Toc145093952 \h </w:instrText>
      </w:r>
      <w:r>
        <w:fldChar w:fldCharType="separate"/>
      </w:r>
      <w:r>
        <w:t>50</w:t>
      </w:r>
      <w:r>
        <w:fldChar w:fldCharType="end"/>
      </w:r>
    </w:p>
    <w:p w14:paraId="68D345F4" w14:textId="4B9B4717" w:rsidR="00142B8F" w:rsidRDefault="00142B8F">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_Toc145093953 \h </w:instrText>
      </w:r>
      <w:r>
        <w:fldChar w:fldCharType="separate"/>
      </w:r>
      <w:r>
        <w:t>50</w:t>
      </w:r>
      <w:r>
        <w:fldChar w:fldCharType="end"/>
      </w:r>
    </w:p>
    <w:p w14:paraId="0C2F7FFB" w14:textId="32213679" w:rsidR="00142B8F" w:rsidRDefault="00142B8F">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_Toc145093954 \h </w:instrText>
      </w:r>
      <w:r>
        <w:fldChar w:fldCharType="separate"/>
      </w:r>
      <w:r>
        <w:t>50</w:t>
      </w:r>
      <w:r>
        <w:fldChar w:fldCharType="end"/>
      </w:r>
    </w:p>
    <w:p w14:paraId="154D6799" w14:textId="4D8143B5" w:rsidR="00142B8F" w:rsidRDefault="00142B8F">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_Toc145093955 \h </w:instrText>
      </w:r>
      <w:r>
        <w:fldChar w:fldCharType="separate"/>
      </w:r>
      <w:r>
        <w:t>50</w:t>
      </w:r>
      <w:r>
        <w:fldChar w:fldCharType="end"/>
      </w:r>
    </w:p>
    <w:p w14:paraId="558C20E3" w14:textId="0CAB07B0" w:rsidR="00142B8F" w:rsidRDefault="00142B8F">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_Toc145093956 \h </w:instrText>
      </w:r>
      <w:r>
        <w:fldChar w:fldCharType="separate"/>
      </w:r>
      <w:r>
        <w:t>51</w:t>
      </w:r>
      <w:r>
        <w:fldChar w:fldCharType="end"/>
      </w:r>
    </w:p>
    <w:p w14:paraId="7BD6892A" w14:textId="55F82346" w:rsidR="00142B8F" w:rsidRDefault="00142B8F">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_Toc145093957 \h </w:instrText>
      </w:r>
      <w:r>
        <w:fldChar w:fldCharType="separate"/>
      </w:r>
      <w:r>
        <w:t>51</w:t>
      </w:r>
      <w:r>
        <w:fldChar w:fldCharType="end"/>
      </w:r>
    </w:p>
    <w:p w14:paraId="70591541" w14:textId="23C654E1" w:rsidR="00142B8F" w:rsidRDefault="00142B8F">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_Toc145093958 \h </w:instrText>
      </w:r>
      <w:r>
        <w:fldChar w:fldCharType="separate"/>
      </w:r>
      <w:r>
        <w:t>51</w:t>
      </w:r>
      <w:r>
        <w:fldChar w:fldCharType="end"/>
      </w:r>
    </w:p>
    <w:p w14:paraId="24914857" w14:textId="4470B313" w:rsidR="00142B8F" w:rsidRDefault="00142B8F">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_Toc145093959 \h </w:instrText>
      </w:r>
      <w:r>
        <w:fldChar w:fldCharType="separate"/>
      </w:r>
      <w:r>
        <w:t>51</w:t>
      </w:r>
      <w:r>
        <w:fldChar w:fldCharType="end"/>
      </w:r>
    </w:p>
    <w:p w14:paraId="7490F078" w14:textId="46AA2915" w:rsidR="00142B8F" w:rsidRDefault="00142B8F">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_Toc145093960 \h </w:instrText>
      </w:r>
      <w:r>
        <w:fldChar w:fldCharType="separate"/>
      </w:r>
      <w:r>
        <w:t>51</w:t>
      </w:r>
      <w:r>
        <w:fldChar w:fldCharType="end"/>
      </w:r>
    </w:p>
    <w:p w14:paraId="776614A4" w14:textId="50CCB232" w:rsidR="00142B8F" w:rsidRDefault="00142B8F">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_Toc145093961 \h </w:instrText>
      </w:r>
      <w:r>
        <w:fldChar w:fldCharType="separate"/>
      </w:r>
      <w:r>
        <w:t>52</w:t>
      </w:r>
      <w:r>
        <w:fldChar w:fldCharType="end"/>
      </w:r>
    </w:p>
    <w:p w14:paraId="2232CAE5" w14:textId="27E4F35F" w:rsidR="00142B8F" w:rsidRDefault="00142B8F">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_Toc145093962 \h </w:instrText>
      </w:r>
      <w:r>
        <w:fldChar w:fldCharType="separate"/>
      </w:r>
      <w:r>
        <w:t>52</w:t>
      </w:r>
      <w:r>
        <w:fldChar w:fldCharType="end"/>
      </w:r>
    </w:p>
    <w:p w14:paraId="119E7BA6" w14:textId="6FE52C5E" w:rsidR="00142B8F" w:rsidRDefault="00142B8F">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_Toc145093963 \h </w:instrText>
      </w:r>
      <w:r>
        <w:fldChar w:fldCharType="separate"/>
      </w:r>
      <w:r>
        <w:t>52</w:t>
      </w:r>
      <w:r>
        <w:fldChar w:fldCharType="end"/>
      </w:r>
    </w:p>
    <w:p w14:paraId="07FA5B96" w14:textId="34A0CB70" w:rsidR="00142B8F" w:rsidRDefault="00142B8F">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_Toc145093964 \h </w:instrText>
      </w:r>
      <w:r>
        <w:fldChar w:fldCharType="separate"/>
      </w:r>
      <w:r>
        <w:t>52</w:t>
      </w:r>
      <w:r>
        <w:fldChar w:fldCharType="end"/>
      </w:r>
    </w:p>
    <w:p w14:paraId="2A983986" w14:textId="3BFF82B7" w:rsidR="00142B8F" w:rsidRDefault="00142B8F">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_Toc145093965 \h </w:instrText>
      </w:r>
      <w:r>
        <w:fldChar w:fldCharType="separate"/>
      </w:r>
      <w:r>
        <w:t>53</w:t>
      </w:r>
      <w:r>
        <w:fldChar w:fldCharType="end"/>
      </w:r>
    </w:p>
    <w:p w14:paraId="2CE38DB7" w14:textId="78BA516D" w:rsidR="00142B8F" w:rsidRDefault="00142B8F">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_Toc145093966 \h </w:instrText>
      </w:r>
      <w:r>
        <w:fldChar w:fldCharType="separate"/>
      </w:r>
      <w:r>
        <w:t>53</w:t>
      </w:r>
      <w:r>
        <w:fldChar w:fldCharType="end"/>
      </w:r>
    </w:p>
    <w:p w14:paraId="30C07CA0" w14:textId="1896FE84" w:rsidR="00142B8F" w:rsidRDefault="00142B8F">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_Toc145093967 \h </w:instrText>
      </w:r>
      <w:r>
        <w:fldChar w:fldCharType="separate"/>
      </w:r>
      <w:r>
        <w:t>53</w:t>
      </w:r>
      <w:r>
        <w:fldChar w:fldCharType="end"/>
      </w:r>
    </w:p>
    <w:p w14:paraId="6379C31D" w14:textId="507CEA49" w:rsidR="00142B8F" w:rsidRDefault="00142B8F">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_Toc145093968 \h </w:instrText>
      </w:r>
      <w:r>
        <w:fldChar w:fldCharType="separate"/>
      </w:r>
      <w:r>
        <w:t>53</w:t>
      </w:r>
      <w:r>
        <w:fldChar w:fldCharType="end"/>
      </w:r>
    </w:p>
    <w:p w14:paraId="513F2A31" w14:textId="638AE03A" w:rsidR="00142B8F" w:rsidRDefault="00142B8F">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_Toc145093969 \h </w:instrText>
      </w:r>
      <w:r>
        <w:fldChar w:fldCharType="separate"/>
      </w:r>
      <w:r>
        <w:t>53</w:t>
      </w:r>
      <w:r>
        <w:fldChar w:fldCharType="end"/>
      </w:r>
    </w:p>
    <w:p w14:paraId="7F4280E6" w14:textId="75461554" w:rsidR="00142B8F" w:rsidRDefault="00142B8F">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_Toc145093970 \h </w:instrText>
      </w:r>
      <w:r>
        <w:fldChar w:fldCharType="separate"/>
      </w:r>
      <w:r>
        <w:t>54</w:t>
      </w:r>
      <w:r>
        <w:fldChar w:fldCharType="end"/>
      </w:r>
    </w:p>
    <w:p w14:paraId="3557F55C" w14:textId="58B48D8D" w:rsidR="00142B8F" w:rsidRDefault="00142B8F">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_Toc145093971 \h </w:instrText>
      </w:r>
      <w:r>
        <w:fldChar w:fldCharType="separate"/>
      </w:r>
      <w:r>
        <w:t>54</w:t>
      </w:r>
      <w:r>
        <w:fldChar w:fldCharType="end"/>
      </w:r>
    </w:p>
    <w:p w14:paraId="0A6CA35E" w14:textId="3B989F22" w:rsidR="00142B8F" w:rsidRDefault="00142B8F">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_Toc145093972 \h </w:instrText>
      </w:r>
      <w:r>
        <w:fldChar w:fldCharType="separate"/>
      </w:r>
      <w:r>
        <w:t>54</w:t>
      </w:r>
      <w:r>
        <w:fldChar w:fldCharType="end"/>
      </w:r>
    </w:p>
    <w:p w14:paraId="04C3F191" w14:textId="73C038BA" w:rsidR="00142B8F" w:rsidRDefault="00142B8F">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_Toc145093973 \h </w:instrText>
      </w:r>
      <w:r>
        <w:fldChar w:fldCharType="separate"/>
      </w:r>
      <w:r>
        <w:t>54</w:t>
      </w:r>
      <w:r>
        <w:fldChar w:fldCharType="end"/>
      </w:r>
    </w:p>
    <w:p w14:paraId="6C1705CA" w14:textId="1FBA011E" w:rsidR="00142B8F" w:rsidRDefault="00142B8F">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_Toc145093974 \h </w:instrText>
      </w:r>
      <w:r>
        <w:fldChar w:fldCharType="separate"/>
      </w:r>
      <w:r>
        <w:t>54</w:t>
      </w:r>
      <w:r>
        <w:fldChar w:fldCharType="end"/>
      </w:r>
    </w:p>
    <w:p w14:paraId="4A46067A" w14:textId="6C922DC1" w:rsidR="00142B8F" w:rsidRDefault="00142B8F">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_Toc145093975 \h </w:instrText>
      </w:r>
      <w:r>
        <w:fldChar w:fldCharType="separate"/>
      </w:r>
      <w:r>
        <w:t>54</w:t>
      </w:r>
      <w:r>
        <w:fldChar w:fldCharType="end"/>
      </w:r>
    </w:p>
    <w:p w14:paraId="7B7345F7" w14:textId="17B34BAD" w:rsidR="00142B8F" w:rsidRDefault="00142B8F">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_Toc145093976 \h </w:instrText>
      </w:r>
      <w:r>
        <w:fldChar w:fldCharType="separate"/>
      </w:r>
      <w:r>
        <w:t>54</w:t>
      </w:r>
      <w:r>
        <w:fldChar w:fldCharType="end"/>
      </w:r>
    </w:p>
    <w:p w14:paraId="10501828" w14:textId="5C3DA9BA" w:rsidR="00142B8F" w:rsidRDefault="00142B8F">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_Toc145093977 \h </w:instrText>
      </w:r>
      <w:r>
        <w:fldChar w:fldCharType="separate"/>
      </w:r>
      <w:r>
        <w:t>55</w:t>
      </w:r>
      <w:r>
        <w:fldChar w:fldCharType="end"/>
      </w:r>
    </w:p>
    <w:p w14:paraId="6BBB8115" w14:textId="28F211B6" w:rsidR="00142B8F" w:rsidRDefault="00142B8F">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_Toc145093978 \h </w:instrText>
      </w:r>
      <w:r>
        <w:fldChar w:fldCharType="separate"/>
      </w:r>
      <w:r>
        <w:t>55</w:t>
      </w:r>
      <w:r>
        <w:fldChar w:fldCharType="end"/>
      </w:r>
    </w:p>
    <w:p w14:paraId="1353F892" w14:textId="6FAB9222" w:rsidR="00142B8F" w:rsidRDefault="00142B8F">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_Toc145093979 \h </w:instrText>
      </w:r>
      <w:r>
        <w:fldChar w:fldCharType="separate"/>
      </w:r>
      <w:r>
        <w:t>55</w:t>
      </w:r>
      <w:r>
        <w:fldChar w:fldCharType="end"/>
      </w:r>
    </w:p>
    <w:p w14:paraId="1773A8EC" w14:textId="5E88D89C" w:rsidR="00142B8F" w:rsidRDefault="00142B8F">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_Toc145093980 \h </w:instrText>
      </w:r>
      <w:r>
        <w:fldChar w:fldCharType="separate"/>
      </w:r>
      <w:r>
        <w:t>55</w:t>
      </w:r>
      <w:r>
        <w:fldChar w:fldCharType="end"/>
      </w:r>
    </w:p>
    <w:p w14:paraId="4B241BD5" w14:textId="54B09D93" w:rsidR="00142B8F" w:rsidRDefault="00142B8F">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_Toc145093981 \h </w:instrText>
      </w:r>
      <w:r>
        <w:fldChar w:fldCharType="separate"/>
      </w:r>
      <w:r>
        <w:t>55</w:t>
      </w:r>
      <w:r>
        <w:fldChar w:fldCharType="end"/>
      </w:r>
    </w:p>
    <w:p w14:paraId="434C99C3" w14:textId="1C8414BE" w:rsidR="00142B8F" w:rsidRDefault="00142B8F">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_Toc145093982 \h </w:instrText>
      </w:r>
      <w:r>
        <w:fldChar w:fldCharType="separate"/>
      </w:r>
      <w:r>
        <w:t>56</w:t>
      </w:r>
      <w:r>
        <w:fldChar w:fldCharType="end"/>
      </w:r>
    </w:p>
    <w:p w14:paraId="6CB3B071" w14:textId="2BD22031" w:rsidR="00142B8F" w:rsidRDefault="00142B8F">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_Toc145093983 \h </w:instrText>
      </w:r>
      <w:r>
        <w:fldChar w:fldCharType="separate"/>
      </w:r>
      <w:r>
        <w:t>57</w:t>
      </w:r>
      <w:r>
        <w:fldChar w:fldCharType="end"/>
      </w:r>
    </w:p>
    <w:p w14:paraId="4484E0C0" w14:textId="3CDC0FA5" w:rsidR="00142B8F" w:rsidRDefault="00142B8F">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_Toc145093984 \h </w:instrText>
      </w:r>
      <w:r>
        <w:fldChar w:fldCharType="separate"/>
      </w:r>
      <w:r>
        <w:t>57</w:t>
      </w:r>
      <w:r>
        <w:fldChar w:fldCharType="end"/>
      </w:r>
    </w:p>
    <w:p w14:paraId="38AF0FC6" w14:textId="6BD4EBF1" w:rsidR="00142B8F" w:rsidRDefault="00142B8F">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_Toc145093985 \h </w:instrText>
      </w:r>
      <w:r>
        <w:fldChar w:fldCharType="separate"/>
      </w:r>
      <w:r>
        <w:t>57</w:t>
      </w:r>
      <w:r>
        <w:fldChar w:fldCharType="end"/>
      </w:r>
    </w:p>
    <w:p w14:paraId="2EFCF998" w14:textId="12E58E44" w:rsidR="00142B8F" w:rsidRDefault="00142B8F">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_Toc145093986 \h </w:instrText>
      </w:r>
      <w:r>
        <w:fldChar w:fldCharType="separate"/>
      </w:r>
      <w:r>
        <w:t>58</w:t>
      </w:r>
      <w:r>
        <w:fldChar w:fldCharType="end"/>
      </w:r>
    </w:p>
    <w:p w14:paraId="3A000DD1" w14:textId="23CFC4BF" w:rsidR="00142B8F" w:rsidRDefault="00142B8F">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_Toc145093987 \h </w:instrText>
      </w:r>
      <w:r>
        <w:fldChar w:fldCharType="separate"/>
      </w:r>
      <w:r>
        <w:t>58</w:t>
      </w:r>
      <w:r>
        <w:fldChar w:fldCharType="end"/>
      </w:r>
    </w:p>
    <w:p w14:paraId="2F1EDD59" w14:textId="54EB1F30" w:rsidR="00142B8F" w:rsidRDefault="00142B8F">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_Toc145093988 \h </w:instrText>
      </w:r>
      <w:r>
        <w:fldChar w:fldCharType="separate"/>
      </w:r>
      <w:r>
        <w:t>58</w:t>
      </w:r>
      <w:r>
        <w:fldChar w:fldCharType="end"/>
      </w:r>
    </w:p>
    <w:p w14:paraId="4E1E71AD" w14:textId="7A4C44E9" w:rsidR="00142B8F" w:rsidRDefault="00142B8F">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_Toc145093989 \h </w:instrText>
      </w:r>
      <w:r>
        <w:fldChar w:fldCharType="separate"/>
      </w:r>
      <w:r>
        <w:t>58</w:t>
      </w:r>
      <w:r>
        <w:fldChar w:fldCharType="end"/>
      </w:r>
    </w:p>
    <w:p w14:paraId="00FBEB98" w14:textId="3DA9398F" w:rsidR="00142B8F" w:rsidRDefault="00142B8F">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_Toc145093990 \h </w:instrText>
      </w:r>
      <w:r>
        <w:fldChar w:fldCharType="separate"/>
      </w:r>
      <w:r>
        <w:t>58</w:t>
      </w:r>
      <w:r>
        <w:fldChar w:fldCharType="end"/>
      </w:r>
    </w:p>
    <w:p w14:paraId="5B89CF5A" w14:textId="79D771A1" w:rsidR="00142B8F" w:rsidRDefault="00142B8F">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_Toc145093991 \h </w:instrText>
      </w:r>
      <w:r>
        <w:fldChar w:fldCharType="separate"/>
      </w:r>
      <w:r>
        <w:t>59</w:t>
      </w:r>
      <w:r>
        <w:fldChar w:fldCharType="end"/>
      </w:r>
    </w:p>
    <w:p w14:paraId="50E4A52F" w14:textId="0E0EAF55" w:rsidR="00142B8F" w:rsidRDefault="00142B8F">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_Toc145093992 \h </w:instrText>
      </w:r>
      <w:r>
        <w:fldChar w:fldCharType="separate"/>
      </w:r>
      <w:r>
        <w:t>59</w:t>
      </w:r>
      <w:r>
        <w:fldChar w:fldCharType="end"/>
      </w:r>
    </w:p>
    <w:p w14:paraId="6EA1DA2E" w14:textId="2CA90134" w:rsidR="00142B8F" w:rsidRDefault="00142B8F">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_Toc145093993 \h </w:instrText>
      </w:r>
      <w:r>
        <w:fldChar w:fldCharType="separate"/>
      </w:r>
      <w:r>
        <w:t>59</w:t>
      </w:r>
      <w:r>
        <w:fldChar w:fldCharType="end"/>
      </w:r>
    </w:p>
    <w:p w14:paraId="523C1C4F" w14:textId="43D44106" w:rsidR="00142B8F" w:rsidRDefault="00142B8F">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_Toc145093994 \h </w:instrText>
      </w:r>
      <w:r>
        <w:fldChar w:fldCharType="separate"/>
      </w:r>
      <w:r>
        <w:t>59</w:t>
      </w:r>
      <w:r>
        <w:fldChar w:fldCharType="end"/>
      </w:r>
    </w:p>
    <w:p w14:paraId="6716D771" w14:textId="4A196065" w:rsidR="00142B8F" w:rsidRDefault="00142B8F">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_Toc145093995 \h </w:instrText>
      </w:r>
      <w:r>
        <w:fldChar w:fldCharType="separate"/>
      </w:r>
      <w:r>
        <w:t>59</w:t>
      </w:r>
      <w:r>
        <w:fldChar w:fldCharType="end"/>
      </w:r>
    </w:p>
    <w:p w14:paraId="7253F499" w14:textId="4B1AE877" w:rsidR="00142B8F" w:rsidRDefault="00142B8F">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_Toc145093996 \h </w:instrText>
      </w:r>
      <w:r>
        <w:fldChar w:fldCharType="separate"/>
      </w:r>
      <w:r>
        <w:t>59</w:t>
      </w:r>
      <w:r>
        <w:fldChar w:fldCharType="end"/>
      </w:r>
    </w:p>
    <w:p w14:paraId="19DB76AA" w14:textId="790F7F06" w:rsidR="00142B8F" w:rsidRDefault="00142B8F">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_Toc145093997 \h </w:instrText>
      </w:r>
      <w:r>
        <w:fldChar w:fldCharType="separate"/>
      </w:r>
      <w:r>
        <w:t>59</w:t>
      </w:r>
      <w:r>
        <w:fldChar w:fldCharType="end"/>
      </w:r>
    </w:p>
    <w:p w14:paraId="13640C96" w14:textId="66FB6A80" w:rsidR="00142B8F" w:rsidRDefault="00142B8F">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_Toc145093998 \h </w:instrText>
      </w:r>
      <w:r>
        <w:fldChar w:fldCharType="separate"/>
      </w:r>
      <w:r>
        <w:t>60</w:t>
      </w:r>
      <w:r>
        <w:fldChar w:fldCharType="end"/>
      </w:r>
    </w:p>
    <w:p w14:paraId="00438C25" w14:textId="2A57AE3B" w:rsidR="00142B8F" w:rsidRDefault="00142B8F">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_Toc145093999 \h </w:instrText>
      </w:r>
      <w:r>
        <w:fldChar w:fldCharType="separate"/>
      </w:r>
      <w:r>
        <w:t>60</w:t>
      </w:r>
      <w:r>
        <w:fldChar w:fldCharType="end"/>
      </w:r>
    </w:p>
    <w:p w14:paraId="3A641D04" w14:textId="5987FBF0" w:rsidR="00142B8F" w:rsidRDefault="00142B8F">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_Toc145094000 \h </w:instrText>
      </w:r>
      <w:r>
        <w:fldChar w:fldCharType="separate"/>
      </w:r>
      <w:r>
        <w:t>60</w:t>
      </w:r>
      <w:r>
        <w:fldChar w:fldCharType="end"/>
      </w:r>
    </w:p>
    <w:p w14:paraId="2DB9F76D" w14:textId="2967BB08" w:rsidR="00142B8F" w:rsidRDefault="00142B8F">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_Toc145094001 \h </w:instrText>
      </w:r>
      <w:r>
        <w:fldChar w:fldCharType="separate"/>
      </w:r>
      <w:r>
        <w:t>60</w:t>
      </w:r>
      <w:r>
        <w:fldChar w:fldCharType="end"/>
      </w:r>
    </w:p>
    <w:p w14:paraId="5255D1B6" w14:textId="4533480F" w:rsidR="00142B8F" w:rsidRDefault="00142B8F">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_Toc145094002 \h </w:instrText>
      </w:r>
      <w:r>
        <w:fldChar w:fldCharType="separate"/>
      </w:r>
      <w:r>
        <w:t>60</w:t>
      </w:r>
      <w:r>
        <w:fldChar w:fldCharType="end"/>
      </w:r>
    </w:p>
    <w:p w14:paraId="415B070A" w14:textId="3F04C11A" w:rsidR="00142B8F" w:rsidRDefault="00142B8F">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_Toc145094003 \h </w:instrText>
      </w:r>
      <w:r>
        <w:fldChar w:fldCharType="separate"/>
      </w:r>
      <w:r>
        <w:t>61</w:t>
      </w:r>
      <w:r>
        <w:fldChar w:fldCharType="end"/>
      </w:r>
    </w:p>
    <w:p w14:paraId="5C29CEE4" w14:textId="12E8D5C4" w:rsidR="00142B8F" w:rsidRDefault="00142B8F">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_Toc145094004 \h </w:instrText>
      </w:r>
      <w:r>
        <w:fldChar w:fldCharType="separate"/>
      </w:r>
      <w:r>
        <w:t>61</w:t>
      </w:r>
      <w:r>
        <w:fldChar w:fldCharType="end"/>
      </w:r>
    </w:p>
    <w:p w14:paraId="4AF2ECE0" w14:textId="084B725A" w:rsidR="00142B8F" w:rsidRDefault="00142B8F">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_Toc145094005 \h </w:instrText>
      </w:r>
      <w:r>
        <w:fldChar w:fldCharType="separate"/>
      </w:r>
      <w:r>
        <w:t>61</w:t>
      </w:r>
      <w:r>
        <w:fldChar w:fldCharType="end"/>
      </w:r>
    </w:p>
    <w:p w14:paraId="6476245D" w14:textId="1D88AB96"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_Toc145094006 \h </w:instrText>
      </w:r>
      <w:r>
        <w:fldChar w:fldCharType="separate"/>
      </w:r>
      <w:r>
        <w:t>62</w:t>
      </w:r>
      <w:r>
        <w:fldChar w:fldCharType="end"/>
      </w:r>
    </w:p>
    <w:p w14:paraId="235DFF92" w14:textId="6F993D6A" w:rsidR="00142B8F" w:rsidRDefault="00142B8F">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_Toc145094007 \h </w:instrText>
      </w:r>
      <w:r>
        <w:fldChar w:fldCharType="separate"/>
      </w:r>
      <w:r>
        <w:t>62</w:t>
      </w:r>
      <w:r>
        <w:fldChar w:fldCharType="end"/>
      </w:r>
    </w:p>
    <w:p w14:paraId="68223A36" w14:textId="5BC878C6" w:rsidR="00142B8F" w:rsidRDefault="00142B8F">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_Toc145094008 \h </w:instrText>
      </w:r>
      <w:r>
        <w:fldChar w:fldCharType="separate"/>
      </w:r>
      <w:r>
        <w:t>63</w:t>
      </w:r>
      <w:r>
        <w:fldChar w:fldCharType="end"/>
      </w:r>
    </w:p>
    <w:p w14:paraId="04200FF9" w14:textId="7C24005F"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_Toc145094009 \h </w:instrText>
      </w:r>
      <w:r>
        <w:fldChar w:fldCharType="separate"/>
      </w:r>
      <w:r>
        <w:t>64</w:t>
      </w:r>
      <w:r>
        <w:fldChar w:fldCharType="end"/>
      </w:r>
    </w:p>
    <w:p w14:paraId="5D117B94" w14:textId="06C10C94" w:rsidR="00142B8F" w:rsidRDefault="00142B8F">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_Toc145094010 \h </w:instrText>
      </w:r>
      <w:r>
        <w:fldChar w:fldCharType="separate"/>
      </w:r>
      <w:r>
        <w:t>65</w:t>
      </w:r>
      <w:r>
        <w:fldChar w:fldCharType="end"/>
      </w:r>
    </w:p>
    <w:p w14:paraId="02BEB87B" w14:textId="1CA7E895" w:rsidR="00142B8F" w:rsidRDefault="00142B8F">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_Toc145094011 \h </w:instrText>
      </w:r>
      <w:r>
        <w:fldChar w:fldCharType="separate"/>
      </w:r>
      <w:r>
        <w:t>65</w:t>
      </w:r>
      <w:r>
        <w:fldChar w:fldCharType="end"/>
      </w:r>
    </w:p>
    <w:p w14:paraId="69B806BF" w14:textId="12DD6FC6" w:rsidR="00142B8F" w:rsidRDefault="00142B8F">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_Toc145094012 \h </w:instrText>
      </w:r>
      <w:r>
        <w:fldChar w:fldCharType="separate"/>
      </w:r>
      <w:r>
        <w:t>66</w:t>
      </w:r>
      <w:r>
        <w:fldChar w:fldCharType="end"/>
      </w:r>
    </w:p>
    <w:p w14:paraId="53E7B2D7" w14:textId="38592ADC" w:rsidR="00142B8F" w:rsidRDefault="00142B8F">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_Toc145094013 \h </w:instrText>
      </w:r>
      <w:r>
        <w:fldChar w:fldCharType="separate"/>
      </w:r>
      <w:r>
        <w:t>72</w:t>
      </w:r>
      <w:r>
        <w:fldChar w:fldCharType="end"/>
      </w:r>
    </w:p>
    <w:p w14:paraId="7AC4D0B2" w14:textId="75F3B690" w:rsidR="00142B8F" w:rsidRDefault="00142B8F">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_Toc145094014 \h </w:instrText>
      </w:r>
      <w:r>
        <w:fldChar w:fldCharType="separate"/>
      </w:r>
      <w:r>
        <w:t>72</w:t>
      </w:r>
      <w:r>
        <w:fldChar w:fldCharType="end"/>
      </w:r>
    </w:p>
    <w:p w14:paraId="6B8740C3" w14:textId="734EC62D" w:rsidR="00142B8F" w:rsidRDefault="00142B8F">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_Toc145094015 \h </w:instrText>
      </w:r>
      <w:r>
        <w:fldChar w:fldCharType="separate"/>
      </w:r>
      <w:r>
        <w:t>72</w:t>
      </w:r>
      <w:r>
        <w:fldChar w:fldCharType="end"/>
      </w:r>
    </w:p>
    <w:p w14:paraId="3ECC5BAC" w14:textId="373D82D2" w:rsidR="00142B8F" w:rsidRDefault="00142B8F">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_Toc145094016 \h </w:instrText>
      </w:r>
      <w:r>
        <w:fldChar w:fldCharType="separate"/>
      </w:r>
      <w:r>
        <w:t>76</w:t>
      </w:r>
      <w:r>
        <w:fldChar w:fldCharType="end"/>
      </w:r>
    </w:p>
    <w:p w14:paraId="40E59F70" w14:textId="647F2EA0" w:rsidR="00142B8F" w:rsidRDefault="00142B8F">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_Toc145094017 \h </w:instrText>
      </w:r>
      <w:r>
        <w:fldChar w:fldCharType="separate"/>
      </w:r>
      <w:r>
        <w:t>77</w:t>
      </w:r>
      <w:r>
        <w:fldChar w:fldCharType="end"/>
      </w:r>
    </w:p>
    <w:p w14:paraId="4422703E" w14:textId="53612010" w:rsidR="00142B8F" w:rsidRDefault="00142B8F">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5D565C">
        <w:rPr>
          <w:i/>
          <w:lang w:eastAsia="zh-CN"/>
        </w:rPr>
        <w:t>Multi-band</w:t>
      </w:r>
      <w:r w:rsidRPr="005D565C">
        <w:rPr>
          <w:i/>
        </w:rPr>
        <w:t xml:space="preserve"> TAB connectors</w:t>
      </w:r>
      <w:r>
        <w:tab/>
      </w:r>
      <w:r>
        <w:fldChar w:fldCharType="begin"/>
      </w:r>
      <w:r>
        <w:instrText xml:space="preserve"> PAGEREF _Toc145094018 \h </w:instrText>
      </w:r>
      <w:r>
        <w:fldChar w:fldCharType="separate"/>
      </w:r>
      <w:r>
        <w:t>78</w:t>
      </w:r>
      <w:r>
        <w:fldChar w:fldCharType="end"/>
      </w:r>
    </w:p>
    <w:p w14:paraId="7838CB38" w14:textId="14C4B6A4" w:rsidR="00142B8F" w:rsidRDefault="00142B8F">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_Toc145094019 \h </w:instrText>
      </w:r>
      <w:r>
        <w:fldChar w:fldCharType="separate"/>
      </w:r>
      <w:r>
        <w:t>78</w:t>
      </w:r>
      <w:r>
        <w:fldChar w:fldCharType="end"/>
      </w:r>
    </w:p>
    <w:p w14:paraId="35D9153C" w14:textId="51C97506"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_Toc145094020 \h </w:instrText>
      </w:r>
      <w:r>
        <w:fldChar w:fldCharType="separate"/>
      </w:r>
      <w:r>
        <w:t>80</w:t>
      </w:r>
      <w:r>
        <w:fldChar w:fldCharType="end"/>
      </w:r>
    </w:p>
    <w:p w14:paraId="64107C3B" w14:textId="159A508C" w:rsidR="00142B8F" w:rsidRDefault="00142B8F">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_Toc145094021 \h </w:instrText>
      </w:r>
      <w:r>
        <w:fldChar w:fldCharType="separate"/>
      </w:r>
      <w:r>
        <w:t>81</w:t>
      </w:r>
      <w:r>
        <w:fldChar w:fldCharType="end"/>
      </w:r>
    </w:p>
    <w:p w14:paraId="677AD0AD" w14:textId="2D13EC09"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_Toc145094022 \h </w:instrText>
      </w:r>
      <w:r>
        <w:fldChar w:fldCharType="separate"/>
      </w:r>
      <w:r>
        <w:t>81</w:t>
      </w:r>
      <w:r>
        <w:fldChar w:fldCharType="end"/>
      </w:r>
    </w:p>
    <w:p w14:paraId="6DA4769B" w14:textId="4F54AF01"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_Toc145094023 \h </w:instrText>
      </w:r>
      <w:r>
        <w:fldChar w:fldCharType="separate"/>
      </w:r>
      <w:r>
        <w:t>82</w:t>
      </w:r>
      <w:r>
        <w:fldChar w:fldCharType="end"/>
      </w:r>
    </w:p>
    <w:p w14:paraId="5966F884" w14:textId="39C70CF2" w:rsidR="00142B8F" w:rsidRDefault="00142B8F">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_Toc145094024 \h </w:instrText>
      </w:r>
      <w:r>
        <w:fldChar w:fldCharType="separate"/>
      </w:r>
      <w:r>
        <w:t>82</w:t>
      </w:r>
      <w:r>
        <w:fldChar w:fldCharType="end"/>
      </w:r>
    </w:p>
    <w:p w14:paraId="5E58C27B" w14:textId="7A7E6E0C"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_Toc145094025 \h </w:instrText>
      </w:r>
      <w:r>
        <w:fldChar w:fldCharType="separate"/>
      </w:r>
      <w:r>
        <w:t>82</w:t>
      </w:r>
      <w:r>
        <w:fldChar w:fldCharType="end"/>
      </w:r>
    </w:p>
    <w:p w14:paraId="0E29E36B" w14:textId="32115CF5" w:rsidR="00142B8F" w:rsidRDefault="00142B8F">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_Toc145094026 \h </w:instrText>
      </w:r>
      <w:r>
        <w:fldChar w:fldCharType="separate"/>
      </w:r>
      <w:r>
        <w:t>82</w:t>
      </w:r>
      <w:r>
        <w:fldChar w:fldCharType="end"/>
      </w:r>
    </w:p>
    <w:p w14:paraId="78064793" w14:textId="32A28F35" w:rsidR="00142B8F" w:rsidRDefault="00142B8F">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_Toc145094027 \h </w:instrText>
      </w:r>
      <w:r>
        <w:fldChar w:fldCharType="separate"/>
      </w:r>
      <w:r>
        <w:t>82</w:t>
      </w:r>
      <w:r>
        <w:fldChar w:fldCharType="end"/>
      </w:r>
    </w:p>
    <w:p w14:paraId="23F4CC17" w14:textId="7FA7D868" w:rsidR="00142B8F" w:rsidRDefault="00142B8F">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_Toc145094028 \h </w:instrText>
      </w:r>
      <w:r>
        <w:fldChar w:fldCharType="separate"/>
      </w:r>
      <w:r>
        <w:t>82</w:t>
      </w:r>
      <w:r>
        <w:fldChar w:fldCharType="end"/>
      </w:r>
    </w:p>
    <w:p w14:paraId="0146413C" w14:textId="75411FD9" w:rsidR="00142B8F" w:rsidRDefault="00142B8F">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_Toc145094029 \h </w:instrText>
      </w:r>
      <w:r>
        <w:fldChar w:fldCharType="separate"/>
      </w:r>
      <w:r>
        <w:t>82</w:t>
      </w:r>
      <w:r>
        <w:fldChar w:fldCharType="end"/>
      </w:r>
    </w:p>
    <w:p w14:paraId="7F415B15" w14:textId="27973CCE" w:rsidR="00142B8F" w:rsidRDefault="00142B8F">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_Toc145094030 \h </w:instrText>
      </w:r>
      <w:r>
        <w:fldChar w:fldCharType="separate"/>
      </w:r>
      <w:r>
        <w:t>82</w:t>
      </w:r>
      <w:r>
        <w:fldChar w:fldCharType="end"/>
      </w:r>
    </w:p>
    <w:p w14:paraId="09502EFE" w14:textId="1DC78497" w:rsidR="00142B8F" w:rsidRDefault="00142B8F">
      <w:pPr>
        <w:pStyle w:val="TOC5"/>
        <w:rPr>
          <w:rFonts w:asciiTheme="minorHAnsi" w:eastAsiaTheme="minorEastAsia" w:hAnsiTheme="minorHAnsi" w:cstheme="minorBidi"/>
          <w:kern w:val="2"/>
          <w:sz w:val="22"/>
          <w:szCs w:val="22"/>
          <w:lang w:eastAsia="en-GB"/>
          <w14:ligatures w14:val="standardContextual"/>
        </w:rPr>
      </w:pPr>
      <w:r>
        <w:lastRenderedPageBreak/>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_Toc145094031 \h </w:instrText>
      </w:r>
      <w:r>
        <w:fldChar w:fldCharType="separate"/>
      </w:r>
      <w:r>
        <w:t>83</w:t>
      </w:r>
      <w:r>
        <w:fldChar w:fldCharType="end"/>
      </w:r>
    </w:p>
    <w:p w14:paraId="642776C0" w14:textId="39159AE0" w:rsidR="00142B8F" w:rsidRDefault="00142B8F">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_Toc145094032 \h </w:instrText>
      </w:r>
      <w:r>
        <w:fldChar w:fldCharType="separate"/>
      </w:r>
      <w:r>
        <w:t>83</w:t>
      </w:r>
      <w:r>
        <w:fldChar w:fldCharType="end"/>
      </w:r>
    </w:p>
    <w:p w14:paraId="59039198" w14:textId="5A286E3F"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_Toc145094033 \h </w:instrText>
      </w:r>
      <w:r>
        <w:fldChar w:fldCharType="separate"/>
      </w:r>
      <w:r>
        <w:t>83</w:t>
      </w:r>
      <w:r>
        <w:fldChar w:fldCharType="end"/>
      </w:r>
    </w:p>
    <w:p w14:paraId="78F558FF" w14:textId="7A7722E3" w:rsidR="00142B8F" w:rsidRDefault="00142B8F">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_Toc145094034 \h </w:instrText>
      </w:r>
      <w:r>
        <w:fldChar w:fldCharType="separate"/>
      </w:r>
      <w:r>
        <w:t>83</w:t>
      </w:r>
      <w:r>
        <w:fldChar w:fldCharType="end"/>
      </w:r>
    </w:p>
    <w:p w14:paraId="7764143D" w14:textId="5EF9F6B1" w:rsidR="00142B8F" w:rsidRDefault="00142B8F">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_Toc145094035 \h </w:instrText>
      </w:r>
      <w:r>
        <w:fldChar w:fldCharType="separate"/>
      </w:r>
      <w:r>
        <w:t>84</w:t>
      </w:r>
      <w:r>
        <w:fldChar w:fldCharType="end"/>
      </w:r>
    </w:p>
    <w:p w14:paraId="55694DB0" w14:textId="59C5FB57" w:rsidR="00142B8F" w:rsidRDefault="00142B8F">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_Toc145094036 \h </w:instrText>
      </w:r>
      <w:r>
        <w:fldChar w:fldCharType="separate"/>
      </w:r>
      <w:r>
        <w:t>84</w:t>
      </w:r>
      <w:r>
        <w:fldChar w:fldCharType="end"/>
      </w:r>
    </w:p>
    <w:p w14:paraId="43D63792" w14:textId="73D8F82A" w:rsidR="00142B8F" w:rsidRDefault="00142B8F">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_Toc145094037 \h </w:instrText>
      </w:r>
      <w:r>
        <w:fldChar w:fldCharType="separate"/>
      </w:r>
      <w:r>
        <w:t>84</w:t>
      </w:r>
      <w:r>
        <w:fldChar w:fldCharType="end"/>
      </w:r>
    </w:p>
    <w:p w14:paraId="0C1EC5B1" w14:textId="4C107A1F" w:rsidR="00142B8F" w:rsidRDefault="00142B8F">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_Toc145094038 \h </w:instrText>
      </w:r>
      <w:r>
        <w:fldChar w:fldCharType="separate"/>
      </w:r>
      <w:r>
        <w:t>84</w:t>
      </w:r>
      <w:r>
        <w:fldChar w:fldCharType="end"/>
      </w:r>
    </w:p>
    <w:p w14:paraId="1392CF20" w14:textId="668BC25B" w:rsidR="00142B8F" w:rsidRDefault="00142B8F">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_Toc145094039 \h </w:instrText>
      </w:r>
      <w:r>
        <w:fldChar w:fldCharType="separate"/>
      </w:r>
      <w:r>
        <w:t>84</w:t>
      </w:r>
      <w:r>
        <w:fldChar w:fldCharType="end"/>
      </w:r>
    </w:p>
    <w:p w14:paraId="0220BE78" w14:textId="4616E89F" w:rsidR="00142B8F" w:rsidRDefault="00142B8F">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_Toc145094040 \h </w:instrText>
      </w:r>
      <w:r>
        <w:fldChar w:fldCharType="separate"/>
      </w:r>
      <w:r>
        <w:t>84</w:t>
      </w:r>
      <w:r>
        <w:fldChar w:fldCharType="end"/>
      </w:r>
    </w:p>
    <w:p w14:paraId="3D37ABC7" w14:textId="1BB8AF9B"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_Toc145094041 \h </w:instrText>
      </w:r>
      <w:r>
        <w:fldChar w:fldCharType="separate"/>
      </w:r>
      <w:r>
        <w:t>85</w:t>
      </w:r>
      <w:r>
        <w:fldChar w:fldCharType="end"/>
      </w:r>
    </w:p>
    <w:p w14:paraId="1BC5D541" w14:textId="15EE1209" w:rsidR="00142B8F" w:rsidRDefault="00142B8F">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_Toc145094042 \h </w:instrText>
      </w:r>
      <w:r>
        <w:fldChar w:fldCharType="separate"/>
      </w:r>
      <w:r>
        <w:t>85</w:t>
      </w:r>
      <w:r>
        <w:fldChar w:fldCharType="end"/>
      </w:r>
    </w:p>
    <w:p w14:paraId="0F92CE92" w14:textId="3D310C67" w:rsidR="00142B8F" w:rsidRDefault="00142B8F">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_Toc145094043 \h </w:instrText>
      </w:r>
      <w:r>
        <w:fldChar w:fldCharType="separate"/>
      </w:r>
      <w:r>
        <w:t>85</w:t>
      </w:r>
      <w:r>
        <w:fldChar w:fldCharType="end"/>
      </w:r>
    </w:p>
    <w:p w14:paraId="0E0B741C" w14:textId="79DBF75B" w:rsidR="00142B8F" w:rsidRDefault="00142B8F">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_Toc145094044 \h </w:instrText>
      </w:r>
      <w:r>
        <w:fldChar w:fldCharType="separate"/>
      </w:r>
      <w:r>
        <w:t>85</w:t>
      </w:r>
      <w:r>
        <w:fldChar w:fldCharType="end"/>
      </w:r>
    </w:p>
    <w:p w14:paraId="68720B12" w14:textId="7310C771" w:rsidR="00142B8F" w:rsidRDefault="00142B8F">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_Toc145094045 \h </w:instrText>
      </w:r>
      <w:r>
        <w:fldChar w:fldCharType="separate"/>
      </w:r>
      <w:r>
        <w:t>85</w:t>
      </w:r>
      <w:r>
        <w:fldChar w:fldCharType="end"/>
      </w:r>
    </w:p>
    <w:p w14:paraId="7A1F9484" w14:textId="136CE7F1" w:rsidR="00142B8F" w:rsidRDefault="00142B8F">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_Toc145094046 \h </w:instrText>
      </w:r>
      <w:r>
        <w:fldChar w:fldCharType="separate"/>
      </w:r>
      <w:r>
        <w:t>85</w:t>
      </w:r>
      <w:r>
        <w:fldChar w:fldCharType="end"/>
      </w:r>
    </w:p>
    <w:p w14:paraId="28918A22" w14:textId="354B421E" w:rsidR="00142B8F" w:rsidRDefault="00142B8F">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_Toc145094047 \h </w:instrText>
      </w:r>
      <w:r>
        <w:fldChar w:fldCharType="separate"/>
      </w:r>
      <w:r>
        <w:t>86</w:t>
      </w:r>
      <w:r>
        <w:fldChar w:fldCharType="end"/>
      </w:r>
    </w:p>
    <w:p w14:paraId="726D0FB1" w14:textId="012E42F9" w:rsidR="00142B8F" w:rsidRDefault="00142B8F">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_Toc145094048 \h </w:instrText>
      </w:r>
      <w:r>
        <w:fldChar w:fldCharType="separate"/>
      </w:r>
      <w:r>
        <w:t>86</w:t>
      </w:r>
      <w:r>
        <w:fldChar w:fldCharType="end"/>
      </w:r>
    </w:p>
    <w:p w14:paraId="5CFFF53B" w14:textId="71D82876"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5D565C">
        <w:rPr>
          <w:rFonts w:cs="v4.2.0"/>
        </w:rPr>
        <w:t>mode</w:t>
      </w:r>
      <w:r>
        <w:tab/>
      </w:r>
      <w:r>
        <w:fldChar w:fldCharType="begin"/>
      </w:r>
      <w:r>
        <w:instrText xml:space="preserve"> PAGEREF _Toc145094049 \h </w:instrText>
      </w:r>
      <w:r>
        <w:fldChar w:fldCharType="separate"/>
      </w:r>
      <w:r>
        <w:t>87</w:t>
      </w:r>
      <w:r>
        <w:fldChar w:fldCharType="end"/>
      </w:r>
    </w:p>
    <w:p w14:paraId="626FC30E" w14:textId="3F7B7AE0" w:rsidR="00142B8F" w:rsidRDefault="00142B8F">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_Toc145094050 \h </w:instrText>
      </w:r>
      <w:r>
        <w:fldChar w:fldCharType="separate"/>
      </w:r>
      <w:r>
        <w:t>87</w:t>
      </w:r>
      <w:r>
        <w:fldChar w:fldCharType="end"/>
      </w:r>
    </w:p>
    <w:p w14:paraId="749ADC21" w14:textId="053D4608" w:rsidR="00142B8F" w:rsidRDefault="00142B8F">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_Toc145094051 \h </w:instrText>
      </w:r>
      <w:r>
        <w:fldChar w:fldCharType="separate"/>
      </w:r>
      <w:r>
        <w:t>87</w:t>
      </w:r>
      <w:r>
        <w:fldChar w:fldCharType="end"/>
      </w:r>
    </w:p>
    <w:p w14:paraId="73FBDB57" w14:textId="4571D09B" w:rsidR="00142B8F" w:rsidRDefault="00142B8F">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_Toc145094052 \h </w:instrText>
      </w:r>
      <w:r>
        <w:fldChar w:fldCharType="separate"/>
      </w:r>
      <w:r>
        <w:t>88</w:t>
      </w:r>
      <w:r>
        <w:fldChar w:fldCharType="end"/>
      </w:r>
    </w:p>
    <w:p w14:paraId="201A9477" w14:textId="770403A6" w:rsidR="00142B8F" w:rsidRDefault="00142B8F">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_Toc145094053 \h </w:instrText>
      </w:r>
      <w:r>
        <w:fldChar w:fldCharType="separate"/>
      </w:r>
      <w:r>
        <w:t>88</w:t>
      </w:r>
      <w:r>
        <w:fldChar w:fldCharType="end"/>
      </w:r>
    </w:p>
    <w:p w14:paraId="36BE5673" w14:textId="43D099AA" w:rsidR="00142B8F" w:rsidRDefault="00142B8F">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_Toc145094054 \h </w:instrText>
      </w:r>
      <w:r>
        <w:fldChar w:fldCharType="separate"/>
      </w:r>
      <w:r>
        <w:t>88</w:t>
      </w:r>
      <w:r>
        <w:fldChar w:fldCharType="end"/>
      </w:r>
    </w:p>
    <w:p w14:paraId="3F073C9D" w14:textId="53EC68FC" w:rsidR="00142B8F" w:rsidRDefault="00142B8F">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_Toc145094055 \h </w:instrText>
      </w:r>
      <w:r>
        <w:fldChar w:fldCharType="separate"/>
      </w:r>
      <w:r>
        <w:t>88</w:t>
      </w:r>
      <w:r>
        <w:fldChar w:fldCharType="end"/>
      </w:r>
    </w:p>
    <w:p w14:paraId="13AD2DC7" w14:textId="5D504C7D" w:rsidR="00142B8F" w:rsidRDefault="00142B8F">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_Toc145094056 \h </w:instrText>
      </w:r>
      <w:r>
        <w:fldChar w:fldCharType="separate"/>
      </w:r>
      <w:r>
        <w:t>88</w:t>
      </w:r>
      <w:r>
        <w:fldChar w:fldCharType="end"/>
      </w:r>
    </w:p>
    <w:p w14:paraId="75C1DD7E" w14:textId="5E4E108A" w:rsidR="00142B8F" w:rsidRDefault="00142B8F">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_Toc145094057 \h </w:instrText>
      </w:r>
      <w:r>
        <w:fldChar w:fldCharType="separate"/>
      </w:r>
      <w:r>
        <w:t>89</w:t>
      </w:r>
      <w:r>
        <w:fldChar w:fldCharType="end"/>
      </w:r>
    </w:p>
    <w:p w14:paraId="295B1F70" w14:textId="76C970E2" w:rsidR="00142B8F" w:rsidRDefault="00142B8F">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_Toc145094058 \h </w:instrText>
      </w:r>
      <w:r>
        <w:fldChar w:fldCharType="separate"/>
      </w:r>
      <w:r>
        <w:t>89</w:t>
      </w:r>
      <w:r>
        <w:fldChar w:fldCharType="end"/>
      </w:r>
    </w:p>
    <w:p w14:paraId="27D1DE7C" w14:textId="080DCF02" w:rsidR="00142B8F" w:rsidRDefault="00142B8F">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_Toc145094059 \h </w:instrText>
      </w:r>
      <w:r>
        <w:fldChar w:fldCharType="separate"/>
      </w:r>
      <w:r>
        <w:t>89</w:t>
      </w:r>
      <w:r>
        <w:fldChar w:fldCharType="end"/>
      </w:r>
    </w:p>
    <w:p w14:paraId="395109DF" w14:textId="5A1357E4" w:rsidR="00142B8F" w:rsidRDefault="00142B8F">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_Toc145094060 \h </w:instrText>
      </w:r>
      <w:r>
        <w:fldChar w:fldCharType="separate"/>
      </w:r>
      <w:r>
        <w:t>89</w:t>
      </w:r>
      <w:r>
        <w:fldChar w:fldCharType="end"/>
      </w:r>
    </w:p>
    <w:p w14:paraId="74F48D25" w14:textId="4A000C07" w:rsidR="00142B8F" w:rsidRDefault="00142B8F">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_Toc145094061 \h </w:instrText>
      </w:r>
      <w:r>
        <w:fldChar w:fldCharType="separate"/>
      </w:r>
      <w:r>
        <w:t>89</w:t>
      </w:r>
      <w:r>
        <w:fldChar w:fldCharType="end"/>
      </w:r>
    </w:p>
    <w:p w14:paraId="64D7BC2D" w14:textId="3E15573B" w:rsidR="00142B8F" w:rsidRDefault="00142B8F">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_Toc145094062 \h </w:instrText>
      </w:r>
      <w:r>
        <w:fldChar w:fldCharType="separate"/>
      </w:r>
      <w:r>
        <w:t>89</w:t>
      </w:r>
      <w:r>
        <w:fldChar w:fldCharType="end"/>
      </w:r>
    </w:p>
    <w:p w14:paraId="435AEE61" w14:textId="2AAFCFD4" w:rsidR="00142B8F" w:rsidRDefault="00142B8F">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_Toc145094063 \h </w:instrText>
      </w:r>
      <w:r>
        <w:fldChar w:fldCharType="separate"/>
      </w:r>
      <w:r>
        <w:t>90</w:t>
      </w:r>
      <w:r>
        <w:fldChar w:fldCharType="end"/>
      </w:r>
    </w:p>
    <w:p w14:paraId="1277C586" w14:textId="7D13CDAF" w:rsidR="00142B8F" w:rsidRDefault="00142B8F">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_Toc145094064 \h </w:instrText>
      </w:r>
      <w:r>
        <w:fldChar w:fldCharType="separate"/>
      </w:r>
      <w:r>
        <w:t>90</w:t>
      </w:r>
      <w:r>
        <w:fldChar w:fldCharType="end"/>
      </w:r>
    </w:p>
    <w:p w14:paraId="17E167B2" w14:textId="43141187"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_Toc145094065 \h </w:instrText>
      </w:r>
      <w:r>
        <w:fldChar w:fldCharType="separate"/>
      </w:r>
      <w:r>
        <w:t>90</w:t>
      </w:r>
      <w:r>
        <w:fldChar w:fldCharType="end"/>
      </w:r>
    </w:p>
    <w:p w14:paraId="3D53CC1D" w14:textId="2D85DCCF" w:rsidR="00142B8F" w:rsidRDefault="00142B8F">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_Toc145094066 \h </w:instrText>
      </w:r>
      <w:r>
        <w:fldChar w:fldCharType="separate"/>
      </w:r>
      <w:r>
        <w:t>90</w:t>
      </w:r>
      <w:r>
        <w:fldChar w:fldCharType="end"/>
      </w:r>
    </w:p>
    <w:p w14:paraId="52CA5411" w14:textId="798BED99"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_Toc145094067 \h </w:instrText>
      </w:r>
      <w:r>
        <w:fldChar w:fldCharType="separate"/>
      </w:r>
      <w:r>
        <w:t>90</w:t>
      </w:r>
      <w:r>
        <w:fldChar w:fldCharType="end"/>
      </w:r>
    </w:p>
    <w:p w14:paraId="370800B8" w14:textId="0F680BF8" w:rsidR="00142B8F" w:rsidRDefault="00142B8F">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_Toc145094068 \h </w:instrText>
      </w:r>
      <w:r>
        <w:fldChar w:fldCharType="separate"/>
      </w:r>
      <w:r>
        <w:t>90</w:t>
      </w:r>
      <w:r>
        <w:fldChar w:fldCharType="end"/>
      </w:r>
    </w:p>
    <w:p w14:paraId="491065F0" w14:textId="05EDF085" w:rsidR="00142B8F" w:rsidRDefault="00142B8F">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_Toc145094069 \h </w:instrText>
      </w:r>
      <w:r>
        <w:fldChar w:fldCharType="separate"/>
      </w:r>
      <w:r>
        <w:t>90</w:t>
      </w:r>
      <w:r>
        <w:fldChar w:fldCharType="end"/>
      </w:r>
    </w:p>
    <w:p w14:paraId="152392E3" w14:textId="65B6AA87" w:rsidR="00142B8F" w:rsidRDefault="00142B8F">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_Toc145094070 \h </w:instrText>
      </w:r>
      <w:r>
        <w:fldChar w:fldCharType="separate"/>
      </w:r>
      <w:r>
        <w:t>91</w:t>
      </w:r>
      <w:r>
        <w:fldChar w:fldCharType="end"/>
      </w:r>
    </w:p>
    <w:p w14:paraId="10C6DB1F" w14:textId="7E972ABF" w:rsidR="00142B8F" w:rsidRDefault="00142B8F">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_Toc145094071 \h </w:instrText>
      </w:r>
      <w:r>
        <w:fldChar w:fldCharType="separate"/>
      </w:r>
      <w:r>
        <w:t>91</w:t>
      </w:r>
      <w:r>
        <w:fldChar w:fldCharType="end"/>
      </w:r>
    </w:p>
    <w:p w14:paraId="37D0E0C5" w14:textId="4A431E9C" w:rsidR="00142B8F" w:rsidRDefault="00142B8F">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_Toc145094072 \h </w:instrText>
      </w:r>
      <w:r>
        <w:fldChar w:fldCharType="separate"/>
      </w:r>
      <w:r>
        <w:t>91</w:t>
      </w:r>
      <w:r>
        <w:fldChar w:fldCharType="end"/>
      </w:r>
    </w:p>
    <w:p w14:paraId="634BBB5C" w14:textId="2FDDC60C" w:rsidR="00142B8F" w:rsidRDefault="00142B8F">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_Toc145094073 \h </w:instrText>
      </w:r>
      <w:r>
        <w:fldChar w:fldCharType="separate"/>
      </w:r>
      <w:r>
        <w:t>92</w:t>
      </w:r>
      <w:r>
        <w:fldChar w:fldCharType="end"/>
      </w:r>
    </w:p>
    <w:p w14:paraId="6B5F916F" w14:textId="4E2C936E" w:rsidR="00142B8F" w:rsidRDefault="00142B8F">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_Toc145094074 \h </w:instrText>
      </w:r>
      <w:r>
        <w:fldChar w:fldCharType="separate"/>
      </w:r>
      <w:r>
        <w:t>93</w:t>
      </w:r>
      <w:r>
        <w:fldChar w:fldCharType="end"/>
      </w:r>
    </w:p>
    <w:p w14:paraId="4C5B476F" w14:textId="366ADF5C" w:rsidR="00142B8F" w:rsidRDefault="00142B8F">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_Toc145094075 \h </w:instrText>
      </w:r>
      <w:r>
        <w:fldChar w:fldCharType="separate"/>
      </w:r>
      <w:r>
        <w:t>93</w:t>
      </w:r>
      <w:r>
        <w:fldChar w:fldCharType="end"/>
      </w:r>
    </w:p>
    <w:p w14:paraId="64D04DC1" w14:textId="0A7EE817" w:rsidR="00142B8F" w:rsidRDefault="00142B8F">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_Toc145094076 \h </w:instrText>
      </w:r>
      <w:r>
        <w:fldChar w:fldCharType="separate"/>
      </w:r>
      <w:r>
        <w:t>93</w:t>
      </w:r>
      <w:r>
        <w:fldChar w:fldCharType="end"/>
      </w:r>
    </w:p>
    <w:p w14:paraId="2643DC8D" w14:textId="2AE5751F"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_Toc145094077 \h </w:instrText>
      </w:r>
      <w:r>
        <w:fldChar w:fldCharType="separate"/>
      </w:r>
      <w:r>
        <w:t>94</w:t>
      </w:r>
      <w:r>
        <w:fldChar w:fldCharType="end"/>
      </w:r>
    </w:p>
    <w:p w14:paraId="1470D53B" w14:textId="0A743D3C" w:rsidR="00142B8F" w:rsidRDefault="00142B8F">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_Toc145094078 \h </w:instrText>
      </w:r>
      <w:r>
        <w:fldChar w:fldCharType="separate"/>
      </w:r>
      <w:r>
        <w:t>94</w:t>
      </w:r>
      <w:r>
        <w:fldChar w:fldCharType="end"/>
      </w:r>
    </w:p>
    <w:p w14:paraId="47B10144" w14:textId="3C8EE891" w:rsidR="00142B8F" w:rsidRDefault="00142B8F">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_Toc145094079 \h </w:instrText>
      </w:r>
      <w:r>
        <w:fldChar w:fldCharType="separate"/>
      </w:r>
      <w:r>
        <w:t>94</w:t>
      </w:r>
      <w:r>
        <w:fldChar w:fldCharType="end"/>
      </w:r>
    </w:p>
    <w:p w14:paraId="6C8A5675" w14:textId="2C5D2F0E" w:rsidR="00142B8F" w:rsidRDefault="00142B8F">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_Toc145094080 \h </w:instrText>
      </w:r>
      <w:r>
        <w:fldChar w:fldCharType="separate"/>
      </w:r>
      <w:r>
        <w:t>94</w:t>
      </w:r>
      <w:r>
        <w:fldChar w:fldCharType="end"/>
      </w:r>
    </w:p>
    <w:p w14:paraId="1223AEA8" w14:textId="155AD4A1" w:rsidR="00142B8F" w:rsidRDefault="00142B8F">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_Toc145094081 \h </w:instrText>
      </w:r>
      <w:r>
        <w:fldChar w:fldCharType="separate"/>
      </w:r>
      <w:r>
        <w:t>94</w:t>
      </w:r>
      <w:r>
        <w:fldChar w:fldCharType="end"/>
      </w:r>
    </w:p>
    <w:p w14:paraId="7DF02916" w14:textId="56CE8A35" w:rsidR="00142B8F" w:rsidRDefault="00142B8F">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_Toc145094082 \h </w:instrText>
      </w:r>
      <w:r>
        <w:fldChar w:fldCharType="separate"/>
      </w:r>
      <w:r>
        <w:t>94</w:t>
      </w:r>
      <w:r>
        <w:fldChar w:fldCharType="end"/>
      </w:r>
    </w:p>
    <w:p w14:paraId="01652AD4" w14:textId="578BEA67" w:rsidR="00142B8F" w:rsidRDefault="00142B8F">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_Toc145094083 \h </w:instrText>
      </w:r>
      <w:r>
        <w:fldChar w:fldCharType="separate"/>
      </w:r>
      <w:r>
        <w:t>95</w:t>
      </w:r>
      <w:r>
        <w:fldChar w:fldCharType="end"/>
      </w:r>
    </w:p>
    <w:p w14:paraId="2128C7FB" w14:textId="1E977D17" w:rsidR="00142B8F" w:rsidRDefault="00142B8F">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_Toc145094084 \h </w:instrText>
      </w:r>
      <w:r>
        <w:fldChar w:fldCharType="separate"/>
      </w:r>
      <w:r>
        <w:t>96</w:t>
      </w:r>
      <w:r>
        <w:fldChar w:fldCharType="end"/>
      </w:r>
    </w:p>
    <w:p w14:paraId="348CAE2B" w14:textId="04BD7309" w:rsidR="00142B8F" w:rsidRDefault="00142B8F">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_Toc145094085 \h </w:instrText>
      </w:r>
      <w:r>
        <w:fldChar w:fldCharType="separate"/>
      </w:r>
      <w:r>
        <w:t>96</w:t>
      </w:r>
      <w:r>
        <w:fldChar w:fldCharType="end"/>
      </w:r>
    </w:p>
    <w:p w14:paraId="14027FA1" w14:textId="5851455C" w:rsidR="00142B8F" w:rsidRDefault="00142B8F">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_Toc145094086 \h </w:instrText>
      </w:r>
      <w:r>
        <w:fldChar w:fldCharType="separate"/>
      </w:r>
      <w:r>
        <w:t>96</w:t>
      </w:r>
      <w:r>
        <w:fldChar w:fldCharType="end"/>
      </w:r>
    </w:p>
    <w:p w14:paraId="3EE6F0B5" w14:textId="3D1A6CFA"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_Toc145094087 \h </w:instrText>
      </w:r>
      <w:r>
        <w:fldChar w:fldCharType="separate"/>
      </w:r>
      <w:r>
        <w:t>96</w:t>
      </w:r>
      <w:r>
        <w:fldChar w:fldCharType="end"/>
      </w:r>
    </w:p>
    <w:p w14:paraId="3CAD2E34" w14:textId="0177AFF2" w:rsidR="00142B8F" w:rsidRDefault="00142B8F">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_Toc145094088 \h </w:instrText>
      </w:r>
      <w:r>
        <w:fldChar w:fldCharType="separate"/>
      </w:r>
      <w:r>
        <w:t>96</w:t>
      </w:r>
      <w:r>
        <w:fldChar w:fldCharType="end"/>
      </w:r>
    </w:p>
    <w:p w14:paraId="5AD245F9" w14:textId="0EF59AAF" w:rsidR="00142B8F" w:rsidRDefault="00142B8F">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_Toc145094089 \h </w:instrText>
      </w:r>
      <w:r>
        <w:fldChar w:fldCharType="separate"/>
      </w:r>
      <w:r>
        <w:t>97</w:t>
      </w:r>
      <w:r>
        <w:fldChar w:fldCharType="end"/>
      </w:r>
    </w:p>
    <w:p w14:paraId="4FD34D6E" w14:textId="69D74CF4" w:rsidR="00142B8F" w:rsidRDefault="00142B8F">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_Toc145094090 \h </w:instrText>
      </w:r>
      <w:r>
        <w:fldChar w:fldCharType="separate"/>
      </w:r>
      <w:r>
        <w:t>97</w:t>
      </w:r>
      <w:r>
        <w:fldChar w:fldCharType="end"/>
      </w:r>
    </w:p>
    <w:p w14:paraId="784E44FB" w14:textId="40AEEA3A" w:rsidR="00142B8F" w:rsidRDefault="00142B8F">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_Toc145094091 \h </w:instrText>
      </w:r>
      <w:r>
        <w:fldChar w:fldCharType="separate"/>
      </w:r>
      <w:r>
        <w:t>97</w:t>
      </w:r>
      <w:r>
        <w:fldChar w:fldCharType="end"/>
      </w:r>
    </w:p>
    <w:p w14:paraId="6DB95115" w14:textId="33B61698" w:rsidR="00142B8F" w:rsidRDefault="00142B8F">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_Toc145094092 \h </w:instrText>
      </w:r>
      <w:r>
        <w:fldChar w:fldCharType="separate"/>
      </w:r>
      <w:r>
        <w:t>97</w:t>
      </w:r>
      <w:r>
        <w:fldChar w:fldCharType="end"/>
      </w:r>
    </w:p>
    <w:p w14:paraId="7968953A" w14:textId="348E9693" w:rsidR="00142B8F" w:rsidRDefault="00142B8F">
      <w:pPr>
        <w:pStyle w:val="TOC5"/>
        <w:rPr>
          <w:rFonts w:asciiTheme="minorHAnsi" w:eastAsiaTheme="minorEastAsia" w:hAnsiTheme="minorHAnsi" w:cstheme="minorBidi"/>
          <w:kern w:val="2"/>
          <w:sz w:val="22"/>
          <w:szCs w:val="22"/>
          <w:lang w:eastAsia="en-GB"/>
          <w14:ligatures w14:val="standardContextual"/>
        </w:rPr>
      </w:pPr>
      <w:r>
        <w:lastRenderedPageBreak/>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_Toc145094093 \h </w:instrText>
      </w:r>
      <w:r>
        <w:fldChar w:fldCharType="separate"/>
      </w:r>
      <w:r>
        <w:t>97</w:t>
      </w:r>
      <w:r>
        <w:fldChar w:fldCharType="end"/>
      </w:r>
    </w:p>
    <w:p w14:paraId="3C31C2FD" w14:textId="29B830A3" w:rsidR="00142B8F" w:rsidRDefault="00142B8F">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_Toc145094094 \h </w:instrText>
      </w:r>
      <w:r>
        <w:fldChar w:fldCharType="separate"/>
      </w:r>
      <w:r>
        <w:t>98</w:t>
      </w:r>
      <w:r>
        <w:fldChar w:fldCharType="end"/>
      </w:r>
    </w:p>
    <w:p w14:paraId="5C12338F" w14:textId="2D8B2635" w:rsidR="00142B8F" w:rsidRDefault="00142B8F">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_Toc145094095 \h </w:instrText>
      </w:r>
      <w:r>
        <w:fldChar w:fldCharType="separate"/>
      </w:r>
      <w:r>
        <w:t>98</w:t>
      </w:r>
      <w:r>
        <w:fldChar w:fldCharType="end"/>
      </w:r>
    </w:p>
    <w:p w14:paraId="4150D203" w14:textId="61D1D261" w:rsidR="00142B8F" w:rsidRDefault="00142B8F">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_Toc145094096 \h </w:instrText>
      </w:r>
      <w:r>
        <w:fldChar w:fldCharType="separate"/>
      </w:r>
      <w:r>
        <w:t>99</w:t>
      </w:r>
      <w:r>
        <w:fldChar w:fldCharType="end"/>
      </w:r>
    </w:p>
    <w:p w14:paraId="5495877E" w14:textId="097830E6" w:rsidR="00142B8F" w:rsidRDefault="00142B8F">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_Toc145094097 \h </w:instrText>
      </w:r>
      <w:r>
        <w:fldChar w:fldCharType="separate"/>
      </w:r>
      <w:r>
        <w:t>99</w:t>
      </w:r>
      <w:r>
        <w:fldChar w:fldCharType="end"/>
      </w:r>
    </w:p>
    <w:p w14:paraId="077BD4C7" w14:textId="6E8531AA"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_Toc145094098 \h </w:instrText>
      </w:r>
      <w:r>
        <w:fldChar w:fldCharType="separate"/>
      </w:r>
      <w:r>
        <w:t>100</w:t>
      </w:r>
      <w:r>
        <w:fldChar w:fldCharType="end"/>
      </w:r>
    </w:p>
    <w:p w14:paraId="349E8E44" w14:textId="389C5234" w:rsidR="00142B8F" w:rsidRDefault="00142B8F">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_Toc145094099 \h </w:instrText>
      </w:r>
      <w:r>
        <w:fldChar w:fldCharType="separate"/>
      </w:r>
      <w:r>
        <w:t>100</w:t>
      </w:r>
      <w:r>
        <w:fldChar w:fldCharType="end"/>
      </w:r>
    </w:p>
    <w:p w14:paraId="41C4947B" w14:textId="1CD6493B" w:rsidR="00142B8F" w:rsidRDefault="00142B8F">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_Toc145094100 \h </w:instrText>
      </w:r>
      <w:r>
        <w:fldChar w:fldCharType="separate"/>
      </w:r>
      <w:r>
        <w:t>100</w:t>
      </w:r>
      <w:r>
        <w:fldChar w:fldCharType="end"/>
      </w:r>
    </w:p>
    <w:p w14:paraId="2D80FAFE" w14:textId="1F47696D" w:rsidR="00142B8F" w:rsidRDefault="00142B8F">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_Toc145094101 \h </w:instrText>
      </w:r>
      <w:r>
        <w:fldChar w:fldCharType="separate"/>
      </w:r>
      <w:r>
        <w:t>100</w:t>
      </w:r>
      <w:r>
        <w:fldChar w:fldCharType="end"/>
      </w:r>
    </w:p>
    <w:p w14:paraId="4829A09D" w14:textId="59BD2BCC" w:rsidR="00142B8F" w:rsidRDefault="00142B8F">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_Toc145094102 \h </w:instrText>
      </w:r>
      <w:r>
        <w:fldChar w:fldCharType="separate"/>
      </w:r>
      <w:r>
        <w:t>100</w:t>
      </w:r>
      <w:r>
        <w:fldChar w:fldCharType="end"/>
      </w:r>
    </w:p>
    <w:p w14:paraId="000385AC" w14:textId="34CCBEA2" w:rsidR="00142B8F" w:rsidRDefault="00142B8F">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_Toc145094103 \h </w:instrText>
      </w:r>
      <w:r>
        <w:fldChar w:fldCharType="separate"/>
      </w:r>
      <w:r>
        <w:t>100</w:t>
      </w:r>
      <w:r>
        <w:fldChar w:fldCharType="end"/>
      </w:r>
    </w:p>
    <w:p w14:paraId="222BDAC6" w14:textId="24731F8F" w:rsidR="00142B8F" w:rsidRDefault="00142B8F">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_Toc145094104 \h </w:instrText>
      </w:r>
      <w:r>
        <w:fldChar w:fldCharType="separate"/>
      </w:r>
      <w:r>
        <w:t>100</w:t>
      </w:r>
      <w:r>
        <w:fldChar w:fldCharType="end"/>
      </w:r>
    </w:p>
    <w:p w14:paraId="077495C2" w14:textId="3A22B217" w:rsidR="00142B8F" w:rsidRDefault="00142B8F">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_Toc145094105 \h </w:instrText>
      </w:r>
      <w:r>
        <w:fldChar w:fldCharType="separate"/>
      </w:r>
      <w:r>
        <w:t>101</w:t>
      </w:r>
      <w:r>
        <w:fldChar w:fldCharType="end"/>
      </w:r>
    </w:p>
    <w:p w14:paraId="1EA1DAC7" w14:textId="2494E3A3" w:rsidR="00142B8F" w:rsidRDefault="00142B8F">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_Toc145094106 \h </w:instrText>
      </w:r>
      <w:r>
        <w:fldChar w:fldCharType="separate"/>
      </w:r>
      <w:r>
        <w:t>101</w:t>
      </w:r>
      <w:r>
        <w:fldChar w:fldCharType="end"/>
      </w:r>
    </w:p>
    <w:p w14:paraId="4252D554" w14:textId="3662F463" w:rsidR="00142B8F" w:rsidRDefault="00142B8F">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_Toc145094107 \h </w:instrText>
      </w:r>
      <w:r>
        <w:fldChar w:fldCharType="separate"/>
      </w:r>
      <w:r>
        <w:t>101</w:t>
      </w:r>
      <w:r>
        <w:fldChar w:fldCharType="end"/>
      </w:r>
    </w:p>
    <w:p w14:paraId="7ECECF37" w14:textId="2B664F1B" w:rsidR="00142B8F" w:rsidRDefault="00142B8F">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_Toc145094108 \h </w:instrText>
      </w:r>
      <w:r>
        <w:fldChar w:fldCharType="separate"/>
      </w:r>
      <w:r>
        <w:t>101</w:t>
      </w:r>
      <w:r>
        <w:fldChar w:fldCharType="end"/>
      </w:r>
    </w:p>
    <w:p w14:paraId="5EF07574" w14:textId="1DFB8DAA" w:rsidR="00142B8F" w:rsidRDefault="00142B8F">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_Toc145094109 \h </w:instrText>
      </w:r>
      <w:r>
        <w:fldChar w:fldCharType="separate"/>
      </w:r>
      <w:r>
        <w:t>101</w:t>
      </w:r>
      <w:r>
        <w:fldChar w:fldCharType="end"/>
      </w:r>
    </w:p>
    <w:p w14:paraId="49D6C260" w14:textId="26A396FD"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_Toc145094110 \h </w:instrText>
      </w:r>
      <w:r>
        <w:fldChar w:fldCharType="separate"/>
      </w:r>
      <w:r>
        <w:t>101</w:t>
      </w:r>
      <w:r>
        <w:fldChar w:fldCharType="end"/>
      </w:r>
    </w:p>
    <w:p w14:paraId="4EEBB18B" w14:textId="2E6564A4" w:rsidR="00142B8F" w:rsidRDefault="00142B8F">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_Toc145094111 \h </w:instrText>
      </w:r>
      <w:r>
        <w:fldChar w:fldCharType="separate"/>
      </w:r>
      <w:r>
        <w:t>101</w:t>
      </w:r>
      <w:r>
        <w:fldChar w:fldCharType="end"/>
      </w:r>
    </w:p>
    <w:p w14:paraId="43070513" w14:textId="1E25736D" w:rsidR="00142B8F" w:rsidRDefault="00142B8F">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_Toc145094112 \h </w:instrText>
      </w:r>
      <w:r>
        <w:fldChar w:fldCharType="separate"/>
      </w:r>
      <w:r>
        <w:t>102</w:t>
      </w:r>
      <w:r>
        <w:fldChar w:fldCharType="end"/>
      </w:r>
    </w:p>
    <w:p w14:paraId="7F5A9319" w14:textId="506C5EEA" w:rsidR="00142B8F" w:rsidRDefault="00142B8F">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_Toc145094113 \h </w:instrText>
      </w:r>
      <w:r>
        <w:fldChar w:fldCharType="separate"/>
      </w:r>
      <w:r>
        <w:t>102</w:t>
      </w:r>
      <w:r>
        <w:fldChar w:fldCharType="end"/>
      </w:r>
    </w:p>
    <w:p w14:paraId="50CA272F" w14:textId="36E7A3C3" w:rsidR="00142B8F" w:rsidRDefault="00142B8F">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_Toc145094114 \h </w:instrText>
      </w:r>
      <w:r>
        <w:fldChar w:fldCharType="separate"/>
      </w:r>
      <w:r>
        <w:t>102</w:t>
      </w:r>
      <w:r>
        <w:fldChar w:fldCharType="end"/>
      </w:r>
    </w:p>
    <w:p w14:paraId="764E0EB6" w14:textId="081D7505" w:rsidR="00142B8F" w:rsidRDefault="00142B8F">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_Toc145094115 \h </w:instrText>
      </w:r>
      <w:r>
        <w:fldChar w:fldCharType="separate"/>
      </w:r>
      <w:r>
        <w:t>102</w:t>
      </w:r>
      <w:r>
        <w:fldChar w:fldCharType="end"/>
      </w:r>
    </w:p>
    <w:p w14:paraId="2B9757C0" w14:textId="4B5B41DA" w:rsidR="00142B8F" w:rsidRDefault="00142B8F">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_Toc145094116 \h </w:instrText>
      </w:r>
      <w:r>
        <w:fldChar w:fldCharType="separate"/>
      </w:r>
      <w:r>
        <w:t>102</w:t>
      </w:r>
      <w:r>
        <w:fldChar w:fldCharType="end"/>
      </w:r>
    </w:p>
    <w:p w14:paraId="680E2F7F" w14:textId="594E983F" w:rsidR="00142B8F" w:rsidRDefault="00142B8F">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_Toc145094117 \h </w:instrText>
      </w:r>
      <w:r>
        <w:fldChar w:fldCharType="separate"/>
      </w:r>
      <w:r>
        <w:t>102</w:t>
      </w:r>
      <w:r>
        <w:fldChar w:fldCharType="end"/>
      </w:r>
    </w:p>
    <w:p w14:paraId="034117AC" w14:textId="7E7A385C" w:rsidR="00142B8F" w:rsidRDefault="00142B8F">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_Toc145094118 \h </w:instrText>
      </w:r>
      <w:r>
        <w:fldChar w:fldCharType="separate"/>
      </w:r>
      <w:r>
        <w:t>102</w:t>
      </w:r>
      <w:r>
        <w:fldChar w:fldCharType="end"/>
      </w:r>
    </w:p>
    <w:p w14:paraId="7335D09D" w14:textId="3EB329A3" w:rsidR="00142B8F" w:rsidRDefault="00142B8F">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_Toc145094119 \h </w:instrText>
      </w:r>
      <w:r>
        <w:fldChar w:fldCharType="separate"/>
      </w:r>
      <w:r>
        <w:t>103</w:t>
      </w:r>
      <w:r>
        <w:fldChar w:fldCharType="end"/>
      </w:r>
    </w:p>
    <w:p w14:paraId="7290FA8A" w14:textId="27129384" w:rsidR="00142B8F" w:rsidRDefault="00142B8F">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_Toc145094120 \h </w:instrText>
      </w:r>
      <w:r>
        <w:fldChar w:fldCharType="separate"/>
      </w:r>
      <w:r>
        <w:t>103</w:t>
      </w:r>
      <w:r>
        <w:fldChar w:fldCharType="end"/>
      </w:r>
    </w:p>
    <w:p w14:paraId="3EE87971" w14:textId="3748467E" w:rsidR="00142B8F" w:rsidRDefault="00142B8F">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_Toc145094121 \h </w:instrText>
      </w:r>
      <w:r>
        <w:fldChar w:fldCharType="separate"/>
      </w:r>
      <w:r>
        <w:t>103</w:t>
      </w:r>
      <w:r>
        <w:fldChar w:fldCharType="end"/>
      </w:r>
    </w:p>
    <w:p w14:paraId="7787C0E2" w14:textId="03478D6A" w:rsidR="00142B8F" w:rsidRDefault="00142B8F">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_Toc145094122 \h </w:instrText>
      </w:r>
      <w:r>
        <w:fldChar w:fldCharType="separate"/>
      </w:r>
      <w:r>
        <w:t>104</w:t>
      </w:r>
      <w:r>
        <w:fldChar w:fldCharType="end"/>
      </w:r>
    </w:p>
    <w:p w14:paraId="2DFFA054" w14:textId="09B0ADF8" w:rsidR="00142B8F" w:rsidRDefault="00142B8F">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_Toc145094123 \h </w:instrText>
      </w:r>
      <w:r>
        <w:fldChar w:fldCharType="separate"/>
      </w:r>
      <w:r>
        <w:t>104</w:t>
      </w:r>
      <w:r>
        <w:fldChar w:fldCharType="end"/>
      </w:r>
    </w:p>
    <w:p w14:paraId="42B684AA" w14:textId="3A6A78DC" w:rsidR="00142B8F" w:rsidRDefault="00142B8F">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_Toc145094124 \h </w:instrText>
      </w:r>
      <w:r>
        <w:fldChar w:fldCharType="separate"/>
      </w:r>
      <w:r>
        <w:t>104</w:t>
      </w:r>
      <w:r>
        <w:fldChar w:fldCharType="end"/>
      </w:r>
    </w:p>
    <w:p w14:paraId="6F0C58E7" w14:textId="2595EFBB" w:rsidR="00142B8F" w:rsidRDefault="00142B8F">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_Toc145094125 \h </w:instrText>
      </w:r>
      <w:r>
        <w:fldChar w:fldCharType="separate"/>
      </w:r>
      <w:r>
        <w:t>104</w:t>
      </w:r>
      <w:r>
        <w:fldChar w:fldCharType="end"/>
      </w:r>
    </w:p>
    <w:p w14:paraId="47BB8C61" w14:textId="49DDE407" w:rsidR="00142B8F" w:rsidRDefault="00142B8F">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_Toc145094126 \h </w:instrText>
      </w:r>
      <w:r>
        <w:fldChar w:fldCharType="separate"/>
      </w:r>
      <w:r>
        <w:t>105</w:t>
      </w:r>
      <w:r>
        <w:fldChar w:fldCharType="end"/>
      </w:r>
    </w:p>
    <w:p w14:paraId="010545D3" w14:textId="1811734C" w:rsidR="00142B8F" w:rsidRDefault="00142B8F">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_Toc145094127 \h </w:instrText>
      </w:r>
      <w:r>
        <w:fldChar w:fldCharType="separate"/>
      </w:r>
      <w:r>
        <w:t>106</w:t>
      </w:r>
      <w:r>
        <w:fldChar w:fldCharType="end"/>
      </w:r>
    </w:p>
    <w:p w14:paraId="4254684C" w14:textId="3B81BA80" w:rsidR="00142B8F" w:rsidRDefault="00142B8F">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_Toc145094128 \h </w:instrText>
      </w:r>
      <w:r>
        <w:fldChar w:fldCharType="separate"/>
      </w:r>
      <w:r>
        <w:t>106</w:t>
      </w:r>
      <w:r>
        <w:fldChar w:fldCharType="end"/>
      </w:r>
    </w:p>
    <w:p w14:paraId="3B3211BD" w14:textId="28B579CC" w:rsidR="00142B8F" w:rsidRDefault="00142B8F">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_Toc145094129 \h </w:instrText>
      </w:r>
      <w:r>
        <w:fldChar w:fldCharType="separate"/>
      </w:r>
      <w:r>
        <w:t>106</w:t>
      </w:r>
      <w:r>
        <w:fldChar w:fldCharType="end"/>
      </w:r>
    </w:p>
    <w:p w14:paraId="0ADF54B5" w14:textId="55F1F912" w:rsidR="00142B8F" w:rsidRDefault="00142B8F">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_Toc145094130 \h </w:instrText>
      </w:r>
      <w:r>
        <w:fldChar w:fldCharType="separate"/>
      </w:r>
      <w:r>
        <w:t>106</w:t>
      </w:r>
      <w:r>
        <w:fldChar w:fldCharType="end"/>
      </w:r>
    </w:p>
    <w:p w14:paraId="34C15D73" w14:textId="0A3E6A08"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_Toc145094131 \h </w:instrText>
      </w:r>
      <w:r>
        <w:fldChar w:fldCharType="separate"/>
      </w:r>
      <w:r>
        <w:t>106</w:t>
      </w:r>
      <w:r>
        <w:fldChar w:fldCharType="end"/>
      </w:r>
    </w:p>
    <w:p w14:paraId="792AD95E" w14:textId="176205B3" w:rsidR="00142B8F" w:rsidRDefault="00142B8F">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_Toc145094132 \h </w:instrText>
      </w:r>
      <w:r>
        <w:fldChar w:fldCharType="separate"/>
      </w:r>
      <w:r>
        <w:t>106</w:t>
      </w:r>
      <w:r>
        <w:fldChar w:fldCharType="end"/>
      </w:r>
    </w:p>
    <w:p w14:paraId="7BE1EE1F" w14:textId="359D327E" w:rsidR="00142B8F" w:rsidRDefault="00142B8F">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_Toc145094133 \h </w:instrText>
      </w:r>
      <w:r>
        <w:fldChar w:fldCharType="separate"/>
      </w:r>
      <w:r>
        <w:t>106</w:t>
      </w:r>
      <w:r>
        <w:fldChar w:fldCharType="end"/>
      </w:r>
    </w:p>
    <w:p w14:paraId="25790896" w14:textId="13F95EBD" w:rsidR="00142B8F" w:rsidRDefault="00142B8F">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_Toc145094134 \h </w:instrText>
      </w:r>
      <w:r>
        <w:fldChar w:fldCharType="separate"/>
      </w:r>
      <w:r>
        <w:t>106</w:t>
      </w:r>
      <w:r>
        <w:fldChar w:fldCharType="end"/>
      </w:r>
    </w:p>
    <w:p w14:paraId="2F4B1692" w14:textId="376CD948" w:rsidR="00142B8F" w:rsidRDefault="00142B8F">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_Toc145094135 \h </w:instrText>
      </w:r>
      <w:r>
        <w:fldChar w:fldCharType="separate"/>
      </w:r>
      <w:r>
        <w:t>106</w:t>
      </w:r>
      <w:r>
        <w:fldChar w:fldCharType="end"/>
      </w:r>
    </w:p>
    <w:p w14:paraId="6EAD9BBA" w14:textId="2A14F0A8" w:rsidR="00142B8F" w:rsidRDefault="00142B8F">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_Toc145094136 \h </w:instrText>
      </w:r>
      <w:r>
        <w:fldChar w:fldCharType="separate"/>
      </w:r>
      <w:r>
        <w:t>106</w:t>
      </w:r>
      <w:r>
        <w:fldChar w:fldCharType="end"/>
      </w:r>
    </w:p>
    <w:p w14:paraId="153C33B9" w14:textId="571B02B8" w:rsidR="00142B8F" w:rsidRDefault="00142B8F">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_Toc145094137 \h </w:instrText>
      </w:r>
      <w:r>
        <w:fldChar w:fldCharType="separate"/>
      </w:r>
      <w:r>
        <w:t>107</w:t>
      </w:r>
      <w:r>
        <w:fldChar w:fldCharType="end"/>
      </w:r>
    </w:p>
    <w:p w14:paraId="4198EB24" w14:textId="40697A0E" w:rsidR="00142B8F" w:rsidRDefault="00142B8F">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_Toc145094138 \h </w:instrText>
      </w:r>
      <w:r>
        <w:fldChar w:fldCharType="separate"/>
      </w:r>
      <w:r>
        <w:t>107</w:t>
      </w:r>
      <w:r>
        <w:fldChar w:fldCharType="end"/>
      </w:r>
    </w:p>
    <w:p w14:paraId="2281A0FE" w14:textId="740A14D0" w:rsidR="00142B8F" w:rsidRDefault="00142B8F">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_Toc145094139 \h </w:instrText>
      </w:r>
      <w:r>
        <w:fldChar w:fldCharType="separate"/>
      </w:r>
      <w:r>
        <w:t>107</w:t>
      </w:r>
      <w:r>
        <w:fldChar w:fldCharType="end"/>
      </w:r>
    </w:p>
    <w:p w14:paraId="6209ECBD" w14:textId="58E4F8E3" w:rsidR="00142B8F" w:rsidRDefault="00142B8F">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_Toc145094140 \h </w:instrText>
      </w:r>
      <w:r>
        <w:fldChar w:fldCharType="separate"/>
      </w:r>
      <w:r>
        <w:t>107</w:t>
      </w:r>
      <w:r>
        <w:fldChar w:fldCharType="end"/>
      </w:r>
    </w:p>
    <w:p w14:paraId="31CBFEE7" w14:textId="0BE095A4" w:rsidR="00142B8F" w:rsidRDefault="00142B8F">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_Toc145094141 \h </w:instrText>
      </w:r>
      <w:r>
        <w:fldChar w:fldCharType="separate"/>
      </w:r>
      <w:r>
        <w:t>107</w:t>
      </w:r>
      <w:r>
        <w:fldChar w:fldCharType="end"/>
      </w:r>
    </w:p>
    <w:p w14:paraId="79FEC180" w14:textId="18A931B9" w:rsidR="00142B8F" w:rsidRDefault="00142B8F">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_Toc145094142 \h </w:instrText>
      </w:r>
      <w:r>
        <w:fldChar w:fldCharType="separate"/>
      </w:r>
      <w:r>
        <w:t>107</w:t>
      </w:r>
      <w:r>
        <w:fldChar w:fldCharType="end"/>
      </w:r>
    </w:p>
    <w:p w14:paraId="3D5246AF" w14:textId="69006875" w:rsidR="00142B8F" w:rsidRDefault="00142B8F">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_Toc145094143 \h </w:instrText>
      </w:r>
      <w:r>
        <w:fldChar w:fldCharType="separate"/>
      </w:r>
      <w:r>
        <w:t>107</w:t>
      </w:r>
      <w:r>
        <w:fldChar w:fldCharType="end"/>
      </w:r>
    </w:p>
    <w:p w14:paraId="186E72BB" w14:textId="211EEDCB" w:rsidR="00142B8F" w:rsidRDefault="00142B8F">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_Toc145094144 \h </w:instrText>
      </w:r>
      <w:r>
        <w:fldChar w:fldCharType="separate"/>
      </w:r>
      <w:r>
        <w:t>108</w:t>
      </w:r>
      <w:r>
        <w:fldChar w:fldCharType="end"/>
      </w:r>
    </w:p>
    <w:p w14:paraId="60342A87" w14:textId="244FEAA7" w:rsidR="00142B8F" w:rsidRDefault="00142B8F">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_Toc145094145 \h </w:instrText>
      </w:r>
      <w:r>
        <w:fldChar w:fldCharType="separate"/>
      </w:r>
      <w:r>
        <w:t>108</w:t>
      </w:r>
      <w:r>
        <w:fldChar w:fldCharType="end"/>
      </w:r>
    </w:p>
    <w:p w14:paraId="4C505888" w14:textId="36D365F8" w:rsidR="00142B8F" w:rsidRDefault="00142B8F">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_Toc145094146 \h </w:instrText>
      </w:r>
      <w:r>
        <w:fldChar w:fldCharType="separate"/>
      </w:r>
      <w:r>
        <w:t>108</w:t>
      </w:r>
      <w:r>
        <w:fldChar w:fldCharType="end"/>
      </w:r>
    </w:p>
    <w:p w14:paraId="41612AEE" w14:textId="4114A5A3" w:rsidR="00142B8F" w:rsidRDefault="00142B8F">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_Toc145094147 \h </w:instrText>
      </w:r>
      <w:r>
        <w:fldChar w:fldCharType="separate"/>
      </w:r>
      <w:r>
        <w:t>108</w:t>
      </w:r>
      <w:r>
        <w:fldChar w:fldCharType="end"/>
      </w:r>
    </w:p>
    <w:p w14:paraId="47B8B7EA" w14:textId="6E4DB75B" w:rsidR="00142B8F" w:rsidRDefault="00142B8F">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_Toc145094148 \h </w:instrText>
      </w:r>
      <w:r>
        <w:fldChar w:fldCharType="separate"/>
      </w:r>
      <w:r>
        <w:t>109</w:t>
      </w:r>
      <w:r>
        <w:fldChar w:fldCharType="end"/>
      </w:r>
    </w:p>
    <w:p w14:paraId="1474627A" w14:textId="41049AB2" w:rsidR="00142B8F" w:rsidRDefault="00142B8F">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_Toc145094149 \h </w:instrText>
      </w:r>
      <w:r>
        <w:fldChar w:fldCharType="separate"/>
      </w:r>
      <w:r>
        <w:t>110</w:t>
      </w:r>
      <w:r>
        <w:fldChar w:fldCharType="end"/>
      </w:r>
    </w:p>
    <w:p w14:paraId="4FF2AD53" w14:textId="4F524FDA" w:rsidR="00142B8F" w:rsidRDefault="00142B8F">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_Toc145094150 \h </w:instrText>
      </w:r>
      <w:r>
        <w:fldChar w:fldCharType="separate"/>
      </w:r>
      <w:r>
        <w:t>110</w:t>
      </w:r>
      <w:r>
        <w:fldChar w:fldCharType="end"/>
      </w:r>
    </w:p>
    <w:p w14:paraId="2BF01C2D" w14:textId="64E7D755" w:rsidR="00142B8F" w:rsidRDefault="00142B8F">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_Toc145094151 \h </w:instrText>
      </w:r>
      <w:r>
        <w:fldChar w:fldCharType="separate"/>
      </w:r>
      <w:r>
        <w:t>110</w:t>
      </w:r>
      <w:r>
        <w:fldChar w:fldCharType="end"/>
      </w:r>
    </w:p>
    <w:p w14:paraId="3575A7B7" w14:textId="28B91140" w:rsidR="00142B8F" w:rsidRDefault="00142B8F">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_Toc145094152 \h </w:instrText>
      </w:r>
      <w:r>
        <w:fldChar w:fldCharType="separate"/>
      </w:r>
      <w:r>
        <w:t>110</w:t>
      </w:r>
      <w:r>
        <w:fldChar w:fldCharType="end"/>
      </w:r>
    </w:p>
    <w:p w14:paraId="7DAFE840" w14:textId="281E396A" w:rsidR="00142B8F" w:rsidRDefault="00142B8F">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_Toc145094153 \h </w:instrText>
      </w:r>
      <w:r>
        <w:fldChar w:fldCharType="separate"/>
      </w:r>
      <w:r>
        <w:t>111</w:t>
      </w:r>
      <w:r>
        <w:fldChar w:fldCharType="end"/>
      </w:r>
    </w:p>
    <w:p w14:paraId="606DD81C" w14:textId="1BC2C320" w:rsidR="00142B8F" w:rsidRDefault="00142B8F">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_Toc145094154 \h </w:instrText>
      </w:r>
      <w:r>
        <w:fldChar w:fldCharType="separate"/>
      </w:r>
      <w:r>
        <w:t>111</w:t>
      </w:r>
      <w:r>
        <w:fldChar w:fldCharType="end"/>
      </w:r>
    </w:p>
    <w:p w14:paraId="7108838F" w14:textId="41ED581E" w:rsidR="00142B8F" w:rsidRDefault="00142B8F">
      <w:pPr>
        <w:pStyle w:val="TOC4"/>
        <w:rPr>
          <w:rFonts w:asciiTheme="minorHAnsi" w:eastAsiaTheme="minorEastAsia" w:hAnsiTheme="minorHAnsi" w:cstheme="minorBidi"/>
          <w:kern w:val="2"/>
          <w:sz w:val="22"/>
          <w:szCs w:val="22"/>
          <w:lang w:eastAsia="en-GB"/>
          <w14:ligatures w14:val="standardContextual"/>
        </w:rPr>
      </w:pPr>
      <w:r>
        <w:lastRenderedPageBreak/>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_Toc145094155 \h </w:instrText>
      </w:r>
      <w:r>
        <w:fldChar w:fldCharType="separate"/>
      </w:r>
      <w:r>
        <w:t>111</w:t>
      </w:r>
      <w:r>
        <w:fldChar w:fldCharType="end"/>
      </w:r>
    </w:p>
    <w:p w14:paraId="6EABF989" w14:textId="3A9C575D" w:rsidR="00142B8F" w:rsidRDefault="00142B8F">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_Toc145094156 \h </w:instrText>
      </w:r>
      <w:r>
        <w:fldChar w:fldCharType="separate"/>
      </w:r>
      <w:r>
        <w:t>111</w:t>
      </w:r>
      <w:r>
        <w:fldChar w:fldCharType="end"/>
      </w:r>
    </w:p>
    <w:p w14:paraId="5690EEE2" w14:textId="22BAE2EA" w:rsidR="00142B8F" w:rsidRDefault="00142B8F">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_Toc145094157 \h </w:instrText>
      </w:r>
      <w:r>
        <w:fldChar w:fldCharType="separate"/>
      </w:r>
      <w:r>
        <w:t>111</w:t>
      </w:r>
      <w:r>
        <w:fldChar w:fldCharType="end"/>
      </w:r>
    </w:p>
    <w:p w14:paraId="11294685" w14:textId="450B0976" w:rsidR="00142B8F" w:rsidRDefault="00142B8F">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_Toc145094158 \h </w:instrText>
      </w:r>
      <w:r>
        <w:fldChar w:fldCharType="separate"/>
      </w:r>
      <w:r>
        <w:t>111</w:t>
      </w:r>
      <w:r>
        <w:fldChar w:fldCharType="end"/>
      </w:r>
    </w:p>
    <w:p w14:paraId="77831DCD" w14:textId="6E1C12CA" w:rsidR="00142B8F" w:rsidRDefault="00142B8F">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_Toc145094159 \h </w:instrText>
      </w:r>
      <w:r>
        <w:fldChar w:fldCharType="separate"/>
      </w:r>
      <w:r>
        <w:t>111</w:t>
      </w:r>
      <w:r>
        <w:fldChar w:fldCharType="end"/>
      </w:r>
    </w:p>
    <w:p w14:paraId="7C1B383B" w14:textId="6929A3A6" w:rsidR="00142B8F" w:rsidRDefault="00142B8F">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_Toc145094160 \h </w:instrText>
      </w:r>
      <w:r>
        <w:fldChar w:fldCharType="separate"/>
      </w:r>
      <w:r>
        <w:t>111</w:t>
      </w:r>
      <w:r>
        <w:fldChar w:fldCharType="end"/>
      </w:r>
    </w:p>
    <w:p w14:paraId="3B492BE4" w14:textId="7F28D6E5" w:rsidR="00142B8F" w:rsidRDefault="00142B8F">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_Toc145094161 \h </w:instrText>
      </w:r>
      <w:r>
        <w:fldChar w:fldCharType="separate"/>
      </w:r>
      <w:r>
        <w:t>113</w:t>
      </w:r>
      <w:r>
        <w:fldChar w:fldCharType="end"/>
      </w:r>
    </w:p>
    <w:p w14:paraId="0125986F" w14:textId="16C788F1" w:rsidR="00142B8F" w:rsidRDefault="00142B8F">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_Toc145094162 \h </w:instrText>
      </w:r>
      <w:r>
        <w:fldChar w:fldCharType="separate"/>
      </w:r>
      <w:r>
        <w:t>113</w:t>
      </w:r>
      <w:r>
        <w:fldChar w:fldCharType="end"/>
      </w:r>
    </w:p>
    <w:p w14:paraId="1A557C32" w14:textId="2919E717" w:rsidR="00142B8F" w:rsidRDefault="00142B8F">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_Toc145094163 \h </w:instrText>
      </w:r>
      <w:r>
        <w:fldChar w:fldCharType="separate"/>
      </w:r>
      <w:r>
        <w:t>113</w:t>
      </w:r>
      <w:r>
        <w:fldChar w:fldCharType="end"/>
      </w:r>
    </w:p>
    <w:p w14:paraId="5C8A4189" w14:textId="38C8BBAE" w:rsidR="00142B8F" w:rsidRDefault="00142B8F">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_Toc145094164 \h </w:instrText>
      </w:r>
      <w:r>
        <w:fldChar w:fldCharType="separate"/>
      </w:r>
      <w:r>
        <w:t>115</w:t>
      </w:r>
      <w:r>
        <w:fldChar w:fldCharType="end"/>
      </w:r>
    </w:p>
    <w:p w14:paraId="3F011307" w14:textId="079B77C4" w:rsidR="00142B8F" w:rsidRDefault="00142B8F">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_Toc145094165 \h </w:instrText>
      </w:r>
      <w:r>
        <w:fldChar w:fldCharType="separate"/>
      </w:r>
      <w:r>
        <w:t>115</w:t>
      </w:r>
      <w:r>
        <w:fldChar w:fldCharType="end"/>
      </w:r>
    </w:p>
    <w:p w14:paraId="2743C511" w14:textId="64F42DF4" w:rsidR="00142B8F" w:rsidRDefault="00142B8F">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_Toc145094166 \h </w:instrText>
      </w:r>
      <w:r>
        <w:fldChar w:fldCharType="separate"/>
      </w:r>
      <w:r>
        <w:t>115</w:t>
      </w:r>
      <w:r>
        <w:fldChar w:fldCharType="end"/>
      </w:r>
    </w:p>
    <w:p w14:paraId="6DEBE8A0" w14:textId="6A13DD31" w:rsidR="00142B8F" w:rsidRDefault="00142B8F">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_Toc145094167 \h </w:instrText>
      </w:r>
      <w:r>
        <w:fldChar w:fldCharType="separate"/>
      </w:r>
      <w:r>
        <w:t>116</w:t>
      </w:r>
      <w:r>
        <w:fldChar w:fldCharType="end"/>
      </w:r>
    </w:p>
    <w:p w14:paraId="0E483EF5" w14:textId="7E275B46" w:rsidR="00142B8F" w:rsidRDefault="00142B8F">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_Toc145094168 \h </w:instrText>
      </w:r>
      <w:r>
        <w:fldChar w:fldCharType="separate"/>
      </w:r>
      <w:r>
        <w:t>116</w:t>
      </w:r>
      <w:r>
        <w:fldChar w:fldCharType="end"/>
      </w:r>
    </w:p>
    <w:p w14:paraId="04A40829" w14:textId="2BB84B24" w:rsidR="00142B8F" w:rsidRDefault="00142B8F">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_Toc145094169 \h </w:instrText>
      </w:r>
      <w:r>
        <w:fldChar w:fldCharType="separate"/>
      </w:r>
      <w:r>
        <w:t>116</w:t>
      </w:r>
      <w:r>
        <w:fldChar w:fldCharType="end"/>
      </w:r>
    </w:p>
    <w:p w14:paraId="23D9C77E" w14:textId="7B85CD80" w:rsidR="00142B8F" w:rsidRDefault="00142B8F">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_Toc145094170 \h </w:instrText>
      </w:r>
      <w:r>
        <w:fldChar w:fldCharType="separate"/>
      </w:r>
      <w:r>
        <w:t>116</w:t>
      </w:r>
      <w:r>
        <w:fldChar w:fldCharType="end"/>
      </w:r>
    </w:p>
    <w:p w14:paraId="74C6E1E5" w14:textId="1FE74E8B"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_Toc145094171 \h </w:instrText>
      </w:r>
      <w:r>
        <w:fldChar w:fldCharType="separate"/>
      </w:r>
      <w:r>
        <w:t>117</w:t>
      </w:r>
      <w:r>
        <w:fldChar w:fldCharType="end"/>
      </w:r>
    </w:p>
    <w:p w14:paraId="0CD50615" w14:textId="39142CB1" w:rsidR="00142B8F" w:rsidRDefault="00142B8F">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_Toc145094172 \h </w:instrText>
      </w:r>
      <w:r>
        <w:fldChar w:fldCharType="separate"/>
      </w:r>
      <w:r>
        <w:t>117</w:t>
      </w:r>
      <w:r>
        <w:fldChar w:fldCharType="end"/>
      </w:r>
    </w:p>
    <w:p w14:paraId="6356F8B7" w14:textId="7582518C" w:rsidR="00142B8F" w:rsidRDefault="00142B8F">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_Toc145094173 \h </w:instrText>
      </w:r>
      <w:r>
        <w:fldChar w:fldCharType="separate"/>
      </w:r>
      <w:r>
        <w:t>118</w:t>
      </w:r>
      <w:r>
        <w:fldChar w:fldCharType="end"/>
      </w:r>
    </w:p>
    <w:p w14:paraId="1A908150" w14:textId="34F82628" w:rsidR="00142B8F" w:rsidRDefault="00142B8F">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_Toc145094174 \h </w:instrText>
      </w:r>
      <w:r>
        <w:fldChar w:fldCharType="separate"/>
      </w:r>
      <w:r>
        <w:t>118</w:t>
      </w:r>
      <w:r>
        <w:fldChar w:fldCharType="end"/>
      </w:r>
    </w:p>
    <w:p w14:paraId="34BDA511" w14:textId="6422EC5F" w:rsidR="00142B8F" w:rsidRDefault="00142B8F">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_Toc145094175 \h </w:instrText>
      </w:r>
      <w:r>
        <w:fldChar w:fldCharType="separate"/>
      </w:r>
      <w:r>
        <w:t>118</w:t>
      </w:r>
      <w:r>
        <w:fldChar w:fldCharType="end"/>
      </w:r>
    </w:p>
    <w:p w14:paraId="6A725032" w14:textId="6AF11607" w:rsidR="00142B8F" w:rsidRDefault="00142B8F">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_Toc145094176 \h </w:instrText>
      </w:r>
      <w:r>
        <w:fldChar w:fldCharType="separate"/>
      </w:r>
      <w:r>
        <w:t>118</w:t>
      </w:r>
      <w:r>
        <w:fldChar w:fldCharType="end"/>
      </w:r>
    </w:p>
    <w:p w14:paraId="3E7B71E5" w14:textId="7613DB14" w:rsidR="00142B8F" w:rsidRDefault="00142B8F">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_Toc145094177 \h </w:instrText>
      </w:r>
      <w:r>
        <w:fldChar w:fldCharType="separate"/>
      </w:r>
      <w:r>
        <w:t>118</w:t>
      </w:r>
      <w:r>
        <w:fldChar w:fldCharType="end"/>
      </w:r>
    </w:p>
    <w:p w14:paraId="20CD2EF7" w14:textId="420FB4E0" w:rsidR="00142B8F" w:rsidRDefault="00142B8F">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_Toc145094178 \h </w:instrText>
      </w:r>
      <w:r>
        <w:fldChar w:fldCharType="separate"/>
      </w:r>
      <w:r>
        <w:t>118</w:t>
      </w:r>
      <w:r>
        <w:fldChar w:fldCharType="end"/>
      </w:r>
    </w:p>
    <w:p w14:paraId="7A8F8C39" w14:textId="1A102825" w:rsidR="00142B8F" w:rsidRDefault="00142B8F">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_Toc145094179 \h </w:instrText>
      </w:r>
      <w:r>
        <w:fldChar w:fldCharType="separate"/>
      </w:r>
      <w:r>
        <w:t>119</w:t>
      </w:r>
      <w:r>
        <w:fldChar w:fldCharType="end"/>
      </w:r>
    </w:p>
    <w:p w14:paraId="70036662" w14:textId="706EAB52" w:rsidR="00142B8F" w:rsidRDefault="00142B8F">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_Toc145094180 \h </w:instrText>
      </w:r>
      <w:r>
        <w:fldChar w:fldCharType="separate"/>
      </w:r>
      <w:r>
        <w:t>121</w:t>
      </w:r>
      <w:r>
        <w:fldChar w:fldCharType="end"/>
      </w:r>
    </w:p>
    <w:p w14:paraId="4D7BAB39" w14:textId="0455495F" w:rsidR="00142B8F" w:rsidRDefault="00142B8F">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_Toc145094181 \h </w:instrText>
      </w:r>
      <w:r>
        <w:fldChar w:fldCharType="separate"/>
      </w:r>
      <w:r>
        <w:t>121</w:t>
      </w:r>
      <w:r>
        <w:fldChar w:fldCharType="end"/>
      </w:r>
    </w:p>
    <w:p w14:paraId="1C6479A8" w14:textId="2C1416DF" w:rsidR="00142B8F" w:rsidRDefault="00142B8F">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_Toc145094182 \h </w:instrText>
      </w:r>
      <w:r>
        <w:fldChar w:fldCharType="separate"/>
      </w:r>
      <w:r>
        <w:t>121</w:t>
      </w:r>
      <w:r>
        <w:fldChar w:fldCharType="end"/>
      </w:r>
    </w:p>
    <w:p w14:paraId="559BF49A" w14:textId="3C3BCEB4" w:rsidR="00142B8F" w:rsidRDefault="00142B8F">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_Toc145094183 \h </w:instrText>
      </w:r>
      <w:r>
        <w:fldChar w:fldCharType="separate"/>
      </w:r>
      <w:r>
        <w:t>121</w:t>
      </w:r>
      <w:r>
        <w:fldChar w:fldCharType="end"/>
      </w:r>
    </w:p>
    <w:p w14:paraId="5B03983A" w14:textId="42448B82" w:rsidR="00142B8F" w:rsidRDefault="00142B8F">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_Toc145094184 \h </w:instrText>
      </w:r>
      <w:r>
        <w:fldChar w:fldCharType="separate"/>
      </w:r>
      <w:r>
        <w:t>122</w:t>
      </w:r>
      <w:r>
        <w:fldChar w:fldCharType="end"/>
      </w:r>
    </w:p>
    <w:p w14:paraId="33F3D292" w14:textId="4E4F17BC" w:rsidR="00142B8F" w:rsidRDefault="00142B8F">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_Toc145094185 \h </w:instrText>
      </w:r>
      <w:r>
        <w:fldChar w:fldCharType="separate"/>
      </w:r>
      <w:r>
        <w:t>122</w:t>
      </w:r>
      <w:r>
        <w:fldChar w:fldCharType="end"/>
      </w:r>
    </w:p>
    <w:p w14:paraId="2BE1FB4A" w14:textId="3AC2C1E5" w:rsidR="00142B8F" w:rsidRDefault="00142B8F">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_Toc145094186 \h </w:instrText>
      </w:r>
      <w:r>
        <w:fldChar w:fldCharType="separate"/>
      </w:r>
      <w:r>
        <w:t>122</w:t>
      </w:r>
      <w:r>
        <w:fldChar w:fldCharType="end"/>
      </w:r>
    </w:p>
    <w:p w14:paraId="17720DF7" w14:textId="7DB6D5C3" w:rsidR="00142B8F" w:rsidRDefault="00142B8F">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_Toc145094187 \h </w:instrText>
      </w:r>
      <w:r>
        <w:fldChar w:fldCharType="separate"/>
      </w:r>
      <w:r>
        <w:t>122</w:t>
      </w:r>
      <w:r>
        <w:fldChar w:fldCharType="end"/>
      </w:r>
    </w:p>
    <w:p w14:paraId="0D8E8C88" w14:textId="764A7E61" w:rsidR="00142B8F" w:rsidRDefault="00142B8F">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_Toc145094188 \h </w:instrText>
      </w:r>
      <w:r>
        <w:fldChar w:fldCharType="separate"/>
      </w:r>
      <w:r>
        <w:t>122</w:t>
      </w:r>
      <w:r>
        <w:fldChar w:fldCharType="end"/>
      </w:r>
    </w:p>
    <w:p w14:paraId="30B2020B" w14:textId="195F5C6E" w:rsidR="00142B8F" w:rsidRDefault="00142B8F">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_Toc145094189 \h </w:instrText>
      </w:r>
      <w:r>
        <w:fldChar w:fldCharType="separate"/>
      </w:r>
      <w:r>
        <w:t>123</w:t>
      </w:r>
      <w:r>
        <w:fldChar w:fldCharType="end"/>
      </w:r>
    </w:p>
    <w:p w14:paraId="38052229" w14:textId="76FB71C8" w:rsidR="00142B8F" w:rsidRDefault="00142B8F">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_Toc145094190 \h </w:instrText>
      </w:r>
      <w:r>
        <w:fldChar w:fldCharType="separate"/>
      </w:r>
      <w:r>
        <w:t>123</w:t>
      </w:r>
      <w:r>
        <w:fldChar w:fldCharType="end"/>
      </w:r>
    </w:p>
    <w:p w14:paraId="37FC4148" w14:textId="6A459E04" w:rsidR="00142B8F" w:rsidRDefault="00142B8F">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_Toc145094191 \h </w:instrText>
      </w:r>
      <w:r>
        <w:fldChar w:fldCharType="separate"/>
      </w:r>
      <w:r>
        <w:t>124</w:t>
      </w:r>
      <w:r>
        <w:fldChar w:fldCharType="end"/>
      </w:r>
    </w:p>
    <w:p w14:paraId="63613E72" w14:textId="671EF51B" w:rsidR="00142B8F" w:rsidRDefault="00142B8F">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_Toc145094192 \h </w:instrText>
      </w:r>
      <w:r>
        <w:fldChar w:fldCharType="separate"/>
      </w:r>
      <w:r>
        <w:t>126</w:t>
      </w:r>
      <w:r>
        <w:fldChar w:fldCharType="end"/>
      </w:r>
    </w:p>
    <w:p w14:paraId="24A58CB5" w14:textId="1E2838E7" w:rsidR="00142B8F" w:rsidRDefault="00142B8F">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_Toc145094193 \h </w:instrText>
      </w:r>
      <w:r>
        <w:fldChar w:fldCharType="separate"/>
      </w:r>
      <w:r>
        <w:t>126</w:t>
      </w:r>
      <w:r>
        <w:fldChar w:fldCharType="end"/>
      </w:r>
    </w:p>
    <w:p w14:paraId="7E13C7CD" w14:textId="3948FD81" w:rsidR="00142B8F" w:rsidRDefault="00142B8F">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_Toc145094194 \h </w:instrText>
      </w:r>
      <w:r>
        <w:fldChar w:fldCharType="separate"/>
      </w:r>
      <w:r>
        <w:t>126</w:t>
      </w:r>
      <w:r>
        <w:fldChar w:fldCharType="end"/>
      </w:r>
    </w:p>
    <w:p w14:paraId="57E511AF" w14:textId="2B9D2CB5" w:rsidR="00142B8F" w:rsidRDefault="00142B8F">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_Toc145094195 \h </w:instrText>
      </w:r>
      <w:r>
        <w:fldChar w:fldCharType="separate"/>
      </w:r>
      <w:r>
        <w:t>127</w:t>
      </w:r>
      <w:r>
        <w:fldChar w:fldCharType="end"/>
      </w:r>
    </w:p>
    <w:p w14:paraId="09E45D7D" w14:textId="647871BC" w:rsidR="00142B8F" w:rsidRDefault="00142B8F">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_Toc145094196 \h </w:instrText>
      </w:r>
      <w:r>
        <w:fldChar w:fldCharType="separate"/>
      </w:r>
      <w:r>
        <w:t>132</w:t>
      </w:r>
      <w:r>
        <w:fldChar w:fldCharType="end"/>
      </w:r>
    </w:p>
    <w:p w14:paraId="18E34201" w14:textId="64EE1203" w:rsidR="00142B8F" w:rsidRDefault="00142B8F">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_Toc145094197 \h </w:instrText>
      </w:r>
      <w:r>
        <w:fldChar w:fldCharType="separate"/>
      </w:r>
      <w:r>
        <w:t>133</w:t>
      </w:r>
      <w:r>
        <w:fldChar w:fldCharType="end"/>
      </w:r>
    </w:p>
    <w:p w14:paraId="6167DFAD" w14:textId="72488BDA" w:rsidR="00142B8F" w:rsidRDefault="00142B8F">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_Toc145094198 \h </w:instrText>
      </w:r>
      <w:r>
        <w:fldChar w:fldCharType="separate"/>
      </w:r>
      <w:r>
        <w:t>134</w:t>
      </w:r>
      <w:r>
        <w:fldChar w:fldCharType="end"/>
      </w:r>
    </w:p>
    <w:p w14:paraId="68FCDC57" w14:textId="738CC854" w:rsidR="00142B8F" w:rsidRDefault="00142B8F">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_Toc145094199 \h </w:instrText>
      </w:r>
      <w:r>
        <w:fldChar w:fldCharType="separate"/>
      </w:r>
      <w:r>
        <w:t>136</w:t>
      </w:r>
      <w:r>
        <w:fldChar w:fldCharType="end"/>
      </w:r>
    </w:p>
    <w:p w14:paraId="479DF668" w14:textId="40B777BE" w:rsidR="00142B8F" w:rsidRDefault="00142B8F">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_Toc145094200 \h </w:instrText>
      </w:r>
      <w:r>
        <w:fldChar w:fldCharType="separate"/>
      </w:r>
      <w:r>
        <w:t>136</w:t>
      </w:r>
      <w:r>
        <w:fldChar w:fldCharType="end"/>
      </w:r>
    </w:p>
    <w:p w14:paraId="1202D6D7" w14:textId="612B9989" w:rsidR="00142B8F" w:rsidRDefault="00142B8F">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_Toc145094201 \h </w:instrText>
      </w:r>
      <w:r>
        <w:fldChar w:fldCharType="separate"/>
      </w:r>
      <w:r>
        <w:t>136</w:t>
      </w:r>
      <w:r>
        <w:fldChar w:fldCharType="end"/>
      </w:r>
    </w:p>
    <w:p w14:paraId="11F8AE88" w14:textId="68A3C206" w:rsidR="00142B8F" w:rsidRDefault="00142B8F">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_Toc145094202 \h </w:instrText>
      </w:r>
      <w:r>
        <w:fldChar w:fldCharType="separate"/>
      </w:r>
      <w:r>
        <w:t>136</w:t>
      </w:r>
      <w:r>
        <w:fldChar w:fldCharType="end"/>
      </w:r>
    </w:p>
    <w:p w14:paraId="0C4C4245" w14:textId="0D692A1D" w:rsidR="00142B8F" w:rsidRDefault="00142B8F">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_Toc145094203 \h </w:instrText>
      </w:r>
      <w:r>
        <w:fldChar w:fldCharType="separate"/>
      </w:r>
      <w:r>
        <w:t>137</w:t>
      </w:r>
      <w:r>
        <w:fldChar w:fldCharType="end"/>
      </w:r>
    </w:p>
    <w:p w14:paraId="649700A5" w14:textId="71C73631" w:rsidR="00142B8F" w:rsidRDefault="00142B8F">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_Toc145094204 \h </w:instrText>
      </w:r>
      <w:r>
        <w:fldChar w:fldCharType="separate"/>
      </w:r>
      <w:r>
        <w:t>137</w:t>
      </w:r>
      <w:r>
        <w:fldChar w:fldCharType="end"/>
      </w:r>
    </w:p>
    <w:p w14:paraId="1000A0E5" w14:textId="2AFFA906" w:rsidR="00142B8F" w:rsidRDefault="00142B8F">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_Toc145094205 \h </w:instrText>
      </w:r>
      <w:r>
        <w:fldChar w:fldCharType="separate"/>
      </w:r>
      <w:r>
        <w:t>138</w:t>
      </w:r>
      <w:r>
        <w:fldChar w:fldCharType="end"/>
      </w:r>
    </w:p>
    <w:p w14:paraId="03293AB3" w14:textId="636BB8B0" w:rsidR="00142B8F" w:rsidRDefault="00142B8F">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_Toc145094206 \h </w:instrText>
      </w:r>
      <w:r>
        <w:fldChar w:fldCharType="separate"/>
      </w:r>
      <w:r>
        <w:t>139</w:t>
      </w:r>
      <w:r>
        <w:fldChar w:fldCharType="end"/>
      </w:r>
    </w:p>
    <w:p w14:paraId="5FBD9FC5" w14:textId="4C2E298A" w:rsidR="00142B8F" w:rsidRDefault="00142B8F">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_Toc145094207 \h </w:instrText>
      </w:r>
      <w:r>
        <w:fldChar w:fldCharType="separate"/>
      </w:r>
      <w:r>
        <w:t>139</w:t>
      </w:r>
      <w:r>
        <w:fldChar w:fldCharType="end"/>
      </w:r>
    </w:p>
    <w:p w14:paraId="08A731FF" w14:textId="4EFC2A5E" w:rsidR="00142B8F" w:rsidRDefault="00142B8F">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_Toc145094208 \h </w:instrText>
      </w:r>
      <w:r>
        <w:fldChar w:fldCharType="separate"/>
      </w:r>
      <w:r>
        <w:t>139</w:t>
      </w:r>
      <w:r>
        <w:fldChar w:fldCharType="end"/>
      </w:r>
    </w:p>
    <w:p w14:paraId="1135BD8F" w14:textId="25DACD64" w:rsidR="00142B8F" w:rsidRDefault="00142B8F">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_Toc145094209 \h </w:instrText>
      </w:r>
      <w:r>
        <w:fldChar w:fldCharType="separate"/>
      </w:r>
      <w:r>
        <w:t>151</w:t>
      </w:r>
      <w:r>
        <w:fldChar w:fldCharType="end"/>
      </w:r>
    </w:p>
    <w:p w14:paraId="55B5DA15" w14:textId="14C3A0DB" w:rsidR="00142B8F" w:rsidRDefault="00142B8F">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_Toc145094210 \h </w:instrText>
      </w:r>
      <w:r>
        <w:fldChar w:fldCharType="separate"/>
      </w:r>
      <w:r>
        <w:t>151</w:t>
      </w:r>
      <w:r>
        <w:fldChar w:fldCharType="end"/>
      </w:r>
    </w:p>
    <w:p w14:paraId="3C7C4E3E" w14:textId="4CC44E00" w:rsidR="00142B8F" w:rsidRDefault="00142B8F">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_Toc145094211 \h </w:instrText>
      </w:r>
      <w:r>
        <w:fldChar w:fldCharType="separate"/>
      </w:r>
      <w:r>
        <w:t>152</w:t>
      </w:r>
      <w:r>
        <w:fldChar w:fldCharType="end"/>
      </w:r>
    </w:p>
    <w:p w14:paraId="07D2689C" w14:textId="65080ADF" w:rsidR="00142B8F" w:rsidRDefault="00142B8F">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_Toc145094212 \h </w:instrText>
      </w:r>
      <w:r>
        <w:fldChar w:fldCharType="separate"/>
      </w:r>
      <w:r>
        <w:t>152</w:t>
      </w:r>
      <w:r>
        <w:fldChar w:fldCharType="end"/>
      </w:r>
    </w:p>
    <w:p w14:paraId="2E03D21C" w14:textId="757CA2EE" w:rsidR="00142B8F" w:rsidRDefault="00142B8F">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_Toc145094213 \h </w:instrText>
      </w:r>
      <w:r>
        <w:fldChar w:fldCharType="separate"/>
      </w:r>
      <w:r>
        <w:t>152</w:t>
      </w:r>
      <w:r>
        <w:fldChar w:fldCharType="end"/>
      </w:r>
    </w:p>
    <w:p w14:paraId="63A040CE" w14:textId="410A8FC4" w:rsidR="00142B8F" w:rsidRDefault="00142B8F">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_Toc145094214 \h </w:instrText>
      </w:r>
      <w:r>
        <w:fldChar w:fldCharType="separate"/>
      </w:r>
      <w:r>
        <w:t>152</w:t>
      </w:r>
      <w:r>
        <w:fldChar w:fldCharType="end"/>
      </w:r>
    </w:p>
    <w:p w14:paraId="15E3075D" w14:textId="11BB9D94" w:rsidR="00142B8F" w:rsidRDefault="00142B8F">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_Toc145094215 \h </w:instrText>
      </w:r>
      <w:r>
        <w:fldChar w:fldCharType="separate"/>
      </w:r>
      <w:r>
        <w:t>152</w:t>
      </w:r>
      <w:r>
        <w:fldChar w:fldCharType="end"/>
      </w:r>
    </w:p>
    <w:p w14:paraId="419E3D2C" w14:textId="16FAF1D6" w:rsidR="00142B8F" w:rsidRDefault="00142B8F">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_Toc145094216 \h </w:instrText>
      </w:r>
      <w:r>
        <w:fldChar w:fldCharType="separate"/>
      </w:r>
      <w:r>
        <w:t>153</w:t>
      </w:r>
      <w:r>
        <w:fldChar w:fldCharType="end"/>
      </w:r>
    </w:p>
    <w:p w14:paraId="6E9D9846" w14:textId="3DE68320" w:rsidR="00142B8F" w:rsidRDefault="00142B8F">
      <w:pPr>
        <w:pStyle w:val="TOC5"/>
        <w:rPr>
          <w:rFonts w:asciiTheme="minorHAnsi" w:eastAsiaTheme="minorEastAsia" w:hAnsiTheme="minorHAnsi" w:cstheme="minorBidi"/>
          <w:kern w:val="2"/>
          <w:sz w:val="22"/>
          <w:szCs w:val="22"/>
          <w:lang w:eastAsia="en-GB"/>
          <w14:ligatures w14:val="standardContextual"/>
        </w:rPr>
      </w:pPr>
      <w:r>
        <w:lastRenderedPageBreak/>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_Toc145094217 \h </w:instrText>
      </w:r>
      <w:r>
        <w:fldChar w:fldCharType="separate"/>
      </w:r>
      <w:r>
        <w:t>153</w:t>
      </w:r>
      <w:r>
        <w:fldChar w:fldCharType="end"/>
      </w:r>
    </w:p>
    <w:p w14:paraId="2EE7A6B9" w14:textId="1F9A15AB" w:rsidR="00142B8F" w:rsidRDefault="00142B8F">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_Toc145094218 \h </w:instrText>
      </w:r>
      <w:r>
        <w:fldChar w:fldCharType="separate"/>
      </w:r>
      <w:r>
        <w:t>153</w:t>
      </w:r>
      <w:r>
        <w:fldChar w:fldCharType="end"/>
      </w:r>
    </w:p>
    <w:p w14:paraId="07F3D343" w14:textId="33083EEC" w:rsidR="00142B8F" w:rsidRDefault="00142B8F">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_Toc145094219 \h </w:instrText>
      </w:r>
      <w:r>
        <w:fldChar w:fldCharType="separate"/>
      </w:r>
      <w:r>
        <w:t>163</w:t>
      </w:r>
      <w:r>
        <w:fldChar w:fldCharType="end"/>
      </w:r>
    </w:p>
    <w:p w14:paraId="2FFC72D4" w14:textId="337F4AA3" w:rsidR="00142B8F" w:rsidRDefault="00142B8F">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_Toc145094220 \h </w:instrText>
      </w:r>
      <w:r>
        <w:fldChar w:fldCharType="separate"/>
      </w:r>
      <w:r>
        <w:t>170</w:t>
      </w:r>
      <w:r>
        <w:fldChar w:fldCharType="end"/>
      </w:r>
    </w:p>
    <w:p w14:paraId="02CDFF6B" w14:textId="1380F99F" w:rsidR="00142B8F" w:rsidRDefault="00142B8F">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_Toc145094221 \h </w:instrText>
      </w:r>
      <w:r>
        <w:fldChar w:fldCharType="separate"/>
      </w:r>
      <w:r>
        <w:t>173</w:t>
      </w:r>
      <w:r>
        <w:fldChar w:fldCharType="end"/>
      </w:r>
    </w:p>
    <w:p w14:paraId="33CC5B87" w14:textId="314BCA7A" w:rsidR="00142B8F" w:rsidRDefault="00142B8F">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_Toc145094222 \h </w:instrText>
      </w:r>
      <w:r>
        <w:fldChar w:fldCharType="separate"/>
      </w:r>
      <w:r>
        <w:t>195</w:t>
      </w:r>
      <w:r>
        <w:fldChar w:fldCharType="end"/>
      </w:r>
    </w:p>
    <w:p w14:paraId="41E0119A" w14:textId="52D07C86" w:rsidR="00142B8F" w:rsidRDefault="00142B8F">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_Toc145094223 \h </w:instrText>
      </w:r>
      <w:r>
        <w:fldChar w:fldCharType="separate"/>
      </w:r>
      <w:r>
        <w:t>195</w:t>
      </w:r>
      <w:r>
        <w:fldChar w:fldCharType="end"/>
      </w:r>
    </w:p>
    <w:p w14:paraId="4C101D55" w14:textId="4B44957E" w:rsidR="00142B8F" w:rsidRDefault="00142B8F">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_Toc145094224 \h </w:instrText>
      </w:r>
      <w:r>
        <w:fldChar w:fldCharType="separate"/>
      </w:r>
      <w:r>
        <w:t>196</w:t>
      </w:r>
      <w:r>
        <w:fldChar w:fldCharType="end"/>
      </w:r>
    </w:p>
    <w:p w14:paraId="21421E4C" w14:textId="1939820B" w:rsidR="00142B8F" w:rsidRDefault="00142B8F">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_Toc145094225 \h </w:instrText>
      </w:r>
      <w:r>
        <w:fldChar w:fldCharType="separate"/>
      </w:r>
      <w:r>
        <w:t>196</w:t>
      </w:r>
      <w:r>
        <w:fldChar w:fldCharType="end"/>
      </w:r>
    </w:p>
    <w:p w14:paraId="009109FA" w14:textId="3A14EF4C" w:rsidR="00142B8F" w:rsidRDefault="00142B8F">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_Toc145094226 \h </w:instrText>
      </w:r>
      <w:r>
        <w:fldChar w:fldCharType="separate"/>
      </w:r>
      <w:r>
        <w:t>196</w:t>
      </w:r>
      <w:r>
        <w:fldChar w:fldCharType="end"/>
      </w:r>
    </w:p>
    <w:p w14:paraId="5738706B" w14:textId="7DDF3A24" w:rsidR="00142B8F" w:rsidRDefault="00142B8F">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_Toc145094227 \h </w:instrText>
      </w:r>
      <w:r>
        <w:fldChar w:fldCharType="separate"/>
      </w:r>
      <w:r>
        <w:t>196</w:t>
      </w:r>
      <w:r>
        <w:fldChar w:fldCharType="end"/>
      </w:r>
    </w:p>
    <w:p w14:paraId="2B3DA658" w14:textId="380AFB39" w:rsidR="00142B8F" w:rsidRDefault="00142B8F">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_Toc145094228 \h </w:instrText>
      </w:r>
      <w:r>
        <w:fldChar w:fldCharType="separate"/>
      </w:r>
      <w:r>
        <w:t>196</w:t>
      </w:r>
      <w:r>
        <w:fldChar w:fldCharType="end"/>
      </w:r>
    </w:p>
    <w:p w14:paraId="77234B5E" w14:textId="6E3ADEF4" w:rsidR="00142B8F" w:rsidRDefault="00142B8F">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_Toc145094229 \h </w:instrText>
      </w:r>
      <w:r>
        <w:fldChar w:fldCharType="separate"/>
      </w:r>
      <w:r>
        <w:t>197</w:t>
      </w:r>
      <w:r>
        <w:fldChar w:fldCharType="end"/>
      </w:r>
    </w:p>
    <w:p w14:paraId="200F4757" w14:textId="3B55C126" w:rsidR="00142B8F" w:rsidRDefault="00142B8F">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_Toc145094230 \h </w:instrText>
      </w:r>
      <w:r>
        <w:fldChar w:fldCharType="separate"/>
      </w:r>
      <w:r>
        <w:t>197</w:t>
      </w:r>
      <w:r>
        <w:fldChar w:fldCharType="end"/>
      </w:r>
    </w:p>
    <w:p w14:paraId="0530A78E" w14:textId="1B27863E" w:rsidR="00142B8F" w:rsidRDefault="00142B8F">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_Toc145094231 \h </w:instrText>
      </w:r>
      <w:r>
        <w:fldChar w:fldCharType="separate"/>
      </w:r>
      <w:r>
        <w:t>197</w:t>
      </w:r>
      <w:r>
        <w:fldChar w:fldCharType="end"/>
      </w:r>
    </w:p>
    <w:p w14:paraId="3698A8FC" w14:textId="59F835E6" w:rsidR="00142B8F" w:rsidRDefault="00142B8F">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_Toc145094232 \h </w:instrText>
      </w:r>
      <w:r>
        <w:fldChar w:fldCharType="separate"/>
      </w:r>
      <w:r>
        <w:t>220</w:t>
      </w:r>
      <w:r>
        <w:fldChar w:fldCharType="end"/>
      </w:r>
    </w:p>
    <w:p w14:paraId="1997A071" w14:textId="0ED77337" w:rsidR="00142B8F" w:rsidRDefault="00142B8F">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_Toc145094233 \h </w:instrText>
      </w:r>
      <w:r>
        <w:fldChar w:fldCharType="separate"/>
      </w:r>
      <w:r>
        <w:t>220</w:t>
      </w:r>
      <w:r>
        <w:fldChar w:fldCharType="end"/>
      </w:r>
    </w:p>
    <w:p w14:paraId="68F2E12C" w14:textId="757C3AE3" w:rsidR="00142B8F" w:rsidRDefault="00142B8F">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_Toc145094234 \h </w:instrText>
      </w:r>
      <w:r>
        <w:fldChar w:fldCharType="separate"/>
      </w:r>
      <w:r>
        <w:t>220</w:t>
      </w:r>
      <w:r>
        <w:fldChar w:fldCharType="end"/>
      </w:r>
    </w:p>
    <w:p w14:paraId="48B531D2" w14:textId="0340BF7C" w:rsidR="00142B8F" w:rsidRDefault="00142B8F">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_Toc145094235 \h </w:instrText>
      </w:r>
      <w:r>
        <w:fldChar w:fldCharType="separate"/>
      </w:r>
      <w:r>
        <w:t>221</w:t>
      </w:r>
      <w:r>
        <w:fldChar w:fldCharType="end"/>
      </w:r>
    </w:p>
    <w:p w14:paraId="6A452126" w14:textId="35BE371E" w:rsidR="00142B8F" w:rsidRDefault="00142B8F">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_Toc145094236 \h </w:instrText>
      </w:r>
      <w:r>
        <w:fldChar w:fldCharType="separate"/>
      </w:r>
      <w:r>
        <w:t>221</w:t>
      </w:r>
      <w:r>
        <w:fldChar w:fldCharType="end"/>
      </w:r>
    </w:p>
    <w:p w14:paraId="7915A32A" w14:textId="39DC2465" w:rsidR="00142B8F" w:rsidRDefault="00142B8F">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_Toc145094237 \h </w:instrText>
      </w:r>
      <w:r>
        <w:fldChar w:fldCharType="separate"/>
      </w:r>
      <w:r>
        <w:t>221</w:t>
      </w:r>
      <w:r>
        <w:fldChar w:fldCharType="end"/>
      </w:r>
    </w:p>
    <w:p w14:paraId="4E2185D5" w14:textId="19815E3B" w:rsidR="00142B8F" w:rsidRDefault="00142B8F">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_Toc145094238 \h </w:instrText>
      </w:r>
      <w:r>
        <w:fldChar w:fldCharType="separate"/>
      </w:r>
      <w:r>
        <w:t>221</w:t>
      </w:r>
      <w:r>
        <w:fldChar w:fldCharType="end"/>
      </w:r>
    </w:p>
    <w:p w14:paraId="771814B7" w14:textId="3E84E874" w:rsidR="00142B8F" w:rsidRDefault="00142B8F">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_Toc145094239 \h </w:instrText>
      </w:r>
      <w:r>
        <w:fldChar w:fldCharType="separate"/>
      </w:r>
      <w:r>
        <w:t>221</w:t>
      </w:r>
      <w:r>
        <w:fldChar w:fldCharType="end"/>
      </w:r>
    </w:p>
    <w:p w14:paraId="71DFB699" w14:textId="7BEE3504" w:rsidR="00142B8F" w:rsidRDefault="00142B8F">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_Toc145094240 \h </w:instrText>
      </w:r>
      <w:r>
        <w:fldChar w:fldCharType="separate"/>
      </w:r>
      <w:r>
        <w:t>224</w:t>
      </w:r>
      <w:r>
        <w:fldChar w:fldCharType="end"/>
      </w:r>
    </w:p>
    <w:p w14:paraId="2E6D112E" w14:textId="1F343311" w:rsidR="00142B8F" w:rsidRDefault="00142B8F">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_Toc145094241 \h </w:instrText>
      </w:r>
      <w:r>
        <w:fldChar w:fldCharType="separate"/>
      </w:r>
      <w:r>
        <w:t>224</w:t>
      </w:r>
      <w:r>
        <w:fldChar w:fldCharType="end"/>
      </w:r>
    </w:p>
    <w:p w14:paraId="2938E675" w14:textId="1BEE4D83" w:rsidR="00142B8F" w:rsidRDefault="00142B8F">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_Toc145094242 \h </w:instrText>
      </w:r>
      <w:r>
        <w:fldChar w:fldCharType="separate"/>
      </w:r>
      <w:r>
        <w:t>224</w:t>
      </w:r>
      <w:r>
        <w:fldChar w:fldCharType="end"/>
      </w:r>
    </w:p>
    <w:p w14:paraId="06EDDAB1" w14:textId="3B137EC3" w:rsidR="00142B8F" w:rsidRDefault="00142B8F">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_Toc145094243 \h </w:instrText>
      </w:r>
      <w:r>
        <w:fldChar w:fldCharType="separate"/>
      </w:r>
      <w:r>
        <w:t>224</w:t>
      </w:r>
      <w:r>
        <w:fldChar w:fldCharType="end"/>
      </w:r>
    </w:p>
    <w:p w14:paraId="6DEB7703" w14:textId="25D1F62E" w:rsidR="00142B8F" w:rsidRDefault="00142B8F">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_Toc145094244 \h </w:instrText>
      </w:r>
      <w:r>
        <w:fldChar w:fldCharType="separate"/>
      </w:r>
      <w:r>
        <w:t>225</w:t>
      </w:r>
      <w:r>
        <w:fldChar w:fldCharType="end"/>
      </w:r>
    </w:p>
    <w:p w14:paraId="7D41AF90" w14:textId="23F9FC8C" w:rsidR="00142B8F" w:rsidRDefault="00142B8F">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_Toc145094245 \h </w:instrText>
      </w:r>
      <w:r>
        <w:fldChar w:fldCharType="separate"/>
      </w:r>
      <w:r>
        <w:t>225</w:t>
      </w:r>
      <w:r>
        <w:fldChar w:fldCharType="end"/>
      </w:r>
    </w:p>
    <w:p w14:paraId="5BF922B8" w14:textId="0F4C8D5B" w:rsidR="00142B8F" w:rsidRDefault="00142B8F">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_Toc145094246 \h </w:instrText>
      </w:r>
      <w:r>
        <w:fldChar w:fldCharType="separate"/>
      </w:r>
      <w:r>
        <w:t>225</w:t>
      </w:r>
      <w:r>
        <w:fldChar w:fldCharType="end"/>
      </w:r>
    </w:p>
    <w:p w14:paraId="7FB5CCF9" w14:textId="19F927E3" w:rsidR="00142B8F" w:rsidRDefault="00142B8F">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_Toc145094247 \h </w:instrText>
      </w:r>
      <w:r>
        <w:fldChar w:fldCharType="separate"/>
      </w:r>
      <w:r>
        <w:t>225</w:t>
      </w:r>
      <w:r>
        <w:fldChar w:fldCharType="end"/>
      </w:r>
    </w:p>
    <w:p w14:paraId="7C856E61" w14:textId="038B9540" w:rsidR="00142B8F" w:rsidRDefault="00142B8F">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_Toc145094248 \h </w:instrText>
      </w:r>
      <w:r>
        <w:fldChar w:fldCharType="separate"/>
      </w:r>
      <w:r>
        <w:t>226</w:t>
      </w:r>
      <w:r>
        <w:fldChar w:fldCharType="end"/>
      </w:r>
    </w:p>
    <w:p w14:paraId="25E87E3E" w14:textId="7E916393" w:rsidR="00142B8F" w:rsidRDefault="00142B8F">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_Toc145094249 \h </w:instrText>
      </w:r>
      <w:r>
        <w:fldChar w:fldCharType="separate"/>
      </w:r>
      <w:r>
        <w:t>226</w:t>
      </w:r>
      <w:r>
        <w:fldChar w:fldCharType="end"/>
      </w:r>
    </w:p>
    <w:p w14:paraId="633FE5DD" w14:textId="194FA48B" w:rsidR="00142B8F" w:rsidRDefault="00142B8F">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_Toc145094250 \h </w:instrText>
      </w:r>
      <w:r>
        <w:fldChar w:fldCharType="separate"/>
      </w:r>
      <w:r>
        <w:t>226</w:t>
      </w:r>
      <w:r>
        <w:fldChar w:fldCharType="end"/>
      </w:r>
    </w:p>
    <w:p w14:paraId="25624B38" w14:textId="4A271989" w:rsidR="00142B8F" w:rsidRDefault="00142B8F">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_Toc145094251 \h </w:instrText>
      </w:r>
      <w:r>
        <w:fldChar w:fldCharType="separate"/>
      </w:r>
      <w:r>
        <w:t>226</w:t>
      </w:r>
      <w:r>
        <w:fldChar w:fldCharType="end"/>
      </w:r>
    </w:p>
    <w:p w14:paraId="46EC6774" w14:textId="6A2FEBFB" w:rsidR="00142B8F" w:rsidRDefault="00142B8F">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_Toc145094252 \h </w:instrText>
      </w:r>
      <w:r>
        <w:fldChar w:fldCharType="separate"/>
      </w:r>
      <w:r>
        <w:t>226</w:t>
      </w:r>
      <w:r>
        <w:fldChar w:fldCharType="end"/>
      </w:r>
    </w:p>
    <w:p w14:paraId="7649AB3F" w14:textId="28850DAC" w:rsidR="00142B8F" w:rsidRDefault="00142B8F">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_Toc145094253 \h </w:instrText>
      </w:r>
      <w:r>
        <w:fldChar w:fldCharType="separate"/>
      </w:r>
      <w:r>
        <w:t>226</w:t>
      </w:r>
      <w:r>
        <w:fldChar w:fldCharType="end"/>
      </w:r>
    </w:p>
    <w:p w14:paraId="033B957D" w14:textId="71DA7162" w:rsidR="00142B8F" w:rsidRDefault="00142B8F">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_Toc145094254 \h </w:instrText>
      </w:r>
      <w:r>
        <w:fldChar w:fldCharType="separate"/>
      </w:r>
      <w:r>
        <w:t>227</w:t>
      </w:r>
      <w:r>
        <w:fldChar w:fldCharType="end"/>
      </w:r>
    </w:p>
    <w:p w14:paraId="1FE28ACB" w14:textId="5A82760B" w:rsidR="00142B8F" w:rsidRDefault="00142B8F">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_Toc145094255 \h </w:instrText>
      </w:r>
      <w:r>
        <w:fldChar w:fldCharType="separate"/>
      </w:r>
      <w:r>
        <w:t>227</w:t>
      </w:r>
      <w:r>
        <w:fldChar w:fldCharType="end"/>
      </w:r>
    </w:p>
    <w:p w14:paraId="50F351EF" w14:textId="5B5A76AF" w:rsidR="00142B8F" w:rsidRDefault="00142B8F">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_Toc145094256 \h </w:instrText>
      </w:r>
      <w:r>
        <w:fldChar w:fldCharType="separate"/>
      </w:r>
      <w:r>
        <w:t>227</w:t>
      </w:r>
      <w:r>
        <w:fldChar w:fldCharType="end"/>
      </w:r>
    </w:p>
    <w:p w14:paraId="219B138B" w14:textId="4B39AFF9" w:rsidR="00142B8F" w:rsidRDefault="00142B8F">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_Toc145094257 \h </w:instrText>
      </w:r>
      <w:r>
        <w:fldChar w:fldCharType="separate"/>
      </w:r>
      <w:r>
        <w:t>227</w:t>
      </w:r>
      <w:r>
        <w:fldChar w:fldCharType="end"/>
      </w:r>
    </w:p>
    <w:p w14:paraId="55498D8B" w14:textId="39957CF1" w:rsidR="00142B8F" w:rsidRDefault="00142B8F">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_Toc145094258 \h </w:instrText>
      </w:r>
      <w:r>
        <w:fldChar w:fldCharType="separate"/>
      </w:r>
      <w:r>
        <w:t>227</w:t>
      </w:r>
      <w:r>
        <w:fldChar w:fldCharType="end"/>
      </w:r>
    </w:p>
    <w:p w14:paraId="01C7E35E" w14:textId="4FA1A53C" w:rsidR="00142B8F" w:rsidRDefault="00142B8F">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_Toc145094259 \h </w:instrText>
      </w:r>
      <w:r>
        <w:fldChar w:fldCharType="separate"/>
      </w:r>
      <w:r>
        <w:t>228</w:t>
      </w:r>
      <w:r>
        <w:fldChar w:fldCharType="end"/>
      </w:r>
    </w:p>
    <w:p w14:paraId="6C6A46C4" w14:textId="3B11751D" w:rsidR="00142B8F" w:rsidRDefault="00142B8F">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_Toc145094260 \h </w:instrText>
      </w:r>
      <w:r>
        <w:fldChar w:fldCharType="separate"/>
      </w:r>
      <w:r>
        <w:t>228</w:t>
      </w:r>
      <w:r>
        <w:fldChar w:fldCharType="end"/>
      </w:r>
    </w:p>
    <w:p w14:paraId="4429C132" w14:textId="17A9C473" w:rsidR="00142B8F" w:rsidRDefault="00142B8F">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_Toc145094261 \h </w:instrText>
      </w:r>
      <w:r>
        <w:fldChar w:fldCharType="separate"/>
      </w:r>
      <w:r>
        <w:t>228</w:t>
      </w:r>
      <w:r>
        <w:fldChar w:fldCharType="end"/>
      </w:r>
    </w:p>
    <w:p w14:paraId="10E56C9D" w14:textId="17C430E3" w:rsidR="00142B8F" w:rsidRDefault="00142B8F">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_Toc145094262 \h </w:instrText>
      </w:r>
      <w:r>
        <w:fldChar w:fldCharType="separate"/>
      </w:r>
      <w:r>
        <w:t>228</w:t>
      </w:r>
      <w:r>
        <w:fldChar w:fldCharType="end"/>
      </w:r>
    </w:p>
    <w:p w14:paraId="4C848785" w14:textId="5B49CDE6" w:rsidR="00142B8F" w:rsidRDefault="00142B8F">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_Toc145094263 \h </w:instrText>
      </w:r>
      <w:r>
        <w:fldChar w:fldCharType="separate"/>
      </w:r>
      <w:r>
        <w:t>229</w:t>
      </w:r>
      <w:r>
        <w:fldChar w:fldCharType="end"/>
      </w:r>
    </w:p>
    <w:p w14:paraId="134FD3E8" w14:textId="1FBEF921" w:rsidR="00142B8F" w:rsidRDefault="00142B8F">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_Toc145094264 \h </w:instrText>
      </w:r>
      <w:r>
        <w:fldChar w:fldCharType="separate"/>
      </w:r>
      <w:r>
        <w:t>229</w:t>
      </w:r>
      <w:r>
        <w:fldChar w:fldCharType="end"/>
      </w:r>
    </w:p>
    <w:p w14:paraId="788135E8" w14:textId="0C5E7407" w:rsidR="00142B8F" w:rsidRDefault="00142B8F">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_Toc145094265 \h </w:instrText>
      </w:r>
      <w:r>
        <w:fldChar w:fldCharType="separate"/>
      </w:r>
      <w:r>
        <w:t>229</w:t>
      </w:r>
      <w:r>
        <w:fldChar w:fldCharType="end"/>
      </w:r>
    </w:p>
    <w:p w14:paraId="0FFE0231" w14:textId="0FECF7CB" w:rsidR="00142B8F" w:rsidRDefault="00142B8F">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_Toc145094266 \h </w:instrText>
      </w:r>
      <w:r>
        <w:fldChar w:fldCharType="separate"/>
      </w:r>
      <w:r>
        <w:t>230</w:t>
      </w:r>
      <w:r>
        <w:fldChar w:fldCharType="end"/>
      </w:r>
    </w:p>
    <w:p w14:paraId="1EA6BD7D" w14:textId="43138D83" w:rsidR="00142B8F" w:rsidRDefault="00142B8F">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_Toc145094267 \h </w:instrText>
      </w:r>
      <w:r>
        <w:fldChar w:fldCharType="separate"/>
      </w:r>
      <w:r>
        <w:t>231</w:t>
      </w:r>
      <w:r>
        <w:fldChar w:fldCharType="end"/>
      </w:r>
    </w:p>
    <w:p w14:paraId="7DC013E9" w14:textId="6DD8A892" w:rsidR="00142B8F" w:rsidRDefault="00142B8F">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_Toc145094268 \h </w:instrText>
      </w:r>
      <w:r>
        <w:fldChar w:fldCharType="separate"/>
      </w:r>
      <w:r>
        <w:t>232</w:t>
      </w:r>
      <w:r>
        <w:fldChar w:fldCharType="end"/>
      </w:r>
    </w:p>
    <w:p w14:paraId="4CC8D7FE" w14:textId="18B09802" w:rsidR="00142B8F" w:rsidRDefault="00142B8F">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_Toc145094269 \h </w:instrText>
      </w:r>
      <w:r>
        <w:fldChar w:fldCharType="separate"/>
      </w:r>
      <w:r>
        <w:t>232</w:t>
      </w:r>
      <w:r>
        <w:fldChar w:fldCharType="end"/>
      </w:r>
    </w:p>
    <w:p w14:paraId="5012F8F9" w14:textId="20E2A6A5" w:rsidR="00142B8F" w:rsidRDefault="00142B8F">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_Toc145094270 \h </w:instrText>
      </w:r>
      <w:r>
        <w:fldChar w:fldCharType="separate"/>
      </w:r>
      <w:r>
        <w:t>232</w:t>
      </w:r>
      <w:r>
        <w:fldChar w:fldCharType="end"/>
      </w:r>
    </w:p>
    <w:p w14:paraId="02E65029" w14:textId="13D17E87" w:rsidR="00142B8F" w:rsidRDefault="00142B8F">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_Toc145094271 \h </w:instrText>
      </w:r>
      <w:r>
        <w:fldChar w:fldCharType="separate"/>
      </w:r>
      <w:r>
        <w:t>233</w:t>
      </w:r>
      <w:r>
        <w:fldChar w:fldCharType="end"/>
      </w:r>
    </w:p>
    <w:p w14:paraId="589DF75B" w14:textId="621B1F77" w:rsidR="00142B8F" w:rsidRDefault="00142B8F">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_Toc145094272 \h </w:instrText>
      </w:r>
      <w:r>
        <w:fldChar w:fldCharType="separate"/>
      </w:r>
      <w:r>
        <w:t>233</w:t>
      </w:r>
      <w:r>
        <w:fldChar w:fldCharType="end"/>
      </w:r>
    </w:p>
    <w:p w14:paraId="3F273C52" w14:textId="69E373BF" w:rsidR="00142B8F" w:rsidRDefault="00142B8F">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_Toc145094273 \h </w:instrText>
      </w:r>
      <w:r>
        <w:fldChar w:fldCharType="separate"/>
      </w:r>
      <w:r>
        <w:t>233</w:t>
      </w:r>
      <w:r>
        <w:fldChar w:fldCharType="end"/>
      </w:r>
    </w:p>
    <w:p w14:paraId="5F41F399" w14:textId="1EADA70F" w:rsidR="00142B8F" w:rsidRDefault="00142B8F">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_Toc145094274 \h </w:instrText>
      </w:r>
      <w:r>
        <w:fldChar w:fldCharType="separate"/>
      </w:r>
      <w:r>
        <w:t>233</w:t>
      </w:r>
      <w:r>
        <w:fldChar w:fldCharType="end"/>
      </w:r>
    </w:p>
    <w:p w14:paraId="002B1E4F" w14:textId="013C0558" w:rsidR="00142B8F" w:rsidRDefault="00142B8F">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_Toc145094275 \h </w:instrText>
      </w:r>
      <w:r>
        <w:fldChar w:fldCharType="separate"/>
      </w:r>
      <w:r>
        <w:t>234</w:t>
      </w:r>
      <w:r>
        <w:fldChar w:fldCharType="end"/>
      </w:r>
    </w:p>
    <w:p w14:paraId="11367B7E" w14:textId="01E27824" w:rsidR="00142B8F" w:rsidRDefault="00142B8F">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_Toc145094276 \h </w:instrText>
      </w:r>
      <w:r>
        <w:fldChar w:fldCharType="separate"/>
      </w:r>
      <w:r>
        <w:t>234</w:t>
      </w:r>
      <w:r>
        <w:fldChar w:fldCharType="end"/>
      </w:r>
    </w:p>
    <w:p w14:paraId="722C4C7D" w14:textId="4AC2D262" w:rsidR="00142B8F" w:rsidRDefault="00142B8F">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_Toc145094277 \h </w:instrText>
      </w:r>
      <w:r>
        <w:fldChar w:fldCharType="separate"/>
      </w:r>
      <w:r>
        <w:t>234</w:t>
      </w:r>
      <w:r>
        <w:fldChar w:fldCharType="end"/>
      </w:r>
    </w:p>
    <w:p w14:paraId="287F5D11" w14:textId="7E6338DF" w:rsidR="00142B8F" w:rsidRDefault="00142B8F">
      <w:pPr>
        <w:pStyle w:val="TOC4"/>
        <w:rPr>
          <w:rFonts w:asciiTheme="minorHAnsi" w:eastAsiaTheme="minorEastAsia" w:hAnsiTheme="minorHAnsi" w:cstheme="minorBidi"/>
          <w:kern w:val="2"/>
          <w:sz w:val="22"/>
          <w:szCs w:val="22"/>
          <w:lang w:eastAsia="en-GB"/>
          <w14:ligatures w14:val="standardContextual"/>
        </w:rPr>
      </w:pPr>
      <w:r>
        <w:lastRenderedPageBreak/>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_Toc145094278 \h </w:instrText>
      </w:r>
      <w:r>
        <w:fldChar w:fldCharType="separate"/>
      </w:r>
      <w:r>
        <w:t>234</w:t>
      </w:r>
      <w:r>
        <w:fldChar w:fldCharType="end"/>
      </w:r>
    </w:p>
    <w:p w14:paraId="39221265" w14:textId="74800132" w:rsidR="00142B8F" w:rsidRDefault="00142B8F">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_Toc145094279 \h </w:instrText>
      </w:r>
      <w:r>
        <w:fldChar w:fldCharType="separate"/>
      </w:r>
      <w:r>
        <w:t>236</w:t>
      </w:r>
      <w:r>
        <w:fldChar w:fldCharType="end"/>
      </w:r>
    </w:p>
    <w:p w14:paraId="6B286F86" w14:textId="26090AFF" w:rsidR="00142B8F" w:rsidRDefault="00142B8F">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_Toc145094280 \h </w:instrText>
      </w:r>
      <w:r>
        <w:fldChar w:fldCharType="separate"/>
      </w:r>
      <w:r>
        <w:t>240</w:t>
      </w:r>
      <w:r>
        <w:fldChar w:fldCharType="end"/>
      </w:r>
    </w:p>
    <w:p w14:paraId="094B68C9" w14:textId="44B80C54" w:rsidR="00142B8F" w:rsidRDefault="00142B8F">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_Toc145094281 \h </w:instrText>
      </w:r>
      <w:r>
        <w:fldChar w:fldCharType="separate"/>
      </w:r>
      <w:r>
        <w:t>240</w:t>
      </w:r>
      <w:r>
        <w:fldChar w:fldCharType="end"/>
      </w:r>
    </w:p>
    <w:p w14:paraId="2CFF994C" w14:textId="1FBB1CA6" w:rsidR="00142B8F" w:rsidRDefault="00142B8F">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_Toc145094282 \h </w:instrText>
      </w:r>
      <w:r>
        <w:fldChar w:fldCharType="separate"/>
      </w:r>
      <w:r>
        <w:t>240</w:t>
      </w:r>
      <w:r>
        <w:fldChar w:fldCharType="end"/>
      </w:r>
    </w:p>
    <w:p w14:paraId="64A8CDE0" w14:textId="1876BE6D" w:rsidR="00142B8F" w:rsidRDefault="00142B8F">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_Toc145094283 \h </w:instrText>
      </w:r>
      <w:r>
        <w:fldChar w:fldCharType="separate"/>
      </w:r>
      <w:r>
        <w:t>240</w:t>
      </w:r>
      <w:r>
        <w:fldChar w:fldCharType="end"/>
      </w:r>
    </w:p>
    <w:p w14:paraId="3AEEFF57" w14:textId="728FEC1B" w:rsidR="00142B8F" w:rsidRDefault="00142B8F">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_Toc145094284 \h </w:instrText>
      </w:r>
      <w:r>
        <w:fldChar w:fldCharType="separate"/>
      </w:r>
      <w:r>
        <w:t>240</w:t>
      </w:r>
      <w:r>
        <w:fldChar w:fldCharType="end"/>
      </w:r>
    </w:p>
    <w:p w14:paraId="7DC674D5" w14:textId="108F74BC" w:rsidR="00142B8F" w:rsidRDefault="00142B8F">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5D565C">
        <w:rPr>
          <w:rFonts w:cs="v4.2.0"/>
        </w:rPr>
        <w:t>Procedure</w:t>
      </w:r>
      <w:r>
        <w:tab/>
      </w:r>
      <w:r>
        <w:fldChar w:fldCharType="begin"/>
      </w:r>
      <w:r>
        <w:instrText xml:space="preserve"> PAGEREF _Toc145094285 \h </w:instrText>
      </w:r>
      <w:r>
        <w:fldChar w:fldCharType="separate"/>
      </w:r>
      <w:r>
        <w:t>241</w:t>
      </w:r>
      <w:r>
        <w:fldChar w:fldCharType="end"/>
      </w:r>
    </w:p>
    <w:p w14:paraId="417D137A" w14:textId="7F39F4DB" w:rsidR="00142B8F" w:rsidRDefault="00142B8F">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_Toc145094286 \h </w:instrText>
      </w:r>
      <w:r>
        <w:fldChar w:fldCharType="separate"/>
      </w:r>
      <w:r>
        <w:t>241</w:t>
      </w:r>
      <w:r>
        <w:fldChar w:fldCharType="end"/>
      </w:r>
    </w:p>
    <w:p w14:paraId="76611226" w14:textId="1AEF086F" w:rsidR="00142B8F" w:rsidRDefault="00142B8F">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_Toc145094287 \h </w:instrText>
      </w:r>
      <w:r>
        <w:fldChar w:fldCharType="separate"/>
      </w:r>
      <w:r>
        <w:t>241</w:t>
      </w:r>
      <w:r>
        <w:fldChar w:fldCharType="end"/>
      </w:r>
    </w:p>
    <w:p w14:paraId="05022C0D" w14:textId="568E9F6E" w:rsidR="00142B8F" w:rsidRDefault="00142B8F">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_Toc145094288 \h </w:instrText>
      </w:r>
      <w:r>
        <w:fldChar w:fldCharType="separate"/>
      </w:r>
      <w:r>
        <w:t>242</w:t>
      </w:r>
      <w:r>
        <w:fldChar w:fldCharType="end"/>
      </w:r>
    </w:p>
    <w:p w14:paraId="3F60A618" w14:textId="2FE5AF13" w:rsidR="00142B8F" w:rsidRDefault="00142B8F">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_Toc145094289 \h </w:instrText>
      </w:r>
      <w:r>
        <w:fldChar w:fldCharType="separate"/>
      </w:r>
      <w:r>
        <w:t>242</w:t>
      </w:r>
      <w:r>
        <w:fldChar w:fldCharType="end"/>
      </w:r>
    </w:p>
    <w:p w14:paraId="79D0C979" w14:textId="1878792D" w:rsidR="00142B8F" w:rsidRDefault="00142B8F">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_Toc145094290 \h </w:instrText>
      </w:r>
      <w:r>
        <w:fldChar w:fldCharType="separate"/>
      </w:r>
      <w:r>
        <w:t>242</w:t>
      </w:r>
      <w:r>
        <w:fldChar w:fldCharType="end"/>
      </w:r>
    </w:p>
    <w:p w14:paraId="59CE103B" w14:textId="5C23334D" w:rsidR="00142B8F" w:rsidRDefault="00142B8F">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_Toc145094291 \h </w:instrText>
      </w:r>
      <w:r>
        <w:fldChar w:fldCharType="separate"/>
      </w:r>
      <w:r>
        <w:t>243</w:t>
      </w:r>
      <w:r>
        <w:fldChar w:fldCharType="end"/>
      </w:r>
    </w:p>
    <w:p w14:paraId="51518937" w14:textId="1829115C" w:rsidR="00142B8F" w:rsidRDefault="00142B8F">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_Toc145094292 \h </w:instrText>
      </w:r>
      <w:r>
        <w:fldChar w:fldCharType="separate"/>
      </w:r>
      <w:r>
        <w:t>243</w:t>
      </w:r>
      <w:r>
        <w:fldChar w:fldCharType="end"/>
      </w:r>
    </w:p>
    <w:p w14:paraId="4009DE65" w14:textId="7D8AA93F" w:rsidR="00142B8F" w:rsidRDefault="00142B8F">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_Toc145094293 \h </w:instrText>
      </w:r>
      <w:r>
        <w:fldChar w:fldCharType="separate"/>
      </w:r>
      <w:r>
        <w:t>243</w:t>
      </w:r>
      <w:r>
        <w:fldChar w:fldCharType="end"/>
      </w:r>
    </w:p>
    <w:p w14:paraId="55A5933E" w14:textId="182D9D67" w:rsidR="00142B8F" w:rsidRDefault="00142B8F">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_Toc145094294 \h </w:instrText>
      </w:r>
      <w:r>
        <w:fldChar w:fldCharType="separate"/>
      </w:r>
      <w:r>
        <w:t>244</w:t>
      </w:r>
      <w:r>
        <w:fldChar w:fldCharType="end"/>
      </w:r>
    </w:p>
    <w:p w14:paraId="4C0EA776" w14:textId="083F0457" w:rsidR="00142B8F" w:rsidRDefault="00142B8F">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_Toc145094295 \h </w:instrText>
      </w:r>
      <w:r>
        <w:fldChar w:fldCharType="separate"/>
      </w:r>
      <w:r>
        <w:t>245</w:t>
      </w:r>
      <w:r>
        <w:fldChar w:fldCharType="end"/>
      </w:r>
    </w:p>
    <w:p w14:paraId="693B2FF5" w14:textId="0245CAA7" w:rsidR="00142B8F" w:rsidRDefault="00142B8F">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_Toc145094296 \h </w:instrText>
      </w:r>
      <w:r>
        <w:fldChar w:fldCharType="separate"/>
      </w:r>
      <w:r>
        <w:t>246</w:t>
      </w:r>
      <w:r>
        <w:fldChar w:fldCharType="end"/>
      </w:r>
    </w:p>
    <w:p w14:paraId="1EABBEE5" w14:textId="79C68827" w:rsidR="00142B8F" w:rsidRDefault="00142B8F">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_Toc145094297 \h </w:instrText>
      </w:r>
      <w:r>
        <w:fldChar w:fldCharType="separate"/>
      </w:r>
      <w:r>
        <w:t>246</w:t>
      </w:r>
      <w:r>
        <w:fldChar w:fldCharType="end"/>
      </w:r>
    </w:p>
    <w:p w14:paraId="3DC71874" w14:textId="1FB6C38F" w:rsidR="00142B8F" w:rsidRDefault="00142B8F">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_Toc145094298 \h </w:instrText>
      </w:r>
      <w:r>
        <w:fldChar w:fldCharType="separate"/>
      </w:r>
      <w:r>
        <w:t>247</w:t>
      </w:r>
      <w:r>
        <w:fldChar w:fldCharType="end"/>
      </w:r>
    </w:p>
    <w:p w14:paraId="1A01FC00" w14:textId="4DB6BD40" w:rsidR="00142B8F" w:rsidRDefault="00142B8F">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_Toc145094299 \h </w:instrText>
      </w:r>
      <w:r>
        <w:fldChar w:fldCharType="separate"/>
      </w:r>
      <w:r>
        <w:t>249</w:t>
      </w:r>
      <w:r>
        <w:fldChar w:fldCharType="end"/>
      </w:r>
    </w:p>
    <w:p w14:paraId="592D4804" w14:textId="0210DFE1" w:rsidR="00142B8F" w:rsidRDefault="00142B8F">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_Toc145094300 \h </w:instrText>
      </w:r>
      <w:r>
        <w:fldChar w:fldCharType="separate"/>
      </w:r>
      <w:r>
        <w:t>249</w:t>
      </w:r>
      <w:r>
        <w:fldChar w:fldCharType="end"/>
      </w:r>
    </w:p>
    <w:p w14:paraId="3930AE40" w14:textId="7CFEDE24" w:rsidR="00142B8F" w:rsidRDefault="00142B8F">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_Toc145094301 \h </w:instrText>
      </w:r>
      <w:r>
        <w:fldChar w:fldCharType="separate"/>
      </w:r>
      <w:r>
        <w:t>249</w:t>
      </w:r>
      <w:r>
        <w:fldChar w:fldCharType="end"/>
      </w:r>
    </w:p>
    <w:p w14:paraId="1B999D33" w14:textId="00580CFA" w:rsidR="00142B8F" w:rsidRDefault="00142B8F">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_Toc145094302 \h </w:instrText>
      </w:r>
      <w:r>
        <w:fldChar w:fldCharType="separate"/>
      </w:r>
      <w:r>
        <w:t>250</w:t>
      </w:r>
      <w:r>
        <w:fldChar w:fldCharType="end"/>
      </w:r>
    </w:p>
    <w:p w14:paraId="6F308019" w14:textId="74E6D2C7" w:rsidR="00142B8F" w:rsidRDefault="00142B8F">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_Toc145094303 \h </w:instrText>
      </w:r>
      <w:r>
        <w:fldChar w:fldCharType="separate"/>
      </w:r>
      <w:r>
        <w:t>250</w:t>
      </w:r>
      <w:r>
        <w:fldChar w:fldCharType="end"/>
      </w:r>
    </w:p>
    <w:p w14:paraId="32AF1F5E" w14:textId="276F6282" w:rsidR="00142B8F" w:rsidRDefault="00142B8F">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_Toc145094304 \h </w:instrText>
      </w:r>
      <w:r>
        <w:fldChar w:fldCharType="separate"/>
      </w:r>
      <w:r>
        <w:t>250</w:t>
      </w:r>
      <w:r>
        <w:fldChar w:fldCharType="end"/>
      </w:r>
    </w:p>
    <w:p w14:paraId="03531C5D" w14:textId="63E0290D" w:rsidR="00142B8F" w:rsidRDefault="00142B8F">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_Toc145094305 \h </w:instrText>
      </w:r>
      <w:r>
        <w:fldChar w:fldCharType="separate"/>
      </w:r>
      <w:r>
        <w:t>250</w:t>
      </w:r>
      <w:r>
        <w:fldChar w:fldCharType="end"/>
      </w:r>
    </w:p>
    <w:p w14:paraId="2673CCA4" w14:textId="5E2C1020" w:rsidR="00142B8F" w:rsidRDefault="00142B8F">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_Toc145094306 \h </w:instrText>
      </w:r>
      <w:r>
        <w:fldChar w:fldCharType="separate"/>
      </w:r>
      <w:r>
        <w:t>250</w:t>
      </w:r>
      <w:r>
        <w:fldChar w:fldCharType="end"/>
      </w:r>
    </w:p>
    <w:p w14:paraId="437E738A" w14:textId="2A4D5321" w:rsidR="00142B8F" w:rsidRDefault="00142B8F">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_Toc145094307 \h </w:instrText>
      </w:r>
      <w:r>
        <w:fldChar w:fldCharType="separate"/>
      </w:r>
      <w:r>
        <w:t>250</w:t>
      </w:r>
      <w:r>
        <w:fldChar w:fldCharType="end"/>
      </w:r>
    </w:p>
    <w:p w14:paraId="65235C4F" w14:textId="425AEA3B" w:rsidR="00142B8F" w:rsidRDefault="00142B8F">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_Toc145094308 \h </w:instrText>
      </w:r>
      <w:r>
        <w:fldChar w:fldCharType="separate"/>
      </w:r>
      <w:r>
        <w:t>251</w:t>
      </w:r>
      <w:r>
        <w:fldChar w:fldCharType="end"/>
      </w:r>
    </w:p>
    <w:p w14:paraId="1899211D" w14:textId="11779C50" w:rsidR="00142B8F" w:rsidRDefault="00142B8F">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_Toc145094309 \h </w:instrText>
      </w:r>
      <w:r>
        <w:fldChar w:fldCharType="separate"/>
      </w:r>
      <w:r>
        <w:t>251</w:t>
      </w:r>
      <w:r>
        <w:fldChar w:fldCharType="end"/>
      </w:r>
    </w:p>
    <w:p w14:paraId="459803EA" w14:textId="28226F9C" w:rsidR="00142B8F" w:rsidRDefault="00142B8F">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_Toc145094310 \h </w:instrText>
      </w:r>
      <w:r>
        <w:fldChar w:fldCharType="separate"/>
      </w:r>
      <w:r>
        <w:t>252</w:t>
      </w:r>
      <w:r>
        <w:fldChar w:fldCharType="end"/>
      </w:r>
    </w:p>
    <w:p w14:paraId="73DB128E" w14:textId="225F6C8E" w:rsidR="00142B8F" w:rsidRDefault="00142B8F">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_Toc145094311 \h </w:instrText>
      </w:r>
      <w:r>
        <w:fldChar w:fldCharType="separate"/>
      </w:r>
      <w:r>
        <w:t>252</w:t>
      </w:r>
      <w:r>
        <w:fldChar w:fldCharType="end"/>
      </w:r>
    </w:p>
    <w:p w14:paraId="3663B6AA" w14:textId="31E94B8C" w:rsidR="00142B8F" w:rsidRDefault="00142B8F">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_Toc145094312 \h </w:instrText>
      </w:r>
      <w:r>
        <w:fldChar w:fldCharType="separate"/>
      </w:r>
      <w:r>
        <w:t>252</w:t>
      </w:r>
      <w:r>
        <w:fldChar w:fldCharType="end"/>
      </w:r>
    </w:p>
    <w:p w14:paraId="2A6372F2" w14:textId="69886DD3" w:rsidR="00142B8F" w:rsidRDefault="00142B8F">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_Toc145094313 \h </w:instrText>
      </w:r>
      <w:r>
        <w:fldChar w:fldCharType="separate"/>
      </w:r>
      <w:r>
        <w:t>252</w:t>
      </w:r>
      <w:r>
        <w:fldChar w:fldCharType="end"/>
      </w:r>
    </w:p>
    <w:p w14:paraId="443D89ED" w14:textId="0F3E9DE1" w:rsidR="00142B8F" w:rsidRDefault="00142B8F">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_Toc145094314 \h </w:instrText>
      </w:r>
      <w:r>
        <w:fldChar w:fldCharType="separate"/>
      </w:r>
      <w:r>
        <w:t>253</w:t>
      </w:r>
      <w:r>
        <w:fldChar w:fldCharType="end"/>
      </w:r>
    </w:p>
    <w:p w14:paraId="07E1250A" w14:textId="42E4AF36" w:rsidR="00142B8F" w:rsidRDefault="00142B8F">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_Toc145094315 \h </w:instrText>
      </w:r>
      <w:r>
        <w:fldChar w:fldCharType="separate"/>
      </w:r>
      <w:r>
        <w:t>258</w:t>
      </w:r>
      <w:r>
        <w:fldChar w:fldCharType="end"/>
      </w:r>
    </w:p>
    <w:p w14:paraId="63569F3D" w14:textId="22F3017B" w:rsidR="00142B8F" w:rsidRDefault="00142B8F">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_Toc145094316 \h </w:instrText>
      </w:r>
      <w:r>
        <w:fldChar w:fldCharType="separate"/>
      </w:r>
      <w:r>
        <w:t>276</w:t>
      </w:r>
      <w:r>
        <w:fldChar w:fldCharType="end"/>
      </w:r>
    </w:p>
    <w:p w14:paraId="0D27C041" w14:textId="1FD226B3" w:rsidR="00142B8F" w:rsidRDefault="00142B8F">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_Toc145094317 \h </w:instrText>
      </w:r>
      <w:r>
        <w:fldChar w:fldCharType="separate"/>
      </w:r>
      <w:r>
        <w:t>276</w:t>
      </w:r>
      <w:r>
        <w:fldChar w:fldCharType="end"/>
      </w:r>
    </w:p>
    <w:p w14:paraId="49072FF7" w14:textId="59C9B23E" w:rsidR="00142B8F" w:rsidRDefault="00142B8F">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_Toc145094318 \h </w:instrText>
      </w:r>
      <w:r>
        <w:fldChar w:fldCharType="separate"/>
      </w:r>
      <w:r>
        <w:t>280</w:t>
      </w:r>
      <w:r>
        <w:fldChar w:fldCharType="end"/>
      </w:r>
    </w:p>
    <w:p w14:paraId="33C7F2F8" w14:textId="39E9233F" w:rsidR="00142B8F" w:rsidRDefault="00142B8F">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_Toc145094319 \h </w:instrText>
      </w:r>
      <w:r>
        <w:fldChar w:fldCharType="separate"/>
      </w:r>
      <w:r>
        <w:t>284</w:t>
      </w:r>
      <w:r>
        <w:fldChar w:fldCharType="end"/>
      </w:r>
    </w:p>
    <w:p w14:paraId="18C0DE93" w14:textId="14767679" w:rsidR="00142B8F" w:rsidRDefault="00142B8F">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_Toc145094320 \h </w:instrText>
      </w:r>
      <w:r>
        <w:fldChar w:fldCharType="separate"/>
      </w:r>
      <w:r>
        <w:t>284</w:t>
      </w:r>
      <w:r>
        <w:fldChar w:fldCharType="end"/>
      </w:r>
    </w:p>
    <w:p w14:paraId="3A277602" w14:textId="5AAD6DAE" w:rsidR="00142B8F" w:rsidRDefault="00142B8F">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_Toc145094321 \h </w:instrText>
      </w:r>
      <w:r>
        <w:fldChar w:fldCharType="separate"/>
      </w:r>
      <w:r>
        <w:t>288</w:t>
      </w:r>
      <w:r>
        <w:fldChar w:fldCharType="end"/>
      </w:r>
    </w:p>
    <w:p w14:paraId="16E704F1" w14:textId="1F924B51" w:rsidR="00142B8F" w:rsidRDefault="00142B8F">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_Toc145094322 \h </w:instrText>
      </w:r>
      <w:r>
        <w:fldChar w:fldCharType="separate"/>
      </w:r>
      <w:r>
        <w:t>293</w:t>
      </w:r>
      <w:r>
        <w:fldChar w:fldCharType="end"/>
      </w:r>
    </w:p>
    <w:p w14:paraId="37B55FB4" w14:textId="619C6F62" w:rsidR="00142B8F" w:rsidRDefault="00142B8F">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_Toc145094323 \h </w:instrText>
      </w:r>
      <w:r>
        <w:fldChar w:fldCharType="separate"/>
      </w:r>
      <w:r>
        <w:t>293</w:t>
      </w:r>
      <w:r>
        <w:fldChar w:fldCharType="end"/>
      </w:r>
    </w:p>
    <w:p w14:paraId="4425412D" w14:textId="2EFE5330" w:rsidR="00142B8F" w:rsidRDefault="00142B8F">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_Toc145094324 \h </w:instrText>
      </w:r>
      <w:r>
        <w:fldChar w:fldCharType="separate"/>
      </w:r>
      <w:r>
        <w:t>293</w:t>
      </w:r>
      <w:r>
        <w:fldChar w:fldCharType="end"/>
      </w:r>
    </w:p>
    <w:p w14:paraId="64422B72" w14:textId="2DAA3A9F" w:rsidR="00142B8F" w:rsidRDefault="00142B8F">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_Toc145094325 \h </w:instrText>
      </w:r>
      <w:r>
        <w:fldChar w:fldCharType="separate"/>
      </w:r>
      <w:r>
        <w:t>294</w:t>
      </w:r>
      <w:r>
        <w:fldChar w:fldCharType="end"/>
      </w:r>
    </w:p>
    <w:p w14:paraId="598994EC" w14:textId="3E6C27FF" w:rsidR="00142B8F" w:rsidRDefault="00142B8F">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_Toc145094326 \h </w:instrText>
      </w:r>
      <w:r>
        <w:fldChar w:fldCharType="separate"/>
      </w:r>
      <w:r>
        <w:t>294</w:t>
      </w:r>
      <w:r>
        <w:fldChar w:fldCharType="end"/>
      </w:r>
    </w:p>
    <w:p w14:paraId="0E22F9C7" w14:textId="55814993" w:rsidR="00142B8F" w:rsidRDefault="00142B8F">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_Toc145094327 \h </w:instrText>
      </w:r>
      <w:r>
        <w:fldChar w:fldCharType="separate"/>
      </w:r>
      <w:r>
        <w:t>294</w:t>
      </w:r>
      <w:r>
        <w:fldChar w:fldCharType="end"/>
      </w:r>
    </w:p>
    <w:p w14:paraId="6ED50B2D" w14:textId="70AE246B" w:rsidR="00142B8F" w:rsidRDefault="00142B8F">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_Toc145094328 \h </w:instrText>
      </w:r>
      <w:r>
        <w:fldChar w:fldCharType="separate"/>
      </w:r>
      <w:r>
        <w:t>294</w:t>
      </w:r>
      <w:r>
        <w:fldChar w:fldCharType="end"/>
      </w:r>
    </w:p>
    <w:p w14:paraId="7E1AACEA" w14:textId="23548438" w:rsidR="00142B8F" w:rsidRDefault="00142B8F">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_Toc145094329 \h </w:instrText>
      </w:r>
      <w:r>
        <w:fldChar w:fldCharType="separate"/>
      </w:r>
      <w:r>
        <w:t>294</w:t>
      </w:r>
      <w:r>
        <w:fldChar w:fldCharType="end"/>
      </w:r>
    </w:p>
    <w:p w14:paraId="606878AE" w14:textId="559A888D" w:rsidR="00142B8F" w:rsidRDefault="00142B8F">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_Toc145094330 \h </w:instrText>
      </w:r>
      <w:r>
        <w:fldChar w:fldCharType="separate"/>
      </w:r>
      <w:r>
        <w:t>294</w:t>
      </w:r>
      <w:r>
        <w:fldChar w:fldCharType="end"/>
      </w:r>
    </w:p>
    <w:p w14:paraId="22EA85CD" w14:textId="4CCF004E" w:rsidR="00142B8F" w:rsidRDefault="00142B8F">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_Toc145094331 \h </w:instrText>
      </w:r>
      <w:r>
        <w:fldChar w:fldCharType="separate"/>
      </w:r>
      <w:r>
        <w:t>294</w:t>
      </w:r>
      <w:r>
        <w:fldChar w:fldCharType="end"/>
      </w:r>
    </w:p>
    <w:p w14:paraId="1A1BD41B" w14:textId="4F20E175" w:rsidR="00142B8F" w:rsidRDefault="00142B8F">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_Toc145094332 \h </w:instrText>
      </w:r>
      <w:r>
        <w:fldChar w:fldCharType="separate"/>
      </w:r>
      <w:r>
        <w:t>295</w:t>
      </w:r>
      <w:r>
        <w:fldChar w:fldCharType="end"/>
      </w:r>
    </w:p>
    <w:p w14:paraId="38A4BFFD" w14:textId="06BE1B2C" w:rsidR="00142B8F" w:rsidRDefault="00142B8F">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_Toc145094333 \h </w:instrText>
      </w:r>
      <w:r>
        <w:fldChar w:fldCharType="separate"/>
      </w:r>
      <w:r>
        <w:t>296</w:t>
      </w:r>
      <w:r>
        <w:fldChar w:fldCharType="end"/>
      </w:r>
    </w:p>
    <w:p w14:paraId="23661EE2" w14:textId="1895FF7E" w:rsidR="00142B8F" w:rsidRDefault="00142B8F">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_Toc145094334 \h </w:instrText>
      </w:r>
      <w:r>
        <w:fldChar w:fldCharType="separate"/>
      </w:r>
      <w:r>
        <w:t>296</w:t>
      </w:r>
      <w:r>
        <w:fldChar w:fldCharType="end"/>
      </w:r>
    </w:p>
    <w:p w14:paraId="1FBB9301" w14:textId="682767EE" w:rsidR="00142B8F" w:rsidRDefault="00142B8F">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_Toc145094335 \h </w:instrText>
      </w:r>
      <w:r>
        <w:fldChar w:fldCharType="separate"/>
      </w:r>
      <w:r>
        <w:t>296</w:t>
      </w:r>
      <w:r>
        <w:fldChar w:fldCharType="end"/>
      </w:r>
    </w:p>
    <w:p w14:paraId="7A034B1A" w14:textId="2031D047" w:rsidR="00142B8F" w:rsidRDefault="00142B8F">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_Toc145094336 \h </w:instrText>
      </w:r>
      <w:r>
        <w:fldChar w:fldCharType="separate"/>
      </w:r>
      <w:r>
        <w:t>297</w:t>
      </w:r>
      <w:r>
        <w:fldChar w:fldCharType="end"/>
      </w:r>
    </w:p>
    <w:p w14:paraId="6B65180F" w14:textId="749ED0B1" w:rsidR="00142B8F" w:rsidRDefault="00142B8F">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_Toc145094337 \h </w:instrText>
      </w:r>
      <w:r>
        <w:fldChar w:fldCharType="separate"/>
      </w:r>
      <w:r>
        <w:t>297</w:t>
      </w:r>
      <w:r>
        <w:fldChar w:fldCharType="end"/>
      </w:r>
    </w:p>
    <w:p w14:paraId="2058DBC8" w14:textId="0EF8242F" w:rsidR="00142B8F" w:rsidRDefault="00142B8F">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_Toc145094338 \h </w:instrText>
      </w:r>
      <w:r>
        <w:fldChar w:fldCharType="separate"/>
      </w:r>
      <w:r>
        <w:t>297</w:t>
      </w:r>
      <w:r>
        <w:fldChar w:fldCharType="end"/>
      </w:r>
    </w:p>
    <w:p w14:paraId="0BF44387" w14:textId="5ECCB557" w:rsidR="00142B8F" w:rsidRDefault="00142B8F">
      <w:pPr>
        <w:pStyle w:val="TOC5"/>
        <w:rPr>
          <w:rFonts w:asciiTheme="minorHAnsi" w:eastAsiaTheme="minorEastAsia" w:hAnsiTheme="minorHAnsi" w:cstheme="minorBidi"/>
          <w:kern w:val="2"/>
          <w:sz w:val="22"/>
          <w:szCs w:val="22"/>
          <w:lang w:eastAsia="en-GB"/>
          <w14:ligatures w14:val="standardContextual"/>
        </w:rPr>
      </w:pPr>
      <w:r>
        <w:lastRenderedPageBreak/>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_Toc145094339 \h </w:instrText>
      </w:r>
      <w:r>
        <w:fldChar w:fldCharType="separate"/>
      </w:r>
      <w:r>
        <w:t>298</w:t>
      </w:r>
      <w:r>
        <w:fldChar w:fldCharType="end"/>
      </w:r>
    </w:p>
    <w:p w14:paraId="34CF4A8A" w14:textId="0053E12D" w:rsidR="00142B8F" w:rsidRDefault="00142B8F">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_Toc145094340 \h </w:instrText>
      </w:r>
      <w:r>
        <w:fldChar w:fldCharType="separate"/>
      </w:r>
      <w:r>
        <w:t>298</w:t>
      </w:r>
      <w:r>
        <w:fldChar w:fldCharType="end"/>
      </w:r>
    </w:p>
    <w:p w14:paraId="0F6B6854" w14:textId="1268683B" w:rsidR="00142B8F" w:rsidRDefault="00142B8F">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_Toc145094341 \h </w:instrText>
      </w:r>
      <w:r>
        <w:fldChar w:fldCharType="separate"/>
      </w:r>
      <w:r>
        <w:t>299</w:t>
      </w:r>
      <w:r>
        <w:fldChar w:fldCharType="end"/>
      </w:r>
    </w:p>
    <w:p w14:paraId="268E09FA" w14:textId="76586043" w:rsidR="00142B8F" w:rsidRDefault="00142B8F">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_Toc145094342 \h </w:instrText>
      </w:r>
      <w:r>
        <w:fldChar w:fldCharType="separate"/>
      </w:r>
      <w:r>
        <w:t>299</w:t>
      </w:r>
      <w:r>
        <w:fldChar w:fldCharType="end"/>
      </w:r>
    </w:p>
    <w:p w14:paraId="32217CC9" w14:textId="5C9B6925" w:rsidR="00142B8F" w:rsidRDefault="00142B8F">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_Toc145094343 \h </w:instrText>
      </w:r>
      <w:r>
        <w:fldChar w:fldCharType="separate"/>
      </w:r>
      <w:r>
        <w:t>299</w:t>
      </w:r>
      <w:r>
        <w:fldChar w:fldCharType="end"/>
      </w:r>
    </w:p>
    <w:p w14:paraId="49BCF101" w14:textId="2B332913" w:rsidR="00142B8F" w:rsidRDefault="00142B8F">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_Toc145094344 \h </w:instrText>
      </w:r>
      <w:r>
        <w:fldChar w:fldCharType="separate"/>
      </w:r>
      <w:r>
        <w:t>299</w:t>
      </w:r>
      <w:r>
        <w:fldChar w:fldCharType="end"/>
      </w:r>
    </w:p>
    <w:p w14:paraId="70767FDD" w14:textId="27E6542D" w:rsidR="00142B8F" w:rsidRDefault="00142B8F">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_Toc145094345 \h </w:instrText>
      </w:r>
      <w:r>
        <w:fldChar w:fldCharType="separate"/>
      </w:r>
      <w:r>
        <w:t>299</w:t>
      </w:r>
      <w:r>
        <w:fldChar w:fldCharType="end"/>
      </w:r>
    </w:p>
    <w:p w14:paraId="0D142C96" w14:textId="53AB9B21" w:rsidR="00142B8F" w:rsidRDefault="00142B8F">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_Toc145094346 \h </w:instrText>
      </w:r>
      <w:r>
        <w:fldChar w:fldCharType="separate"/>
      </w:r>
      <w:r>
        <w:t>299</w:t>
      </w:r>
      <w:r>
        <w:fldChar w:fldCharType="end"/>
      </w:r>
    </w:p>
    <w:p w14:paraId="59FF2E2A" w14:textId="678FCB2D" w:rsidR="00142B8F" w:rsidRDefault="00142B8F">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D565C">
        <w:rPr>
          <w:rFonts w:cs="v4.2.0"/>
        </w:rPr>
        <w:t>Procedure</w:t>
      </w:r>
      <w:r>
        <w:tab/>
      </w:r>
      <w:r>
        <w:fldChar w:fldCharType="begin"/>
      </w:r>
      <w:r>
        <w:instrText xml:space="preserve"> PAGEREF _Toc145094347 \h </w:instrText>
      </w:r>
      <w:r>
        <w:fldChar w:fldCharType="separate"/>
      </w:r>
      <w:r>
        <w:t>300</w:t>
      </w:r>
      <w:r>
        <w:fldChar w:fldCharType="end"/>
      </w:r>
    </w:p>
    <w:p w14:paraId="2D9AD986" w14:textId="6F9EDDBD" w:rsidR="00142B8F" w:rsidRDefault="00142B8F">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_Toc145094348 \h </w:instrText>
      </w:r>
      <w:r>
        <w:fldChar w:fldCharType="separate"/>
      </w:r>
      <w:r>
        <w:t>300</w:t>
      </w:r>
      <w:r>
        <w:fldChar w:fldCharType="end"/>
      </w:r>
    </w:p>
    <w:p w14:paraId="2897C279" w14:textId="74FD660F" w:rsidR="00142B8F" w:rsidRDefault="00142B8F">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_Toc145094349 \h </w:instrText>
      </w:r>
      <w:r>
        <w:fldChar w:fldCharType="separate"/>
      </w:r>
      <w:r>
        <w:t>300</w:t>
      </w:r>
      <w:r>
        <w:fldChar w:fldCharType="end"/>
      </w:r>
    </w:p>
    <w:p w14:paraId="610C58CC" w14:textId="2AFE21E6" w:rsidR="00142B8F" w:rsidRDefault="00142B8F">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_Toc145094350 \h </w:instrText>
      </w:r>
      <w:r>
        <w:fldChar w:fldCharType="separate"/>
      </w:r>
      <w:r>
        <w:t>300</w:t>
      </w:r>
      <w:r>
        <w:fldChar w:fldCharType="end"/>
      </w:r>
    </w:p>
    <w:p w14:paraId="31B776D5" w14:textId="332B0872" w:rsidR="00142B8F" w:rsidRDefault="00142B8F">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_Toc145094351 \h </w:instrText>
      </w:r>
      <w:r>
        <w:fldChar w:fldCharType="separate"/>
      </w:r>
      <w:r>
        <w:t>301</w:t>
      </w:r>
      <w:r>
        <w:fldChar w:fldCharType="end"/>
      </w:r>
    </w:p>
    <w:p w14:paraId="6656925B" w14:textId="17276209" w:rsidR="00142B8F" w:rsidRDefault="00142B8F">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_Toc145094352 \h </w:instrText>
      </w:r>
      <w:r>
        <w:fldChar w:fldCharType="separate"/>
      </w:r>
      <w:r>
        <w:t>301</w:t>
      </w:r>
      <w:r>
        <w:fldChar w:fldCharType="end"/>
      </w:r>
    </w:p>
    <w:p w14:paraId="2239AA1E" w14:textId="5A49556B" w:rsidR="00142B8F" w:rsidRDefault="00142B8F">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_Toc145094353 \h </w:instrText>
      </w:r>
      <w:r>
        <w:fldChar w:fldCharType="separate"/>
      </w:r>
      <w:r>
        <w:t>301</w:t>
      </w:r>
      <w:r>
        <w:fldChar w:fldCharType="end"/>
      </w:r>
    </w:p>
    <w:p w14:paraId="193FFA72" w14:textId="56C6B7A0" w:rsidR="00142B8F" w:rsidRDefault="00142B8F">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_Toc145094354 \h </w:instrText>
      </w:r>
      <w:r>
        <w:fldChar w:fldCharType="separate"/>
      </w:r>
      <w:r>
        <w:t>301</w:t>
      </w:r>
      <w:r>
        <w:fldChar w:fldCharType="end"/>
      </w:r>
    </w:p>
    <w:p w14:paraId="4677AE12" w14:textId="1664E8FB" w:rsidR="00142B8F" w:rsidRDefault="00142B8F">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_Toc145094355 \h </w:instrText>
      </w:r>
      <w:r>
        <w:fldChar w:fldCharType="separate"/>
      </w:r>
      <w:r>
        <w:t>301</w:t>
      </w:r>
      <w:r>
        <w:fldChar w:fldCharType="end"/>
      </w:r>
    </w:p>
    <w:p w14:paraId="785DCD64" w14:textId="2081DF63" w:rsidR="00142B8F" w:rsidRDefault="00142B8F">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_Toc145094356 \h </w:instrText>
      </w:r>
      <w:r>
        <w:fldChar w:fldCharType="separate"/>
      </w:r>
      <w:r>
        <w:t>303</w:t>
      </w:r>
      <w:r>
        <w:fldChar w:fldCharType="end"/>
      </w:r>
    </w:p>
    <w:p w14:paraId="419D61E6" w14:textId="6314CDA0" w:rsidR="00142B8F" w:rsidRDefault="00142B8F">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_Toc145094357 \h </w:instrText>
      </w:r>
      <w:r>
        <w:fldChar w:fldCharType="separate"/>
      </w:r>
      <w:r>
        <w:t>307</w:t>
      </w:r>
      <w:r>
        <w:fldChar w:fldCharType="end"/>
      </w:r>
    </w:p>
    <w:p w14:paraId="4DC19609" w14:textId="7C72ABD9" w:rsidR="00142B8F" w:rsidRDefault="00142B8F">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_Toc145094358 \h </w:instrText>
      </w:r>
      <w:r>
        <w:fldChar w:fldCharType="separate"/>
      </w:r>
      <w:r>
        <w:t>308</w:t>
      </w:r>
      <w:r>
        <w:fldChar w:fldCharType="end"/>
      </w:r>
    </w:p>
    <w:p w14:paraId="16A5BD2D" w14:textId="6510F5C7" w:rsidR="00142B8F" w:rsidRDefault="00142B8F">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_Toc145094359 \h </w:instrText>
      </w:r>
      <w:r>
        <w:fldChar w:fldCharType="separate"/>
      </w:r>
      <w:r>
        <w:t>309</w:t>
      </w:r>
      <w:r>
        <w:fldChar w:fldCharType="end"/>
      </w:r>
    </w:p>
    <w:p w14:paraId="6F571C05" w14:textId="177B371C" w:rsidR="00142B8F" w:rsidRDefault="00142B8F">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_Toc145094360 \h </w:instrText>
      </w:r>
      <w:r>
        <w:fldChar w:fldCharType="separate"/>
      </w:r>
      <w:r>
        <w:t>312</w:t>
      </w:r>
      <w:r>
        <w:fldChar w:fldCharType="end"/>
      </w:r>
    </w:p>
    <w:p w14:paraId="7BDAE040" w14:textId="2F7B24DF" w:rsidR="00142B8F" w:rsidRDefault="00142B8F">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_Toc145094361 \h </w:instrText>
      </w:r>
      <w:r>
        <w:fldChar w:fldCharType="separate"/>
      </w:r>
      <w:r>
        <w:t>312</w:t>
      </w:r>
      <w:r>
        <w:fldChar w:fldCharType="end"/>
      </w:r>
    </w:p>
    <w:p w14:paraId="16DA01F2" w14:textId="6C460221" w:rsidR="00142B8F" w:rsidRDefault="00142B8F">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_Toc145094362 \h </w:instrText>
      </w:r>
      <w:r>
        <w:fldChar w:fldCharType="separate"/>
      </w:r>
      <w:r>
        <w:t>312</w:t>
      </w:r>
      <w:r>
        <w:fldChar w:fldCharType="end"/>
      </w:r>
    </w:p>
    <w:p w14:paraId="44895CC8" w14:textId="2A6C8FB8" w:rsidR="00142B8F" w:rsidRDefault="00142B8F">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_Toc145094363 \h </w:instrText>
      </w:r>
      <w:r>
        <w:fldChar w:fldCharType="separate"/>
      </w:r>
      <w:r>
        <w:t>312</w:t>
      </w:r>
      <w:r>
        <w:fldChar w:fldCharType="end"/>
      </w:r>
    </w:p>
    <w:p w14:paraId="64B94383" w14:textId="2171D4BC" w:rsidR="00142B8F" w:rsidRDefault="00142B8F">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_Toc145094364 \h </w:instrText>
      </w:r>
      <w:r>
        <w:fldChar w:fldCharType="separate"/>
      </w:r>
      <w:r>
        <w:t>313</w:t>
      </w:r>
      <w:r>
        <w:fldChar w:fldCharType="end"/>
      </w:r>
    </w:p>
    <w:p w14:paraId="325FF725" w14:textId="7F885AA1" w:rsidR="00142B8F" w:rsidRDefault="00142B8F">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_Toc145094365 \h </w:instrText>
      </w:r>
      <w:r>
        <w:fldChar w:fldCharType="separate"/>
      </w:r>
      <w:r>
        <w:t>313</w:t>
      </w:r>
      <w:r>
        <w:fldChar w:fldCharType="end"/>
      </w:r>
    </w:p>
    <w:p w14:paraId="26991844" w14:textId="7619F095" w:rsidR="00142B8F" w:rsidRDefault="00142B8F">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_Toc145094366 \h </w:instrText>
      </w:r>
      <w:r>
        <w:fldChar w:fldCharType="separate"/>
      </w:r>
      <w:r>
        <w:t>313</w:t>
      </w:r>
      <w:r>
        <w:fldChar w:fldCharType="end"/>
      </w:r>
    </w:p>
    <w:p w14:paraId="5A44A9AA" w14:textId="5658D368" w:rsidR="00142B8F" w:rsidRDefault="00142B8F">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_Toc145094367 \h </w:instrText>
      </w:r>
      <w:r>
        <w:fldChar w:fldCharType="separate"/>
      </w:r>
      <w:r>
        <w:t>313</w:t>
      </w:r>
      <w:r>
        <w:fldChar w:fldCharType="end"/>
      </w:r>
    </w:p>
    <w:p w14:paraId="172DCB1B" w14:textId="79B9B05E" w:rsidR="00142B8F" w:rsidRDefault="00142B8F">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_Toc145094368 \h </w:instrText>
      </w:r>
      <w:r>
        <w:fldChar w:fldCharType="separate"/>
      </w:r>
      <w:r>
        <w:t>317</w:t>
      </w:r>
      <w:r>
        <w:fldChar w:fldCharType="end"/>
      </w:r>
    </w:p>
    <w:p w14:paraId="52D5974F" w14:textId="244B1C8A" w:rsidR="00142B8F" w:rsidRDefault="00142B8F">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_Toc145094369 \h </w:instrText>
      </w:r>
      <w:r>
        <w:fldChar w:fldCharType="separate"/>
      </w:r>
      <w:r>
        <w:t>317</w:t>
      </w:r>
      <w:r>
        <w:fldChar w:fldCharType="end"/>
      </w:r>
    </w:p>
    <w:p w14:paraId="671A9CFF" w14:textId="70A924E6" w:rsidR="00142B8F" w:rsidRDefault="00142B8F">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_Toc145094370 \h </w:instrText>
      </w:r>
      <w:r>
        <w:fldChar w:fldCharType="separate"/>
      </w:r>
      <w:r>
        <w:t>318</w:t>
      </w:r>
      <w:r>
        <w:fldChar w:fldCharType="end"/>
      </w:r>
    </w:p>
    <w:p w14:paraId="0305C0AD" w14:textId="14395A6B" w:rsidR="00142B8F" w:rsidRDefault="00142B8F">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_Toc145094371 \h </w:instrText>
      </w:r>
      <w:r>
        <w:fldChar w:fldCharType="separate"/>
      </w:r>
      <w:r>
        <w:t>318</w:t>
      </w:r>
      <w:r>
        <w:fldChar w:fldCharType="end"/>
      </w:r>
    </w:p>
    <w:p w14:paraId="0EBD5EC1" w14:textId="6FA05327" w:rsidR="00142B8F" w:rsidRDefault="00142B8F">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_Toc145094372 \h </w:instrText>
      </w:r>
      <w:r>
        <w:fldChar w:fldCharType="separate"/>
      </w:r>
      <w:r>
        <w:t>318</w:t>
      </w:r>
      <w:r>
        <w:fldChar w:fldCharType="end"/>
      </w:r>
    </w:p>
    <w:p w14:paraId="11E8C48C" w14:textId="312ABF43" w:rsidR="00142B8F" w:rsidRDefault="00142B8F">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_Toc145094373 \h </w:instrText>
      </w:r>
      <w:r>
        <w:fldChar w:fldCharType="separate"/>
      </w:r>
      <w:r>
        <w:t>319</w:t>
      </w:r>
      <w:r>
        <w:fldChar w:fldCharType="end"/>
      </w:r>
    </w:p>
    <w:p w14:paraId="29C8DC58" w14:textId="28C30EBA" w:rsidR="00142B8F" w:rsidRDefault="00142B8F">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_Toc145094374 \h </w:instrText>
      </w:r>
      <w:r>
        <w:fldChar w:fldCharType="separate"/>
      </w:r>
      <w:r>
        <w:t>319</w:t>
      </w:r>
      <w:r>
        <w:fldChar w:fldCharType="end"/>
      </w:r>
    </w:p>
    <w:p w14:paraId="19B9D943" w14:textId="3B35923A" w:rsidR="00142B8F" w:rsidRDefault="00142B8F">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_Toc145094375 \h </w:instrText>
      </w:r>
      <w:r>
        <w:fldChar w:fldCharType="separate"/>
      </w:r>
      <w:r>
        <w:t>319</w:t>
      </w:r>
      <w:r>
        <w:fldChar w:fldCharType="end"/>
      </w:r>
    </w:p>
    <w:p w14:paraId="09D0A926" w14:textId="180C2DB1" w:rsidR="00142B8F" w:rsidRDefault="00142B8F">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_Toc145094376 \h </w:instrText>
      </w:r>
      <w:r>
        <w:fldChar w:fldCharType="separate"/>
      </w:r>
      <w:r>
        <w:t>319</w:t>
      </w:r>
      <w:r>
        <w:fldChar w:fldCharType="end"/>
      </w:r>
    </w:p>
    <w:p w14:paraId="24F5C70F" w14:textId="3B57D576" w:rsidR="00142B8F" w:rsidRDefault="00142B8F">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_Toc145094377 \h </w:instrText>
      </w:r>
      <w:r>
        <w:fldChar w:fldCharType="separate"/>
      </w:r>
      <w:r>
        <w:t>319</w:t>
      </w:r>
      <w:r>
        <w:fldChar w:fldCharType="end"/>
      </w:r>
    </w:p>
    <w:p w14:paraId="03E26365" w14:textId="60BDD493" w:rsidR="00142B8F" w:rsidRDefault="00142B8F">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_Toc145094378 \h </w:instrText>
      </w:r>
      <w:r>
        <w:fldChar w:fldCharType="separate"/>
      </w:r>
      <w:r>
        <w:t>319</w:t>
      </w:r>
      <w:r>
        <w:fldChar w:fldCharType="end"/>
      </w:r>
    </w:p>
    <w:p w14:paraId="1F0BBE1C" w14:textId="1C578991" w:rsidR="00142B8F" w:rsidRDefault="00142B8F">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_Toc145094379 \h </w:instrText>
      </w:r>
      <w:r>
        <w:fldChar w:fldCharType="separate"/>
      </w:r>
      <w:r>
        <w:t>320</w:t>
      </w:r>
      <w:r>
        <w:fldChar w:fldCharType="end"/>
      </w:r>
    </w:p>
    <w:p w14:paraId="2088F64A" w14:textId="13FB0AC8" w:rsidR="00142B8F" w:rsidRDefault="00142B8F">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_Toc145094380 \h </w:instrText>
      </w:r>
      <w:r>
        <w:fldChar w:fldCharType="separate"/>
      </w:r>
      <w:r>
        <w:t>320</w:t>
      </w:r>
      <w:r>
        <w:fldChar w:fldCharType="end"/>
      </w:r>
    </w:p>
    <w:p w14:paraId="415D3E9D" w14:textId="52A490F1" w:rsidR="00142B8F" w:rsidRDefault="00142B8F">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_Toc145094381 \h </w:instrText>
      </w:r>
      <w:r>
        <w:fldChar w:fldCharType="separate"/>
      </w:r>
      <w:r>
        <w:t>320</w:t>
      </w:r>
      <w:r>
        <w:fldChar w:fldCharType="end"/>
      </w:r>
    </w:p>
    <w:p w14:paraId="3137DCAF" w14:textId="56D7D023" w:rsidR="00142B8F" w:rsidRDefault="00142B8F">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_Toc145094382 \h </w:instrText>
      </w:r>
      <w:r>
        <w:fldChar w:fldCharType="separate"/>
      </w:r>
      <w:r>
        <w:t>320</w:t>
      </w:r>
      <w:r>
        <w:fldChar w:fldCharType="end"/>
      </w:r>
    </w:p>
    <w:p w14:paraId="471A02A3" w14:textId="1A044E15" w:rsidR="00142B8F" w:rsidRDefault="00142B8F">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_Toc145094383 \h </w:instrText>
      </w:r>
      <w:r>
        <w:fldChar w:fldCharType="separate"/>
      </w:r>
      <w:r>
        <w:t>321</w:t>
      </w:r>
      <w:r>
        <w:fldChar w:fldCharType="end"/>
      </w:r>
    </w:p>
    <w:p w14:paraId="4BE3F19E" w14:textId="3062AD8D" w:rsidR="00142B8F" w:rsidRDefault="00142B8F">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_Toc145094384 \h </w:instrText>
      </w:r>
      <w:r>
        <w:fldChar w:fldCharType="separate"/>
      </w:r>
      <w:r>
        <w:t>321</w:t>
      </w:r>
      <w:r>
        <w:fldChar w:fldCharType="end"/>
      </w:r>
    </w:p>
    <w:p w14:paraId="02B92267" w14:textId="4BE73BBA" w:rsidR="00142B8F" w:rsidRDefault="00142B8F">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_Toc145094385 \h </w:instrText>
      </w:r>
      <w:r>
        <w:fldChar w:fldCharType="separate"/>
      </w:r>
      <w:r>
        <w:t>321</w:t>
      </w:r>
      <w:r>
        <w:fldChar w:fldCharType="end"/>
      </w:r>
    </w:p>
    <w:p w14:paraId="13698164" w14:textId="48BF16C2" w:rsidR="00142B8F" w:rsidRDefault="00142B8F">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_Toc145094386 \h </w:instrText>
      </w:r>
      <w:r>
        <w:fldChar w:fldCharType="separate"/>
      </w:r>
      <w:r>
        <w:t>321</w:t>
      </w:r>
      <w:r>
        <w:fldChar w:fldCharType="end"/>
      </w:r>
    </w:p>
    <w:p w14:paraId="5195A71B" w14:textId="02B92BE3" w:rsidR="00142B8F" w:rsidRDefault="00142B8F">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_Toc145094387 \h </w:instrText>
      </w:r>
      <w:r>
        <w:fldChar w:fldCharType="separate"/>
      </w:r>
      <w:r>
        <w:t>321</w:t>
      </w:r>
      <w:r>
        <w:fldChar w:fldCharType="end"/>
      </w:r>
    </w:p>
    <w:p w14:paraId="7538961D" w14:textId="41A62914" w:rsidR="00142B8F" w:rsidRDefault="00142B8F">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_Toc145094388 \h </w:instrText>
      </w:r>
      <w:r>
        <w:fldChar w:fldCharType="separate"/>
      </w:r>
      <w:r>
        <w:t>321</w:t>
      </w:r>
      <w:r>
        <w:fldChar w:fldCharType="end"/>
      </w:r>
    </w:p>
    <w:p w14:paraId="16E3D88A" w14:textId="514ECE2F" w:rsidR="00142B8F" w:rsidRDefault="00142B8F">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_Toc145094389 \h </w:instrText>
      </w:r>
      <w:r>
        <w:fldChar w:fldCharType="separate"/>
      </w:r>
      <w:r>
        <w:t>322</w:t>
      </w:r>
      <w:r>
        <w:fldChar w:fldCharType="end"/>
      </w:r>
    </w:p>
    <w:p w14:paraId="3DF6DF4E" w14:textId="02863F1C" w:rsidR="00142B8F" w:rsidRDefault="00142B8F">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_Toc145094390 \h </w:instrText>
      </w:r>
      <w:r>
        <w:fldChar w:fldCharType="separate"/>
      </w:r>
      <w:r>
        <w:t>322</w:t>
      </w:r>
      <w:r>
        <w:fldChar w:fldCharType="end"/>
      </w:r>
    </w:p>
    <w:p w14:paraId="42E17D84" w14:textId="49EABFAC" w:rsidR="00142B8F" w:rsidRDefault="00142B8F">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_Toc145094391 \h </w:instrText>
      </w:r>
      <w:r>
        <w:fldChar w:fldCharType="separate"/>
      </w:r>
      <w:r>
        <w:t>322</w:t>
      </w:r>
      <w:r>
        <w:fldChar w:fldCharType="end"/>
      </w:r>
    </w:p>
    <w:p w14:paraId="5F99040C" w14:textId="306B8F7E" w:rsidR="00142B8F" w:rsidRDefault="00142B8F">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_Toc145094392 \h </w:instrText>
      </w:r>
      <w:r>
        <w:fldChar w:fldCharType="separate"/>
      </w:r>
      <w:r>
        <w:t>322</w:t>
      </w:r>
      <w:r>
        <w:fldChar w:fldCharType="end"/>
      </w:r>
    </w:p>
    <w:p w14:paraId="0C3D2B10" w14:textId="4E3FD75A" w:rsidR="00142B8F" w:rsidRDefault="00142B8F">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_Toc145094393 \h </w:instrText>
      </w:r>
      <w:r>
        <w:fldChar w:fldCharType="separate"/>
      </w:r>
      <w:r>
        <w:t>322</w:t>
      </w:r>
      <w:r>
        <w:fldChar w:fldCharType="end"/>
      </w:r>
    </w:p>
    <w:p w14:paraId="21A9AB1A" w14:textId="1BDB7A7F" w:rsidR="00142B8F" w:rsidRDefault="00142B8F">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_Toc145094394 \h </w:instrText>
      </w:r>
      <w:r>
        <w:fldChar w:fldCharType="separate"/>
      </w:r>
      <w:r>
        <w:t>322</w:t>
      </w:r>
      <w:r>
        <w:fldChar w:fldCharType="end"/>
      </w:r>
    </w:p>
    <w:p w14:paraId="0515D752" w14:textId="171F71C2" w:rsidR="00142B8F" w:rsidRDefault="00142B8F">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_Toc145094395 \h </w:instrText>
      </w:r>
      <w:r>
        <w:fldChar w:fldCharType="separate"/>
      </w:r>
      <w:r>
        <w:t>322</w:t>
      </w:r>
      <w:r>
        <w:fldChar w:fldCharType="end"/>
      </w:r>
    </w:p>
    <w:p w14:paraId="31F21438" w14:textId="74BBAF76" w:rsidR="00142B8F" w:rsidRDefault="00142B8F">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_Toc145094396 \h </w:instrText>
      </w:r>
      <w:r>
        <w:fldChar w:fldCharType="separate"/>
      </w:r>
      <w:r>
        <w:t>322</w:t>
      </w:r>
      <w:r>
        <w:fldChar w:fldCharType="end"/>
      </w:r>
    </w:p>
    <w:p w14:paraId="2EFE815C" w14:textId="32F512F5" w:rsidR="00142B8F" w:rsidRDefault="00142B8F">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_Toc145094397 \h </w:instrText>
      </w:r>
      <w:r>
        <w:fldChar w:fldCharType="separate"/>
      </w:r>
      <w:r>
        <w:t>323</w:t>
      </w:r>
      <w:r>
        <w:fldChar w:fldCharType="end"/>
      </w:r>
    </w:p>
    <w:p w14:paraId="74B5782A" w14:textId="24BB8F2F" w:rsidR="00142B8F" w:rsidRDefault="00142B8F">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_Toc145094398 \h </w:instrText>
      </w:r>
      <w:r>
        <w:fldChar w:fldCharType="separate"/>
      </w:r>
      <w:r>
        <w:t>323</w:t>
      </w:r>
      <w:r>
        <w:fldChar w:fldCharType="end"/>
      </w:r>
    </w:p>
    <w:p w14:paraId="70CFE9FA" w14:textId="76D6D224" w:rsidR="00142B8F" w:rsidRDefault="00142B8F">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_Toc145094399 \h </w:instrText>
      </w:r>
      <w:r>
        <w:fldChar w:fldCharType="separate"/>
      </w:r>
      <w:r>
        <w:t>323</w:t>
      </w:r>
      <w:r>
        <w:fldChar w:fldCharType="end"/>
      </w:r>
    </w:p>
    <w:p w14:paraId="73500C6F" w14:textId="3451CDF4" w:rsidR="00142B8F" w:rsidRDefault="00142B8F">
      <w:pPr>
        <w:pStyle w:val="TOC4"/>
        <w:rPr>
          <w:rFonts w:asciiTheme="minorHAnsi" w:eastAsiaTheme="minorEastAsia" w:hAnsiTheme="minorHAnsi" w:cstheme="minorBidi"/>
          <w:kern w:val="2"/>
          <w:sz w:val="22"/>
          <w:szCs w:val="22"/>
          <w:lang w:eastAsia="en-GB"/>
          <w14:ligatures w14:val="standardContextual"/>
        </w:rPr>
      </w:pPr>
      <w:r>
        <w:lastRenderedPageBreak/>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_Toc145094400 \h </w:instrText>
      </w:r>
      <w:r>
        <w:fldChar w:fldCharType="separate"/>
      </w:r>
      <w:r>
        <w:t>323</w:t>
      </w:r>
      <w:r>
        <w:fldChar w:fldCharType="end"/>
      </w:r>
    </w:p>
    <w:p w14:paraId="60F9FED3" w14:textId="39E772D9" w:rsidR="00142B8F" w:rsidRDefault="00142B8F">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_Toc145094401 \h </w:instrText>
      </w:r>
      <w:r>
        <w:fldChar w:fldCharType="separate"/>
      </w:r>
      <w:r>
        <w:t>323</w:t>
      </w:r>
      <w:r>
        <w:fldChar w:fldCharType="end"/>
      </w:r>
    </w:p>
    <w:p w14:paraId="71B1D245" w14:textId="7CF8F3F8" w:rsidR="00142B8F" w:rsidRDefault="00142B8F">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_Toc145094402 \h </w:instrText>
      </w:r>
      <w:r>
        <w:fldChar w:fldCharType="separate"/>
      </w:r>
      <w:r>
        <w:t>323</w:t>
      </w:r>
      <w:r>
        <w:fldChar w:fldCharType="end"/>
      </w:r>
    </w:p>
    <w:p w14:paraId="4DDC974E" w14:textId="7606D452" w:rsidR="00142B8F" w:rsidRDefault="00142B8F">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_Toc145094403 \h </w:instrText>
      </w:r>
      <w:r>
        <w:fldChar w:fldCharType="separate"/>
      </w:r>
      <w:r>
        <w:t>325</w:t>
      </w:r>
      <w:r>
        <w:fldChar w:fldCharType="end"/>
      </w:r>
    </w:p>
    <w:p w14:paraId="22A55717" w14:textId="00697B69" w:rsidR="00142B8F" w:rsidRDefault="00142B8F">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_Toc145094404 \h </w:instrText>
      </w:r>
      <w:r>
        <w:fldChar w:fldCharType="separate"/>
      </w:r>
      <w:r>
        <w:t>326</w:t>
      </w:r>
      <w:r>
        <w:fldChar w:fldCharType="end"/>
      </w:r>
    </w:p>
    <w:p w14:paraId="3C0AD955" w14:textId="3F925965" w:rsidR="00142B8F" w:rsidRDefault="00142B8F">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_Toc145094405 \h </w:instrText>
      </w:r>
      <w:r>
        <w:fldChar w:fldCharType="separate"/>
      </w:r>
      <w:r>
        <w:t>326</w:t>
      </w:r>
      <w:r>
        <w:fldChar w:fldCharType="end"/>
      </w:r>
    </w:p>
    <w:p w14:paraId="074072C4" w14:textId="43CFBC40" w:rsidR="00142B8F" w:rsidRDefault="00142B8F">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5D565C">
        <w:rPr>
          <w:rFonts w:cs="v4.2.0"/>
        </w:rPr>
        <w:t>Normal test environment</w:t>
      </w:r>
      <w:r>
        <w:tab/>
      </w:r>
      <w:r>
        <w:fldChar w:fldCharType="begin"/>
      </w:r>
      <w:r>
        <w:instrText xml:space="preserve"> PAGEREF _Toc145094406 \h </w:instrText>
      </w:r>
      <w:r>
        <w:fldChar w:fldCharType="separate"/>
      </w:r>
      <w:r>
        <w:t>326</w:t>
      </w:r>
      <w:r>
        <w:fldChar w:fldCharType="end"/>
      </w:r>
    </w:p>
    <w:p w14:paraId="4E7F775C" w14:textId="2ABB7C9F" w:rsidR="00142B8F" w:rsidRDefault="00142B8F">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5D565C">
        <w:rPr>
          <w:rFonts w:cs="v4.2.0"/>
        </w:rPr>
        <w:t>Extreme test environment</w:t>
      </w:r>
      <w:r>
        <w:tab/>
      </w:r>
      <w:r>
        <w:fldChar w:fldCharType="begin"/>
      </w:r>
      <w:r>
        <w:instrText xml:space="preserve"> PAGEREF _Toc145094407 \h </w:instrText>
      </w:r>
      <w:r>
        <w:fldChar w:fldCharType="separate"/>
      </w:r>
      <w:r>
        <w:t>326</w:t>
      </w:r>
      <w:r>
        <w:fldChar w:fldCharType="end"/>
      </w:r>
    </w:p>
    <w:p w14:paraId="0B12DA12" w14:textId="0015503E" w:rsidR="00142B8F" w:rsidRDefault="00142B8F">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_Toc145094408 \h </w:instrText>
      </w:r>
      <w:r>
        <w:fldChar w:fldCharType="separate"/>
      </w:r>
      <w:r>
        <w:t>326</w:t>
      </w:r>
      <w:r>
        <w:fldChar w:fldCharType="end"/>
      </w:r>
    </w:p>
    <w:p w14:paraId="6D448940" w14:textId="190EC83F" w:rsidR="00142B8F" w:rsidRDefault="00142B8F">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_Toc145094409 \h </w:instrText>
      </w:r>
      <w:r>
        <w:fldChar w:fldCharType="separate"/>
      </w:r>
      <w:r>
        <w:t>326</w:t>
      </w:r>
      <w:r>
        <w:fldChar w:fldCharType="end"/>
      </w:r>
    </w:p>
    <w:p w14:paraId="79525C99" w14:textId="4B08AD3C" w:rsidR="00142B8F" w:rsidRDefault="00142B8F">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5D565C">
        <w:rPr>
          <w:rFonts w:cs="v4.2.0"/>
        </w:rPr>
        <w:t>Vibration</w:t>
      </w:r>
      <w:r>
        <w:tab/>
      </w:r>
      <w:r>
        <w:fldChar w:fldCharType="begin"/>
      </w:r>
      <w:r>
        <w:instrText xml:space="preserve"> PAGEREF _Toc145094410 \h </w:instrText>
      </w:r>
      <w:r>
        <w:fldChar w:fldCharType="separate"/>
      </w:r>
      <w:r>
        <w:t>327</w:t>
      </w:r>
      <w:r>
        <w:fldChar w:fldCharType="end"/>
      </w:r>
    </w:p>
    <w:p w14:paraId="67B75FA0" w14:textId="7D8C4A86" w:rsidR="00142B8F" w:rsidRDefault="00142B8F">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5D565C">
        <w:rPr>
          <w:rFonts w:cs="v4.2.0"/>
        </w:rPr>
        <w:t>Power supply</w:t>
      </w:r>
      <w:r>
        <w:tab/>
      </w:r>
      <w:r>
        <w:fldChar w:fldCharType="begin"/>
      </w:r>
      <w:r>
        <w:instrText xml:space="preserve"> PAGEREF _Toc145094411 \h </w:instrText>
      </w:r>
      <w:r>
        <w:fldChar w:fldCharType="separate"/>
      </w:r>
      <w:r>
        <w:t>327</w:t>
      </w:r>
      <w:r>
        <w:fldChar w:fldCharType="end"/>
      </w:r>
    </w:p>
    <w:p w14:paraId="00DC7BAF" w14:textId="22E99283" w:rsidR="00142B8F" w:rsidRDefault="00142B8F">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_Toc145094412 \h </w:instrText>
      </w:r>
      <w:r>
        <w:fldChar w:fldCharType="separate"/>
      </w:r>
      <w:r>
        <w:t>327</w:t>
      </w:r>
      <w:r>
        <w:fldChar w:fldCharType="end"/>
      </w:r>
    </w:p>
    <w:p w14:paraId="25819409" w14:textId="79495EC2" w:rsidR="00142B8F" w:rsidRDefault="00142B8F">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_Toc145094413 \h </w:instrText>
      </w:r>
      <w:r>
        <w:fldChar w:fldCharType="separate"/>
      </w:r>
      <w:r>
        <w:t>328</w:t>
      </w:r>
      <w:r>
        <w:fldChar w:fldCharType="end"/>
      </w:r>
    </w:p>
    <w:p w14:paraId="7718DE3B" w14:textId="3BE0B8D5" w:rsidR="00142B8F" w:rsidRDefault="00142B8F">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_Toc145094414 \h </w:instrText>
      </w:r>
      <w:r>
        <w:fldChar w:fldCharType="separate"/>
      </w:r>
      <w:r>
        <w:t>329</w:t>
      </w:r>
      <w:r>
        <w:fldChar w:fldCharType="end"/>
      </w:r>
    </w:p>
    <w:p w14:paraId="10127549" w14:textId="65A55CDD" w:rsidR="00142B8F" w:rsidRDefault="00142B8F">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_Toc145094415 \h </w:instrText>
      </w:r>
      <w:r>
        <w:fldChar w:fldCharType="separate"/>
      </w:r>
      <w:r>
        <w:t>329</w:t>
      </w:r>
      <w:r>
        <w:fldChar w:fldCharType="end"/>
      </w:r>
    </w:p>
    <w:p w14:paraId="2F2A2658" w14:textId="7BA42820" w:rsidR="00142B8F" w:rsidRDefault="00142B8F">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_Toc145094416 \h </w:instrText>
      </w:r>
      <w:r>
        <w:fldChar w:fldCharType="separate"/>
      </w:r>
      <w:r>
        <w:t>329</w:t>
      </w:r>
      <w:r>
        <w:fldChar w:fldCharType="end"/>
      </w:r>
    </w:p>
    <w:p w14:paraId="7F0DD9FA" w14:textId="26EA93B2" w:rsidR="00142B8F" w:rsidRDefault="00142B8F">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_Toc145094417 \h </w:instrText>
      </w:r>
      <w:r>
        <w:fldChar w:fldCharType="separate"/>
      </w:r>
      <w:r>
        <w:t>330</w:t>
      </w:r>
      <w:r>
        <w:fldChar w:fldCharType="end"/>
      </w:r>
    </w:p>
    <w:p w14:paraId="51704E1F" w14:textId="5EDC469B" w:rsidR="00142B8F" w:rsidRDefault="00142B8F">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_Toc145094418 \h </w:instrText>
      </w:r>
      <w:r>
        <w:fldChar w:fldCharType="separate"/>
      </w:r>
      <w:r>
        <w:t>330</w:t>
      </w:r>
      <w:r>
        <w:fldChar w:fldCharType="end"/>
      </w:r>
    </w:p>
    <w:p w14:paraId="5C71D04E" w14:textId="20D26A06" w:rsidR="00142B8F" w:rsidRDefault="00142B8F">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_Toc145094419 \h </w:instrText>
      </w:r>
      <w:r>
        <w:fldChar w:fldCharType="separate"/>
      </w:r>
      <w:r>
        <w:t>332</w:t>
      </w:r>
      <w:r>
        <w:fldChar w:fldCharType="end"/>
      </w:r>
    </w:p>
    <w:p w14:paraId="15512066" w14:textId="3156F33C" w:rsidR="00142B8F" w:rsidRDefault="00142B8F">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_Toc145094420 \h </w:instrText>
      </w:r>
      <w:r>
        <w:fldChar w:fldCharType="separate"/>
      </w:r>
      <w:r>
        <w:t>332</w:t>
      </w:r>
      <w:r>
        <w:fldChar w:fldCharType="end"/>
      </w:r>
    </w:p>
    <w:p w14:paraId="64549749" w14:textId="4C02FA12" w:rsidR="00142B8F" w:rsidRDefault="00142B8F">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_Toc145094421 \h </w:instrText>
      </w:r>
      <w:r>
        <w:fldChar w:fldCharType="separate"/>
      </w:r>
      <w:r>
        <w:t>332</w:t>
      </w:r>
      <w:r>
        <w:fldChar w:fldCharType="end"/>
      </w:r>
    </w:p>
    <w:p w14:paraId="1C3CA822" w14:textId="65053168" w:rsidR="00142B8F" w:rsidRDefault="00142B8F">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_Toc145094422 \h </w:instrText>
      </w:r>
      <w:r>
        <w:fldChar w:fldCharType="separate"/>
      </w:r>
      <w:r>
        <w:t>333</w:t>
      </w:r>
      <w:r>
        <w:fldChar w:fldCharType="end"/>
      </w:r>
    </w:p>
    <w:p w14:paraId="5E0AE74F" w14:textId="63C6D68F" w:rsidR="00142B8F" w:rsidRDefault="00142B8F">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_Toc145094423 \h </w:instrText>
      </w:r>
      <w:r>
        <w:fldChar w:fldCharType="separate"/>
      </w:r>
      <w:r>
        <w:t>333</w:t>
      </w:r>
      <w:r>
        <w:fldChar w:fldCharType="end"/>
      </w:r>
    </w:p>
    <w:p w14:paraId="63589C10" w14:textId="06968294" w:rsidR="00142B8F" w:rsidRDefault="00142B8F">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_Toc145094424 \h </w:instrText>
      </w:r>
      <w:r>
        <w:fldChar w:fldCharType="separate"/>
      </w:r>
      <w:r>
        <w:t>334</w:t>
      </w:r>
      <w:r>
        <w:fldChar w:fldCharType="end"/>
      </w:r>
    </w:p>
    <w:p w14:paraId="5967EDE6" w14:textId="311B39FC" w:rsidR="00142B8F" w:rsidRDefault="00142B8F">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_Toc145094425 \h </w:instrText>
      </w:r>
      <w:r>
        <w:fldChar w:fldCharType="separate"/>
      </w:r>
      <w:r>
        <w:t>335</w:t>
      </w:r>
      <w:r>
        <w:fldChar w:fldCharType="end"/>
      </w:r>
    </w:p>
    <w:p w14:paraId="031E7377" w14:textId="219837D2" w:rsidR="00142B8F" w:rsidRDefault="00142B8F">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_Toc145094426 \h </w:instrText>
      </w:r>
      <w:r>
        <w:fldChar w:fldCharType="separate"/>
      </w:r>
      <w:r>
        <w:t>336</w:t>
      </w:r>
      <w:r>
        <w:fldChar w:fldCharType="end"/>
      </w:r>
    </w:p>
    <w:p w14:paraId="353A35E4" w14:textId="5BF0174F" w:rsidR="00080512" w:rsidRPr="007D061B" w:rsidRDefault="00142B8F">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bookmarkStart w:id="33" w:name="_Toc145093916"/>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7D061B" w:rsidRDefault="009F084A">
      <w:r w:rsidRPr="007D061B">
        <w:t xml:space="preserve">This Technical </w:t>
      </w:r>
      <w:bookmarkStart w:id="34" w:name="spectype3"/>
      <w:r w:rsidRPr="007D061B">
        <w:t>Specification</w:t>
      </w:r>
      <w:bookmarkEnd w:id="3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5" w:name="introduction"/>
      <w:bookmarkEnd w:id="35"/>
      <w:r w:rsidRPr="007D061B">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23141515"/>
      <w:bookmarkStart w:id="53" w:name="_Toc124165600"/>
      <w:bookmarkStart w:id="54" w:name="_Toc130919158"/>
      <w:bookmarkStart w:id="55" w:name="_Toc137305872"/>
      <w:bookmarkStart w:id="56" w:name="_Toc138890074"/>
      <w:bookmarkStart w:id="57" w:name="_Toc145093917"/>
      <w:bookmarkEnd w:id="36"/>
      <w:r w:rsidR="005432EB" w:rsidRPr="007D061B">
        <w:lastRenderedPageBreak/>
        <w:t>1</w:t>
      </w:r>
      <w:r w:rsidR="005432EB" w:rsidRPr="007D061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23141516"/>
      <w:bookmarkStart w:id="74" w:name="_Toc124165601"/>
      <w:bookmarkStart w:id="75" w:name="_Toc130919159"/>
      <w:bookmarkStart w:id="76" w:name="_Toc137305873"/>
      <w:bookmarkStart w:id="77" w:name="_Toc138890075"/>
      <w:bookmarkStart w:id="78" w:name="_Toc145093918"/>
      <w:r w:rsidRPr="007D061B">
        <w:t>2</w:t>
      </w:r>
      <w:r w:rsidRPr="007D061B">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23141517"/>
      <w:bookmarkStart w:id="95" w:name="_Toc124165602"/>
      <w:bookmarkStart w:id="96" w:name="_Toc130919160"/>
      <w:bookmarkStart w:id="97" w:name="_Toc137305874"/>
      <w:bookmarkStart w:id="98" w:name="_Toc138890076"/>
      <w:bookmarkStart w:id="99" w:name="_Toc145093919"/>
      <w:r w:rsidRPr="007D061B">
        <w:t>3</w:t>
      </w:r>
      <w:r w:rsidRPr="007D061B">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7D061B" w:rsidRDefault="005432EB" w:rsidP="005432EB">
      <w:pPr>
        <w:pStyle w:val="Heading2"/>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23141518"/>
      <w:bookmarkStart w:id="116" w:name="_Toc124165603"/>
      <w:bookmarkStart w:id="117" w:name="_Toc130919161"/>
      <w:bookmarkStart w:id="118" w:name="_Toc137305875"/>
      <w:bookmarkStart w:id="119" w:name="_Toc138890077"/>
      <w:bookmarkStart w:id="120" w:name="_Toc145093920"/>
      <w:r w:rsidRPr="007D061B">
        <w:t>3.1</w:t>
      </w:r>
      <w:r w:rsidRPr="007D061B">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21" w:name="OLE_LINK44"/>
      <w:bookmarkStart w:id="12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21"/>
      <w:bookmarkEnd w:id="12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2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2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23141519"/>
      <w:bookmarkStart w:id="140" w:name="_Toc124165604"/>
      <w:bookmarkStart w:id="141" w:name="_Toc130919162"/>
      <w:bookmarkStart w:id="142" w:name="_Toc137305876"/>
      <w:bookmarkStart w:id="143" w:name="_Toc138890078"/>
      <w:bookmarkStart w:id="144" w:name="_Toc145093921"/>
      <w:r w:rsidRPr="007D061B">
        <w:t>3.2</w:t>
      </w:r>
      <w:r w:rsidRPr="007D061B">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7.5pt" o:ole="">
            <v:imagedata r:id="rId12" o:title=""/>
          </v:shape>
          <o:OLEObject Type="Embed" ProgID="Word.Picture.8" ShapeID="_x0000_i1026" DrawAspect="Content" ObjectID="_1757423220"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5pt" o:ole="">
            <v:imagedata r:id="rId14" o:title=""/>
          </v:shape>
          <o:OLEObject Type="Embed" ProgID="Word.Picture.8" ShapeID="_x0000_i1027" DrawAspect="Content" ObjectID="_1757423221"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pt" o:ole="">
            <v:imagedata r:id="rId16" o:title=""/>
          </v:shape>
          <o:OLEObject Type="Embed" ProgID="Word.Picture.8" ShapeID="_x0000_i1028" DrawAspect="Content" ObjectID="_1757423222"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23141520"/>
      <w:bookmarkStart w:id="161" w:name="_Toc124165605"/>
      <w:bookmarkStart w:id="162" w:name="_Toc130919163"/>
      <w:bookmarkStart w:id="163" w:name="_Toc137305877"/>
      <w:bookmarkStart w:id="164" w:name="_Toc138890079"/>
      <w:bookmarkStart w:id="165" w:name="_Toc145093922"/>
      <w:r w:rsidRPr="007D061B">
        <w:t>3.3</w:t>
      </w:r>
      <w:r w:rsidRPr="007D061B">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23141521"/>
      <w:bookmarkStart w:id="182" w:name="_Toc124165606"/>
      <w:bookmarkStart w:id="183" w:name="_Toc130919164"/>
      <w:bookmarkStart w:id="184" w:name="_Toc137305878"/>
      <w:bookmarkStart w:id="185" w:name="_Toc138890080"/>
      <w:bookmarkStart w:id="186" w:name="_Toc145093923"/>
      <w:r w:rsidRPr="007D061B">
        <w:rPr>
          <w:lang w:eastAsia="zh-CN"/>
        </w:rPr>
        <w:t>4</w:t>
      </w:r>
      <w:r w:rsidRPr="007D061B">
        <w:rPr>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7D061B" w:rsidRDefault="005432EB" w:rsidP="005432EB">
      <w:pPr>
        <w:pStyle w:val="Heading2"/>
        <w:rPr>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23141522"/>
      <w:bookmarkStart w:id="203" w:name="_Toc124165607"/>
      <w:bookmarkStart w:id="204" w:name="_Toc130919165"/>
      <w:bookmarkStart w:id="205" w:name="_Toc137305879"/>
      <w:bookmarkStart w:id="206" w:name="_Toc138890081"/>
      <w:bookmarkStart w:id="207" w:name="_Toc145093924"/>
      <w:r w:rsidRPr="007D061B">
        <w:rPr>
          <w:lang w:eastAsia="zh-CN"/>
        </w:rPr>
        <w:t>4.1</w:t>
      </w:r>
      <w:r w:rsidRPr="007D061B">
        <w:rPr>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7D061B" w:rsidRDefault="005432EB" w:rsidP="005432EB">
      <w:pPr>
        <w:pStyle w:val="Heading3"/>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23141523"/>
      <w:bookmarkStart w:id="224" w:name="_Toc124165608"/>
      <w:bookmarkStart w:id="225" w:name="_Toc130919166"/>
      <w:bookmarkStart w:id="226" w:name="_Toc137305880"/>
      <w:bookmarkStart w:id="227" w:name="_Toc138890082"/>
      <w:bookmarkStart w:id="228" w:name="_Toc145093925"/>
      <w:r w:rsidRPr="007D061B">
        <w:t>4.1.1</w:t>
      </w:r>
      <w:r w:rsidRPr="007D061B">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23141524"/>
      <w:bookmarkStart w:id="245" w:name="_Toc124165609"/>
      <w:bookmarkStart w:id="246" w:name="_Toc130919167"/>
      <w:bookmarkStart w:id="247" w:name="_Toc137305881"/>
      <w:bookmarkStart w:id="248" w:name="_Toc138890083"/>
      <w:bookmarkStart w:id="249" w:name="_Toc145093926"/>
      <w:r w:rsidRPr="007D061B">
        <w:t>4.1.2</w:t>
      </w:r>
      <w:r w:rsidRPr="007D061B">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7D061B" w:rsidRDefault="005432EB" w:rsidP="005432EB">
      <w:pPr>
        <w:pStyle w:val="Heading4"/>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23141525"/>
      <w:bookmarkStart w:id="266" w:name="_Toc124165610"/>
      <w:bookmarkStart w:id="267" w:name="_Toc130919168"/>
      <w:bookmarkStart w:id="268" w:name="_Toc137305882"/>
      <w:bookmarkStart w:id="269" w:name="_Toc138890084"/>
      <w:bookmarkStart w:id="270" w:name="_Toc145093927"/>
      <w:r w:rsidRPr="007D061B">
        <w:t>4.1.2.1</w:t>
      </w:r>
      <w:r w:rsidRPr="007D061B">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23141526"/>
      <w:bookmarkStart w:id="287" w:name="_Toc124165611"/>
      <w:bookmarkStart w:id="288" w:name="_Toc130919169"/>
      <w:bookmarkStart w:id="289" w:name="_Toc137305883"/>
      <w:bookmarkStart w:id="290" w:name="_Toc138890085"/>
      <w:bookmarkStart w:id="291" w:name="_Toc145093928"/>
      <w:r w:rsidRPr="007D061B">
        <w:rPr>
          <w:lang w:eastAsia="sv-SE"/>
        </w:rPr>
        <w:lastRenderedPageBreak/>
        <w:t>4.1.</w:t>
      </w:r>
      <w:r w:rsidRPr="007D061B">
        <w:t>2.2</w:t>
      </w:r>
      <w:r w:rsidRPr="007D061B">
        <w:rPr>
          <w:lang w:eastAsia="sv-SE"/>
        </w:rPr>
        <w:tab/>
        <w:t>Measurement of t</w:t>
      </w:r>
      <w:r w:rsidRPr="007D061B">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23141527"/>
      <w:bookmarkStart w:id="308" w:name="_Toc124165612"/>
      <w:bookmarkStart w:id="309" w:name="_Toc130919170"/>
      <w:bookmarkStart w:id="310" w:name="_Toc137305884"/>
      <w:bookmarkStart w:id="311" w:name="_Toc138890086"/>
      <w:bookmarkStart w:id="312" w:name="_Toc145093929"/>
      <w:r w:rsidRPr="007D061B">
        <w:rPr>
          <w:lang w:eastAsia="sv-SE"/>
        </w:rPr>
        <w:lastRenderedPageBreak/>
        <w:t>4.1.</w:t>
      </w:r>
      <w:r w:rsidRPr="007D061B">
        <w:t>2.3</w:t>
      </w:r>
      <w:r w:rsidRPr="007D061B">
        <w:rPr>
          <w:lang w:eastAsia="sv-SE"/>
        </w:rPr>
        <w:tab/>
        <w:t xml:space="preserve">Measurement of </w:t>
      </w:r>
      <w:r w:rsidRPr="007D061B">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23141528"/>
      <w:bookmarkStart w:id="329" w:name="_Toc124165613"/>
      <w:bookmarkStart w:id="330" w:name="_Toc130919171"/>
      <w:bookmarkStart w:id="331" w:name="_Toc137305885"/>
      <w:bookmarkStart w:id="332" w:name="_Toc138890087"/>
      <w:bookmarkStart w:id="333" w:name="_Toc145093930"/>
      <w:r w:rsidRPr="007D061B">
        <w:rPr>
          <w:lang w:eastAsia="sv-SE"/>
        </w:rPr>
        <w:t>4.1.</w:t>
      </w:r>
      <w:r w:rsidRPr="007D061B">
        <w:t>3</w:t>
      </w:r>
      <w:r w:rsidRPr="007D061B">
        <w:rPr>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23141529"/>
      <w:bookmarkStart w:id="350" w:name="_Toc124165614"/>
      <w:bookmarkStart w:id="351" w:name="_Toc130919172"/>
      <w:bookmarkStart w:id="352" w:name="_Toc137305886"/>
      <w:bookmarkStart w:id="353" w:name="_Toc138890088"/>
      <w:bookmarkStart w:id="354" w:name="_Toc145093931"/>
      <w:r w:rsidRPr="007D061B">
        <w:rPr>
          <w:snapToGrid w:val="0"/>
        </w:rPr>
        <w:lastRenderedPageBreak/>
        <w:t>4.2</w:t>
      </w:r>
      <w:r w:rsidRPr="007D061B">
        <w:rPr>
          <w:snapToGrid w:val="0"/>
        </w:rPr>
        <w:tab/>
      </w:r>
      <w:r w:rsidRPr="007D061B">
        <w:rPr>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pt" o:ole="">
            <v:imagedata r:id="rId18" o:title=""/>
          </v:shape>
          <o:OLEObject Type="Embed" ProgID="Word.Picture.8" ShapeID="_x0000_i1029" DrawAspect="Content" ObjectID="_1757423223"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23141530"/>
      <w:bookmarkStart w:id="372" w:name="_Toc124165615"/>
      <w:bookmarkStart w:id="373" w:name="_Toc130919173"/>
      <w:bookmarkStart w:id="374" w:name="_Toc137305887"/>
      <w:bookmarkStart w:id="375" w:name="_Toc138890089"/>
      <w:bookmarkStart w:id="376" w:name="_Toc145093932"/>
      <w:r w:rsidRPr="007D061B">
        <w:rPr>
          <w:snapToGrid w:val="0"/>
        </w:rPr>
        <w:t>4.3</w:t>
      </w:r>
      <w:r w:rsidRPr="007D061B">
        <w:rPr>
          <w:snapToGrid w:val="0"/>
        </w:rPr>
        <w:tab/>
      </w:r>
      <w:r w:rsidRPr="007D061B">
        <w:rPr>
          <w:lang w:eastAsia="zh-CN"/>
        </w:rPr>
        <w:t>Base station classes</w:t>
      </w:r>
      <w:r w:rsidRPr="007D061B">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23141531"/>
      <w:bookmarkStart w:id="393" w:name="_Toc124165616"/>
      <w:bookmarkStart w:id="394" w:name="_Toc130919174"/>
      <w:bookmarkStart w:id="395" w:name="_Toc137305888"/>
      <w:bookmarkStart w:id="396" w:name="_Toc138890090"/>
      <w:bookmarkStart w:id="397" w:name="_Toc145093933"/>
      <w:r w:rsidRPr="007D061B">
        <w:rPr>
          <w:lang w:eastAsia="zh-CN"/>
        </w:rPr>
        <w:t>4.4</w:t>
      </w:r>
      <w:r w:rsidRPr="007D061B">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23141532"/>
      <w:bookmarkStart w:id="414" w:name="_Toc124165617"/>
      <w:bookmarkStart w:id="415" w:name="_Toc130919175"/>
      <w:bookmarkStart w:id="416" w:name="_Toc137305889"/>
      <w:bookmarkStart w:id="417" w:name="_Toc138890091"/>
      <w:bookmarkStart w:id="418" w:name="_Toc145093934"/>
      <w:r w:rsidRPr="007D061B">
        <w:rPr>
          <w:lang w:eastAsia="zh-CN"/>
        </w:rPr>
        <w:lastRenderedPageBreak/>
        <w:t>4.5</w:t>
      </w:r>
      <w:r w:rsidRPr="007D061B">
        <w:rPr>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23141533"/>
      <w:bookmarkStart w:id="435" w:name="_Toc124165618"/>
      <w:bookmarkStart w:id="436" w:name="_Toc130919176"/>
      <w:bookmarkStart w:id="437" w:name="_Toc137305890"/>
      <w:bookmarkStart w:id="438" w:name="_Toc138890092"/>
      <w:bookmarkStart w:id="439" w:name="_Toc145093935"/>
      <w:r w:rsidRPr="007D061B">
        <w:rPr>
          <w:lang w:eastAsia="zh-CN"/>
        </w:rPr>
        <w:t>4.6</w:t>
      </w:r>
      <w:r w:rsidRPr="007D061B">
        <w:rPr>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23141534"/>
      <w:bookmarkStart w:id="456" w:name="_Toc124165619"/>
      <w:bookmarkStart w:id="457" w:name="_Toc130919177"/>
      <w:bookmarkStart w:id="458" w:name="_Toc137305891"/>
      <w:bookmarkStart w:id="459" w:name="_Toc138890093"/>
      <w:bookmarkStart w:id="460" w:name="_Toc145093936"/>
      <w:r w:rsidRPr="007D061B">
        <w:rPr>
          <w:lang w:eastAsia="zh-CN"/>
        </w:rPr>
        <w:t>4.7</w:t>
      </w:r>
      <w:r w:rsidRPr="007D061B">
        <w:rPr>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23141535"/>
      <w:bookmarkStart w:id="477" w:name="_Toc124165620"/>
      <w:bookmarkStart w:id="478" w:name="_Toc130919178"/>
      <w:bookmarkStart w:id="479" w:name="_Toc137305892"/>
      <w:bookmarkStart w:id="480" w:name="_Toc138890094"/>
      <w:bookmarkStart w:id="481" w:name="_Toc145093937"/>
      <w:r w:rsidRPr="007D061B">
        <w:rPr>
          <w:lang w:eastAsia="zh-CN"/>
        </w:rPr>
        <w:t>4.8</w:t>
      </w:r>
      <w:r w:rsidRPr="007D061B">
        <w:rPr>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7D061B" w:rsidRDefault="005432EB" w:rsidP="005432EB">
      <w:pPr>
        <w:pStyle w:val="Heading3"/>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23141536"/>
      <w:bookmarkStart w:id="498" w:name="_Toc124165621"/>
      <w:bookmarkStart w:id="499" w:name="_Toc130919179"/>
      <w:bookmarkStart w:id="500" w:name="_Toc137305893"/>
      <w:bookmarkStart w:id="501" w:name="_Toc138890095"/>
      <w:bookmarkStart w:id="502" w:name="_Toc145093938"/>
      <w:r w:rsidRPr="007D061B">
        <w:t>4.8.1</w:t>
      </w:r>
      <w:r w:rsidRPr="007D061B">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03" w:name="_MON_1537740340"/>
    <w:bookmarkEnd w:id="503"/>
    <w:p w14:paraId="6D2D68B7" w14:textId="77777777" w:rsidR="005432EB" w:rsidRPr="007D061B" w:rsidRDefault="005432EB" w:rsidP="005432EB">
      <w:pPr>
        <w:pStyle w:val="TH"/>
      </w:pPr>
      <w:r w:rsidRPr="007D061B">
        <w:object w:dxaOrig="9265" w:dyaOrig="4212" w14:anchorId="6701F72C">
          <v:shape id="_x0000_i1030" type="#_x0000_t75" style="width:464pt;height:210pt" o:ole="">
            <v:imagedata r:id="rId20" o:title=""/>
          </v:shape>
          <o:OLEObject Type="Embed" ProgID="Word.Picture.8" ShapeID="_x0000_i1030" DrawAspect="Content" ObjectID="_1757423224"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23141537"/>
      <w:bookmarkStart w:id="520" w:name="_Toc124165622"/>
      <w:bookmarkStart w:id="521" w:name="_Toc130919180"/>
      <w:bookmarkStart w:id="522" w:name="_Toc137305894"/>
      <w:bookmarkStart w:id="523" w:name="_Toc138890096"/>
      <w:bookmarkStart w:id="524" w:name="_Toc145093939"/>
      <w:r w:rsidRPr="007D061B">
        <w:t>4.8.2</w:t>
      </w:r>
      <w:r w:rsidRPr="007D061B">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25" w:name="_MON_1537740308"/>
    <w:bookmarkEnd w:id="525"/>
    <w:p w14:paraId="00888FAF" w14:textId="77777777" w:rsidR="005432EB" w:rsidRPr="007D061B" w:rsidRDefault="005432EB" w:rsidP="005432EB">
      <w:pPr>
        <w:pStyle w:val="TH"/>
      </w:pPr>
      <w:r w:rsidRPr="007D061B">
        <w:object w:dxaOrig="9265" w:dyaOrig="4212" w14:anchorId="5174349D">
          <v:shape id="_x0000_i1031" type="#_x0000_t75" style="width:464pt;height:210pt" o:ole="">
            <v:imagedata r:id="rId22" o:title=""/>
          </v:shape>
          <o:OLEObject Type="Embed" ProgID="Word.Picture.8" ShapeID="_x0000_i1031" DrawAspect="Content" ObjectID="_1757423225"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23141538"/>
      <w:bookmarkStart w:id="542" w:name="_Toc124165623"/>
      <w:bookmarkStart w:id="543" w:name="_Toc130919181"/>
      <w:bookmarkStart w:id="544" w:name="_Toc137305895"/>
      <w:bookmarkStart w:id="545" w:name="_Toc138890097"/>
      <w:bookmarkStart w:id="546" w:name="_Toc145093940"/>
      <w:r w:rsidRPr="007D061B">
        <w:t>4.8.3</w:t>
      </w:r>
      <w:r w:rsidRPr="007D061B">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23141539"/>
      <w:bookmarkStart w:id="563" w:name="_Toc124165624"/>
      <w:bookmarkStart w:id="564" w:name="_Toc130919182"/>
      <w:bookmarkStart w:id="565" w:name="_Toc137305896"/>
      <w:bookmarkStart w:id="566" w:name="_Toc138890098"/>
      <w:bookmarkStart w:id="567" w:name="_Toc145093941"/>
      <w:r w:rsidRPr="007D061B">
        <w:t>4.8.4</w:t>
      </w:r>
      <w:r w:rsidRPr="007D061B">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23141540"/>
      <w:bookmarkStart w:id="584" w:name="_Toc124165625"/>
      <w:bookmarkStart w:id="585" w:name="_Toc130919183"/>
      <w:bookmarkStart w:id="586" w:name="_Toc137305897"/>
      <w:bookmarkStart w:id="587" w:name="_Toc138890099"/>
      <w:bookmarkStart w:id="588" w:name="_Toc145093942"/>
      <w:r w:rsidRPr="007D061B">
        <w:rPr>
          <w:lang w:eastAsia="zh-CN"/>
        </w:rPr>
        <w:t>4.9</w:t>
      </w:r>
      <w:r w:rsidRPr="007D061B">
        <w:rPr>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23141541"/>
      <w:bookmarkStart w:id="605" w:name="_Toc124165626"/>
      <w:bookmarkStart w:id="606" w:name="_Toc130919184"/>
      <w:bookmarkStart w:id="607" w:name="_Toc137305898"/>
      <w:bookmarkStart w:id="608" w:name="_Toc138890100"/>
      <w:bookmarkStart w:id="609" w:name="_Toc145093943"/>
      <w:r w:rsidRPr="007D061B">
        <w:rPr>
          <w:lang w:eastAsia="zh-CN"/>
        </w:rPr>
        <w:t>4.10</w:t>
      </w:r>
      <w:r w:rsidRPr="007D061B">
        <w:rPr>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23141542"/>
      <w:bookmarkStart w:id="626" w:name="_Toc124165627"/>
      <w:bookmarkStart w:id="627" w:name="_Toc130919185"/>
      <w:bookmarkStart w:id="628" w:name="_Toc137305899"/>
      <w:bookmarkStart w:id="629" w:name="_Toc138890101"/>
      <w:bookmarkStart w:id="630" w:name="_Toc145093944"/>
      <w:r w:rsidRPr="007D061B">
        <w:rPr>
          <w:lang w:eastAsia="zh-CN"/>
        </w:rPr>
        <w:t>4.11</w:t>
      </w:r>
      <w:r w:rsidRPr="007D061B">
        <w:rPr>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7D061B" w:rsidRDefault="005432EB" w:rsidP="005432EB">
      <w:pPr>
        <w:pStyle w:val="Heading3"/>
        <w:rPr>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23141543"/>
      <w:bookmarkStart w:id="647" w:name="_Toc124165628"/>
      <w:bookmarkStart w:id="648" w:name="_Toc130919186"/>
      <w:bookmarkStart w:id="649" w:name="_Toc137305900"/>
      <w:bookmarkStart w:id="650" w:name="_Toc138890102"/>
      <w:bookmarkStart w:id="651" w:name="_Toc145093945"/>
      <w:r w:rsidRPr="007D061B">
        <w:rPr>
          <w:lang w:eastAsia="zh-CN"/>
        </w:rPr>
        <w:t>4.11.1</w:t>
      </w:r>
      <w:r w:rsidRPr="007D061B">
        <w:rPr>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23141544"/>
      <w:bookmarkStart w:id="668" w:name="_Toc124165629"/>
      <w:bookmarkStart w:id="669" w:name="_Toc130919187"/>
      <w:bookmarkStart w:id="670" w:name="_Toc137305901"/>
      <w:bookmarkStart w:id="671" w:name="_Toc138890103"/>
      <w:bookmarkStart w:id="672" w:name="_Toc145093946"/>
      <w:r w:rsidRPr="007D061B">
        <w:rPr>
          <w:lang w:eastAsia="zh-CN"/>
        </w:rPr>
        <w:t>4.11.1a</w:t>
      </w:r>
      <w:r w:rsidRPr="007D061B">
        <w:rPr>
          <w:lang w:eastAsia="zh-CN"/>
        </w:rPr>
        <w:tab/>
        <w:t xml:space="preserve">NR </w:t>
      </w:r>
      <w:r w:rsidRPr="007D061B">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73" w:name="_Ref516750404"/>
      <w:r w:rsidRPr="007D061B">
        <w:t>Table</w:t>
      </w:r>
      <w:bookmarkEnd w:id="67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74" w:name="_Hlk525743459"/>
            <w:r w:rsidRPr="007D061B">
              <w:t>F</w:t>
            </w:r>
            <w:r w:rsidRPr="007D061B">
              <w:rPr>
                <w:vertAlign w:val="subscript"/>
              </w:rPr>
              <w:t>DL_high</w:t>
            </w:r>
            <w:r w:rsidRPr="007D061B">
              <w:t xml:space="preserve"> – F</w:t>
            </w:r>
            <w:r w:rsidRPr="007D061B">
              <w:rPr>
                <w:vertAlign w:val="subscript"/>
              </w:rPr>
              <w:t>DL_low</w:t>
            </w:r>
            <w:bookmarkEnd w:id="67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23141545"/>
      <w:bookmarkStart w:id="691" w:name="_Toc124165630"/>
      <w:bookmarkStart w:id="692" w:name="_Toc130919188"/>
      <w:bookmarkStart w:id="693" w:name="_Toc137305902"/>
      <w:bookmarkStart w:id="694" w:name="_Toc138890104"/>
      <w:bookmarkStart w:id="695" w:name="_Toc145093947"/>
      <w:r w:rsidRPr="007D061B">
        <w:rPr>
          <w:lang w:eastAsia="zh-CN"/>
        </w:rPr>
        <w:lastRenderedPageBreak/>
        <w:t>4.11.2</w:t>
      </w:r>
      <w:r w:rsidRPr="007D061B">
        <w:rPr>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7D061B" w:rsidRDefault="005432EB" w:rsidP="005432EB">
      <w:pPr>
        <w:pStyle w:val="Heading4"/>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23141546"/>
      <w:bookmarkStart w:id="712" w:name="_Toc124165631"/>
      <w:bookmarkStart w:id="713" w:name="_Toc130919189"/>
      <w:bookmarkStart w:id="714" w:name="_Toc137305903"/>
      <w:bookmarkStart w:id="715" w:name="_Toc138890105"/>
      <w:bookmarkStart w:id="716" w:name="_Toc145093948"/>
      <w:r w:rsidRPr="007D061B">
        <w:t>4.11.2.1</w:t>
      </w:r>
      <w:r w:rsidRPr="007D061B">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7D061B" w:rsidRDefault="005432EB" w:rsidP="005432EB">
      <w:pPr>
        <w:pStyle w:val="Heading5"/>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23141547"/>
      <w:bookmarkStart w:id="733" w:name="_Toc124165632"/>
      <w:bookmarkStart w:id="734" w:name="_Toc130919190"/>
      <w:bookmarkStart w:id="735" w:name="_Toc137305904"/>
      <w:bookmarkStart w:id="736" w:name="_Toc138890106"/>
      <w:bookmarkStart w:id="737" w:name="_Toc145093949"/>
      <w:r w:rsidRPr="007D061B">
        <w:t>4.11.2.1.1</w:t>
      </w:r>
      <w:r w:rsidRPr="007D061B">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23141548"/>
      <w:bookmarkStart w:id="754" w:name="_Toc124165633"/>
      <w:bookmarkStart w:id="755" w:name="_Toc130919191"/>
      <w:bookmarkStart w:id="756" w:name="_Toc137305905"/>
      <w:bookmarkStart w:id="757" w:name="_Toc138890107"/>
      <w:bookmarkStart w:id="758" w:name="_Toc145093950"/>
      <w:r w:rsidRPr="007D061B">
        <w:t>4.11.2.1.2</w:t>
      </w:r>
      <w:r w:rsidRPr="007D061B">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23141549"/>
      <w:bookmarkStart w:id="775" w:name="_Toc124165634"/>
      <w:bookmarkStart w:id="776" w:name="_Toc130919192"/>
      <w:bookmarkStart w:id="777" w:name="_Toc137305906"/>
      <w:bookmarkStart w:id="778" w:name="_Toc138890108"/>
      <w:bookmarkStart w:id="779" w:name="_Toc145093951"/>
      <w:r w:rsidRPr="007D061B">
        <w:t>4.11.2.1.3</w:t>
      </w:r>
      <w:r w:rsidRPr="007D061B">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23141550"/>
      <w:bookmarkStart w:id="796" w:name="_Toc124165635"/>
      <w:bookmarkStart w:id="797" w:name="_Toc130919193"/>
      <w:bookmarkStart w:id="798" w:name="_Toc137305907"/>
      <w:bookmarkStart w:id="799" w:name="_Toc138890109"/>
      <w:bookmarkStart w:id="800" w:name="_Toc145093952"/>
      <w:r w:rsidRPr="007D061B">
        <w:t>4.11.2.1.4</w:t>
      </w:r>
      <w:r w:rsidRPr="007D061B">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23141551"/>
      <w:bookmarkStart w:id="817" w:name="_Toc124165636"/>
      <w:bookmarkStart w:id="818" w:name="_Toc130919194"/>
      <w:bookmarkStart w:id="819" w:name="_Toc137305908"/>
      <w:bookmarkStart w:id="820" w:name="_Toc138890110"/>
      <w:bookmarkStart w:id="821" w:name="_Toc145093953"/>
      <w:r w:rsidRPr="007D061B">
        <w:t>4.11.2.2</w:t>
      </w:r>
      <w:r w:rsidRPr="007D061B">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7D061B" w:rsidRDefault="005432EB" w:rsidP="005432EB">
      <w:pPr>
        <w:pStyle w:val="Heading5"/>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23141552"/>
      <w:bookmarkStart w:id="838" w:name="_Toc124165637"/>
      <w:bookmarkStart w:id="839" w:name="_Toc130919195"/>
      <w:bookmarkStart w:id="840" w:name="_Toc137305909"/>
      <w:bookmarkStart w:id="841" w:name="_Toc138890111"/>
      <w:bookmarkStart w:id="842" w:name="_Toc145093954"/>
      <w:r w:rsidRPr="007D061B">
        <w:t>4.11.2.2.1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23141553"/>
      <w:bookmarkStart w:id="859" w:name="_Toc124165638"/>
      <w:bookmarkStart w:id="860" w:name="_Toc130919196"/>
      <w:bookmarkStart w:id="861" w:name="_Toc137305910"/>
      <w:bookmarkStart w:id="862" w:name="_Toc138890112"/>
      <w:bookmarkStart w:id="863" w:name="_Toc145093955"/>
      <w:r w:rsidRPr="007D061B">
        <w:t>4.11.2.2.2</w:t>
      </w:r>
      <w:r w:rsidRPr="007D061B">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23141554"/>
      <w:bookmarkStart w:id="880" w:name="_Toc124165639"/>
      <w:bookmarkStart w:id="881" w:name="_Toc130919197"/>
      <w:bookmarkStart w:id="882" w:name="_Toc137305911"/>
      <w:bookmarkStart w:id="883" w:name="_Toc138890113"/>
      <w:bookmarkStart w:id="884" w:name="_Toc145093956"/>
      <w:r w:rsidRPr="007D061B">
        <w:t>4.11.2.2.3</w:t>
      </w:r>
      <w:r w:rsidRPr="007D061B">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23141555"/>
      <w:bookmarkStart w:id="901" w:name="_Toc124165640"/>
      <w:bookmarkStart w:id="902" w:name="_Toc130919198"/>
      <w:bookmarkStart w:id="903" w:name="_Toc137305912"/>
      <w:bookmarkStart w:id="904" w:name="_Toc138890114"/>
      <w:bookmarkStart w:id="905" w:name="_Toc145093957"/>
      <w:r w:rsidRPr="007D061B">
        <w:t>4.11.2.3</w:t>
      </w:r>
      <w:r w:rsidRPr="007D061B">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7D061B" w:rsidRDefault="005432EB" w:rsidP="005432EB">
      <w:pPr>
        <w:pStyle w:val="Heading5"/>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23141556"/>
      <w:bookmarkStart w:id="922" w:name="_Toc124165641"/>
      <w:bookmarkStart w:id="923" w:name="_Toc130919199"/>
      <w:bookmarkStart w:id="924" w:name="_Toc137305913"/>
      <w:bookmarkStart w:id="925" w:name="_Toc138890115"/>
      <w:bookmarkStart w:id="926" w:name="_Toc145093958"/>
      <w:r w:rsidRPr="007D061B">
        <w:t>4.11.2.3.1</w:t>
      </w:r>
      <w:r w:rsidRPr="007D061B">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23141557"/>
      <w:bookmarkStart w:id="943" w:name="_Toc124165642"/>
      <w:bookmarkStart w:id="944" w:name="_Toc130919200"/>
      <w:bookmarkStart w:id="945" w:name="_Toc137305914"/>
      <w:bookmarkStart w:id="946" w:name="_Toc138890116"/>
      <w:bookmarkStart w:id="947" w:name="_Toc145093959"/>
      <w:r w:rsidRPr="007D061B">
        <w:t>4.11.2.3.2</w:t>
      </w:r>
      <w:r w:rsidRPr="007D061B">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23141558"/>
      <w:bookmarkStart w:id="964" w:name="_Toc124165643"/>
      <w:bookmarkStart w:id="965" w:name="_Toc130919201"/>
      <w:bookmarkStart w:id="966" w:name="_Toc137305915"/>
      <w:bookmarkStart w:id="967" w:name="_Toc138890117"/>
      <w:bookmarkStart w:id="968" w:name="_Toc145093960"/>
      <w:r w:rsidRPr="007D061B">
        <w:t>4.11.2.3.3</w:t>
      </w:r>
      <w:r w:rsidRPr="007D061B">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69" w:name="OLE_LINK18"/>
      <w:r>
        <w:rPr>
          <w:lang w:eastAsia="zh-CN"/>
        </w:rPr>
        <w:t>component carrier</w:t>
      </w:r>
      <w:bookmarkEnd w:id="96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23141559"/>
      <w:bookmarkStart w:id="986" w:name="_Toc124165644"/>
      <w:bookmarkStart w:id="987" w:name="_Toc130919202"/>
      <w:bookmarkStart w:id="988" w:name="_Toc137305916"/>
      <w:bookmarkStart w:id="989" w:name="_Toc138890118"/>
      <w:bookmarkStart w:id="990" w:name="_Toc145093961"/>
      <w:r w:rsidRPr="007D061B">
        <w:t>4.11.2.3.4</w:t>
      </w:r>
      <w:r w:rsidRPr="007D061B">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23141560"/>
      <w:bookmarkStart w:id="1007" w:name="_Toc124165645"/>
      <w:bookmarkStart w:id="1008" w:name="_Toc130919203"/>
      <w:bookmarkStart w:id="1009" w:name="_Toc137305917"/>
      <w:bookmarkStart w:id="1010" w:name="_Toc138890119"/>
      <w:bookmarkStart w:id="1011" w:name="_Toc145093962"/>
      <w:r w:rsidRPr="007D061B">
        <w:t>4.11.2.4</w:t>
      </w:r>
      <w:r w:rsidRPr="007D061B">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7D061B" w:rsidRDefault="005432EB" w:rsidP="005432EB">
      <w:pPr>
        <w:pStyle w:val="Heading5"/>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23141561"/>
      <w:bookmarkStart w:id="1028" w:name="_Toc124165646"/>
      <w:bookmarkStart w:id="1029" w:name="_Toc130919204"/>
      <w:bookmarkStart w:id="1030" w:name="_Toc137305918"/>
      <w:bookmarkStart w:id="1031" w:name="_Toc138890120"/>
      <w:bookmarkStart w:id="1032" w:name="_Toc145093963"/>
      <w:r w:rsidRPr="007D061B">
        <w:t>4.11.2.4.1</w:t>
      </w:r>
      <w:r w:rsidRPr="007D061B">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23141562"/>
      <w:bookmarkStart w:id="1049" w:name="_Toc124165647"/>
      <w:bookmarkStart w:id="1050" w:name="_Toc130919205"/>
      <w:bookmarkStart w:id="1051" w:name="_Toc137305919"/>
      <w:bookmarkStart w:id="1052" w:name="_Toc138890121"/>
      <w:bookmarkStart w:id="1053" w:name="_Toc145093964"/>
      <w:r w:rsidRPr="007D061B">
        <w:t>4.11.2.4.2</w:t>
      </w:r>
      <w:r w:rsidRPr="007D061B">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23141563"/>
      <w:bookmarkStart w:id="1070" w:name="_Toc124165648"/>
      <w:bookmarkStart w:id="1071" w:name="_Toc130919206"/>
      <w:bookmarkStart w:id="1072" w:name="_Toc137305920"/>
      <w:bookmarkStart w:id="1073" w:name="_Toc138890122"/>
      <w:bookmarkStart w:id="1074" w:name="_Toc145093965"/>
      <w:r w:rsidRPr="007D061B">
        <w:t>4.11.2.4.3</w:t>
      </w:r>
      <w:r w:rsidRPr="007D061B">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23141564"/>
      <w:bookmarkStart w:id="1091" w:name="_Toc124165649"/>
      <w:bookmarkStart w:id="1092" w:name="_Toc130919207"/>
      <w:bookmarkStart w:id="1093" w:name="_Toc137305921"/>
      <w:bookmarkStart w:id="1094" w:name="_Toc138890123"/>
      <w:bookmarkStart w:id="1095" w:name="_Toc145093966"/>
      <w:r w:rsidRPr="007D061B">
        <w:t>4.11.2.5</w:t>
      </w:r>
      <w:r w:rsidRPr="007D061B">
        <w:tab/>
        <w:t>ATC3: UTRA and E-UTRA multi</w:t>
      </w:r>
      <w:r w:rsidR="00353938">
        <w:t>-</w:t>
      </w:r>
      <w:r w:rsidRPr="007D061B">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7D061B" w:rsidRDefault="005432EB" w:rsidP="005432EB">
      <w:pPr>
        <w:pStyle w:val="Heading5"/>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23141565"/>
      <w:bookmarkStart w:id="1112" w:name="_Toc124165650"/>
      <w:bookmarkStart w:id="1113" w:name="_Toc130919208"/>
      <w:bookmarkStart w:id="1114" w:name="_Toc137305922"/>
      <w:bookmarkStart w:id="1115" w:name="_Toc138890124"/>
      <w:bookmarkStart w:id="1116" w:name="_Toc145093967"/>
      <w:r w:rsidRPr="007D061B">
        <w:t>4.11.2.5.1</w:t>
      </w:r>
      <w:r w:rsidRPr="007D061B">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23141566"/>
      <w:bookmarkStart w:id="1133" w:name="_Toc124165651"/>
      <w:bookmarkStart w:id="1134" w:name="_Toc130919209"/>
      <w:bookmarkStart w:id="1135" w:name="_Toc137305923"/>
      <w:bookmarkStart w:id="1136" w:name="_Toc138890125"/>
      <w:bookmarkStart w:id="1137" w:name="_Toc145093968"/>
      <w:r w:rsidRPr="007D061B">
        <w:t>4.11.2.5.2</w:t>
      </w:r>
      <w:r w:rsidRPr="007D061B">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23141567"/>
      <w:bookmarkStart w:id="1154" w:name="_Toc124165652"/>
      <w:bookmarkStart w:id="1155" w:name="_Toc130919210"/>
      <w:bookmarkStart w:id="1156" w:name="_Toc137305924"/>
      <w:bookmarkStart w:id="1157" w:name="_Toc138890126"/>
      <w:bookmarkStart w:id="1158" w:name="_Toc145093969"/>
      <w:r w:rsidRPr="007D061B">
        <w:t>4.11.2.5.3</w:t>
      </w:r>
      <w:r w:rsidRPr="007D061B">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23141568"/>
      <w:bookmarkStart w:id="1175" w:name="_Toc124165653"/>
      <w:bookmarkStart w:id="1176" w:name="_Toc130919211"/>
      <w:bookmarkStart w:id="1177" w:name="_Toc137305925"/>
      <w:bookmarkStart w:id="1178" w:name="_Toc138890127"/>
      <w:bookmarkStart w:id="1179" w:name="_Toc145093970"/>
      <w:r w:rsidRPr="007D061B">
        <w:lastRenderedPageBreak/>
        <w:t>4.11.2.5.4</w:t>
      </w:r>
      <w:r w:rsidRPr="007D061B">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23141569"/>
      <w:bookmarkStart w:id="1196" w:name="_Toc124165654"/>
      <w:bookmarkStart w:id="1197" w:name="_Toc130919212"/>
      <w:bookmarkStart w:id="1198" w:name="_Toc137305926"/>
      <w:bookmarkStart w:id="1199" w:name="_Toc138890128"/>
      <w:bookmarkStart w:id="1200" w:name="_Toc145093971"/>
      <w:r w:rsidRPr="007D061B">
        <w:t>4.11.2.6</w:t>
      </w:r>
      <w:r w:rsidRPr="007D061B">
        <w:tab/>
        <w:t>ANTC3: UTRA and E-UTRA multi</w:t>
      </w:r>
      <w:r w:rsidR="00353938">
        <w:t>-</w:t>
      </w:r>
      <w:r w:rsidRPr="007D061B">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7D061B" w:rsidRDefault="005432EB" w:rsidP="005432EB">
      <w:pPr>
        <w:pStyle w:val="Heading5"/>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23141570"/>
      <w:bookmarkStart w:id="1217" w:name="_Toc124165655"/>
      <w:bookmarkStart w:id="1218" w:name="_Toc130919213"/>
      <w:bookmarkStart w:id="1219" w:name="_Toc137305927"/>
      <w:bookmarkStart w:id="1220" w:name="_Toc138890129"/>
      <w:bookmarkStart w:id="1221" w:name="_Toc145093972"/>
      <w:r w:rsidRPr="007D061B">
        <w:t>4.11.2.6.1</w:t>
      </w:r>
      <w:r w:rsidRPr="007D061B">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7D061B" w:rsidRDefault="00A46448" w:rsidP="00A46448">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235" w:name="_Toc98707274"/>
      <w:bookmarkStart w:id="1236" w:name="_Toc105697912"/>
      <w:bookmarkStart w:id="1237" w:name="_Toc123141571"/>
      <w:bookmarkStart w:id="1238" w:name="_Toc124165656"/>
      <w:bookmarkStart w:id="1239" w:name="_Toc130919214"/>
      <w:bookmarkStart w:id="1240" w:name="_Toc137305928"/>
      <w:bookmarkStart w:id="1241" w:name="_Toc138890130"/>
      <w:bookmarkStart w:id="1242" w:name="_Toc145093973"/>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D061B">
        <w:t>4.11.2.6.2</w:t>
      </w:r>
      <w:r w:rsidRPr="007D061B">
        <w:tab/>
        <w:t>ANTC3 generation</w:t>
      </w:r>
      <w:bookmarkEnd w:id="1235"/>
      <w:bookmarkEnd w:id="1236"/>
      <w:bookmarkEnd w:id="1237"/>
      <w:bookmarkEnd w:id="1238"/>
      <w:bookmarkEnd w:id="1239"/>
      <w:bookmarkEnd w:id="1240"/>
      <w:bookmarkEnd w:id="1241"/>
      <w:bookmarkEnd w:id="124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23141572"/>
      <w:bookmarkStart w:id="1259" w:name="_Toc124165657"/>
      <w:bookmarkStart w:id="1260" w:name="_Toc130919215"/>
      <w:bookmarkStart w:id="1261" w:name="_Toc137305929"/>
      <w:bookmarkStart w:id="1262" w:name="_Toc138890131"/>
      <w:bookmarkStart w:id="1263" w:name="_Toc145093974"/>
      <w:r w:rsidRPr="007D061B">
        <w:t>4.11.2.6.3</w:t>
      </w:r>
      <w:r w:rsidRPr="007D061B">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23141573"/>
      <w:bookmarkStart w:id="1280" w:name="_Toc124165658"/>
      <w:bookmarkStart w:id="1281" w:name="_Toc130919216"/>
      <w:bookmarkStart w:id="1282" w:name="_Toc137305930"/>
      <w:bookmarkStart w:id="1283" w:name="_Toc138890132"/>
      <w:bookmarkStart w:id="1284" w:name="_Toc145093975"/>
      <w:r w:rsidRPr="007D061B">
        <w:t>4.11.2.7</w:t>
      </w:r>
      <w:r w:rsidRPr="007D061B">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7D061B" w:rsidRDefault="005432EB" w:rsidP="005432EB">
      <w:pPr>
        <w:pStyle w:val="Heading5"/>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23141574"/>
      <w:bookmarkStart w:id="1301" w:name="_Toc124165659"/>
      <w:bookmarkStart w:id="1302" w:name="_Toc130919217"/>
      <w:bookmarkStart w:id="1303" w:name="_Toc137305931"/>
      <w:bookmarkStart w:id="1304" w:name="_Toc138890133"/>
      <w:bookmarkStart w:id="1305" w:name="_Toc145093976"/>
      <w:r w:rsidRPr="007D061B">
        <w:t>4.11.2.7.1</w:t>
      </w:r>
      <w:r w:rsidRPr="007D061B">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23141575"/>
      <w:bookmarkStart w:id="1322" w:name="_Toc124165660"/>
      <w:bookmarkStart w:id="1323" w:name="_Toc130919218"/>
      <w:bookmarkStart w:id="1324" w:name="_Toc137305932"/>
      <w:bookmarkStart w:id="1325" w:name="_Toc138890134"/>
      <w:bookmarkStart w:id="1326" w:name="_Toc145093977"/>
      <w:r w:rsidRPr="007D061B">
        <w:lastRenderedPageBreak/>
        <w:t>4.11.2.7.2</w:t>
      </w:r>
      <w:r w:rsidRPr="007D061B">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23141576"/>
      <w:bookmarkStart w:id="1343" w:name="_Toc124165661"/>
      <w:bookmarkStart w:id="1344" w:name="_Toc130919219"/>
      <w:bookmarkStart w:id="1345" w:name="_Toc137305933"/>
      <w:bookmarkStart w:id="1346" w:name="_Toc138890135"/>
      <w:bookmarkStart w:id="1347" w:name="_Toc145093978"/>
      <w:r w:rsidRPr="007D061B">
        <w:t>4.11.2.7.3</w:t>
      </w:r>
      <w:r w:rsidRPr="007D061B">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23141577"/>
      <w:bookmarkStart w:id="1364" w:name="_Toc124165662"/>
      <w:bookmarkStart w:id="1365" w:name="_Toc130919220"/>
      <w:bookmarkStart w:id="1366" w:name="_Toc137305934"/>
      <w:bookmarkStart w:id="1367" w:name="_Toc138890136"/>
      <w:bookmarkStart w:id="1368" w:name="_Toc145093979"/>
      <w:r w:rsidRPr="007D061B">
        <w:t>4.11.2.7.4</w:t>
      </w:r>
      <w:r w:rsidRPr="007D061B">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23141578"/>
      <w:bookmarkStart w:id="1385" w:name="_Toc124165663"/>
      <w:bookmarkStart w:id="1386" w:name="_Toc130919221"/>
      <w:bookmarkStart w:id="1387" w:name="_Toc137305935"/>
      <w:bookmarkStart w:id="1388" w:name="_Toc138890137"/>
      <w:bookmarkStart w:id="1389" w:name="_Toc145093980"/>
      <w:r w:rsidRPr="007D061B">
        <w:rPr>
          <w:lang w:eastAsia="zh-CN"/>
        </w:rPr>
        <w:t>4.11.2.8</w:t>
      </w:r>
      <w:r w:rsidRPr="007D061B">
        <w:tab/>
      </w:r>
      <w:bookmarkEnd w:id="1369"/>
      <w:bookmarkEnd w:id="1370"/>
      <w:bookmarkEnd w:id="1371"/>
      <w:bookmarkEnd w:id="1372"/>
      <w:bookmarkEnd w:id="1373"/>
      <w:bookmarkEnd w:id="1374"/>
      <w:bookmarkEnd w:id="1375"/>
      <w:bookmarkEnd w:id="1376"/>
      <w:r w:rsidR="0009635B" w:rsidRPr="00C42459">
        <w:t xml:space="preserve">ATC5: MB-MSR </w:t>
      </w:r>
      <w:r w:rsidR="0009635B" w:rsidRPr="00C42459">
        <w:rPr>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7D061B" w:rsidRDefault="005432EB" w:rsidP="005432EB">
      <w:pPr>
        <w:pStyle w:val="Heading5"/>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23141579"/>
      <w:bookmarkStart w:id="1406" w:name="_Toc124165664"/>
      <w:bookmarkStart w:id="1407" w:name="_Toc130919222"/>
      <w:bookmarkStart w:id="1408" w:name="_Toc137305936"/>
      <w:bookmarkStart w:id="1409" w:name="_Toc138890138"/>
      <w:bookmarkStart w:id="1410" w:name="_Toc14509398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23141580"/>
      <w:bookmarkStart w:id="1427" w:name="_Toc124165665"/>
      <w:bookmarkStart w:id="1428" w:name="_Toc130919223"/>
      <w:bookmarkStart w:id="1429" w:name="_Toc137305937"/>
      <w:bookmarkStart w:id="1430" w:name="_Toc138890139"/>
      <w:bookmarkStart w:id="1431" w:name="_Toc14509398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23141581"/>
      <w:bookmarkStart w:id="1448" w:name="_Toc124165666"/>
      <w:bookmarkStart w:id="1449" w:name="_Toc130919224"/>
      <w:bookmarkStart w:id="1450" w:name="_Toc137305938"/>
      <w:bookmarkStart w:id="1451" w:name="_Toc138890140"/>
      <w:bookmarkStart w:id="1452" w:name="_Toc145093983"/>
      <w:r w:rsidRPr="007D061B">
        <w:t>4.11.2.9</w:t>
      </w:r>
      <w:r w:rsidRPr="007D061B">
        <w:tab/>
        <w:t>ATC6: E-UTRA and NR multi</w:t>
      </w:r>
      <w:r w:rsidR="009A3D55">
        <w:t>-</w:t>
      </w:r>
      <w:r w:rsidRPr="007D061B">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7D061B" w:rsidRDefault="005432EB" w:rsidP="005432EB">
      <w:pPr>
        <w:pStyle w:val="Heading5"/>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23141582"/>
      <w:bookmarkStart w:id="1469" w:name="_Toc124165667"/>
      <w:bookmarkStart w:id="1470" w:name="_Toc130919225"/>
      <w:bookmarkStart w:id="1471" w:name="_Toc137305939"/>
      <w:bookmarkStart w:id="1472" w:name="_Toc138890141"/>
      <w:bookmarkStart w:id="1473" w:name="_Toc145093984"/>
      <w:r w:rsidRPr="007D061B">
        <w:t>4.11.2.9.1</w:t>
      </w:r>
      <w:r w:rsidRPr="007D061B">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23141583"/>
      <w:bookmarkStart w:id="1490" w:name="_Toc124165668"/>
      <w:bookmarkStart w:id="1491" w:name="_Toc130919226"/>
      <w:bookmarkStart w:id="1492" w:name="_Toc137305940"/>
      <w:bookmarkStart w:id="1493" w:name="_Toc138890142"/>
      <w:bookmarkStart w:id="1494" w:name="_Toc145093985"/>
      <w:r w:rsidRPr="007D061B">
        <w:t>4.11.2.9.2</w:t>
      </w:r>
      <w:r w:rsidRPr="007D061B">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42459" w:rsidRDefault="0030162A" w:rsidP="0030162A">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23141584"/>
      <w:bookmarkStart w:id="1511" w:name="_Toc124165669"/>
      <w:bookmarkStart w:id="1512" w:name="_Toc130919227"/>
      <w:bookmarkStart w:id="1513" w:name="_Toc137305941"/>
      <w:bookmarkStart w:id="1514" w:name="_Toc138890143"/>
      <w:bookmarkStart w:id="1515" w:name="_Toc145093986"/>
      <w:r w:rsidRPr="007D061B">
        <w:lastRenderedPageBreak/>
        <w:t>4.11.2.9.3</w:t>
      </w:r>
      <w:r w:rsidRPr="007D061B">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42459" w:rsidRDefault="0030162A" w:rsidP="0030162A">
      <w:pPr>
        <w:pStyle w:val="B10"/>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23141585"/>
      <w:bookmarkStart w:id="1532" w:name="_Toc124165670"/>
      <w:bookmarkStart w:id="1533" w:name="_Toc130919228"/>
      <w:bookmarkStart w:id="1534" w:name="_Toc137305942"/>
      <w:bookmarkStart w:id="1535" w:name="_Toc138890144"/>
      <w:bookmarkStart w:id="1536" w:name="_Toc145093987"/>
      <w:r w:rsidRPr="007D061B">
        <w:t>4.11.2.10</w:t>
      </w:r>
      <w:r w:rsidRPr="007D061B">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7D061B" w:rsidRDefault="005432EB" w:rsidP="005432EB">
      <w:pPr>
        <w:pStyle w:val="Heading5"/>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23141586"/>
      <w:bookmarkStart w:id="1553" w:name="_Toc124165671"/>
      <w:bookmarkStart w:id="1554" w:name="_Toc130919229"/>
      <w:bookmarkStart w:id="1555" w:name="_Toc137305943"/>
      <w:bookmarkStart w:id="1556" w:name="_Toc138890145"/>
      <w:bookmarkStart w:id="1557" w:name="_Toc145093988"/>
      <w:r w:rsidRPr="007D061B">
        <w:t>4.11.2.10.1</w:t>
      </w:r>
      <w:r w:rsidRPr="007D061B">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7D061B" w:rsidRDefault="00A46448" w:rsidP="00A46448">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23141587"/>
      <w:bookmarkStart w:id="1574" w:name="_Toc124165672"/>
      <w:bookmarkStart w:id="1575" w:name="_Toc130919230"/>
      <w:bookmarkStart w:id="1576" w:name="_Toc137305944"/>
      <w:bookmarkStart w:id="1577" w:name="_Toc138890146"/>
      <w:bookmarkStart w:id="1578" w:name="_Toc145093989"/>
      <w:r w:rsidRPr="007D061B">
        <w:t>4.11.2.10.2</w:t>
      </w:r>
      <w:r w:rsidRPr="007D061B">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42459" w:rsidRDefault="00A46448" w:rsidP="00A46448">
      <w:pPr>
        <w:rPr>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23141588"/>
      <w:bookmarkStart w:id="1595" w:name="_Toc124165673"/>
      <w:bookmarkStart w:id="1596" w:name="_Toc130919231"/>
      <w:bookmarkStart w:id="1597" w:name="_Toc137305945"/>
      <w:bookmarkStart w:id="1598" w:name="_Toc138890147"/>
      <w:bookmarkStart w:id="1599" w:name="_Toc145093990"/>
      <w:r w:rsidRPr="007D061B">
        <w:t>4.11.2.10.3</w:t>
      </w:r>
      <w:r w:rsidRPr="007D061B">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77777777" w:rsidR="0030162A" w:rsidRPr="00C42459" w:rsidRDefault="0030162A" w:rsidP="0030162A">
      <w:pPr>
        <w:pStyle w:val="B10"/>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23141589"/>
      <w:bookmarkStart w:id="1616" w:name="_Toc124165674"/>
      <w:bookmarkStart w:id="1617" w:name="_Toc130919232"/>
      <w:bookmarkStart w:id="1618" w:name="_Toc137305946"/>
      <w:bookmarkStart w:id="1619" w:name="_Toc138890148"/>
      <w:bookmarkStart w:id="1620" w:name="_Toc145093991"/>
      <w:r w:rsidRPr="007D061B">
        <w:lastRenderedPageBreak/>
        <w:t>4.11.2.11</w:t>
      </w:r>
      <w:r w:rsidRPr="007D061B">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7D061B" w:rsidRDefault="005432EB" w:rsidP="005432EB">
      <w:pPr>
        <w:pStyle w:val="Heading5"/>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23141590"/>
      <w:bookmarkStart w:id="1637" w:name="_Toc124165675"/>
      <w:bookmarkStart w:id="1638" w:name="_Toc130919233"/>
      <w:bookmarkStart w:id="1639" w:name="_Toc137305947"/>
      <w:bookmarkStart w:id="1640" w:name="_Toc138890149"/>
      <w:bookmarkStart w:id="1641" w:name="_Toc145093992"/>
      <w:r w:rsidRPr="007D061B">
        <w:t>4.11.2.11.1</w:t>
      </w:r>
      <w:r w:rsidRPr="007D061B">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23141591"/>
      <w:bookmarkStart w:id="1658" w:name="_Toc124165676"/>
      <w:bookmarkStart w:id="1659" w:name="_Toc130919234"/>
      <w:bookmarkStart w:id="1660" w:name="_Toc137305948"/>
      <w:bookmarkStart w:id="1661" w:name="_Toc138890150"/>
      <w:bookmarkStart w:id="1662" w:name="_Toc145093993"/>
      <w:r w:rsidRPr="007D061B">
        <w:t>4.11.2.11.2</w:t>
      </w:r>
      <w:r w:rsidRPr="007D061B">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23141592"/>
      <w:bookmarkStart w:id="1679" w:name="_Toc124165677"/>
      <w:bookmarkStart w:id="1680" w:name="_Toc130919235"/>
      <w:bookmarkStart w:id="1681" w:name="_Toc137305949"/>
      <w:bookmarkStart w:id="1682" w:name="_Toc138890151"/>
      <w:bookmarkStart w:id="1683" w:name="_Toc145093994"/>
      <w:r w:rsidRPr="007D061B">
        <w:t>4.11.2.11.3</w:t>
      </w:r>
      <w:r w:rsidRPr="007D061B">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23141593"/>
      <w:bookmarkStart w:id="1700" w:name="_Toc124165678"/>
      <w:bookmarkStart w:id="1701" w:name="_Toc130919236"/>
      <w:bookmarkStart w:id="1702" w:name="_Toc137305950"/>
      <w:bookmarkStart w:id="1703" w:name="_Toc138890152"/>
      <w:bookmarkStart w:id="1704" w:name="_Toc145093995"/>
      <w:r w:rsidRPr="007D061B">
        <w:t>4.11.2.12</w:t>
      </w:r>
      <w:r w:rsidRPr="007D061B">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7D061B" w:rsidRDefault="005432EB" w:rsidP="005432EB">
      <w:pPr>
        <w:pStyle w:val="Heading5"/>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23141594"/>
      <w:bookmarkStart w:id="1721" w:name="_Toc124165679"/>
      <w:bookmarkStart w:id="1722" w:name="_Toc130919237"/>
      <w:bookmarkStart w:id="1723" w:name="_Toc137305951"/>
      <w:bookmarkStart w:id="1724" w:name="_Toc138890153"/>
      <w:bookmarkStart w:id="1725" w:name="_Toc145093996"/>
      <w:r w:rsidRPr="007D061B">
        <w:t>4.11.2.12.1</w:t>
      </w:r>
      <w:r w:rsidRPr="007D061B">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23141595"/>
      <w:bookmarkStart w:id="1742" w:name="_Toc124165680"/>
      <w:bookmarkStart w:id="1743" w:name="_Toc130919238"/>
      <w:bookmarkStart w:id="1744" w:name="_Toc137305952"/>
      <w:bookmarkStart w:id="1745" w:name="_Toc138890154"/>
      <w:bookmarkStart w:id="1746" w:name="_Toc145093997"/>
      <w:r w:rsidRPr="007D061B">
        <w:t>4.11.2.12.2</w:t>
      </w:r>
      <w:r w:rsidRPr="007D061B">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23141596"/>
      <w:bookmarkStart w:id="1763" w:name="_Toc124165681"/>
      <w:bookmarkStart w:id="1764" w:name="_Toc130919239"/>
      <w:bookmarkStart w:id="1765" w:name="_Toc137305953"/>
      <w:bookmarkStart w:id="1766" w:name="_Toc138890155"/>
      <w:bookmarkStart w:id="1767" w:name="_Toc145093998"/>
      <w:r w:rsidRPr="007D061B">
        <w:lastRenderedPageBreak/>
        <w:t>4.11.2.12.3</w:t>
      </w:r>
      <w:r w:rsidRPr="007D061B">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23141597"/>
      <w:bookmarkStart w:id="1776" w:name="_Toc124165682"/>
      <w:bookmarkStart w:id="1777" w:name="_Toc130919240"/>
      <w:bookmarkStart w:id="1778" w:name="_Toc137305954"/>
      <w:bookmarkStart w:id="1779" w:name="_Toc138890156"/>
      <w:bookmarkStart w:id="1780" w:name="_Toc145093999"/>
      <w:r w:rsidRPr="00C42459">
        <w:t>4.11.2.13</w:t>
      </w:r>
      <w:r w:rsidRPr="00C42459">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42459" w:rsidRDefault="0030162A" w:rsidP="0030162A">
      <w:pPr>
        <w:pStyle w:val="Heading5"/>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23141598"/>
      <w:bookmarkStart w:id="1789" w:name="_Toc124165683"/>
      <w:bookmarkStart w:id="1790" w:name="_Toc130919241"/>
      <w:bookmarkStart w:id="1791" w:name="_Toc137305955"/>
      <w:bookmarkStart w:id="1792" w:name="_Toc138890157"/>
      <w:bookmarkStart w:id="1793" w:name="_Toc145094000"/>
      <w:r w:rsidRPr="00C42459">
        <w:t>4.11.2.13.1</w:t>
      </w:r>
      <w:r w:rsidRPr="00C42459">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42459" w:rsidRDefault="0030162A" w:rsidP="0030162A">
      <w:pPr>
        <w:pStyle w:val="Heading5"/>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23141599"/>
      <w:bookmarkStart w:id="1802" w:name="_Toc124165684"/>
      <w:bookmarkStart w:id="1803" w:name="_Toc130919242"/>
      <w:bookmarkStart w:id="1804" w:name="_Toc137305956"/>
      <w:bookmarkStart w:id="1805" w:name="_Toc138890158"/>
      <w:bookmarkStart w:id="1806" w:name="_Toc145094001"/>
      <w:r w:rsidRPr="00C42459">
        <w:t>4.11.2.13.2</w:t>
      </w:r>
      <w:r w:rsidRPr="00C42459">
        <w:tab/>
      </w:r>
      <w:r w:rsidRPr="00C42459">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23141600"/>
      <w:bookmarkStart w:id="1815" w:name="_Toc124165685"/>
      <w:bookmarkStart w:id="1816" w:name="_Toc130919243"/>
      <w:bookmarkStart w:id="1817" w:name="_Toc137305957"/>
      <w:bookmarkStart w:id="1818" w:name="_Toc138890159"/>
      <w:bookmarkStart w:id="1819" w:name="_Toc145094002"/>
      <w:r w:rsidRPr="00C42459">
        <w:t>4.11.2.13.3</w:t>
      </w:r>
      <w:r w:rsidRPr="00C42459">
        <w:tab/>
      </w:r>
      <w:r w:rsidRPr="00C42459">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23141601"/>
      <w:bookmarkStart w:id="1828" w:name="_Toc124165686"/>
      <w:bookmarkStart w:id="1829" w:name="_Toc130919244"/>
      <w:bookmarkStart w:id="1830" w:name="_Toc137305958"/>
      <w:bookmarkStart w:id="1831" w:name="_Toc138890160"/>
      <w:bookmarkStart w:id="1832" w:name="_Toc145094003"/>
      <w:r w:rsidRPr="00C42459">
        <w:t>4.11.2.14</w:t>
      </w:r>
      <w:r w:rsidRPr="00C42459">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23141602"/>
      <w:bookmarkStart w:id="1841" w:name="_Toc124165687"/>
      <w:bookmarkStart w:id="1842" w:name="_Toc130919245"/>
      <w:bookmarkStart w:id="1843" w:name="_Toc137305959"/>
      <w:bookmarkStart w:id="1844" w:name="_Toc138890161"/>
      <w:bookmarkStart w:id="1845" w:name="_Toc145094004"/>
      <w:r w:rsidRPr="00C42459">
        <w:t>4.11.2.14.1</w:t>
      </w:r>
      <w:r w:rsidRPr="00C42459">
        <w:rPr>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846" w:name="_Toc67054911"/>
      <w:bookmarkStart w:id="1847" w:name="_Toc74763112"/>
      <w:bookmarkStart w:id="1848" w:name="_Toc76505408"/>
      <w:bookmarkStart w:id="1849" w:name="_Toc83109869"/>
      <w:bookmarkStart w:id="185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851" w:name="_Toc98707306"/>
      <w:bookmarkStart w:id="1852" w:name="_Toc105697944"/>
      <w:bookmarkStart w:id="1853" w:name="_Toc123141603"/>
      <w:bookmarkStart w:id="1854" w:name="_Toc124165688"/>
      <w:bookmarkStart w:id="1855" w:name="_Toc130919246"/>
      <w:bookmarkStart w:id="1856" w:name="_Toc137305960"/>
      <w:bookmarkStart w:id="1857" w:name="_Toc138890162"/>
      <w:bookmarkStart w:id="1858" w:name="_Toc145094005"/>
      <w:r w:rsidRPr="00C42459">
        <w:t>4.11.2.14.2</w:t>
      </w:r>
      <w:r w:rsidRPr="00C42459">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23141604"/>
      <w:bookmarkStart w:id="1875" w:name="_Toc124165689"/>
      <w:bookmarkStart w:id="1876" w:name="_Toc130919247"/>
      <w:bookmarkStart w:id="1877" w:name="_Toc137305961"/>
      <w:bookmarkStart w:id="1878" w:name="_Toc138890163"/>
      <w:bookmarkStart w:id="1879" w:name="_Toc145094006"/>
      <w:r w:rsidRPr="007D061B">
        <w:rPr>
          <w:lang w:eastAsia="zh-CN"/>
        </w:rPr>
        <w:lastRenderedPageBreak/>
        <w:t>4.12</w:t>
      </w:r>
      <w:r w:rsidRPr="007D061B">
        <w:rPr>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7D061B" w:rsidRDefault="005432EB" w:rsidP="005432EB">
      <w:pPr>
        <w:pStyle w:val="Heading3"/>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23141605"/>
      <w:bookmarkStart w:id="1896" w:name="_Toc124165690"/>
      <w:bookmarkStart w:id="1897" w:name="_Toc130919248"/>
      <w:bookmarkStart w:id="1898" w:name="_Toc137305962"/>
      <w:bookmarkStart w:id="1899" w:name="_Toc138890164"/>
      <w:bookmarkStart w:id="1900" w:name="_Toc145094007"/>
      <w:r w:rsidRPr="007D061B">
        <w:t>4.12.1</w:t>
      </w:r>
      <w:r w:rsidRPr="007D061B">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23141606"/>
      <w:bookmarkStart w:id="1917" w:name="_Toc124165691"/>
      <w:bookmarkStart w:id="1918" w:name="_Toc130919249"/>
      <w:bookmarkStart w:id="1919" w:name="_Toc137305963"/>
      <w:bookmarkStart w:id="1920" w:name="_Toc138890165"/>
      <w:bookmarkStart w:id="1921" w:name="_Toc145094008"/>
      <w:r w:rsidRPr="007D061B">
        <w:lastRenderedPageBreak/>
        <w:t>4.12.2</w:t>
      </w:r>
      <w:r w:rsidRPr="007D061B">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4856D0" w:rsidRDefault="004856D0" w:rsidP="004856D0">
      <w:pPr>
        <w:ind w:left="568" w:hanging="284"/>
        <w:rPr>
          <w:rFonts w:eastAsiaTheme="minorEastAsia"/>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93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93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936" w:name="_Toc98707310"/>
      <w:bookmarkStart w:id="1937" w:name="_Toc105697948"/>
      <w:bookmarkStart w:id="1938" w:name="_Toc123141607"/>
      <w:bookmarkStart w:id="1939" w:name="_Toc124165692"/>
      <w:bookmarkStart w:id="1940" w:name="_Toc130919250"/>
      <w:bookmarkStart w:id="1941" w:name="_Toc137305964"/>
      <w:bookmarkStart w:id="1942" w:name="_Toc138890166"/>
      <w:bookmarkStart w:id="1943" w:name="_Toc145094009"/>
      <w:r w:rsidRPr="007D061B">
        <w:rPr>
          <w:lang w:eastAsia="zh-CN"/>
        </w:rPr>
        <w:t>4.13</w:t>
      </w:r>
      <w:r w:rsidRPr="007D061B">
        <w:rPr>
          <w:lang w:eastAsia="zh-CN"/>
        </w:rPr>
        <w:tab/>
      </w:r>
      <w:r w:rsidRPr="007D061B">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23141608"/>
      <w:bookmarkStart w:id="1960" w:name="_Toc124165693"/>
      <w:bookmarkStart w:id="1961" w:name="_Toc130919251"/>
      <w:bookmarkStart w:id="1962" w:name="_Toc137305965"/>
      <w:bookmarkStart w:id="1963" w:name="_Toc138890167"/>
      <w:bookmarkStart w:id="1964" w:name="_Toc145094010"/>
      <w:r w:rsidRPr="007D061B">
        <w:rPr>
          <w:lang w:eastAsia="zh-CN"/>
        </w:rPr>
        <w:t>5</w:t>
      </w:r>
      <w:r w:rsidRPr="007D061B">
        <w:rPr>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7D061B" w:rsidRDefault="005432EB" w:rsidP="005432EB">
      <w:pPr>
        <w:pStyle w:val="Heading2"/>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23141609"/>
      <w:bookmarkStart w:id="1981" w:name="_Toc124165694"/>
      <w:bookmarkStart w:id="1982" w:name="_Toc130919252"/>
      <w:bookmarkStart w:id="1983" w:name="_Toc137305966"/>
      <w:bookmarkStart w:id="1984" w:name="_Toc138890168"/>
      <w:bookmarkStart w:id="1985" w:name="_Toc145094011"/>
      <w:r w:rsidRPr="007D061B">
        <w:t>5.1</w:t>
      </w:r>
      <w:r w:rsidRPr="007D061B">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23141610"/>
      <w:bookmarkStart w:id="2002" w:name="_Toc124165695"/>
      <w:bookmarkStart w:id="2003" w:name="_Toc130919253"/>
      <w:bookmarkStart w:id="2004" w:name="_Toc137305967"/>
      <w:bookmarkStart w:id="2005" w:name="_Toc138890169"/>
      <w:bookmarkStart w:id="2006" w:name="_Toc145094012"/>
      <w:r w:rsidRPr="007D061B">
        <w:t>5.2</w:t>
      </w:r>
      <w:r w:rsidRPr="007D061B">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23141611"/>
      <w:bookmarkStart w:id="2023" w:name="_Toc124165696"/>
      <w:bookmarkStart w:id="2024" w:name="_Toc130919254"/>
      <w:bookmarkStart w:id="2025" w:name="_Toc137305968"/>
      <w:bookmarkStart w:id="2026" w:name="_Toc138890170"/>
      <w:bookmarkStart w:id="2027" w:name="_Toc145094013"/>
      <w:r w:rsidRPr="007D061B">
        <w:t>5.3</w:t>
      </w:r>
      <w:r w:rsidRPr="007D061B">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7D061B" w:rsidRDefault="005432EB" w:rsidP="005432EB">
      <w:pPr>
        <w:pStyle w:val="Heading3"/>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23141612"/>
      <w:bookmarkStart w:id="2044" w:name="_Toc124165697"/>
      <w:bookmarkStart w:id="2045" w:name="_Toc130919255"/>
      <w:bookmarkStart w:id="2046" w:name="_Toc137305969"/>
      <w:bookmarkStart w:id="2047" w:name="_Toc138890171"/>
      <w:bookmarkStart w:id="2048" w:name="_Toc145094014"/>
      <w:r w:rsidRPr="007D061B">
        <w:t>5.3.1</w:t>
      </w:r>
      <w:r w:rsidRPr="007D061B">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23141613"/>
      <w:bookmarkStart w:id="2065" w:name="_Toc124165698"/>
      <w:bookmarkStart w:id="2066" w:name="_Toc130919256"/>
      <w:bookmarkStart w:id="2067" w:name="_Toc137305970"/>
      <w:bookmarkStart w:id="2068" w:name="_Toc138890172"/>
      <w:bookmarkStart w:id="2069" w:name="_Toc145094015"/>
      <w:r w:rsidRPr="007D061B">
        <w:t>5.3.2</w:t>
      </w:r>
      <w:r w:rsidRPr="007D061B">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23141614"/>
      <w:bookmarkStart w:id="2086" w:name="_Toc124165699"/>
      <w:bookmarkStart w:id="2087" w:name="_Toc130919257"/>
      <w:bookmarkStart w:id="2088" w:name="_Toc137305971"/>
      <w:bookmarkStart w:id="2089" w:name="_Toc138890173"/>
      <w:bookmarkStart w:id="2090" w:name="_Toc145094016"/>
      <w:r w:rsidRPr="007D061B">
        <w:lastRenderedPageBreak/>
        <w:t>5.3.3</w:t>
      </w:r>
      <w:r w:rsidRPr="007D061B">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23141615"/>
      <w:bookmarkStart w:id="2107" w:name="_Toc124165700"/>
      <w:bookmarkStart w:id="2108" w:name="_Toc130919258"/>
      <w:bookmarkStart w:id="2109" w:name="_Toc137305972"/>
      <w:bookmarkStart w:id="2110" w:name="_Toc138890174"/>
      <w:bookmarkStart w:id="2111" w:name="_Toc145094017"/>
      <w:r w:rsidRPr="007D061B">
        <w:t>5.3.4</w:t>
      </w:r>
      <w:r w:rsidRPr="007D061B">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23141616"/>
      <w:bookmarkStart w:id="2128" w:name="_Toc124165701"/>
      <w:bookmarkStart w:id="2129" w:name="_Toc130919259"/>
      <w:bookmarkStart w:id="2130" w:name="_Toc137305973"/>
      <w:bookmarkStart w:id="2131" w:name="_Toc138890175"/>
      <w:bookmarkStart w:id="2132" w:name="_Toc145094018"/>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7D061B" w:rsidRDefault="005432EB" w:rsidP="005432EB">
      <w:pPr>
        <w:pStyle w:val="Heading3"/>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23141617"/>
      <w:bookmarkStart w:id="2149" w:name="_Toc124165702"/>
      <w:bookmarkStart w:id="2150" w:name="_Toc130919260"/>
      <w:bookmarkStart w:id="2151" w:name="_Toc137305974"/>
      <w:bookmarkStart w:id="2152" w:name="_Toc138890176"/>
      <w:bookmarkStart w:id="2153" w:name="_Toc145094019"/>
      <w:r w:rsidRPr="007D061B">
        <w:t>5.4.1</w:t>
      </w:r>
      <w:r w:rsidRPr="007D061B">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26"/>
        <w:gridCol w:w="32"/>
        <w:gridCol w:w="4129"/>
        <w:gridCol w:w="2268"/>
        <w:gridCol w:w="1560"/>
        <w:gridCol w:w="931"/>
        <w:gridCol w:w="31"/>
      </w:tblGrid>
      <w:tr w:rsidR="00734A5F" w:rsidRPr="007D061B" w14:paraId="03B8D40D" w14:textId="77777777" w:rsidTr="00D7034E">
        <w:trPr>
          <w:gridAfter w:val="1"/>
          <w:wAfter w:w="31" w:type="dxa"/>
          <w:tblHeader/>
          <w:jc w:val="center"/>
        </w:trPr>
        <w:tc>
          <w:tcPr>
            <w:tcW w:w="5387" w:type="dxa"/>
            <w:gridSpan w:val="3"/>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gridAfter w:val="1"/>
          <w:wAfter w:w="31" w:type="dxa"/>
          <w:tblHeader/>
          <w:jc w:val="center"/>
        </w:trPr>
        <w:tc>
          <w:tcPr>
            <w:tcW w:w="5387" w:type="dxa"/>
            <w:gridSpan w:val="3"/>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gridSpan w:val="2"/>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gridSpan w:val="2"/>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gridAfter w:val="1"/>
          <w:wAfter w:w="31" w:type="dxa"/>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gridSpan w:val="2"/>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gridAfter w:val="1"/>
          <w:wAfter w:w="31" w:type="dxa"/>
          <w:jc w:val="center"/>
        </w:trPr>
        <w:tc>
          <w:tcPr>
            <w:tcW w:w="10146"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23141618"/>
      <w:bookmarkStart w:id="2170" w:name="_Toc124165703"/>
      <w:bookmarkStart w:id="2171" w:name="_Toc130919261"/>
      <w:bookmarkStart w:id="2172" w:name="_Toc137305975"/>
      <w:bookmarkStart w:id="2173" w:name="_Toc138890177"/>
      <w:bookmarkStart w:id="2174" w:name="_Toc145094020"/>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23141619"/>
      <w:bookmarkStart w:id="2191" w:name="_Toc124165704"/>
      <w:bookmarkStart w:id="2192" w:name="_Toc130919262"/>
      <w:bookmarkStart w:id="2193" w:name="_Toc137305976"/>
      <w:bookmarkStart w:id="2194" w:name="_Toc138890178"/>
      <w:bookmarkStart w:id="2195" w:name="_Toc145094021"/>
      <w:r w:rsidRPr="007D061B">
        <w:rPr>
          <w:lang w:eastAsia="zh-CN"/>
        </w:rPr>
        <w:t>6</w:t>
      </w:r>
      <w:r w:rsidRPr="007D061B">
        <w:rPr>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7D061B" w:rsidRDefault="005432EB" w:rsidP="005432EB">
      <w:pPr>
        <w:pStyle w:val="Heading2"/>
        <w:rPr>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23141620"/>
      <w:bookmarkStart w:id="2212" w:name="_Toc124165705"/>
      <w:bookmarkStart w:id="2213" w:name="_Toc130919263"/>
      <w:bookmarkStart w:id="2214" w:name="_Toc137305977"/>
      <w:bookmarkStart w:id="2215" w:name="_Toc138890179"/>
      <w:bookmarkStart w:id="2216" w:name="_Toc145094022"/>
      <w:r w:rsidRPr="007D061B">
        <w:rPr>
          <w:lang w:eastAsia="zh-CN"/>
        </w:rPr>
        <w:t>6.1</w:t>
      </w:r>
      <w:r w:rsidRPr="007D061B">
        <w:rPr>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23141621"/>
      <w:bookmarkStart w:id="2233" w:name="_Toc124165706"/>
      <w:bookmarkStart w:id="2234" w:name="_Toc130919264"/>
      <w:bookmarkStart w:id="2235" w:name="_Toc137305978"/>
      <w:bookmarkStart w:id="2236" w:name="_Toc138890180"/>
      <w:bookmarkStart w:id="2237" w:name="_Toc145094023"/>
      <w:r w:rsidRPr="007D061B">
        <w:rPr>
          <w:lang w:eastAsia="zh-CN"/>
        </w:rPr>
        <w:t>6.2</w:t>
      </w:r>
      <w:r w:rsidRPr="007D061B">
        <w:rPr>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7D061B" w:rsidRDefault="005432EB" w:rsidP="005432EB">
      <w:pPr>
        <w:pStyle w:val="Heading3"/>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23141622"/>
      <w:bookmarkStart w:id="2254" w:name="_Toc124165707"/>
      <w:bookmarkStart w:id="2255" w:name="_Toc130919265"/>
      <w:bookmarkStart w:id="2256" w:name="_Toc137305979"/>
      <w:bookmarkStart w:id="2257" w:name="_Toc138890181"/>
      <w:bookmarkStart w:id="2258" w:name="_Toc145094024"/>
      <w:r w:rsidRPr="007D061B">
        <w:t>6.2.1</w:t>
      </w:r>
      <w:r w:rsidRPr="007D061B">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23141623"/>
      <w:bookmarkStart w:id="2275" w:name="_Toc124165708"/>
      <w:bookmarkStart w:id="2276" w:name="_Toc130919266"/>
      <w:bookmarkStart w:id="2277" w:name="_Toc137305980"/>
      <w:bookmarkStart w:id="2278" w:name="_Toc138890182"/>
      <w:bookmarkStart w:id="2279" w:name="_Toc145094025"/>
      <w:r w:rsidRPr="007D061B">
        <w:rPr>
          <w:lang w:eastAsia="zh-CN"/>
        </w:rPr>
        <w:t>6.2.2</w:t>
      </w:r>
      <w:r w:rsidRPr="007D061B">
        <w:rPr>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7D061B" w:rsidRDefault="005432EB" w:rsidP="005432EB">
      <w:pPr>
        <w:pStyle w:val="Heading4"/>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23141624"/>
      <w:bookmarkStart w:id="2296" w:name="_Toc124165709"/>
      <w:bookmarkStart w:id="2297" w:name="_Toc130919267"/>
      <w:bookmarkStart w:id="2298" w:name="_Toc137305981"/>
      <w:bookmarkStart w:id="2299" w:name="_Toc138890183"/>
      <w:bookmarkStart w:id="2300" w:name="_Toc145094026"/>
      <w:r w:rsidRPr="007D061B">
        <w:t>6.2.2.1</w:t>
      </w:r>
      <w:r w:rsidRPr="007D061B">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23141625"/>
      <w:bookmarkStart w:id="2317" w:name="_Toc124165710"/>
      <w:bookmarkStart w:id="2318" w:name="_Toc130919268"/>
      <w:bookmarkStart w:id="2319" w:name="_Toc137305982"/>
      <w:bookmarkStart w:id="2320" w:name="_Toc138890184"/>
      <w:bookmarkStart w:id="2321" w:name="_Toc145094027"/>
      <w:r w:rsidRPr="007D061B">
        <w:t>6.2.2.2</w:t>
      </w:r>
      <w:r w:rsidRPr="007D061B">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23141626"/>
      <w:bookmarkStart w:id="2338" w:name="_Toc124165711"/>
      <w:bookmarkStart w:id="2339" w:name="_Toc130919269"/>
      <w:bookmarkStart w:id="2340" w:name="_Toc137305983"/>
      <w:bookmarkStart w:id="2341" w:name="_Toc138890185"/>
      <w:bookmarkStart w:id="2342" w:name="_Toc145094028"/>
      <w:r w:rsidRPr="007D061B">
        <w:t>6.2.2.3</w:t>
      </w:r>
      <w:r w:rsidRPr="007D061B">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23141627"/>
      <w:bookmarkStart w:id="2359" w:name="_Toc124165712"/>
      <w:bookmarkStart w:id="2360" w:name="_Toc130919270"/>
      <w:bookmarkStart w:id="2361" w:name="_Toc137305984"/>
      <w:bookmarkStart w:id="2362" w:name="_Toc138890186"/>
      <w:bookmarkStart w:id="2363" w:name="_Toc145094029"/>
      <w:r w:rsidRPr="007D061B">
        <w:t>6.2.2.4</w:t>
      </w:r>
      <w:r w:rsidRPr="007D061B">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7D061B" w:rsidRDefault="005432EB" w:rsidP="005432EB">
      <w:pPr>
        <w:pStyle w:val="Heading5"/>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23141628"/>
      <w:bookmarkStart w:id="2380" w:name="_Toc124165713"/>
      <w:bookmarkStart w:id="2381" w:name="_Toc130919271"/>
      <w:bookmarkStart w:id="2382" w:name="_Toc137305985"/>
      <w:bookmarkStart w:id="2383" w:name="_Toc138890187"/>
      <w:bookmarkStart w:id="2384" w:name="_Toc145094030"/>
      <w:r w:rsidRPr="007D061B">
        <w:t>6.2.2.4.1</w:t>
      </w:r>
      <w:r w:rsidRPr="007D061B">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23141629"/>
      <w:bookmarkStart w:id="2401" w:name="_Toc124165714"/>
      <w:bookmarkStart w:id="2402" w:name="_Toc130919272"/>
      <w:bookmarkStart w:id="2403" w:name="_Toc137305986"/>
      <w:bookmarkStart w:id="2404" w:name="_Toc138890188"/>
      <w:bookmarkStart w:id="2405" w:name="_Toc145094031"/>
      <w:r w:rsidRPr="007D061B">
        <w:t>6.2.2.4.2</w:t>
      </w:r>
      <w:r w:rsidRPr="007D061B">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23141630"/>
      <w:bookmarkStart w:id="2422" w:name="_Toc124165715"/>
      <w:bookmarkStart w:id="2423" w:name="_Toc130919273"/>
      <w:bookmarkStart w:id="2424" w:name="_Toc137305987"/>
      <w:bookmarkStart w:id="2425" w:name="_Toc138890189"/>
      <w:bookmarkStart w:id="2426" w:name="_Toc145094032"/>
      <w:r w:rsidRPr="007D061B">
        <w:t>6.2.2.5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23141631"/>
      <w:bookmarkStart w:id="2443" w:name="_Toc124165716"/>
      <w:bookmarkStart w:id="2444" w:name="_Toc130919274"/>
      <w:bookmarkStart w:id="2445" w:name="_Toc137305988"/>
      <w:bookmarkStart w:id="2446" w:name="_Toc138890190"/>
      <w:bookmarkStart w:id="2447" w:name="_Toc145094033"/>
      <w:r w:rsidRPr="007D061B">
        <w:rPr>
          <w:lang w:eastAsia="zh-CN"/>
        </w:rPr>
        <w:t>6.2.3</w:t>
      </w:r>
      <w:r w:rsidRPr="007D061B">
        <w:rPr>
          <w:lang w:eastAsia="zh-CN"/>
        </w:rPr>
        <w:tab/>
      </w:r>
      <w:r w:rsidRPr="007D061B">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7D061B" w:rsidRDefault="005432EB" w:rsidP="005432EB">
      <w:pPr>
        <w:pStyle w:val="Heading4"/>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23141632"/>
      <w:bookmarkStart w:id="2464" w:name="_Toc124165717"/>
      <w:bookmarkStart w:id="2465" w:name="_Toc130919275"/>
      <w:bookmarkStart w:id="2466" w:name="_Toc137305989"/>
      <w:bookmarkStart w:id="2467" w:name="_Toc138890191"/>
      <w:bookmarkStart w:id="2468" w:name="_Toc145094034"/>
      <w:r w:rsidRPr="007D061B">
        <w:t>6.2.3.1</w:t>
      </w:r>
      <w:r w:rsidRPr="007D061B">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23141633"/>
      <w:bookmarkStart w:id="2485" w:name="_Toc124165718"/>
      <w:bookmarkStart w:id="2486" w:name="_Toc130919276"/>
      <w:bookmarkStart w:id="2487" w:name="_Toc137305990"/>
      <w:bookmarkStart w:id="2488" w:name="_Toc138890192"/>
      <w:bookmarkStart w:id="2489" w:name="_Toc145094035"/>
      <w:r w:rsidRPr="007D061B">
        <w:t>6.2.3.2</w:t>
      </w:r>
      <w:r w:rsidRPr="007D061B">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23141634"/>
      <w:bookmarkStart w:id="2506" w:name="_Toc124165719"/>
      <w:bookmarkStart w:id="2507" w:name="_Toc130919277"/>
      <w:bookmarkStart w:id="2508" w:name="_Toc137305991"/>
      <w:bookmarkStart w:id="2509" w:name="_Toc138890193"/>
      <w:bookmarkStart w:id="2510" w:name="_Toc145094036"/>
      <w:r w:rsidRPr="007D061B">
        <w:t>6.2.3.3</w:t>
      </w:r>
      <w:r w:rsidRPr="007D061B">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23141635"/>
      <w:bookmarkStart w:id="2527" w:name="_Toc124165720"/>
      <w:bookmarkStart w:id="2528" w:name="_Toc130919278"/>
      <w:bookmarkStart w:id="2529" w:name="_Toc137305992"/>
      <w:bookmarkStart w:id="2530" w:name="_Toc138890194"/>
      <w:bookmarkStart w:id="2531" w:name="_Toc145094037"/>
      <w:r w:rsidRPr="007D061B">
        <w:t>6.2.3.4</w:t>
      </w:r>
      <w:r w:rsidRPr="007D061B">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7D061B" w:rsidRDefault="005432EB" w:rsidP="005432EB">
      <w:pPr>
        <w:pStyle w:val="Heading5"/>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23141636"/>
      <w:bookmarkStart w:id="2548" w:name="_Toc124165721"/>
      <w:bookmarkStart w:id="2549" w:name="_Toc130919279"/>
      <w:bookmarkStart w:id="2550" w:name="_Toc137305993"/>
      <w:bookmarkStart w:id="2551" w:name="_Toc138890195"/>
      <w:bookmarkStart w:id="2552" w:name="_Toc145094038"/>
      <w:r w:rsidRPr="007D061B">
        <w:t>6.2.3.4.1</w:t>
      </w:r>
      <w:r w:rsidRPr="007D061B">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23141637"/>
      <w:bookmarkStart w:id="2569" w:name="_Toc124165722"/>
      <w:bookmarkStart w:id="2570" w:name="_Toc130919280"/>
      <w:bookmarkStart w:id="2571" w:name="_Toc137305994"/>
      <w:bookmarkStart w:id="2572" w:name="_Toc138890196"/>
      <w:bookmarkStart w:id="2573" w:name="_Toc145094039"/>
      <w:r w:rsidRPr="007D061B">
        <w:t>6.2.3.4.2</w:t>
      </w:r>
      <w:r w:rsidRPr="007D061B">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23141638"/>
      <w:bookmarkStart w:id="2590" w:name="_Toc124165723"/>
      <w:bookmarkStart w:id="2591" w:name="_Toc130919281"/>
      <w:bookmarkStart w:id="2592" w:name="_Toc137305995"/>
      <w:bookmarkStart w:id="2593" w:name="_Toc138890197"/>
      <w:bookmarkStart w:id="2594" w:name="_Toc145094040"/>
      <w:r w:rsidRPr="007D061B">
        <w:t>6.2.3.5</w:t>
      </w:r>
      <w:r w:rsidRPr="007D061B">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23141639"/>
      <w:bookmarkStart w:id="2611" w:name="_Toc124165724"/>
      <w:bookmarkStart w:id="2612" w:name="_Toc130919282"/>
      <w:bookmarkStart w:id="2613" w:name="_Toc137305996"/>
      <w:bookmarkStart w:id="2614" w:name="_Toc138890198"/>
      <w:bookmarkStart w:id="2615" w:name="_Toc145094041"/>
      <w:r w:rsidRPr="007D061B">
        <w:rPr>
          <w:lang w:eastAsia="zh-CN"/>
        </w:rPr>
        <w:t>6.2.4</w:t>
      </w:r>
      <w:r w:rsidRPr="007D061B">
        <w:rPr>
          <w:lang w:eastAsia="zh-CN"/>
        </w:rPr>
        <w:tab/>
      </w:r>
      <w:r w:rsidRPr="007D061B">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7D061B" w:rsidRDefault="005432EB" w:rsidP="005432EB">
      <w:pPr>
        <w:pStyle w:val="Heading4"/>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23141640"/>
      <w:bookmarkStart w:id="2632" w:name="_Toc124165725"/>
      <w:bookmarkStart w:id="2633" w:name="_Toc130919283"/>
      <w:bookmarkStart w:id="2634" w:name="_Toc137305997"/>
      <w:bookmarkStart w:id="2635" w:name="_Toc138890199"/>
      <w:bookmarkStart w:id="2636" w:name="_Toc145094042"/>
      <w:r w:rsidRPr="007D061B">
        <w:t>6.2.4.1</w:t>
      </w:r>
      <w:r w:rsidRPr="007D061B">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23141641"/>
      <w:bookmarkStart w:id="2653" w:name="_Toc124165726"/>
      <w:bookmarkStart w:id="2654" w:name="_Toc130919284"/>
      <w:bookmarkStart w:id="2655" w:name="_Toc137305998"/>
      <w:bookmarkStart w:id="2656" w:name="_Toc138890200"/>
      <w:bookmarkStart w:id="2657" w:name="_Toc145094043"/>
      <w:r w:rsidRPr="007D061B">
        <w:t>6.2.4.2</w:t>
      </w:r>
      <w:r w:rsidRPr="007D061B">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23141642"/>
      <w:bookmarkStart w:id="2674" w:name="_Toc124165727"/>
      <w:bookmarkStart w:id="2675" w:name="_Toc130919285"/>
      <w:bookmarkStart w:id="2676" w:name="_Toc137305999"/>
      <w:bookmarkStart w:id="2677" w:name="_Toc138890201"/>
      <w:bookmarkStart w:id="2678" w:name="_Toc145094044"/>
      <w:r w:rsidRPr="007D061B">
        <w:t>6.2.4.3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23141643"/>
      <w:bookmarkStart w:id="2695" w:name="_Toc124165728"/>
      <w:bookmarkStart w:id="2696" w:name="_Toc130919286"/>
      <w:bookmarkStart w:id="2697" w:name="_Toc137306000"/>
      <w:bookmarkStart w:id="2698" w:name="_Toc138890202"/>
      <w:bookmarkStart w:id="2699" w:name="_Toc145094045"/>
      <w:r w:rsidRPr="007D061B">
        <w:t>6.2.4.4</w:t>
      </w:r>
      <w:r w:rsidRPr="007D061B">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7D061B" w:rsidRDefault="005432EB" w:rsidP="005432EB">
      <w:pPr>
        <w:pStyle w:val="Heading5"/>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23141644"/>
      <w:bookmarkStart w:id="2716" w:name="_Toc124165729"/>
      <w:bookmarkStart w:id="2717" w:name="_Toc130919287"/>
      <w:bookmarkStart w:id="2718" w:name="_Toc137306001"/>
      <w:bookmarkStart w:id="2719" w:name="_Toc138890203"/>
      <w:bookmarkStart w:id="2720" w:name="_Toc145094046"/>
      <w:r w:rsidRPr="007D061B">
        <w:t>6.2.4.4.1</w:t>
      </w:r>
      <w:r w:rsidRPr="007D061B">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23141645"/>
      <w:bookmarkStart w:id="2737" w:name="_Toc124165730"/>
      <w:bookmarkStart w:id="2738" w:name="_Toc130919288"/>
      <w:bookmarkStart w:id="2739" w:name="_Toc137306002"/>
      <w:bookmarkStart w:id="2740" w:name="_Toc138890204"/>
      <w:bookmarkStart w:id="2741" w:name="_Toc145094047"/>
      <w:r w:rsidRPr="007D061B">
        <w:t>6.2.4.4.2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23141646"/>
      <w:bookmarkStart w:id="2758" w:name="_Toc124165731"/>
      <w:bookmarkStart w:id="2759" w:name="_Toc130919289"/>
      <w:bookmarkStart w:id="2760" w:name="_Toc137306003"/>
      <w:bookmarkStart w:id="2761" w:name="_Toc138890205"/>
      <w:bookmarkStart w:id="2762" w:name="_Toc145094048"/>
      <w:r w:rsidRPr="007D061B">
        <w:t>6.2.4.5</w:t>
      </w:r>
      <w:r w:rsidRPr="007D061B">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23141647"/>
      <w:bookmarkStart w:id="2779" w:name="_Toc124165732"/>
      <w:bookmarkStart w:id="2780" w:name="_Toc130919290"/>
      <w:bookmarkStart w:id="2781" w:name="_Toc137306004"/>
      <w:bookmarkStart w:id="2782" w:name="_Toc138890206"/>
      <w:bookmarkStart w:id="2783" w:name="_Toc145094049"/>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7D061B" w:rsidRDefault="005432EB" w:rsidP="005432EB">
      <w:pPr>
        <w:pStyle w:val="Heading4"/>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23141648"/>
      <w:bookmarkStart w:id="2800" w:name="_Toc124165733"/>
      <w:bookmarkStart w:id="2801" w:name="_Toc130919291"/>
      <w:bookmarkStart w:id="2802" w:name="_Toc137306005"/>
      <w:bookmarkStart w:id="2803" w:name="_Toc138890207"/>
      <w:bookmarkStart w:id="2804" w:name="_Toc145094050"/>
      <w:r w:rsidRPr="007D061B">
        <w:t>6.2.5.1</w:t>
      </w:r>
      <w:r w:rsidRPr="007D061B">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23141649"/>
      <w:bookmarkStart w:id="2821" w:name="_Toc124165734"/>
      <w:bookmarkStart w:id="2822" w:name="_Toc130919292"/>
      <w:bookmarkStart w:id="2823" w:name="_Toc137306006"/>
      <w:bookmarkStart w:id="2824" w:name="_Toc138890208"/>
      <w:bookmarkStart w:id="2825" w:name="_Toc145094051"/>
      <w:r w:rsidRPr="007D061B">
        <w:t>6.2.5.2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23141650"/>
      <w:bookmarkStart w:id="2842" w:name="_Toc124165735"/>
      <w:bookmarkStart w:id="2843" w:name="_Toc130919293"/>
      <w:bookmarkStart w:id="2844" w:name="_Toc137306007"/>
      <w:bookmarkStart w:id="2845" w:name="_Toc138890209"/>
      <w:bookmarkStart w:id="2846" w:name="_Toc145094052"/>
      <w:r w:rsidRPr="007D061B">
        <w:t>6.2.5.3</w:t>
      </w:r>
      <w:r w:rsidRPr="007D061B">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23141651"/>
      <w:bookmarkStart w:id="2863" w:name="_Toc124165736"/>
      <w:bookmarkStart w:id="2864" w:name="_Toc130919294"/>
      <w:bookmarkStart w:id="2865" w:name="_Toc137306008"/>
      <w:bookmarkStart w:id="2866" w:name="_Toc138890210"/>
      <w:bookmarkStart w:id="2867" w:name="_Toc145094053"/>
      <w:r w:rsidRPr="007D061B">
        <w:t>6.2.5.4</w:t>
      </w:r>
      <w:r w:rsidRPr="007D061B">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7D061B" w:rsidRDefault="005432EB" w:rsidP="005432EB">
      <w:pPr>
        <w:pStyle w:val="Heading5"/>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23141652"/>
      <w:bookmarkStart w:id="2884" w:name="_Toc124165737"/>
      <w:bookmarkStart w:id="2885" w:name="_Toc130919295"/>
      <w:bookmarkStart w:id="2886" w:name="_Toc137306009"/>
      <w:bookmarkStart w:id="2887" w:name="_Toc138890211"/>
      <w:bookmarkStart w:id="2888" w:name="_Toc145094054"/>
      <w:r w:rsidRPr="007D061B">
        <w:t>6.2.5.4.1</w:t>
      </w:r>
      <w:r w:rsidRPr="007D061B">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23141653"/>
      <w:bookmarkStart w:id="2905" w:name="_Toc124165738"/>
      <w:bookmarkStart w:id="2906" w:name="_Toc130919296"/>
      <w:bookmarkStart w:id="2907" w:name="_Toc137306010"/>
      <w:bookmarkStart w:id="2908" w:name="_Toc138890212"/>
      <w:bookmarkStart w:id="2909" w:name="_Toc145094055"/>
      <w:r w:rsidRPr="007D061B">
        <w:t>6.2.5.4.2</w:t>
      </w:r>
      <w:r w:rsidRPr="007D061B">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23141654"/>
      <w:bookmarkStart w:id="2926" w:name="_Toc124165739"/>
      <w:bookmarkStart w:id="2927" w:name="_Toc130919297"/>
      <w:bookmarkStart w:id="2928" w:name="_Toc137306011"/>
      <w:bookmarkStart w:id="2929" w:name="_Toc138890213"/>
      <w:bookmarkStart w:id="2930" w:name="_Toc145094056"/>
      <w:r w:rsidRPr="007D061B">
        <w:t>6.2.5.5</w:t>
      </w:r>
      <w:r w:rsidRPr="007D061B">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23141655"/>
      <w:bookmarkStart w:id="2947" w:name="_Toc124165740"/>
      <w:bookmarkStart w:id="2948" w:name="_Toc130919298"/>
      <w:bookmarkStart w:id="2949" w:name="_Toc137306012"/>
      <w:bookmarkStart w:id="2950" w:name="_Toc138890214"/>
      <w:bookmarkStart w:id="2951" w:name="_Toc145094057"/>
      <w:r w:rsidRPr="007D061B">
        <w:t>6.2.6</w:t>
      </w:r>
      <w:r w:rsidRPr="007D061B">
        <w:tab/>
        <w:t xml:space="preserve">E-UTRA </w:t>
      </w:r>
      <w:r w:rsidRPr="007D061B">
        <w:rPr>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7D061B" w:rsidRDefault="005432EB" w:rsidP="005432EB">
      <w:pPr>
        <w:pStyle w:val="Heading4"/>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23141656"/>
      <w:bookmarkStart w:id="2968" w:name="_Toc124165741"/>
      <w:bookmarkStart w:id="2969" w:name="_Toc130919299"/>
      <w:bookmarkStart w:id="2970" w:name="_Toc137306013"/>
      <w:bookmarkStart w:id="2971" w:name="_Toc138890215"/>
      <w:bookmarkStart w:id="2972" w:name="_Toc145094058"/>
      <w:r w:rsidRPr="007D061B">
        <w:t>6.2.6.1</w:t>
      </w:r>
      <w:r w:rsidRPr="007D061B">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23141657"/>
      <w:bookmarkStart w:id="2989" w:name="_Toc124165742"/>
      <w:bookmarkStart w:id="2990" w:name="_Toc130919300"/>
      <w:bookmarkStart w:id="2991" w:name="_Toc137306014"/>
      <w:bookmarkStart w:id="2992" w:name="_Toc138890216"/>
      <w:bookmarkStart w:id="2993" w:name="_Toc145094059"/>
      <w:r w:rsidRPr="007D061B">
        <w:t>6.2.6.2</w:t>
      </w:r>
      <w:r w:rsidRPr="007D061B">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23141658"/>
      <w:bookmarkStart w:id="3010" w:name="_Toc124165743"/>
      <w:bookmarkStart w:id="3011" w:name="_Toc130919301"/>
      <w:bookmarkStart w:id="3012" w:name="_Toc137306015"/>
      <w:bookmarkStart w:id="3013" w:name="_Toc138890217"/>
      <w:bookmarkStart w:id="3014" w:name="_Toc145094060"/>
      <w:r w:rsidRPr="007D061B">
        <w:t>6.2.6.3</w:t>
      </w:r>
      <w:r w:rsidRPr="007D061B">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23141659"/>
      <w:bookmarkStart w:id="3031" w:name="_Toc124165744"/>
      <w:bookmarkStart w:id="3032" w:name="_Toc130919302"/>
      <w:bookmarkStart w:id="3033" w:name="_Toc137306016"/>
      <w:bookmarkStart w:id="3034" w:name="_Toc138890218"/>
      <w:bookmarkStart w:id="3035" w:name="_Toc145094061"/>
      <w:r w:rsidRPr="007D061B">
        <w:t>6.2.6.4</w:t>
      </w:r>
      <w:r w:rsidRPr="007D061B">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7D061B" w:rsidRDefault="005432EB" w:rsidP="005432EB">
      <w:pPr>
        <w:pStyle w:val="Heading5"/>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23141660"/>
      <w:bookmarkStart w:id="3052" w:name="_Toc124165745"/>
      <w:bookmarkStart w:id="3053" w:name="_Toc130919303"/>
      <w:bookmarkStart w:id="3054" w:name="_Toc137306017"/>
      <w:bookmarkStart w:id="3055" w:name="_Toc138890219"/>
      <w:bookmarkStart w:id="3056" w:name="_Toc145094062"/>
      <w:r w:rsidRPr="007D061B">
        <w:t>6.2.6.4.1</w:t>
      </w:r>
      <w:r w:rsidRPr="007D061B">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23141661"/>
      <w:bookmarkStart w:id="3073" w:name="_Toc124165746"/>
      <w:bookmarkStart w:id="3074" w:name="_Toc130919304"/>
      <w:bookmarkStart w:id="3075" w:name="_Toc137306018"/>
      <w:bookmarkStart w:id="3076" w:name="_Toc138890220"/>
      <w:bookmarkStart w:id="3077" w:name="_Toc145094063"/>
      <w:r w:rsidRPr="007D061B">
        <w:t>6.2.6.4.2</w:t>
      </w:r>
      <w:r w:rsidRPr="007D061B">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23141662"/>
      <w:bookmarkStart w:id="3094" w:name="_Toc124165747"/>
      <w:bookmarkStart w:id="3095" w:name="_Toc130919305"/>
      <w:bookmarkStart w:id="3096" w:name="_Toc137306019"/>
      <w:bookmarkStart w:id="3097" w:name="_Toc138890221"/>
      <w:bookmarkStart w:id="3098" w:name="_Toc145094064"/>
      <w:r w:rsidRPr="007D061B">
        <w:t>6.2.6.5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23141663"/>
      <w:bookmarkStart w:id="3115" w:name="_Toc124165748"/>
      <w:bookmarkStart w:id="3116" w:name="_Toc130919306"/>
      <w:bookmarkStart w:id="3117" w:name="_Toc137306020"/>
      <w:bookmarkStart w:id="3118" w:name="_Toc138890222"/>
      <w:bookmarkStart w:id="3119" w:name="_Toc145094065"/>
      <w:r w:rsidRPr="007D061B">
        <w:rPr>
          <w:lang w:eastAsia="zh-CN"/>
        </w:rPr>
        <w:t>6.3</w:t>
      </w:r>
      <w:r w:rsidRPr="007D061B">
        <w:rPr>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7D061B" w:rsidRDefault="005432EB" w:rsidP="005432EB">
      <w:pPr>
        <w:pStyle w:val="Heading3"/>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23141664"/>
      <w:bookmarkStart w:id="3136" w:name="_Toc124165749"/>
      <w:bookmarkStart w:id="3137" w:name="_Toc130919307"/>
      <w:bookmarkStart w:id="3138" w:name="_Toc137306021"/>
      <w:bookmarkStart w:id="3139" w:name="_Toc138890223"/>
      <w:bookmarkStart w:id="3140" w:name="_Toc145094066"/>
      <w:r w:rsidRPr="007D061B">
        <w:t>6.3.1</w:t>
      </w:r>
      <w:r w:rsidRPr="007D061B">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23141665"/>
      <w:bookmarkStart w:id="3157" w:name="_Toc124165750"/>
      <w:bookmarkStart w:id="3158" w:name="_Toc130919308"/>
      <w:bookmarkStart w:id="3159" w:name="_Toc137306022"/>
      <w:bookmarkStart w:id="3160" w:name="_Toc138890224"/>
      <w:bookmarkStart w:id="3161" w:name="_Toc145094067"/>
      <w:r w:rsidRPr="007D061B">
        <w:rPr>
          <w:lang w:eastAsia="zh-CN"/>
        </w:rPr>
        <w:t>6.3.2</w:t>
      </w:r>
      <w:r w:rsidRPr="007D061B">
        <w:rPr>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7D061B" w:rsidRDefault="005432EB" w:rsidP="005432EB">
      <w:pPr>
        <w:pStyle w:val="Heading4"/>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23141666"/>
      <w:bookmarkStart w:id="3178" w:name="_Toc124165751"/>
      <w:bookmarkStart w:id="3179" w:name="_Toc130919309"/>
      <w:bookmarkStart w:id="3180" w:name="_Toc137306023"/>
      <w:bookmarkStart w:id="3181" w:name="_Toc138890225"/>
      <w:bookmarkStart w:id="3182" w:name="_Toc145094068"/>
      <w:r w:rsidRPr="007D061B">
        <w:t>6.3.2.1</w:t>
      </w:r>
      <w:r w:rsidRPr="007D061B">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23141667"/>
      <w:bookmarkStart w:id="3199" w:name="_Toc124165752"/>
      <w:bookmarkStart w:id="3200" w:name="_Toc130919310"/>
      <w:bookmarkStart w:id="3201" w:name="_Toc137306024"/>
      <w:bookmarkStart w:id="3202" w:name="_Toc138890226"/>
      <w:bookmarkStart w:id="3203" w:name="_Toc145094069"/>
      <w:r w:rsidRPr="007D061B">
        <w:t>6.3.2.2</w:t>
      </w:r>
      <w:r w:rsidRPr="007D061B">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23141668"/>
      <w:bookmarkStart w:id="3220" w:name="_Toc124165753"/>
      <w:bookmarkStart w:id="3221" w:name="_Toc130919311"/>
      <w:bookmarkStart w:id="3222" w:name="_Toc137306025"/>
      <w:bookmarkStart w:id="3223" w:name="_Toc138890227"/>
      <w:bookmarkStart w:id="3224" w:name="_Toc145094070"/>
      <w:r w:rsidRPr="007D061B">
        <w:t>6.3.2.3</w:t>
      </w:r>
      <w:r w:rsidRPr="007D061B">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23141669"/>
      <w:bookmarkStart w:id="3241" w:name="_Toc124165754"/>
      <w:bookmarkStart w:id="3242" w:name="_Toc130919312"/>
      <w:bookmarkStart w:id="3243" w:name="_Toc137306026"/>
      <w:bookmarkStart w:id="3244" w:name="_Toc138890228"/>
      <w:bookmarkStart w:id="3245" w:name="_Toc145094071"/>
      <w:r w:rsidRPr="007D061B">
        <w:t>6.3.2.4</w:t>
      </w:r>
      <w:r w:rsidRPr="007D061B">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7D061B" w:rsidRDefault="005432EB" w:rsidP="005432EB">
      <w:pPr>
        <w:pStyle w:val="Heading5"/>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23141670"/>
      <w:bookmarkStart w:id="3262" w:name="_Toc124165755"/>
      <w:bookmarkStart w:id="3263" w:name="_Toc130919313"/>
      <w:bookmarkStart w:id="3264" w:name="_Toc137306027"/>
      <w:bookmarkStart w:id="3265" w:name="_Toc138890229"/>
      <w:bookmarkStart w:id="3266" w:name="_Toc145094072"/>
      <w:r w:rsidRPr="007D061B">
        <w:t>6.3.2.4.1</w:t>
      </w:r>
      <w:r w:rsidRPr="007D061B">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23141671"/>
      <w:bookmarkStart w:id="3283" w:name="_Toc124165756"/>
      <w:bookmarkStart w:id="3284" w:name="_Toc130919314"/>
      <w:bookmarkStart w:id="3285" w:name="_Toc137306028"/>
      <w:bookmarkStart w:id="3286" w:name="_Toc138890230"/>
      <w:bookmarkStart w:id="3287" w:name="_Toc145094073"/>
      <w:r w:rsidRPr="007D061B">
        <w:t>6.3.2.4.2</w:t>
      </w:r>
      <w:r w:rsidRPr="007D061B">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23141672"/>
      <w:bookmarkStart w:id="3304" w:name="_Toc124165757"/>
      <w:bookmarkStart w:id="3305" w:name="_Toc130919315"/>
      <w:bookmarkStart w:id="3306" w:name="_Toc137306029"/>
      <w:bookmarkStart w:id="3307" w:name="_Toc138890231"/>
      <w:bookmarkStart w:id="3308" w:name="_Toc145094074"/>
      <w:r w:rsidRPr="007D061B">
        <w:t>6.3.2.5</w:t>
      </w:r>
      <w:r w:rsidRPr="007D061B">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7D061B" w:rsidRDefault="005432EB" w:rsidP="005432EB">
      <w:pPr>
        <w:pStyle w:val="Heading5"/>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23141673"/>
      <w:bookmarkStart w:id="3325" w:name="_Toc124165758"/>
      <w:bookmarkStart w:id="3326" w:name="_Toc130919316"/>
      <w:bookmarkStart w:id="3327" w:name="_Toc137306030"/>
      <w:bookmarkStart w:id="3328" w:name="_Toc138890232"/>
      <w:bookmarkStart w:id="3329" w:name="_Toc145094075"/>
      <w:r w:rsidRPr="007D061B">
        <w:t>6.3.2.5.1</w:t>
      </w:r>
      <w:r w:rsidRPr="007D061B">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23141674"/>
      <w:bookmarkStart w:id="3346" w:name="_Toc124165759"/>
      <w:bookmarkStart w:id="3347" w:name="_Toc130919317"/>
      <w:bookmarkStart w:id="3348" w:name="_Toc137306031"/>
      <w:bookmarkStart w:id="3349" w:name="_Toc138890233"/>
      <w:bookmarkStart w:id="3350" w:name="_Toc145094076"/>
      <w:r w:rsidRPr="007D061B">
        <w:t>6.3.2.5.2</w:t>
      </w:r>
      <w:r w:rsidRPr="007D061B">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23141675"/>
      <w:bookmarkStart w:id="3367" w:name="_Toc124165760"/>
      <w:bookmarkStart w:id="3368" w:name="_Toc130919318"/>
      <w:bookmarkStart w:id="3369" w:name="_Toc137306032"/>
      <w:bookmarkStart w:id="3370" w:name="_Toc138890234"/>
      <w:bookmarkStart w:id="3371" w:name="_Toc145094077"/>
      <w:r w:rsidRPr="007D061B">
        <w:rPr>
          <w:lang w:eastAsia="zh-CN"/>
        </w:rPr>
        <w:t>6. 3.3</w:t>
      </w:r>
      <w:r w:rsidRPr="007D061B">
        <w:rPr>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7D061B" w:rsidRDefault="005432EB" w:rsidP="005432EB">
      <w:pPr>
        <w:pStyle w:val="Heading4"/>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23141676"/>
      <w:bookmarkStart w:id="3388" w:name="_Toc124165761"/>
      <w:bookmarkStart w:id="3389" w:name="_Toc130919319"/>
      <w:bookmarkStart w:id="3390" w:name="_Toc137306033"/>
      <w:bookmarkStart w:id="3391" w:name="_Toc138890235"/>
      <w:bookmarkStart w:id="3392" w:name="_Toc145094078"/>
      <w:r w:rsidRPr="007D061B">
        <w:t>6.3.3.1</w:t>
      </w:r>
      <w:r w:rsidRPr="007D061B">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23141677"/>
      <w:bookmarkStart w:id="3409" w:name="_Toc124165762"/>
      <w:bookmarkStart w:id="3410" w:name="_Toc130919320"/>
      <w:bookmarkStart w:id="3411" w:name="_Toc137306034"/>
      <w:bookmarkStart w:id="3412" w:name="_Toc138890236"/>
      <w:bookmarkStart w:id="3413" w:name="_Toc145094079"/>
      <w:r w:rsidRPr="007D061B">
        <w:t>6.3.3.2</w:t>
      </w:r>
      <w:r w:rsidRPr="007D061B">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23141678"/>
      <w:bookmarkStart w:id="3430" w:name="_Toc124165763"/>
      <w:bookmarkStart w:id="3431" w:name="_Toc130919321"/>
      <w:bookmarkStart w:id="3432" w:name="_Toc137306035"/>
      <w:bookmarkStart w:id="3433" w:name="_Toc138890237"/>
      <w:bookmarkStart w:id="3434" w:name="_Toc145094080"/>
      <w:r w:rsidRPr="007D061B">
        <w:t>6.3.3.3</w:t>
      </w:r>
      <w:r w:rsidRPr="007D061B">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23141679"/>
      <w:bookmarkStart w:id="3451" w:name="_Toc124165764"/>
      <w:bookmarkStart w:id="3452" w:name="_Toc130919322"/>
      <w:bookmarkStart w:id="3453" w:name="_Toc137306036"/>
      <w:bookmarkStart w:id="3454" w:name="_Toc138890238"/>
      <w:bookmarkStart w:id="3455" w:name="_Toc145094081"/>
      <w:r w:rsidRPr="007D061B">
        <w:t>6.3.3.4</w:t>
      </w:r>
      <w:r w:rsidRPr="007D061B">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7D061B" w:rsidRDefault="005432EB" w:rsidP="005432EB">
      <w:pPr>
        <w:pStyle w:val="Heading5"/>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23141680"/>
      <w:bookmarkStart w:id="3472" w:name="_Toc124165765"/>
      <w:bookmarkStart w:id="3473" w:name="_Toc130919323"/>
      <w:bookmarkStart w:id="3474" w:name="_Toc137306037"/>
      <w:bookmarkStart w:id="3475" w:name="_Toc138890239"/>
      <w:bookmarkStart w:id="3476" w:name="_Toc145094082"/>
      <w:r w:rsidRPr="007D061B">
        <w:t>6.3.3.4.1</w:t>
      </w:r>
      <w:r w:rsidRPr="007D061B">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23141681"/>
      <w:bookmarkStart w:id="3493" w:name="_Toc124165766"/>
      <w:bookmarkStart w:id="3494" w:name="_Toc130919324"/>
      <w:bookmarkStart w:id="3495" w:name="_Toc137306038"/>
      <w:bookmarkStart w:id="3496" w:name="_Toc138890240"/>
      <w:bookmarkStart w:id="3497" w:name="_Toc145094083"/>
      <w:r w:rsidRPr="007D061B">
        <w:t>6.3.3.4.2</w:t>
      </w:r>
      <w:r w:rsidRPr="007D061B">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23141682"/>
      <w:bookmarkStart w:id="3514" w:name="_Toc124165767"/>
      <w:bookmarkStart w:id="3515" w:name="_Toc130919325"/>
      <w:bookmarkStart w:id="3516" w:name="_Toc137306039"/>
      <w:bookmarkStart w:id="3517" w:name="_Toc138890241"/>
      <w:bookmarkStart w:id="3518" w:name="_Toc145094084"/>
      <w:r w:rsidRPr="007D061B">
        <w:t>6.3.3.5</w:t>
      </w:r>
      <w:r w:rsidRPr="007D061B">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7D061B" w:rsidRDefault="005432EB" w:rsidP="005432EB">
      <w:pPr>
        <w:pStyle w:val="Heading5"/>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23141683"/>
      <w:bookmarkStart w:id="3535" w:name="_Toc124165768"/>
      <w:bookmarkStart w:id="3536" w:name="_Toc130919326"/>
      <w:bookmarkStart w:id="3537" w:name="_Toc137306040"/>
      <w:bookmarkStart w:id="3538" w:name="_Toc138890242"/>
      <w:bookmarkStart w:id="3539" w:name="_Toc145094085"/>
      <w:r w:rsidRPr="007D061B">
        <w:t>6.3.3.5.1</w:t>
      </w:r>
      <w:r w:rsidRPr="007D061B">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23141684"/>
      <w:bookmarkStart w:id="3556" w:name="_Toc124165769"/>
      <w:bookmarkStart w:id="3557" w:name="_Toc130919327"/>
      <w:bookmarkStart w:id="3558" w:name="_Toc137306041"/>
      <w:bookmarkStart w:id="3559" w:name="_Toc138890243"/>
      <w:bookmarkStart w:id="3560" w:name="_Toc145094086"/>
      <w:r w:rsidRPr="007D061B">
        <w:t>6.3.3.5.2</w:t>
      </w:r>
      <w:r w:rsidRPr="007D061B">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23141685"/>
      <w:bookmarkStart w:id="3577" w:name="_Toc124165770"/>
      <w:bookmarkStart w:id="3578" w:name="_Toc130919328"/>
      <w:bookmarkStart w:id="3579" w:name="_Toc137306042"/>
      <w:bookmarkStart w:id="3580" w:name="_Toc138890244"/>
      <w:bookmarkStart w:id="3581" w:name="_Toc145094087"/>
      <w:r w:rsidRPr="007D061B">
        <w:rPr>
          <w:lang w:eastAsia="zh-CN"/>
        </w:rPr>
        <w:t>6.3.4</w:t>
      </w:r>
      <w:r w:rsidRPr="007D061B">
        <w:rPr>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7D061B" w:rsidRDefault="005432EB" w:rsidP="005432EB">
      <w:pPr>
        <w:pStyle w:val="Heading4"/>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23141686"/>
      <w:bookmarkStart w:id="3598" w:name="_Toc124165771"/>
      <w:bookmarkStart w:id="3599" w:name="_Toc130919329"/>
      <w:bookmarkStart w:id="3600" w:name="_Toc137306043"/>
      <w:bookmarkStart w:id="3601" w:name="_Toc138890245"/>
      <w:bookmarkStart w:id="3602" w:name="_Toc145094088"/>
      <w:r w:rsidRPr="007D061B">
        <w:t>6.3.4.1</w:t>
      </w:r>
      <w:r w:rsidRPr="007D061B">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23141687"/>
      <w:bookmarkStart w:id="3619" w:name="_Toc124165772"/>
      <w:bookmarkStart w:id="3620" w:name="_Toc130919330"/>
      <w:bookmarkStart w:id="3621" w:name="_Toc137306044"/>
      <w:bookmarkStart w:id="3622" w:name="_Toc138890246"/>
      <w:bookmarkStart w:id="3623" w:name="_Toc145094089"/>
      <w:r w:rsidRPr="007D061B">
        <w:t>6.3.4.2</w:t>
      </w:r>
      <w:r w:rsidRPr="007D061B">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23141688"/>
      <w:bookmarkStart w:id="3640" w:name="_Toc124165773"/>
      <w:bookmarkStart w:id="3641" w:name="_Toc130919331"/>
      <w:bookmarkStart w:id="3642" w:name="_Toc137306045"/>
      <w:bookmarkStart w:id="3643" w:name="_Toc138890247"/>
      <w:bookmarkStart w:id="3644" w:name="_Toc145094090"/>
      <w:r w:rsidRPr="007D061B">
        <w:t>6.3.4.3</w:t>
      </w:r>
      <w:r w:rsidRPr="007D061B">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23141689"/>
      <w:bookmarkStart w:id="3661" w:name="_Toc124165774"/>
      <w:bookmarkStart w:id="3662" w:name="_Toc130919332"/>
      <w:bookmarkStart w:id="3663" w:name="_Toc137306046"/>
      <w:bookmarkStart w:id="3664" w:name="_Toc138890248"/>
      <w:bookmarkStart w:id="3665" w:name="_Toc145094091"/>
      <w:r w:rsidRPr="007D061B">
        <w:t>6.3.4.4</w:t>
      </w:r>
      <w:r w:rsidRPr="007D061B">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7D061B" w:rsidRDefault="005432EB" w:rsidP="005432EB">
      <w:pPr>
        <w:pStyle w:val="Heading5"/>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23141690"/>
      <w:bookmarkStart w:id="3682" w:name="_Toc124165775"/>
      <w:bookmarkStart w:id="3683" w:name="_Toc130919333"/>
      <w:bookmarkStart w:id="3684" w:name="_Toc137306047"/>
      <w:bookmarkStart w:id="3685" w:name="_Toc138890249"/>
      <w:bookmarkStart w:id="3686" w:name="_Toc145094092"/>
      <w:r w:rsidRPr="007D061B">
        <w:t>6.3.4.4.1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3701" w:name="_Toc105698032"/>
      <w:bookmarkStart w:id="3702" w:name="_Toc123141691"/>
      <w:bookmarkStart w:id="3703" w:name="_Toc124165776"/>
      <w:bookmarkStart w:id="3704" w:name="_Toc130919334"/>
      <w:bookmarkStart w:id="3705" w:name="_Toc137306048"/>
      <w:bookmarkStart w:id="3706" w:name="_Toc138890250"/>
      <w:bookmarkStart w:id="3707" w:name="_Toc145094093"/>
      <w:r w:rsidRPr="007D061B">
        <w:t>6.3.4.4.2</w:t>
      </w:r>
      <w:r w:rsidRPr="007D061B">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721" w:name="_Toc98707395"/>
      <w:bookmarkStart w:id="3722" w:name="_Toc105698033"/>
      <w:bookmarkStart w:id="3723" w:name="_Toc123141692"/>
      <w:bookmarkStart w:id="3724" w:name="_Toc124165777"/>
      <w:bookmarkStart w:id="3725" w:name="_Toc130919335"/>
      <w:bookmarkStart w:id="3726" w:name="_Toc137306049"/>
      <w:bookmarkStart w:id="3727" w:name="_Toc138890251"/>
      <w:bookmarkStart w:id="3728" w:name="_Toc145094094"/>
      <w:r w:rsidRPr="007D061B">
        <w:t>6.3.4.5</w:t>
      </w:r>
      <w:r w:rsidRPr="007D061B">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7D061B" w:rsidRDefault="005432EB" w:rsidP="005432EB">
      <w:pPr>
        <w:pStyle w:val="Heading5"/>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23141693"/>
      <w:bookmarkStart w:id="3745" w:name="_Toc124165778"/>
      <w:bookmarkStart w:id="3746" w:name="_Toc130919336"/>
      <w:bookmarkStart w:id="3747" w:name="_Toc137306050"/>
      <w:bookmarkStart w:id="3748" w:name="_Toc138890252"/>
      <w:bookmarkStart w:id="3749" w:name="_Toc145094095"/>
      <w:r w:rsidRPr="007D061B">
        <w:t>6.3.4.5.1</w:t>
      </w:r>
      <w:r w:rsidRPr="007D061B">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23141694"/>
      <w:bookmarkStart w:id="3766" w:name="_Toc124165779"/>
      <w:bookmarkStart w:id="3767" w:name="_Toc130919337"/>
      <w:bookmarkStart w:id="3768" w:name="_Toc137306051"/>
      <w:bookmarkStart w:id="3769" w:name="_Toc138890253"/>
      <w:bookmarkStart w:id="3770" w:name="_Toc145094096"/>
      <w:r w:rsidRPr="007D061B">
        <w:t>6.3.4.5.2</w:t>
      </w:r>
      <w:r w:rsidRPr="007D061B">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23141695"/>
      <w:bookmarkStart w:id="3787" w:name="_Toc124165780"/>
      <w:bookmarkStart w:id="3788" w:name="_Toc130919338"/>
      <w:bookmarkStart w:id="3789" w:name="_Toc137306052"/>
      <w:bookmarkStart w:id="3790" w:name="_Toc138890254"/>
      <w:bookmarkStart w:id="3791" w:name="_Toc145094097"/>
      <w:r w:rsidRPr="007D061B">
        <w:t>6.3.4.5.3</w:t>
      </w:r>
      <w:r w:rsidRPr="007D061B">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23141696"/>
      <w:bookmarkStart w:id="3808" w:name="_Toc124165781"/>
      <w:bookmarkStart w:id="3809" w:name="_Toc130919339"/>
      <w:bookmarkStart w:id="3810" w:name="_Toc137306053"/>
      <w:bookmarkStart w:id="3811" w:name="_Toc138890255"/>
      <w:bookmarkStart w:id="3812" w:name="_Toc145094098"/>
      <w:r w:rsidRPr="007D061B">
        <w:rPr>
          <w:lang w:eastAsia="zh-CN"/>
        </w:rPr>
        <w:t>6.3.5</w:t>
      </w:r>
      <w:r w:rsidRPr="007D061B">
        <w:rPr>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7D061B" w:rsidRDefault="005432EB" w:rsidP="005432EB">
      <w:pPr>
        <w:pStyle w:val="Heading4"/>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23141697"/>
      <w:bookmarkStart w:id="3829" w:name="_Toc124165782"/>
      <w:bookmarkStart w:id="3830" w:name="_Toc130919340"/>
      <w:bookmarkStart w:id="3831" w:name="_Toc137306054"/>
      <w:bookmarkStart w:id="3832" w:name="_Toc138890256"/>
      <w:bookmarkStart w:id="3833" w:name="_Toc145094099"/>
      <w:r w:rsidRPr="007D061B">
        <w:t>6.3.5.1</w:t>
      </w:r>
      <w:r w:rsidRPr="007D061B">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23141698"/>
      <w:bookmarkStart w:id="3850" w:name="_Toc124165783"/>
      <w:bookmarkStart w:id="3851" w:name="_Toc130919341"/>
      <w:bookmarkStart w:id="3852" w:name="_Toc137306055"/>
      <w:bookmarkStart w:id="3853" w:name="_Toc138890257"/>
      <w:bookmarkStart w:id="3854" w:name="_Toc145094100"/>
      <w:r w:rsidRPr="007D061B">
        <w:t>6.3.5.2</w:t>
      </w:r>
      <w:r w:rsidRPr="007D061B">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23141699"/>
      <w:bookmarkStart w:id="3871" w:name="_Toc124165784"/>
      <w:bookmarkStart w:id="3872" w:name="_Toc130919342"/>
      <w:bookmarkStart w:id="3873" w:name="_Toc137306056"/>
      <w:bookmarkStart w:id="3874" w:name="_Toc138890258"/>
      <w:bookmarkStart w:id="3875" w:name="_Toc145094101"/>
      <w:r w:rsidRPr="007D061B">
        <w:t>6.3.5.3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23141700"/>
      <w:bookmarkStart w:id="3892" w:name="_Toc124165785"/>
      <w:bookmarkStart w:id="3893" w:name="_Toc130919343"/>
      <w:bookmarkStart w:id="3894" w:name="_Toc137306057"/>
      <w:bookmarkStart w:id="3895" w:name="_Toc138890259"/>
      <w:bookmarkStart w:id="3896" w:name="_Toc145094102"/>
      <w:r w:rsidRPr="007D061B">
        <w:t>6.3.5.4</w:t>
      </w:r>
      <w:r w:rsidRPr="007D061B">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7D061B" w:rsidRDefault="005432EB" w:rsidP="005432EB">
      <w:pPr>
        <w:pStyle w:val="Heading5"/>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23141701"/>
      <w:bookmarkStart w:id="3913" w:name="_Toc124165786"/>
      <w:bookmarkStart w:id="3914" w:name="_Toc130919344"/>
      <w:bookmarkStart w:id="3915" w:name="_Toc137306058"/>
      <w:bookmarkStart w:id="3916" w:name="_Toc138890260"/>
      <w:bookmarkStart w:id="3917" w:name="_Toc145094103"/>
      <w:r w:rsidRPr="007D061B">
        <w:t>6.3.5.4.1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23141702"/>
      <w:bookmarkStart w:id="3934" w:name="_Toc124165787"/>
      <w:bookmarkStart w:id="3935" w:name="_Toc130919345"/>
      <w:bookmarkStart w:id="3936" w:name="_Toc137306059"/>
      <w:bookmarkStart w:id="3937" w:name="_Toc138890261"/>
      <w:bookmarkStart w:id="3938" w:name="_Toc145094104"/>
      <w:r w:rsidRPr="007D061B">
        <w:t>6.3.5.4.2</w:t>
      </w:r>
      <w:r w:rsidRPr="007D061B">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23141703"/>
      <w:bookmarkStart w:id="3955" w:name="_Toc124165788"/>
      <w:bookmarkStart w:id="3956" w:name="_Toc130919346"/>
      <w:bookmarkStart w:id="3957" w:name="_Toc137306060"/>
      <w:bookmarkStart w:id="3958" w:name="_Toc138890262"/>
      <w:bookmarkStart w:id="3959" w:name="_Toc145094105"/>
      <w:r w:rsidRPr="007D061B">
        <w:t>6.3.5.5</w:t>
      </w:r>
      <w:r w:rsidRPr="007D061B">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49pt" o:ole="">
            <v:imagedata r:id="rId24" o:title=""/>
          </v:shape>
          <o:OLEObject Type="Embed" ProgID="Word.Picture.8" ShapeID="_x0000_i1032" DrawAspect="Content" ObjectID="_1757423226"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23141704"/>
      <w:bookmarkStart w:id="3976" w:name="_Toc124165789"/>
      <w:bookmarkStart w:id="3977" w:name="_Toc130919347"/>
      <w:bookmarkStart w:id="3978" w:name="_Toc137306061"/>
      <w:bookmarkStart w:id="3979" w:name="_Toc138890263"/>
      <w:bookmarkStart w:id="3980" w:name="_Toc145094106"/>
      <w:r w:rsidRPr="007D061B">
        <w:rPr>
          <w:lang w:eastAsia="zh-CN"/>
        </w:rPr>
        <w:t>6.3.6</w:t>
      </w:r>
      <w:r w:rsidRPr="007D061B">
        <w:rPr>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7D061B" w:rsidRDefault="005432EB" w:rsidP="005432EB">
      <w:pPr>
        <w:pStyle w:val="Heading4"/>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23141705"/>
      <w:bookmarkStart w:id="3997" w:name="_Toc124165790"/>
      <w:bookmarkStart w:id="3998" w:name="_Toc130919348"/>
      <w:bookmarkStart w:id="3999" w:name="_Toc137306062"/>
      <w:bookmarkStart w:id="4000" w:name="_Toc138890264"/>
      <w:bookmarkStart w:id="4001" w:name="_Toc145094107"/>
      <w:r w:rsidRPr="007D061B">
        <w:t>6.3.6.1</w:t>
      </w:r>
      <w:r w:rsidRPr="007D061B">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23141706"/>
      <w:bookmarkStart w:id="4018" w:name="_Toc124165791"/>
      <w:bookmarkStart w:id="4019" w:name="_Toc130919349"/>
      <w:bookmarkStart w:id="4020" w:name="_Toc137306063"/>
      <w:bookmarkStart w:id="4021" w:name="_Toc138890265"/>
      <w:bookmarkStart w:id="4022" w:name="_Toc145094108"/>
      <w:r w:rsidRPr="007D061B">
        <w:t>6.3.6.2</w:t>
      </w:r>
      <w:r w:rsidRPr="007D061B">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23141707"/>
      <w:bookmarkStart w:id="4039" w:name="_Toc124165792"/>
      <w:bookmarkStart w:id="4040" w:name="_Toc130919350"/>
      <w:bookmarkStart w:id="4041" w:name="_Toc137306064"/>
      <w:bookmarkStart w:id="4042" w:name="_Toc138890266"/>
      <w:bookmarkStart w:id="4043" w:name="_Toc145094109"/>
      <w:r w:rsidRPr="007D061B">
        <w:t>6.3.6.3</w:t>
      </w:r>
      <w:r w:rsidRPr="007D061B">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23141708"/>
      <w:bookmarkStart w:id="4060" w:name="_Toc124165793"/>
      <w:bookmarkStart w:id="4061" w:name="_Toc130919351"/>
      <w:bookmarkStart w:id="4062" w:name="_Toc137306065"/>
      <w:bookmarkStart w:id="4063" w:name="_Toc138890267"/>
      <w:bookmarkStart w:id="4064" w:name="_Toc145094110"/>
      <w:r w:rsidRPr="007D061B">
        <w:rPr>
          <w:lang w:eastAsia="zh-CN"/>
        </w:rPr>
        <w:t>6.4</w:t>
      </w:r>
      <w:r w:rsidRPr="007D061B">
        <w:rPr>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7D061B" w:rsidRDefault="005432EB" w:rsidP="005432EB">
      <w:pPr>
        <w:pStyle w:val="Heading3"/>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23141709"/>
      <w:bookmarkStart w:id="4081" w:name="_Toc124165794"/>
      <w:bookmarkStart w:id="4082" w:name="_Toc130919352"/>
      <w:bookmarkStart w:id="4083" w:name="_Toc137306066"/>
      <w:bookmarkStart w:id="4084" w:name="_Toc138890268"/>
      <w:bookmarkStart w:id="4085" w:name="_Toc145094111"/>
      <w:r w:rsidRPr="007D061B">
        <w:t>6.4.1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23141710"/>
      <w:bookmarkStart w:id="4102" w:name="_Toc124165795"/>
      <w:bookmarkStart w:id="4103" w:name="_Toc130919353"/>
      <w:bookmarkStart w:id="4104" w:name="_Toc137306067"/>
      <w:bookmarkStart w:id="4105" w:name="_Toc138890269"/>
      <w:bookmarkStart w:id="4106" w:name="_Toc145094112"/>
      <w:r w:rsidRPr="007D061B">
        <w:t>6.4.2</w:t>
      </w:r>
      <w:r w:rsidRPr="007D061B">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7D061B" w:rsidRDefault="005432EB" w:rsidP="005432EB">
      <w:pPr>
        <w:pStyle w:val="Heading4"/>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23141711"/>
      <w:bookmarkStart w:id="4123" w:name="_Toc124165796"/>
      <w:bookmarkStart w:id="4124" w:name="_Toc130919354"/>
      <w:bookmarkStart w:id="4125" w:name="_Toc137306068"/>
      <w:bookmarkStart w:id="4126" w:name="_Toc138890270"/>
      <w:bookmarkStart w:id="4127" w:name="_Toc145094113"/>
      <w:r w:rsidRPr="007D061B">
        <w:t>6.4.2.1</w:t>
      </w:r>
      <w:r w:rsidRPr="007D061B">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23141712"/>
      <w:bookmarkStart w:id="4144" w:name="_Toc124165797"/>
      <w:bookmarkStart w:id="4145" w:name="_Toc130919355"/>
      <w:bookmarkStart w:id="4146" w:name="_Toc137306069"/>
      <w:bookmarkStart w:id="4147" w:name="_Toc138890271"/>
      <w:bookmarkStart w:id="4148" w:name="_Toc145094114"/>
      <w:r w:rsidRPr="007D061B">
        <w:t>6.4.2.2</w:t>
      </w:r>
      <w:r w:rsidRPr="007D061B">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23141713"/>
      <w:bookmarkStart w:id="4165" w:name="_Toc124165798"/>
      <w:bookmarkStart w:id="4166" w:name="_Toc130919356"/>
      <w:bookmarkStart w:id="4167" w:name="_Toc137306070"/>
      <w:bookmarkStart w:id="4168" w:name="_Toc138890272"/>
      <w:bookmarkStart w:id="4169" w:name="_Toc145094115"/>
      <w:r w:rsidRPr="007D061B">
        <w:t>6.4.2.3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23141714"/>
      <w:bookmarkStart w:id="4186" w:name="_Toc124165799"/>
      <w:bookmarkStart w:id="4187" w:name="_Toc130919357"/>
      <w:bookmarkStart w:id="4188" w:name="_Toc137306071"/>
      <w:bookmarkStart w:id="4189" w:name="_Toc138890273"/>
      <w:bookmarkStart w:id="4190" w:name="_Toc145094116"/>
      <w:r w:rsidRPr="007D061B">
        <w:t>6.4.2.4</w:t>
      </w:r>
      <w:r w:rsidRPr="007D061B">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7D061B" w:rsidRDefault="005432EB" w:rsidP="005432EB">
      <w:pPr>
        <w:pStyle w:val="Heading5"/>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23141715"/>
      <w:bookmarkStart w:id="4207" w:name="_Toc124165800"/>
      <w:bookmarkStart w:id="4208" w:name="_Toc130919358"/>
      <w:bookmarkStart w:id="4209" w:name="_Toc137306072"/>
      <w:bookmarkStart w:id="4210" w:name="_Toc138890274"/>
      <w:bookmarkStart w:id="4211" w:name="_Toc145094117"/>
      <w:r w:rsidRPr="007D061B">
        <w:t>6.4.2.4.1</w:t>
      </w:r>
      <w:r w:rsidRPr="007D061B">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23141716"/>
      <w:bookmarkStart w:id="4228" w:name="_Toc124165801"/>
      <w:bookmarkStart w:id="4229" w:name="_Toc130919359"/>
      <w:bookmarkStart w:id="4230" w:name="_Toc137306073"/>
      <w:bookmarkStart w:id="4231" w:name="_Toc138890275"/>
      <w:bookmarkStart w:id="4232" w:name="_Toc145094118"/>
      <w:r w:rsidRPr="007D061B">
        <w:t>6.4.2.4.2</w:t>
      </w:r>
      <w:r w:rsidRPr="007D061B">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23141717"/>
      <w:bookmarkStart w:id="4249" w:name="_Toc124165802"/>
      <w:bookmarkStart w:id="4250" w:name="_Toc130919360"/>
      <w:bookmarkStart w:id="4251" w:name="_Toc137306074"/>
      <w:bookmarkStart w:id="4252" w:name="_Toc138890276"/>
      <w:bookmarkStart w:id="4253" w:name="_Toc145094119"/>
      <w:r w:rsidRPr="007D061B">
        <w:t>6.4.2.5</w:t>
      </w:r>
      <w:r w:rsidRPr="007D061B">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23141718"/>
      <w:bookmarkStart w:id="4270" w:name="_Toc124165803"/>
      <w:bookmarkStart w:id="4271" w:name="_Toc130919361"/>
      <w:bookmarkStart w:id="4272" w:name="_Toc137306075"/>
      <w:bookmarkStart w:id="4273" w:name="_Toc138890277"/>
      <w:bookmarkStart w:id="4274" w:name="_Toc145094120"/>
      <w:r w:rsidRPr="007D061B">
        <w:t>6.4.3</w:t>
      </w:r>
      <w:r w:rsidRPr="007D061B">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7D061B" w:rsidRDefault="005432EB" w:rsidP="005432EB">
      <w:pPr>
        <w:pStyle w:val="Heading4"/>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23141719"/>
      <w:bookmarkStart w:id="4291" w:name="_Toc124165804"/>
      <w:bookmarkStart w:id="4292" w:name="_Toc130919362"/>
      <w:bookmarkStart w:id="4293" w:name="_Toc137306076"/>
      <w:bookmarkStart w:id="4294" w:name="_Toc138890278"/>
      <w:bookmarkStart w:id="4295" w:name="_Toc145094121"/>
      <w:r w:rsidRPr="007D061B">
        <w:t>6.4.3.1</w:t>
      </w:r>
      <w:r w:rsidRPr="007D061B">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757423227"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23141720"/>
      <w:bookmarkStart w:id="4312" w:name="_Toc124165805"/>
      <w:bookmarkStart w:id="4313" w:name="_Toc130919363"/>
      <w:bookmarkStart w:id="4314" w:name="_Toc137306077"/>
      <w:bookmarkStart w:id="4315" w:name="_Toc138890279"/>
      <w:bookmarkStart w:id="4316" w:name="_Toc145094122"/>
      <w:r w:rsidRPr="007D061B">
        <w:t>6.4.3.2</w:t>
      </w:r>
      <w:r w:rsidRPr="007D061B">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23141721"/>
      <w:bookmarkStart w:id="4333" w:name="_Toc124165806"/>
      <w:bookmarkStart w:id="4334" w:name="_Toc130919364"/>
      <w:bookmarkStart w:id="4335" w:name="_Toc137306078"/>
      <w:bookmarkStart w:id="4336" w:name="_Toc138890280"/>
      <w:bookmarkStart w:id="4337" w:name="_Toc145094123"/>
      <w:r w:rsidRPr="007D061B">
        <w:t>6.4.3.3</w:t>
      </w:r>
      <w:r w:rsidRPr="007D061B">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23141722"/>
      <w:bookmarkStart w:id="4354" w:name="_Toc124165807"/>
      <w:bookmarkStart w:id="4355" w:name="_Toc130919365"/>
      <w:bookmarkStart w:id="4356" w:name="_Toc137306079"/>
      <w:bookmarkStart w:id="4357" w:name="_Toc138890281"/>
      <w:bookmarkStart w:id="4358" w:name="_Toc145094124"/>
      <w:r w:rsidRPr="007D061B">
        <w:t>6.4.3.4</w:t>
      </w:r>
      <w:r w:rsidRPr="007D061B">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7D061B" w:rsidRDefault="005432EB" w:rsidP="005432EB">
      <w:pPr>
        <w:pStyle w:val="Heading5"/>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23141723"/>
      <w:bookmarkStart w:id="4375" w:name="_Toc124165808"/>
      <w:bookmarkStart w:id="4376" w:name="_Toc130919366"/>
      <w:bookmarkStart w:id="4377" w:name="_Toc137306080"/>
      <w:bookmarkStart w:id="4378" w:name="_Toc138890282"/>
      <w:bookmarkStart w:id="4379" w:name="_Toc145094125"/>
      <w:r w:rsidRPr="007D061B">
        <w:t>6.4.3.4.1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23141724"/>
      <w:bookmarkStart w:id="4396" w:name="_Toc124165809"/>
      <w:bookmarkStart w:id="4397" w:name="_Toc130919367"/>
      <w:bookmarkStart w:id="4398" w:name="_Toc137306081"/>
      <w:bookmarkStart w:id="4399" w:name="_Toc138890283"/>
      <w:bookmarkStart w:id="4400" w:name="_Toc145094126"/>
      <w:r w:rsidRPr="007D061B">
        <w:t>6.4.3.4.2</w:t>
      </w:r>
      <w:r w:rsidRPr="007D061B">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23141725"/>
      <w:bookmarkStart w:id="4417" w:name="_Toc124165810"/>
      <w:bookmarkStart w:id="4418" w:name="_Toc130919368"/>
      <w:bookmarkStart w:id="4419" w:name="_Toc137306082"/>
      <w:bookmarkStart w:id="4420" w:name="_Toc138890284"/>
      <w:bookmarkStart w:id="4421" w:name="_Toc145094127"/>
      <w:r w:rsidRPr="007D061B">
        <w:t>6.4.3.5</w:t>
      </w:r>
      <w:r w:rsidRPr="007D061B">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7D061B" w:rsidRDefault="005432EB" w:rsidP="005432EB">
      <w:pPr>
        <w:pStyle w:val="Heading5"/>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23141726"/>
      <w:bookmarkStart w:id="4438" w:name="_Toc124165811"/>
      <w:bookmarkStart w:id="4439" w:name="_Toc130919369"/>
      <w:bookmarkStart w:id="4440" w:name="_Toc137306083"/>
      <w:bookmarkStart w:id="4441" w:name="_Toc138890285"/>
      <w:bookmarkStart w:id="4442" w:name="_Toc145094128"/>
      <w:r w:rsidRPr="007D061B">
        <w:t>6.4.3.5.1</w:t>
      </w:r>
      <w:r w:rsidRPr="007D061B">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23141727"/>
      <w:bookmarkStart w:id="4459" w:name="_Toc124165812"/>
      <w:bookmarkStart w:id="4460" w:name="_Toc130919370"/>
      <w:bookmarkStart w:id="4461" w:name="_Toc137306084"/>
      <w:bookmarkStart w:id="4462" w:name="_Toc138890286"/>
      <w:bookmarkStart w:id="4463" w:name="_Toc145094129"/>
      <w:r w:rsidRPr="007D061B">
        <w:t>6.4.3.5.1</w:t>
      </w:r>
      <w:r w:rsidRPr="007D061B">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23141728"/>
      <w:bookmarkStart w:id="4480" w:name="_Toc124165813"/>
      <w:bookmarkStart w:id="4481" w:name="_Toc130919371"/>
      <w:bookmarkStart w:id="4482" w:name="_Toc137306085"/>
      <w:bookmarkStart w:id="4483" w:name="_Toc138890287"/>
      <w:bookmarkStart w:id="4484" w:name="_Toc145094130"/>
      <w:r w:rsidRPr="007D061B">
        <w:t>6.4.3.5.1</w:t>
      </w:r>
      <w:r w:rsidRPr="007D061B">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23141729"/>
      <w:bookmarkStart w:id="4501" w:name="_Toc124165814"/>
      <w:bookmarkStart w:id="4502" w:name="_Toc130919372"/>
      <w:bookmarkStart w:id="4503" w:name="_Toc137306086"/>
      <w:bookmarkStart w:id="4504" w:name="_Toc138890288"/>
      <w:bookmarkStart w:id="4505" w:name="_Toc145094131"/>
      <w:r w:rsidRPr="007D061B">
        <w:rPr>
          <w:lang w:eastAsia="zh-CN"/>
        </w:rPr>
        <w:t>6.5</w:t>
      </w:r>
      <w:r w:rsidRPr="007D061B">
        <w:rPr>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7D061B" w:rsidRDefault="005432EB" w:rsidP="005432EB">
      <w:pPr>
        <w:pStyle w:val="Heading3"/>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23141730"/>
      <w:bookmarkStart w:id="4522" w:name="_Toc124165815"/>
      <w:bookmarkStart w:id="4523" w:name="_Toc130919373"/>
      <w:bookmarkStart w:id="4524" w:name="_Toc137306087"/>
      <w:bookmarkStart w:id="4525" w:name="_Toc138890289"/>
      <w:bookmarkStart w:id="4526" w:name="_Toc145094132"/>
      <w:r w:rsidRPr="007D061B">
        <w:t>6.5.1</w:t>
      </w:r>
      <w:r w:rsidRPr="007D061B">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23141731"/>
      <w:bookmarkStart w:id="4543" w:name="_Toc124165816"/>
      <w:bookmarkStart w:id="4544" w:name="_Toc130919374"/>
      <w:bookmarkStart w:id="4545" w:name="_Toc137306088"/>
      <w:bookmarkStart w:id="4546" w:name="_Toc138890290"/>
      <w:bookmarkStart w:id="4547" w:name="_Toc145094133"/>
      <w:r w:rsidRPr="007D061B">
        <w:t>6.5.2</w:t>
      </w:r>
      <w:r w:rsidRPr="007D061B">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7D061B" w:rsidRDefault="005432EB" w:rsidP="005432EB">
      <w:pPr>
        <w:pStyle w:val="Heading4"/>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23141732"/>
      <w:bookmarkStart w:id="4564" w:name="_Toc124165817"/>
      <w:bookmarkStart w:id="4565" w:name="_Toc130919375"/>
      <w:bookmarkStart w:id="4566" w:name="_Toc137306089"/>
      <w:bookmarkStart w:id="4567" w:name="_Toc138890291"/>
      <w:bookmarkStart w:id="4568" w:name="_Toc145094134"/>
      <w:r w:rsidRPr="007D061B">
        <w:t>6.5.2.1</w:t>
      </w:r>
      <w:r w:rsidRPr="007D061B">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23141733"/>
      <w:bookmarkStart w:id="4585" w:name="_Toc124165818"/>
      <w:bookmarkStart w:id="4586" w:name="_Toc130919376"/>
      <w:bookmarkStart w:id="4587" w:name="_Toc137306090"/>
      <w:bookmarkStart w:id="4588" w:name="_Toc138890292"/>
      <w:bookmarkStart w:id="4589" w:name="_Toc145094135"/>
      <w:r w:rsidRPr="007D061B">
        <w:t>6.5.2.2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23141734"/>
      <w:bookmarkStart w:id="4606" w:name="_Toc124165819"/>
      <w:bookmarkStart w:id="4607" w:name="_Toc130919377"/>
      <w:bookmarkStart w:id="4608" w:name="_Toc137306091"/>
      <w:bookmarkStart w:id="4609" w:name="_Toc138890293"/>
      <w:bookmarkStart w:id="4610" w:name="_Toc145094136"/>
      <w:r w:rsidRPr="007D061B">
        <w:t>6.5.2.3</w:t>
      </w:r>
      <w:r w:rsidRPr="007D061B">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23141735"/>
      <w:bookmarkStart w:id="4627" w:name="_Toc124165820"/>
      <w:bookmarkStart w:id="4628" w:name="_Toc130919378"/>
      <w:bookmarkStart w:id="4629" w:name="_Toc137306092"/>
      <w:bookmarkStart w:id="4630" w:name="_Toc138890294"/>
      <w:bookmarkStart w:id="4631" w:name="_Toc145094137"/>
      <w:r w:rsidRPr="007D061B">
        <w:t>6.5.2.4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23141736"/>
      <w:bookmarkStart w:id="4648" w:name="_Toc124165821"/>
      <w:bookmarkStart w:id="4649" w:name="_Toc130919379"/>
      <w:bookmarkStart w:id="4650" w:name="_Toc137306093"/>
      <w:bookmarkStart w:id="4651" w:name="_Toc138890295"/>
      <w:bookmarkStart w:id="4652" w:name="_Toc145094138"/>
      <w:r w:rsidRPr="007D061B">
        <w:t>6.5.2.5</w:t>
      </w:r>
      <w:r w:rsidRPr="007D061B">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7D061B" w:rsidRDefault="005432EB" w:rsidP="005432EB">
      <w:pPr>
        <w:pStyle w:val="Heading5"/>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23141737"/>
      <w:bookmarkStart w:id="4669" w:name="_Toc124165822"/>
      <w:bookmarkStart w:id="4670" w:name="_Toc130919380"/>
      <w:bookmarkStart w:id="4671" w:name="_Toc137306094"/>
      <w:bookmarkStart w:id="4672" w:name="_Toc138890296"/>
      <w:bookmarkStart w:id="4673" w:name="_Toc145094139"/>
      <w:r w:rsidRPr="007D061B">
        <w:t>6.5.2.5.1</w:t>
      </w:r>
      <w:r w:rsidRPr="007D061B">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23141738"/>
      <w:bookmarkStart w:id="4690" w:name="_Toc124165823"/>
      <w:bookmarkStart w:id="4691" w:name="_Toc130919381"/>
      <w:bookmarkStart w:id="4692" w:name="_Toc137306095"/>
      <w:bookmarkStart w:id="4693" w:name="_Toc138890297"/>
      <w:bookmarkStart w:id="4694" w:name="_Toc145094140"/>
      <w:r w:rsidRPr="007D061B">
        <w:t>6.5.2.5.2</w:t>
      </w:r>
      <w:r w:rsidRPr="007D061B">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23141739"/>
      <w:bookmarkStart w:id="4711" w:name="_Toc124165824"/>
      <w:bookmarkStart w:id="4712" w:name="_Toc130919382"/>
      <w:bookmarkStart w:id="4713" w:name="_Toc137306096"/>
      <w:bookmarkStart w:id="4714" w:name="_Toc138890298"/>
      <w:bookmarkStart w:id="4715" w:name="_Toc145094141"/>
      <w:r w:rsidRPr="007D061B">
        <w:t>6.5.2.5.3</w:t>
      </w:r>
      <w:r w:rsidRPr="007D061B">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23141740"/>
      <w:bookmarkStart w:id="4732" w:name="_Toc124165825"/>
      <w:bookmarkStart w:id="4733" w:name="_Toc130919383"/>
      <w:bookmarkStart w:id="4734" w:name="_Toc137306097"/>
      <w:bookmarkStart w:id="4735" w:name="_Toc138890299"/>
      <w:bookmarkStart w:id="4736" w:name="_Toc145094142"/>
      <w:r w:rsidRPr="007D061B">
        <w:t>6.5.3</w:t>
      </w:r>
      <w:r w:rsidRPr="007D061B">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7D061B" w:rsidRDefault="005432EB" w:rsidP="005432EB">
      <w:pPr>
        <w:pStyle w:val="Heading4"/>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23141741"/>
      <w:bookmarkStart w:id="4753" w:name="_Toc124165826"/>
      <w:bookmarkStart w:id="4754" w:name="_Toc130919384"/>
      <w:bookmarkStart w:id="4755" w:name="_Toc137306098"/>
      <w:bookmarkStart w:id="4756" w:name="_Toc138890300"/>
      <w:bookmarkStart w:id="4757" w:name="_Toc145094143"/>
      <w:r w:rsidRPr="007D061B">
        <w:t>6.5.3.1</w:t>
      </w:r>
      <w:r w:rsidRPr="007D061B">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23141742"/>
      <w:bookmarkStart w:id="4774" w:name="_Toc124165827"/>
      <w:bookmarkStart w:id="4775" w:name="_Toc130919385"/>
      <w:bookmarkStart w:id="4776" w:name="_Toc137306099"/>
      <w:bookmarkStart w:id="4777" w:name="_Toc138890301"/>
      <w:bookmarkStart w:id="4778" w:name="_Toc145094144"/>
      <w:r w:rsidRPr="007D061B">
        <w:t>6.5.3.2</w:t>
      </w:r>
      <w:r w:rsidRPr="007D061B">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23141743"/>
      <w:bookmarkStart w:id="4795" w:name="_Toc124165828"/>
      <w:bookmarkStart w:id="4796" w:name="_Toc130919386"/>
      <w:bookmarkStart w:id="4797" w:name="_Toc137306100"/>
      <w:bookmarkStart w:id="4798" w:name="_Toc138890302"/>
      <w:bookmarkStart w:id="4799" w:name="_Toc145094145"/>
      <w:r w:rsidRPr="007D061B">
        <w:t>6.5.3.3</w:t>
      </w:r>
      <w:r w:rsidRPr="007D061B">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23141744"/>
      <w:bookmarkStart w:id="4816" w:name="_Toc124165829"/>
      <w:bookmarkStart w:id="4817" w:name="_Toc130919387"/>
      <w:bookmarkStart w:id="4818" w:name="_Toc137306101"/>
      <w:bookmarkStart w:id="4819" w:name="_Toc138890303"/>
      <w:bookmarkStart w:id="4820" w:name="_Toc145094146"/>
      <w:r w:rsidRPr="007D061B">
        <w:t>6.5.3.4</w:t>
      </w:r>
      <w:r w:rsidRPr="007D061B">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7D061B" w:rsidRDefault="005432EB" w:rsidP="005432EB">
      <w:pPr>
        <w:pStyle w:val="Heading5"/>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23141745"/>
      <w:bookmarkStart w:id="4837" w:name="_Toc124165830"/>
      <w:bookmarkStart w:id="4838" w:name="_Toc130919388"/>
      <w:bookmarkStart w:id="4839" w:name="_Toc137306102"/>
      <w:bookmarkStart w:id="4840" w:name="_Toc138890304"/>
      <w:bookmarkStart w:id="4841" w:name="_Toc145094147"/>
      <w:r w:rsidRPr="007D061B">
        <w:t>6.5.3.4.1</w:t>
      </w:r>
      <w:r w:rsidRPr="007D061B">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23141746"/>
      <w:bookmarkStart w:id="4858" w:name="_Toc124165831"/>
      <w:bookmarkStart w:id="4859" w:name="_Toc130919389"/>
      <w:bookmarkStart w:id="4860" w:name="_Toc137306103"/>
      <w:bookmarkStart w:id="4861" w:name="_Toc138890305"/>
      <w:bookmarkStart w:id="4862" w:name="_Toc145094148"/>
      <w:r w:rsidRPr="007D061B">
        <w:t>6.5.3.4.2</w:t>
      </w:r>
      <w:r w:rsidRPr="007D061B">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23141747"/>
      <w:bookmarkStart w:id="4879" w:name="_Toc124165832"/>
      <w:bookmarkStart w:id="4880" w:name="_Toc130919390"/>
      <w:bookmarkStart w:id="4881" w:name="_Toc137306104"/>
      <w:bookmarkStart w:id="4882" w:name="_Toc138890306"/>
      <w:bookmarkStart w:id="4883" w:name="_Toc145094149"/>
      <w:r w:rsidRPr="007D061B">
        <w:t>6.5.3.5</w:t>
      </w:r>
      <w:r w:rsidRPr="007D061B">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7D061B" w:rsidRDefault="005432EB" w:rsidP="005432EB">
      <w:pPr>
        <w:pStyle w:val="Heading5"/>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23141748"/>
      <w:bookmarkStart w:id="4900" w:name="_Toc124165833"/>
      <w:bookmarkStart w:id="4901" w:name="_Toc130919391"/>
      <w:bookmarkStart w:id="4902" w:name="_Toc137306105"/>
      <w:bookmarkStart w:id="4903" w:name="_Toc138890307"/>
      <w:bookmarkStart w:id="4904" w:name="_Toc145094150"/>
      <w:r w:rsidRPr="007D061B">
        <w:t>6.5.3.5.1</w:t>
      </w:r>
      <w:r w:rsidRPr="007D061B">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23141749"/>
      <w:bookmarkStart w:id="4921" w:name="_Toc124165834"/>
      <w:bookmarkStart w:id="4922" w:name="_Toc130919392"/>
      <w:bookmarkStart w:id="4923" w:name="_Toc137306106"/>
      <w:bookmarkStart w:id="4924" w:name="_Toc138890308"/>
      <w:bookmarkStart w:id="4925" w:name="_Toc145094151"/>
      <w:r w:rsidRPr="007D061B">
        <w:t>6.5.3.5.2</w:t>
      </w:r>
      <w:r w:rsidRPr="007D061B">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23141750"/>
      <w:bookmarkStart w:id="4942" w:name="_Toc124165835"/>
      <w:bookmarkStart w:id="4943" w:name="_Toc130919393"/>
      <w:bookmarkStart w:id="4944" w:name="_Toc137306107"/>
      <w:bookmarkStart w:id="4945" w:name="_Toc138890309"/>
      <w:bookmarkStart w:id="4946" w:name="_Toc145094152"/>
      <w:r w:rsidRPr="007D061B">
        <w:t>6.5.3.5.3</w:t>
      </w:r>
      <w:r w:rsidRPr="007D061B">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23141751"/>
      <w:bookmarkStart w:id="4963" w:name="_Toc124165836"/>
      <w:bookmarkStart w:id="4964" w:name="_Toc130919394"/>
      <w:bookmarkStart w:id="4965" w:name="_Toc137306108"/>
      <w:bookmarkStart w:id="4966" w:name="_Toc138890310"/>
      <w:bookmarkStart w:id="4967" w:name="_Toc145094153"/>
      <w:r w:rsidRPr="007D061B">
        <w:t>6.5.3.5.4</w:t>
      </w:r>
      <w:r w:rsidRPr="007D061B">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23141752"/>
      <w:bookmarkStart w:id="4984" w:name="_Toc124165837"/>
      <w:bookmarkStart w:id="4985" w:name="_Toc130919395"/>
      <w:bookmarkStart w:id="4986" w:name="_Toc137306109"/>
      <w:bookmarkStart w:id="4987" w:name="_Toc138890311"/>
      <w:bookmarkStart w:id="4988" w:name="_Toc145094154"/>
      <w:r w:rsidRPr="007D061B">
        <w:t>6.5.4</w:t>
      </w:r>
      <w:r w:rsidRPr="007D061B">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7D061B" w:rsidRDefault="005432EB" w:rsidP="005432EB">
      <w:pPr>
        <w:pStyle w:val="Heading4"/>
        <w:rPr>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23141753"/>
      <w:bookmarkStart w:id="5005" w:name="_Toc124165838"/>
      <w:bookmarkStart w:id="5006" w:name="_Toc130919396"/>
      <w:bookmarkStart w:id="5007" w:name="_Toc137306110"/>
      <w:bookmarkStart w:id="5008" w:name="_Toc138890312"/>
      <w:bookmarkStart w:id="5009" w:name="_Toc145094155"/>
      <w:r w:rsidRPr="007D061B">
        <w:t>6.5.4.1</w:t>
      </w:r>
      <w:r w:rsidRPr="007D061B">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23141754"/>
      <w:bookmarkStart w:id="5026" w:name="_Toc124165839"/>
      <w:bookmarkStart w:id="5027" w:name="_Toc130919397"/>
      <w:bookmarkStart w:id="5028" w:name="_Toc137306111"/>
      <w:bookmarkStart w:id="5029" w:name="_Toc138890313"/>
      <w:bookmarkStart w:id="5030" w:name="_Toc145094156"/>
      <w:r w:rsidRPr="007D061B">
        <w:t>6.5.4.2</w:t>
      </w:r>
      <w:r w:rsidRPr="007D061B">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23141755"/>
      <w:bookmarkStart w:id="5047" w:name="_Toc124165840"/>
      <w:bookmarkStart w:id="5048" w:name="_Toc130919398"/>
      <w:bookmarkStart w:id="5049" w:name="_Toc137306112"/>
      <w:bookmarkStart w:id="5050" w:name="_Toc138890314"/>
      <w:bookmarkStart w:id="5051" w:name="_Toc145094157"/>
      <w:r w:rsidRPr="007D061B">
        <w:t>6.5.4.3</w:t>
      </w:r>
      <w:r w:rsidRPr="007D061B">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23141756"/>
      <w:bookmarkStart w:id="5068" w:name="_Toc124165841"/>
      <w:bookmarkStart w:id="5069" w:name="_Toc130919399"/>
      <w:bookmarkStart w:id="5070" w:name="_Toc137306113"/>
      <w:bookmarkStart w:id="5071" w:name="_Toc138890315"/>
      <w:bookmarkStart w:id="5072" w:name="_Toc145094158"/>
      <w:r w:rsidRPr="007D061B">
        <w:t>6.5.4.4</w:t>
      </w:r>
      <w:r w:rsidRPr="007D061B">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7D061B" w:rsidRDefault="005432EB" w:rsidP="005432EB">
      <w:pPr>
        <w:pStyle w:val="Heading5"/>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23141757"/>
      <w:bookmarkStart w:id="5089" w:name="_Toc124165842"/>
      <w:bookmarkStart w:id="5090" w:name="_Toc130919400"/>
      <w:bookmarkStart w:id="5091" w:name="_Toc137306114"/>
      <w:bookmarkStart w:id="5092" w:name="_Toc138890316"/>
      <w:bookmarkStart w:id="5093" w:name="_Toc145094159"/>
      <w:r w:rsidRPr="007D061B">
        <w:t>6.5.4.4.1</w:t>
      </w:r>
      <w:r w:rsidRPr="007D061B">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23141758"/>
      <w:bookmarkStart w:id="5110" w:name="_Toc124165843"/>
      <w:bookmarkStart w:id="5111" w:name="_Toc130919401"/>
      <w:bookmarkStart w:id="5112" w:name="_Toc137306115"/>
      <w:bookmarkStart w:id="5113" w:name="_Toc138890317"/>
      <w:bookmarkStart w:id="5114" w:name="_Toc145094160"/>
      <w:r w:rsidRPr="007D061B">
        <w:t>6.5.4.4.2</w:t>
      </w:r>
      <w:r w:rsidRPr="007D061B">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11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11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23141759"/>
      <w:bookmarkStart w:id="5132" w:name="_Toc124165844"/>
      <w:bookmarkStart w:id="5133" w:name="_Toc130919402"/>
      <w:bookmarkStart w:id="5134" w:name="_Toc137306116"/>
      <w:bookmarkStart w:id="5135" w:name="_Toc138890318"/>
      <w:bookmarkStart w:id="5136" w:name="_Toc145094161"/>
      <w:r w:rsidRPr="007D061B">
        <w:t>6.5.4.5</w:t>
      </w:r>
      <w:r w:rsidRPr="007D061B">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7D061B" w:rsidRDefault="005432EB" w:rsidP="005432EB">
      <w:pPr>
        <w:pStyle w:val="Heading5"/>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23141760"/>
      <w:bookmarkStart w:id="5153" w:name="_Toc124165845"/>
      <w:bookmarkStart w:id="5154" w:name="_Toc130919403"/>
      <w:bookmarkStart w:id="5155" w:name="_Toc137306117"/>
      <w:bookmarkStart w:id="5156" w:name="_Toc138890319"/>
      <w:bookmarkStart w:id="5157" w:name="_Toc145094162"/>
      <w:r w:rsidRPr="007D061B">
        <w:t>6.5.4.5.1</w:t>
      </w:r>
      <w:r w:rsidRPr="007D061B">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23141761"/>
      <w:bookmarkStart w:id="5174" w:name="_Toc124165846"/>
      <w:bookmarkStart w:id="5175" w:name="_Toc130919404"/>
      <w:bookmarkStart w:id="5176" w:name="_Toc137306118"/>
      <w:bookmarkStart w:id="5177" w:name="_Toc138890320"/>
      <w:bookmarkStart w:id="5178" w:name="_Toc145094163"/>
      <w:r w:rsidRPr="007D061B">
        <w:t>6.5.4.5.2</w:t>
      </w:r>
      <w:r w:rsidRPr="007D061B">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23141762"/>
      <w:bookmarkStart w:id="5195" w:name="_Toc124165847"/>
      <w:bookmarkStart w:id="5196" w:name="_Toc130919405"/>
      <w:bookmarkStart w:id="5197" w:name="_Toc137306119"/>
      <w:bookmarkStart w:id="5198" w:name="_Toc138890321"/>
      <w:bookmarkStart w:id="5199" w:name="_Toc145094164"/>
      <w:r w:rsidRPr="007D061B">
        <w:t>6.5.4.6</w:t>
      </w:r>
      <w:r w:rsidRPr="007D061B">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7D061B" w:rsidRDefault="005432EB" w:rsidP="005432EB">
      <w:pPr>
        <w:pStyle w:val="Heading5"/>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23141763"/>
      <w:bookmarkStart w:id="5216" w:name="_Toc124165848"/>
      <w:bookmarkStart w:id="5217" w:name="_Toc130919406"/>
      <w:bookmarkStart w:id="5218" w:name="_Toc137306120"/>
      <w:bookmarkStart w:id="5219" w:name="_Toc138890322"/>
      <w:bookmarkStart w:id="5220" w:name="_Toc145094165"/>
      <w:r w:rsidRPr="007D061B">
        <w:t>6.5.4.6.1</w:t>
      </w:r>
      <w:r w:rsidRPr="007D061B">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23141764"/>
      <w:bookmarkStart w:id="5237" w:name="_Toc124165849"/>
      <w:bookmarkStart w:id="5238" w:name="_Toc130919407"/>
      <w:bookmarkStart w:id="5239" w:name="_Toc137306121"/>
      <w:bookmarkStart w:id="5240" w:name="_Toc138890323"/>
      <w:bookmarkStart w:id="5241" w:name="_Toc145094166"/>
      <w:r w:rsidRPr="007D061B">
        <w:t>6.5.4.6.2</w:t>
      </w:r>
      <w:r w:rsidRPr="007D061B">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255" w:name="_Toc98707468"/>
      <w:bookmarkStart w:id="5256" w:name="_Toc105698106"/>
      <w:bookmarkStart w:id="5257" w:name="_Toc123141765"/>
      <w:bookmarkStart w:id="5258" w:name="_Toc124165850"/>
      <w:bookmarkStart w:id="5259" w:name="_Toc130919408"/>
      <w:bookmarkStart w:id="5260" w:name="_Toc137306122"/>
      <w:bookmarkStart w:id="5261" w:name="_Toc138890324"/>
      <w:bookmarkStart w:id="5262" w:name="_Toc145094167"/>
      <w:r w:rsidRPr="007D061B">
        <w:t>6.5.4.7</w:t>
      </w:r>
      <w:r w:rsidRPr="007D061B">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7D061B" w:rsidRDefault="005432EB" w:rsidP="005432EB">
      <w:pPr>
        <w:pStyle w:val="Heading5"/>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23141766"/>
      <w:bookmarkStart w:id="5279" w:name="_Toc124165851"/>
      <w:bookmarkStart w:id="5280" w:name="_Toc130919409"/>
      <w:bookmarkStart w:id="5281" w:name="_Toc137306123"/>
      <w:bookmarkStart w:id="5282" w:name="_Toc138890325"/>
      <w:bookmarkStart w:id="5283" w:name="_Toc145094168"/>
      <w:r w:rsidRPr="007D061B">
        <w:t>6.5.4.7.1</w:t>
      </w:r>
      <w:r w:rsidRPr="007D061B">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23141767"/>
      <w:bookmarkStart w:id="5300" w:name="_Toc124165852"/>
      <w:bookmarkStart w:id="5301" w:name="_Toc130919410"/>
      <w:bookmarkStart w:id="5302" w:name="_Toc137306124"/>
      <w:bookmarkStart w:id="5303" w:name="_Toc138890326"/>
      <w:bookmarkStart w:id="5304" w:name="_Toc145094169"/>
      <w:r w:rsidRPr="007D061B">
        <w:t>6.5.4.7.2</w:t>
      </w:r>
      <w:r w:rsidRPr="007D061B">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23141768"/>
      <w:bookmarkStart w:id="5321" w:name="_Toc124165853"/>
      <w:bookmarkStart w:id="5322" w:name="_Toc130919411"/>
      <w:bookmarkStart w:id="5323" w:name="_Toc137306125"/>
      <w:bookmarkStart w:id="5324" w:name="_Toc138890327"/>
      <w:bookmarkStart w:id="5325" w:name="_Toc145094170"/>
      <w:r w:rsidRPr="007D061B">
        <w:t>6.5.4.7.3</w:t>
      </w:r>
      <w:r w:rsidRPr="007D061B">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23141769"/>
      <w:bookmarkStart w:id="5342" w:name="_Toc124165854"/>
      <w:bookmarkStart w:id="5343" w:name="_Toc130919412"/>
      <w:bookmarkStart w:id="5344" w:name="_Toc137306126"/>
      <w:bookmarkStart w:id="5345" w:name="_Toc138890328"/>
      <w:bookmarkStart w:id="5346" w:name="_Toc145094171"/>
      <w:r w:rsidRPr="007D061B">
        <w:rPr>
          <w:lang w:eastAsia="zh-CN"/>
        </w:rPr>
        <w:t>6.6</w:t>
      </w:r>
      <w:r w:rsidRPr="007D061B">
        <w:rPr>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7D061B" w:rsidRDefault="005432EB" w:rsidP="005432EB">
      <w:pPr>
        <w:pStyle w:val="Heading3"/>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23141770"/>
      <w:bookmarkStart w:id="5363" w:name="_Toc124165855"/>
      <w:bookmarkStart w:id="5364" w:name="_Toc130919413"/>
      <w:bookmarkStart w:id="5365" w:name="_Toc137306127"/>
      <w:bookmarkStart w:id="5366" w:name="_Toc138890329"/>
      <w:bookmarkStart w:id="5367" w:name="_Toc145094172"/>
      <w:r w:rsidRPr="007D061B">
        <w:t>6.6.1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23141771"/>
      <w:bookmarkStart w:id="5384" w:name="_Toc124165856"/>
      <w:bookmarkStart w:id="5385" w:name="_Toc130919414"/>
      <w:bookmarkStart w:id="5386" w:name="_Toc137306128"/>
      <w:bookmarkStart w:id="5387" w:name="_Toc138890330"/>
      <w:bookmarkStart w:id="5388" w:name="_Toc145094173"/>
      <w:r w:rsidRPr="007D061B">
        <w:t>6.6.2</w:t>
      </w:r>
      <w:r w:rsidRPr="007D061B">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7D061B" w:rsidRDefault="005432EB" w:rsidP="005432EB">
      <w:pPr>
        <w:pStyle w:val="Heading4"/>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23141772"/>
      <w:bookmarkStart w:id="5405" w:name="_Toc124165857"/>
      <w:bookmarkStart w:id="5406" w:name="_Toc130919415"/>
      <w:bookmarkStart w:id="5407" w:name="_Toc137306129"/>
      <w:bookmarkStart w:id="5408" w:name="_Toc138890331"/>
      <w:bookmarkStart w:id="5409" w:name="_Toc145094174"/>
      <w:r w:rsidRPr="007D061B">
        <w:t>6.6.2.1</w:t>
      </w:r>
      <w:r w:rsidRPr="007D061B">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23141773"/>
      <w:bookmarkStart w:id="5426" w:name="_Toc124165858"/>
      <w:bookmarkStart w:id="5427" w:name="_Toc130919416"/>
      <w:bookmarkStart w:id="5428" w:name="_Toc137306130"/>
      <w:bookmarkStart w:id="5429" w:name="_Toc138890332"/>
      <w:bookmarkStart w:id="5430" w:name="_Toc145094175"/>
      <w:r w:rsidRPr="007D061B">
        <w:t>6.6.2.2</w:t>
      </w:r>
      <w:r w:rsidRPr="007D061B">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23141774"/>
      <w:bookmarkStart w:id="5447" w:name="_Toc124165859"/>
      <w:bookmarkStart w:id="5448" w:name="_Toc130919417"/>
      <w:bookmarkStart w:id="5449" w:name="_Toc137306131"/>
      <w:bookmarkStart w:id="5450" w:name="_Toc138890333"/>
      <w:bookmarkStart w:id="5451" w:name="_Toc145094176"/>
      <w:r w:rsidRPr="007D061B">
        <w:t>6.6.2.3</w:t>
      </w:r>
      <w:r w:rsidRPr="007D061B">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23141775"/>
      <w:bookmarkStart w:id="5468" w:name="_Toc124165860"/>
      <w:bookmarkStart w:id="5469" w:name="_Toc130919418"/>
      <w:bookmarkStart w:id="5470" w:name="_Toc137306132"/>
      <w:bookmarkStart w:id="5471" w:name="_Toc138890334"/>
      <w:bookmarkStart w:id="5472" w:name="_Toc145094177"/>
      <w:r w:rsidRPr="007D061B">
        <w:t>6.6.2.4</w:t>
      </w:r>
      <w:r w:rsidRPr="007D061B">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7D061B" w:rsidRDefault="005432EB" w:rsidP="005432EB">
      <w:pPr>
        <w:pStyle w:val="Heading5"/>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23141776"/>
      <w:bookmarkStart w:id="5489" w:name="_Toc124165861"/>
      <w:bookmarkStart w:id="5490" w:name="_Toc130919419"/>
      <w:bookmarkStart w:id="5491" w:name="_Toc137306133"/>
      <w:bookmarkStart w:id="5492" w:name="_Toc138890335"/>
      <w:bookmarkStart w:id="5493" w:name="_Toc145094178"/>
      <w:r w:rsidRPr="007D061B">
        <w:t>6.6.2.4.1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23141777"/>
      <w:bookmarkStart w:id="5510" w:name="_Toc124165862"/>
      <w:bookmarkStart w:id="5511" w:name="_Toc130919420"/>
      <w:bookmarkStart w:id="5512" w:name="_Toc137306134"/>
      <w:bookmarkStart w:id="5513" w:name="_Toc138890336"/>
      <w:bookmarkStart w:id="5514" w:name="_Toc145094179"/>
      <w:r w:rsidRPr="007D061B">
        <w:t>6.6.2.4.2</w:t>
      </w:r>
      <w:r w:rsidRPr="007D061B">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590982" w:rsidP="0001143E">
            <w:pPr>
              <w:pStyle w:val="TAC"/>
              <w:rPr>
                <w:lang w:eastAsia="zh-CN"/>
              </w:rPr>
            </w:pPr>
            <w:r>
              <w:rPr>
                <w:rFonts w:eastAsia="SimSun"/>
                <w:lang w:eastAsia="zh-CN"/>
              </w:rPr>
              <w:pict w14:anchorId="1F185F5E">
                <v:shape id="_x0000_i1034" type="#_x0000_t75" style="width:58.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590982">
              <w:rPr>
                <w:rFonts w:eastAsia="SimSun"/>
                <w:lang w:eastAsia="zh-CN"/>
              </w:rPr>
              <w:pict w14:anchorId="346ADC4D">
                <v:shape id="_x0000_i1035" type="#_x0000_t75" style="width:58.5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590982">
              <w:rPr>
                <w:rFonts w:eastAsia="SimSun"/>
                <w:lang w:eastAsia="zh-CN"/>
              </w:rPr>
              <w:pict w14:anchorId="029239F0">
                <v:shape id="_x0000_i1036" type="#_x0000_t75" style="width:58.5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23141778"/>
      <w:bookmarkStart w:id="5531" w:name="_Toc124165863"/>
      <w:bookmarkStart w:id="5532" w:name="_Toc130919421"/>
      <w:bookmarkStart w:id="5533" w:name="_Toc137306135"/>
      <w:bookmarkStart w:id="5534" w:name="_Toc138890337"/>
      <w:bookmarkStart w:id="5535" w:name="_Toc145094180"/>
      <w:r w:rsidRPr="007D061B">
        <w:t>6.6.2.5</w:t>
      </w:r>
      <w:r w:rsidRPr="007D061B">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7D061B" w:rsidRDefault="005432EB" w:rsidP="005432EB">
      <w:pPr>
        <w:pStyle w:val="Heading5"/>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23141779"/>
      <w:bookmarkStart w:id="5552" w:name="_Toc124165864"/>
      <w:bookmarkStart w:id="5553" w:name="_Toc130919422"/>
      <w:bookmarkStart w:id="5554" w:name="_Toc137306136"/>
      <w:bookmarkStart w:id="5555" w:name="_Toc138890338"/>
      <w:bookmarkStart w:id="5556" w:name="_Toc145094181"/>
      <w:r w:rsidRPr="007D061B">
        <w:t>6.6.2.5.1</w:t>
      </w:r>
      <w:r w:rsidRPr="007D061B">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23141780"/>
      <w:bookmarkStart w:id="5573" w:name="_Toc124165865"/>
      <w:bookmarkStart w:id="5574" w:name="_Toc130919423"/>
      <w:bookmarkStart w:id="5575" w:name="_Toc137306137"/>
      <w:bookmarkStart w:id="5576" w:name="_Toc138890339"/>
      <w:bookmarkStart w:id="5577" w:name="_Toc145094182"/>
      <w:r w:rsidRPr="007D061B">
        <w:t>6.6.2.5.2</w:t>
      </w:r>
      <w:r w:rsidRPr="007D061B">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23141781"/>
      <w:bookmarkStart w:id="5594" w:name="_Toc124165866"/>
      <w:bookmarkStart w:id="5595" w:name="_Toc130919424"/>
      <w:bookmarkStart w:id="5596" w:name="_Toc137306138"/>
      <w:bookmarkStart w:id="5597" w:name="_Toc138890340"/>
      <w:bookmarkStart w:id="5598" w:name="_Toc145094183"/>
      <w:r w:rsidRPr="007D061B">
        <w:t>6.6.2.5.3</w:t>
      </w:r>
      <w:r w:rsidRPr="007D061B">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23141782"/>
      <w:bookmarkStart w:id="5615" w:name="_Toc124165867"/>
      <w:bookmarkStart w:id="5616" w:name="_Toc130919425"/>
      <w:bookmarkStart w:id="5617" w:name="_Toc137306139"/>
      <w:bookmarkStart w:id="5618" w:name="_Toc138890341"/>
      <w:bookmarkStart w:id="5619" w:name="_Toc145094184"/>
      <w:r w:rsidRPr="007D061B">
        <w:t>6.6.2.5.4</w:t>
      </w:r>
      <w:r w:rsidRPr="007D061B">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23141783"/>
      <w:bookmarkStart w:id="5636" w:name="_Toc124165868"/>
      <w:bookmarkStart w:id="5637" w:name="_Toc130919426"/>
      <w:bookmarkStart w:id="5638" w:name="_Toc137306140"/>
      <w:bookmarkStart w:id="5639" w:name="_Toc138890342"/>
      <w:bookmarkStart w:id="5640" w:name="_Toc145094185"/>
      <w:r w:rsidRPr="007D061B">
        <w:t>6.6.3</w:t>
      </w:r>
      <w:r w:rsidRPr="007D061B">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7D061B" w:rsidRDefault="005432EB" w:rsidP="005432EB">
      <w:pPr>
        <w:pStyle w:val="Heading4"/>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23141784"/>
      <w:bookmarkStart w:id="5657" w:name="_Toc124165869"/>
      <w:bookmarkStart w:id="5658" w:name="_Toc130919427"/>
      <w:bookmarkStart w:id="5659" w:name="_Toc137306141"/>
      <w:bookmarkStart w:id="5660" w:name="_Toc138890343"/>
      <w:bookmarkStart w:id="5661" w:name="_Toc145094186"/>
      <w:r w:rsidRPr="007D061B">
        <w:t>6.6.3.1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23141785"/>
      <w:bookmarkStart w:id="5678" w:name="_Toc124165870"/>
      <w:bookmarkStart w:id="5679" w:name="_Toc130919428"/>
      <w:bookmarkStart w:id="5680" w:name="_Toc137306142"/>
      <w:bookmarkStart w:id="5681" w:name="_Toc138890344"/>
      <w:bookmarkStart w:id="5682" w:name="_Toc145094187"/>
      <w:r w:rsidRPr="007D061B">
        <w:t>6.6.3.2</w:t>
      </w:r>
      <w:r w:rsidRPr="007D061B">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23141786"/>
      <w:bookmarkStart w:id="5699" w:name="_Toc124165871"/>
      <w:bookmarkStart w:id="5700" w:name="_Toc130919429"/>
      <w:bookmarkStart w:id="5701" w:name="_Toc137306143"/>
      <w:bookmarkStart w:id="5702" w:name="_Toc138890345"/>
      <w:bookmarkStart w:id="5703" w:name="_Toc145094188"/>
      <w:r w:rsidRPr="007D061B">
        <w:t>6.6.3.3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23141787"/>
      <w:bookmarkStart w:id="5720" w:name="_Toc124165872"/>
      <w:bookmarkStart w:id="5721" w:name="_Toc130919430"/>
      <w:bookmarkStart w:id="5722" w:name="_Toc137306144"/>
      <w:bookmarkStart w:id="5723" w:name="_Toc138890346"/>
      <w:bookmarkStart w:id="5724" w:name="_Toc145094189"/>
      <w:r w:rsidRPr="007D061B">
        <w:t>6.6.3.4</w:t>
      </w:r>
      <w:r w:rsidRPr="007D061B">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7D061B" w:rsidRDefault="005432EB" w:rsidP="005432EB">
      <w:pPr>
        <w:pStyle w:val="Heading5"/>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23141788"/>
      <w:bookmarkStart w:id="5741" w:name="_Toc124165873"/>
      <w:bookmarkStart w:id="5742" w:name="_Toc130919431"/>
      <w:bookmarkStart w:id="5743" w:name="_Toc137306145"/>
      <w:bookmarkStart w:id="5744" w:name="_Toc138890347"/>
      <w:bookmarkStart w:id="5745" w:name="_Toc145094190"/>
      <w:r w:rsidRPr="007D061B">
        <w:t>6.6.3.4.1</w:t>
      </w:r>
      <w:r w:rsidRPr="007D061B">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23141789"/>
      <w:bookmarkStart w:id="5762" w:name="_Toc124165874"/>
      <w:bookmarkStart w:id="5763" w:name="_Toc130919432"/>
      <w:bookmarkStart w:id="5764" w:name="_Toc137306146"/>
      <w:bookmarkStart w:id="5765" w:name="_Toc138890348"/>
      <w:bookmarkStart w:id="5766" w:name="_Toc145094191"/>
      <w:r w:rsidRPr="007D061B">
        <w:t>6.6.3.4.2</w:t>
      </w:r>
      <w:r w:rsidRPr="007D061B">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23141790"/>
      <w:bookmarkStart w:id="5783" w:name="_Toc124165875"/>
      <w:bookmarkStart w:id="5784" w:name="_Toc130919433"/>
      <w:bookmarkStart w:id="5785" w:name="_Toc137306147"/>
      <w:bookmarkStart w:id="5786" w:name="_Toc138890349"/>
      <w:bookmarkStart w:id="5787" w:name="_Toc145094192"/>
      <w:r w:rsidRPr="007D061B">
        <w:t>6.6.3.5</w:t>
      </w:r>
      <w:r w:rsidRPr="007D061B">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7D061B" w:rsidRDefault="005432EB" w:rsidP="005432EB">
      <w:pPr>
        <w:pStyle w:val="Heading5"/>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23141791"/>
      <w:bookmarkStart w:id="5804" w:name="_Toc124165876"/>
      <w:bookmarkStart w:id="5805" w:name="_Toc130919434"/>
      <w:bookmarkStart w:id="5806" w:name="_Toc137306148"/>
      <w:bookmarkStart w:id="5807" w:name="_Toc138890350"/>
      <w:bookmarkStart w:id="5808" w:name="_Toc145094193"/>
      <w:r w:rsidRPr="007D061B">
        <w:t>6.6.3.5.1</w:t>
      </w:r>
      <w:r w:rsidRPr="007D061B">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0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09"/>
    </w:p>
    <w:p w14:paraId="2A05E980" w14:textId="77777777" w:rsidR="005432EB" w:rsidRPr="007D061B" w:rsidRDefault="005432EB" w:rsidP="005432EB">
      <w:pPr>
        <w:pStyle w:val="Heading5"/>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23141792"/>
      <w:bookmarkStart w:id="5826" w:name="_Toc124165877"/>
      <w:bookmarkStart w:id="5827" w:name="_Toc130919435"/>
      <w:bookmarkStart w:id="5828" w:name="_Toc137306149"/>
      <w:bookmarkStart w:id="5829" w:name="_Toc138890351"/>
      <w:bookmarkStart w:id="5830" w:name="_Toc145094194"/>
      <w:r w:rsidRPr="007D061B">
        <w:t>6.6.3.5.2</w:t>
      </w:r>
      <w:r w:rsidRPr="007D061B">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23141793"/>
      <w:bookmarkStart w:id="5847" w:name="_Toc124165878"/>
      <w:bookmarkStart w:id="5848" w:name="_Toc130919436"/>
      <w:bookmarkStart w:id="5849" w:name="_Toc137306150"/>
      <w:bookmarkStart w:id="5850" w:name="_Toc138890352"/>
      <w:bookmarkStart w:id="5851" w:name="_Toc145094195"/>
      <w:r w:rsidRPr="007D061B">
        <w:t>6.6.3.5.3</w:t>
      </w:r>
      <w:r w:rsidRPr="007D061B">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23141794"/>
      <w:bookmarkStart w:id="5868" w:name="_Toc124165879"/>
      <w:bookmarkStart w:id="5869" w:name="_Toc130919437"/>
      <w:bookmarkStart w:id="5870" w:name="_Toc137306151"/>
      <w:bookmarkStart w:id="5871" w:name="_Toc138890353"/>
      <w:bookmarkStart w:id="5872" w:name="_Toc145094196"/>
      <w:r w:rsidRPr="007D061B">
        <w:t>6.6.3.5.4</w:t>
      </w:r>
      <w:r w:rsidRPr="007D061B">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23141795"/>
      <w:bookmarkStart w:id="5889" w:name="_Toc124165880"/>
      <w:bookmarkStart w:id="5890" w:name="_Toc130919438"/>
      <w:bookmarkStart w:id="5891" w:name="_Toc137306152"/>
      <w:bookmarkStart w:id="5892" w:name="_Toc138890354"/>
      <w:bookmarkStart w:id="5893" w:name="_Toc145094197"/>
      <w:r w:rsidRPr="007D061B">
        <w:t>6.6.3.5.5</w:t>
      </w:r>
      <w:r w:rsidRPr="007D061B">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23141796"/>
      <w:bookmarkStart w:id="5910" w:name="_Toc124165881"/>
      <w:bookmarkStart w:id="5911" w:name="_Toc130919439"/>
      <w:bookmarkStart w:id="5912" w:name="_Toc137306153"/>
      <w:bookmarkStart w:id="5913" w:name="_Toc138890355"/>
      <w:bookmarkStart w:id="5914" w:name="_Toc145094198"/>
      <w:r w:rsidRPr="007D061B">
        <w:t>6.6.3.5.6</w:t>
      </w:r>
      <w:r w:rsidRPr="007D061B">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23141797"/>
      <w:bookmarkStart w:id="5933" w:name="_Toc124165882"/>
      <w:bookmarkStart w:id="5934" w:name="_Toc130919440"/>
      <w:bookmarkStart w:id="5935" w:name="_Toc137306154"/>
      <w:bookmarkStart w:id="5936" w:name="_Toc138890356"/>
      <w:bookmarkStart w:id="5937" w:name="_Toc145094199"/>
      <w:r w:rsidRPr="007D061B">
        <w:t>6.6.4</w:t>
      </w:r>
      <w:r w:rsidRPr="007D061B">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7D061B" w:rsidRDefault="005432EB" w:rsidP="005432EB">
      <w:pPr>
        <w:pStyle w:val="Heading4"/>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23141798"/>
      <w:bookmarkStart w:id="5954" w:name="_Toc124165883"/>
      <w:bookmarkStart w:id="5955" w:name="_Toc130919441"/>
      <w:bookmarkStart w:id="5956" w:name="_Toc137306155"/>
      <w:bookmarkStart w:id="5957" w:name="_Toc138890357"/>
      <w:bookmarkStart w:id="5958" w:name="_Toc145094200"/>
      <w:r w:rsidRPr="007D061B">
        <w:t>6.6.4.1</w:t>
      </w:r>
      <w:r w:rsidRPr="007D061B">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23141799"/>
      <w:bookmarkStart w:id="5975" w:name="_Toc124165884"/>
      <w:bookmarkStart w:id="5976" w:name="_Toc130919442"/>
      <w:bookmarkStart w:id="5977" w:name="_Toc137306156"/>
      <w:bookmarkStart w:id="5978" w:name="_Toc138890358"/>
      <w:bookmarkStart w:id="5979" w:name="_Toc145094201"/>
      <w:r w:rsidRPr="007D061B">
        <w:t>6.6.4.2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23141800"/>
      <w:bookmarkStart w:id="5996" w:name="_Toc124165885"/>
      <w:bookmarkStart w:id="5997" w:name="_Toc130919443"/>
      <w:bookmarkStart w:id="5998" w:name="_Toc137306157"/>
      <w:bookmarkStart w:id="5999" w:name="_Toc138890359"/>
      <w:bookmarkStart w:id="6000" w:name="_Toc145094202"/>
      <w:r w:rsidRPr="007D061B">
        <w:t>6.6.4.3</w:t>
      </w:r>
      <w:r w:rsidRPr="007D061B">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23141801"/>
      <w:bookmarkStart w:id="6017" w:name="_Toc124165886"/>
      <w:bookmarkStart w:id="6018" w:name="_Toc130919444"/>
      <w:bookmarkStart w:id="6019" w:name="_Toc137306158"/>
      <w:bookmarkStart w:id="6020" w:name="_Toc138890360"/>
      <w:bookmarkStart w:id="6021" w:name="_Toc145094203"/>
      <w:r w:rsidRPr="007D061B">
        <w:t>6.6.4.4</w:t>
      </w:r>
      <w:r w:rsidRPr="007D061B">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7D061B" w:rsidRDefault="005432EB" w:rsidP="005432EB">
      <w:pPr>
        <w:pStyle w:val="Heading5"/>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23141802"/>
      <w:bookmarkStart w:id="6038" w:name="_Toc124165887"/>
      <w:bookmarkStart w:id="6039" w:name="_Toc130919445"/>
      <w:bookmarkStart w:id="6040" w:name="_Toc137306159"/>
      <w:bookmarkStart w:id="6041" w:name="_Toc138890361"/>
      <w:bookmarkStart w:id="6042" w:name="_Toc145094204"/>
      <w:r w:rsidRPr="007D061B">
        <w:t>6.6.4.4.1</w:t>
      </w:r>
      <w:r w:rsidRPr="007D061B">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23141803"/>
      <w:bookmarkStart w:id="6059" w:name="_Toc124165888"/>
      <w:bookmarkStart w:id="6060" w:name="_Toc130919446"/>
      <w:bookmarkStart w:id="6061" w:name="_Toc137306160"/>
      <w:bookmarkStart w:id="6062" w:name="_Toc138890362"/>
      <w:bookmarkStart w:id="6063" w:name="_Toc145094205"/>
      <w:r w:rsidRPr="007D061B">
        <w:t>6.6.4.4.2</w:t>
      </w:r>
      <w:r w:rsidRPr="007D061B">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23141804"/>
      <w:bookmarkStart w:id="6080" w:name="_Toc124165889"/>
      <w:bookmarkStart w:id="6081" w:name="_Toc130919447"/>
      <w:bookmarkStart w:id="6082" w:name="_Toc137306161"/>
      <w:bookmarkStart w:id="6083" w:name="_Toc138890363"/>
      <w:bookmarkStart w:id="6084" w:name="_Toc145094206"/>
      <w:r w:rsidRPr="007D061B">
        <w:t>6.6.4.5</w:t>
      </w:r>
      <w:r w:rsidRPr="007D061B">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7D061B" w:rsidRDefault="005432EB" w:rsidP="005432EB">
      <w:pPr>
        <w:pStyle w:val="Heading5"/>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23141805"/>
      <w:bookmarkStart w:id="6101" w:name="_Toc124165890"/>
      <w:bookmarkStart w:id="6102" w:name="_Toc130919448"/>
      <w:bookmarkStart w:id="6103" w:name="_Toc137306162"/>
      <w:bookmarkStart w:id="6104" w:name="_Toc138890364"/>
      <w:bookmarkStart w:id="6105" w:name="_Toc145094207"/>
      <w:r w:rsidRPr="007D061B">
        <w:t>6.6.4.5.1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23141806"/>
      <w:bookmarkStart w:id="6122" w:name="_Toc124165891"/>
      <w:bookmarkStart w:id="6123" w:name="_Toc130919449"/>
      <w:bookmarkStart w:id="6124" w:name="_Toc137306163"/>
      <w:bookmarkStart w:id="6125" w:name="_Toc138890365"/>
      <w:bookmarkStart w:id="6126" w:name="_Toc145094208"/>
      <w:r w:rsidRPr="007D061B">
        <w:t>6.6.4.5.2</w:t>
      </w:r>
      <w:r w:rsidRPr="007D061B">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5pt" o:ole="" fillcolor="window">
                  <v:imagedata r:id="rId32" o:title=""/>
                </v:shape>
                <o:OLEObject Type="Embed" ProgID="Equation.3" ShapeID="_x0000_i1037" DrawAspect="Content" ObjectID="_1757423228"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5pt" o:ole="" fillcolor="window">
                  <v:imagedata r:id="rId34" o:title=""/>
                </v:shape>
                <o:OLEObject Type="Embed" ProgID="Equation.3" ShapeID="_x0000_i1038" DrawAspect="Content" ObjectID="_1757423229"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5pt" o:ole="" fillcolor="window">
                  <v:imagedata r:id="rId36" o:title=""/>
                </v:shape>
                <o:OLEObject Type="Embed" ProgID="Equation.3" ShapeID="_x0000_i1039" DrawAspect="Content" ObjectID="_1757423230"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5pt;height:28.5pt" o:ole="" fillcolor="window">
                  <v:imagedata r:id="rId38" o:title=""/>
                </v:shape>
                <o:OLEObject Type="Embed" ProgID="Equation.3" ShapeID="_x0000_i1040" DrawAspect="Content" ObjectID="_1757423231"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pt;mso-wrap-style:square;mso-position-horizontal-relative:page;mso-position-vertical-relative:page" o:ole="">
                  <v:fill o:detectmouseclick="t"/>
                  <v:imagedata r:id="rId40" o:title=""/>
                </v:shape>
                <o:OLEObject Type="Embed" ProgID="Equation.3" ShapeID="对象 220" DrawAspect="Content" ObjectID="_1757423232"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pt;mso-wrap-style:square;mso-position-horizontal-relative:page;mso-position-vertical-relative:page" o:ole="">
                  <v:fill o:detectmouseclick="t"/>
                  <v:imagedata r:id="rId42" o:title=""/>
                </v:shape>
                <o:OLEObject Type="Embed" ProgID="Equation.3" ShapeID="对象 221" DrawAspect="Content" ObjectID="_1757423233"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5pt;height:28.5pt" o:ole="" fillcolor="window">
                  <v:imagedata r:id="rId44" o:title=""/>
                </v:shape>
                <o:OLEObject Type="Embed" ProgID="Equation.3" ShapeID="_x0000_i1043" DrawAspect="Content" ObjectID="_1757423234"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pt;height:28.5pt" o:ole="" fillcolor="window">
                  <v:imagedata r:id="rId46" o:title=""/>
                </v:shape>
                <o:OLEObject Type="Embed" ProgID="Equation.3" ShapeID="_x0000_i1044" DrawAspect="Content" ObjectID="_1757423235"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5pt;height:28.5pt" o:ole="" fillcolor="window">
                  <v:imagedata r:id="rId48" o:title=""/>
                </v:shape>
                <o:OLEObject Type="Embed" ProgID="Equation.3" ShapeID="_x0000_i1045" DrawAspect="Content" ObjectID="_1757423236"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5pt;height:50pt;mso-wrap-style:square;mso-position-horizontal-relative:page;mso-position-vertical-relative:page" o:ole="">
                  <v:fill o:detectmouseclick="t"/>
                  <v:imagedata r:id="rId50" o:title=""/>
                </v:shape>
                <o:OLEObject Type="Embed" ProgID="Equation.3" ShapeID="对象 222" DrawAspect="Content" ObjectID="_1757423237"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pt;height:28.5pt" o:ole="" fillcolor="window">
                  <v:imagedata r:id="rId52" o:title=""/>
                </v:shape>
                <o:OLEObject Type="Embed" ProgID="Equation.3" ShapeID="_x0000_i1047" DrawAspect="Content" ObjectID="_1757423238"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23141807"/>
      <w:bookmarkStart w:id="6143" w:name="_Toc124165892"/>
      <w:bookmarkStart w:id="6144" w:name="_Toc130919450"/>
      <w:bookmarkStart w:id="6145" w:name="_Toc137306164"/>
      <w:bookmarkStart w:id="6146" w:name="_Toc138890366"/>
      <w:bookmarkStart w:id="6147" w:name="_Toc145094209"/>
      <w:r w:rsidRPr="007D061B">
        <w:t>6.6.5</w:t>
      </w:r>
      <w:r w:rsidRPr="007D061B">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7D061B" w:rsidRDefault="005432EB" w:rsidP="005432EB">
      <w:pPr>
        <w:pStyle w:val="Heading4"/>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23141808"/>
      <w:bookmarkStart w:id="6164" w:name="_Toc124165893"/>
      <w:bookmarkStart w:id="6165" w:name="_Toc130919451"/>
      <w:bookmarkStart w:id="6166" w:name="_Toc137306165"/>
      <w:bookmarkStart w:id="6167" w:name="_Toc138890367"/>
      <w:bookmarkStart w:id="6168" w:name="_Toc145094210"/>
      <w:r w:rsidRPr="007D061B">
        <w:t>6.6.5.1</w:t>
      </w:r>
      <w:r w:rsidRPr="007D061B">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23141809"/>
      <w:bookmarkStart w:id="6185" w:name="_Toc124165894"/>
      <w:bookmarkStart w:id="6186" w:name="_Toc130919452"/>
      <w:bookmarkStart w:id="6187" w:name="_Toc137306166"/>
      <w:bookmarkStart w:id="6188" w:name="_Toc138890368"/>
      <w:bookmarkStart w:id="6189" w:name="_Toc145094211"/>
      <w:r w:rsidRPr="007D061B">
        <w:t>6.6.5.2</w:t>
      </w:r>
      <w:r w:rsidRPr="007D061B">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23141810"/>
      <w:bookmarkStart w:id="6206" w:name="_Toc124165895"/>
      <w:bookmarkStart w:id="6207" w:name="_Toc130919453"/>
      <w:bookmarkStart w:id="6208" w:name="_Toc137306167"/>
      <w:bookmarkStart w:id="6209" w:name="_Toc138890369"/>
      <w:bookmarkStart w:id="6210" w:name="_Toc145094212"/>
      <w:r w:rsidRPr="007D061B">
        <w:t>6.6.5.3</w:t>
      </w:r>
      <w:r w:rsidRPr="007D061B">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23141811"/>
      <w:bookmarkStart w:id="6227" w:name="_Toc124165896"/>
      <w:bookmarkStart w:id="6228" w:name="_Toc130919454"/>
      <w:bookmarkStart w:id="6229" w:name="_Toc137306168"/>
      <w:bookmarkStart w:id="6230" w:name="_Toc138890370"/>
      <w:bookmarkStart w:id="6231" w:name="_Toc145094213"/>
      <w:r w:rsidRPr="007D061B">
        <w:t>6.6.5.4</w:t>
      </w:r>
      <w:r w:rsidRPr="007D061B">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7D061B" w:rsidRDefault="005432EB" w:rsidP="005432EB">
      <w:pPr>
        <w:pStyle w:val="Heading5"/>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23141812"/>
      <w:bookmarkStart w:id="6248" w:name="_Toc124165897"/>
      <w:bookmarkStart w:id="6249" w:name="_Toc130919455"/>
      <w:bookmarkStart w:id="6250" w:name="_Toc137306169"/>
      <w:bookmarkStart w:id="6251" w:name="_Toc138890371"/>
      <w:bookmarkStart w:id="6252" w:name="_Toc145094214"/>
      <w:r w:rsidRPr="007D061B">
        <w:t>6.6.5.4.1</w:t>
      </w:r>
      <w:r w:rsidRPr="007D061B">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23141813"/>
      <w:bookmarkStart w:id="6269" w:name="_Toc124165898"/>
      <w:bookmarkStart w:id="6270" w:name="_Toc130919456"/>
      <w:bookmarkStart w:id="6271" w:name="_Toc137306170"/>
      <w:bookmarkStart w:id="6272" w:name="_Toc138890372"/>
      <w:bookmarkStart w:id="6273" w:name="_Toc145094215"/>
      <w:r w:rsidRPr="007D061B">
        <w:t>6.6.5.4.2</w:t>
      </w:r>
      <w:r w:rsidRPr="007D061B">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23141814"/>
      <w:bookmarkStart w:id="6290" w:name="_Toc124165899"/>
      <w:bookmarkStart w:id="6291" w:name="_Toc130919457"/>
      <w:bookmarkStart w:id="6292" w:name="_Toc137306171"/>
      <w:bookmarkStart w:id="6293" w:name="_Toc138890373"/>
      <w:bookmarkStart w:id="6294" w:name="_Toc145094216"/>
      <w:r w:rsidRPr="007D061B">
        <w:t>6.6.5.5</w:t>
      </w:r>
      <w:r w:rsidRPr="007D061B">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7D061B" w:rsidRDefault="005432EB" w:rsidP="005432EB">
      <w:pPr>
        <w:pStyle w:val="Heading5"/>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23141815"/>
      <w:bookmarkStart w:id="6311" w:name="_Toc124165900"/>
      <w:bookmarkStart w:id="6312" w:name="_Toc130919458"/>
      <w:bookmarkStart w:id="6313" w:name="_Toc137306172"/>
      <w:bookmarkStart w:id="6314" w:name="_Toc138890374"/>
      <w:bookmarkStart w:id="6315" w:name="_Toc145094217"/>
      <w:r w:rsidRPr="007D061B">
        <w:t>6.6.5.5.1</w:t>
      </w:r>
      <w:r w:rsidRPr="007D061B">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23141816"/>
      <w:bookmarkStart w:id="6332" w:name="_Toc124165901"/>
      <w:bookmarkStart w:id="6333" w:name="_Toc130919459"/>
      <w:bookmarkStart w:id="6334" w:name="_Toc137306173"/>
      <w:bookmarkStart w:id="6335" w:name="_Toc138890375"/>
      <w:bookmarkStart w:id="6336" w:name="_Toc145094218"/>
      <w:r w:rsidRPr="007D061B">
        <w:t>6.6.5.5.2</w:t>
      </w:r>
      <w:r w:rsidRPr="007D061B">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37" w:name="_Hlk534357754"/>
      <w:r w:rsidRPr="007D061B">
        <w:rPr>
          <w:i/>
        </w:rPr>
        <w:t>basic limits</w:t>
      </w:r>
      <w:r w:rsidRPr="007D061B">
        <w:t xml:space="preserve"> are</w:t>
      </w:r>
      <w:bookmarkEnd w:id="633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38" w:name="_Hlk534357796"/>
      <w:r w:rsidRPr="007D061B">
        <w:t xml:space="preserve">a combined </w:t>
      </w:r>
      <w:r w:rsidRPr="007D061B">
        <w:rPr>
          <w:i/>
        </w:rPr>
        <w:t xml:space="preserve">basic </w:t>
      </w:r>
      <w:r w:rsidRPr="007D061B">
        <w:t>limit shall be applied which is the cumulative sum of</w:t>
      </w:r>
      <w:bookmarkEnd w:id="633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7D061B">
        <w:rPr>
          <w:i/>
        </w:rPr>
        <w:t xml:space="preserve">basic </w:t>
      </w:r>
      <w:bookmarkEnd w:id="633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40" w:name="_Hlk534357861"/>
      <w:r w:rsidRPr="007D061B">
        <w:t xml:space="preserve">a combined </w:t>
      </w:r>
      <w:r w:rsidRPr="007D061B">
        <w:rPr>
          <w:i/>
        </w:rPr>
        <w:t>basic limit</w:t>
      </w:r>
      <w:r w:rsidRPr="007D061B">
        <w:t xml:space="preserve"> shall be applied which is the cumulative sum of</w:t>
      </w:r>
      <w:bookmarkEnd w:id="634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8pt;height:28.5pt" o:ole="" fillcolor="window">
                  <v:imagedata r:id="rId54" o:title=""/>
                </v:shape>
                <o:OLEObject Type="Embed" ProgID="Equation.DSMT4" ShapeID="_x0000_i1048" DrawAspect="Content" ObjectID="_1757423239"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pt;height:28.5pt" o:ole="" fillcolor="window">
                  <v:imagedata r:id="rId56" o:title=""/>
                </v:shape>
                <o:OLEObject Type="Embed" ProgID="Equation.3" ShapeID="_x0000_i1049" DrawAspect="Content" ObjectID="_1757423240"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6341"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5pt" o:ole="" fillcolor="window">
                  <v:imagedata r:id="rId58" o:title=""/>
                </v:shape>
                <o:OLEObject Type="Embed" ProgID="Equation.3" ShapeID="_x0000_i1050" DrawAspect="Content" ObjectID="_1757423241"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5pt" o:ole="" fillcolor="window">
                  <v:imagedata r:id="rId58" o:title=""/>
                </v:shape>
                <o:OLEObject Type="Embed" ProgID="Equation.3" ShapeID="_x0000_i1051" DrawAspect="Content" ObjectID="_1757423242"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757423243"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757423244"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757423245"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5pt;height:40pt;mso-wrap-style:square;mso-position-horizontal-relative:page;mso-position-vertical-relative:page" o:ole="">
                  <v:fill o:detectmouseclick="t"/>
                  <v:imagedata r:id="rId67" o:title=""/>
                </v:shape>
                <o:OLEObject Type="Embed" ProgID="Equation.3" ShapeID="对象 189" DrawAspect="Content" ObjectID="_1757423246"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4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8.5pt" o:ole="">
                  <v:imagedata r:id="rId69" o:title=""/>
                </v:shape>
                <o:OLEObject Type="Embed" ProgID="Equation.DSMT4" ShapeID="_x0000_i1056" DrawAspect="Content" ObjectID="_1757423247"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8pt;height:28.5pt" o:ole="" fillcolor="window">
                  <v:imagedata r:id="rId71" o:title=""/>
                </v:shape>
                <o:OLEObject Type="Embed" ProgID="Equation.DSMT4" ShapeID="_x0000_i1057" DrawAspect="Content" ObjectID="_1757423248"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5pt;height:28.5pt" o:ole="">
                  <v:imagedata r:id="rId73" o:title=""/>
                </v:shape>
                <o:OLEObject Type="Embed" ProgID="Equation.DSMT4" ShapeID="_x0000_i1058" DrawAspect="Content" ObjectID="_1757423249"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pt;height:28.5pt" o:ole="" fillcolor="window">
                  <v:imagedata r:id="rId75" o:title=""/>
                </v:shape>
                <o:OLEObject Type="Embed" ProgID="Equation.DSMT4" ShapeID="_x0000_i1059" DrawAspect="Content" ObjectID="_1757423250"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34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4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pt;height:28.5pt" o:ole="">
                  <v:imagedata r:id="rId77" o:title=""/>
                </v:shape>
                <o:OLEObject Type="Embed" ProgID="Equation.3" ShapeID="_x0000_i1060" DrawAspect="Content" ObjectID="_1757423251"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pt;height:28.5pt" o:ole="">
                  <v:imagedata r:id="rId79" o:title=""/>
                </v:shape>
                <o:OLEObject Type="Embed" ProgID="Equation.3" ShapeID="_x0000_i1061" DrawAspect="Content" ObjectID="_1757423252"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23141817"/>
      <w:bookmarkStart w:id="6360" w:name="_Toc124165902"/>
      <w:bookmarkStart w:id="6361" w:name="_Toc130919460"/>
      <w:bookmarkStart w:id="6362" w:name="_Toc137306174"/>
      <w:bookmarkStart w:id="6363" w:name="_Toc138890376"/>
      <w:bookmarkStart w:id="6364" w:name="_Toc145094219"/>
      <w:r w:rsidRPr="007D061B">
        <w:t>6.6.5.5.3</w:t>
      </w:r>
      <w:r w:rsidRPr="007D061B">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8pt;height:28.5pt" o:ole="" fillcolor="window">
                  <v:imagedata r:id="rId81" o:title=""/>
                </v:shape>
                <o:OLEObject Type="Embed" ProgID="Equation.DSMT4" ShapeID="_x0000_i1062" DrawAspect="Content" ObjectID="_1757423253"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pt;height:40pt;mso-wrap-style:square;mso-position-horizontal-relative:page;mso-position-vertical-relative:page" o:ole="">
                  <v:fill o:detectmouseclick="t"/>
                  <v:imagedata r:id="rId83" o:title=""/>
                </v:shape>
                <o:OLEObject Type="Embed" ProgID="Equation.3" ShapeID="对象 190" DrawAspect="Content" ObjectID="_1757423254"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757423255"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757423256"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5pt;height:40pt;mso-wrap-style:square;mso-position-horizontal-relative:page;mso-position-vertical-relative:page" o:ole="">
                  <v:fill o:detectmouseclick="t"/>
                  <v:imagedata r:id="rId89" o:title=""/>
                </v:shape>
                <o:OLEObject Type="Embed" ProgID="Equation.3" ShapeID="对象 193" DrawAspect="Content" ObjectID="_1757423257"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8.5pt;mso-wrap-style:square;mso-position-horizontal-relative:page;mso-position-vertical-relative:page" o:ole="">
                  <v:fill o:detectmouseclick="t"/>
                  <v:imagedata r:id="rId91" o:title=""/>
                </v:shape>
                <o:OLEObject Type="Embed" ProgID="Equation.3" ShapeID="对象 195" DrawAspect="Content" ObjectID="_1757423258"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8pt;height:28.5pt" o:ole="" fillcolor="window">
                  <v:imagedata r:id="rId93" o:title=""/>
                </v:shape>
                <o:OLEObject Type="Embed" ProgID="Equation.DSMT4" ShapeID="_x0000_i1068" DrawAspect="Content" ObjectID="_1757423259"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pt;height:40pt;mso-wrap-style:square;mso-position-horizontal-relative:page;mso-position-vertical-relative:page" o:ole="">
                  <v:fill o:detectmouseclick="t"/>
                  <v:imagedata r:id="rId95" o:title=""/>
                </v:shape>
                <o:OLEObject Type="Embed" ProgID="Equation.3" ShapeID="对象 196" DrawAspect="Content" ObjectID="_1757423260"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757423261"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pt;height:33.5pt;mso-wrap-style:square;mso-position-horizontal-relative:page;mso-position-vertical-relative:page" o:ole="">
                  <v:fill o:detectmouseclick="t"/>
                  <v:imagedata r:id="rId99" o:title=""/>
                </v:shape>
                <o:OLEObject Type="Embed" ProgID="Equation.3" ShapeID="对象 198" DrawAspect="Content" ObjectID="_1757423262"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5pt;height:33.5pt;mso-wrap-style:square;mso-position-horizontal-relative:page;mso-position-vertical-relative:page" o:ole="">
                  <v:fill o:detectmouseclick="t"/>
                  <v:imagedata r:id="rId101" o:title=""/>
                </v:shape>
                <o:OLEObject Type="Embed" ProgID="Equation.3" ShapeID="对象 199" DrawAspect="Content" ObjectID="_1757423263"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5pt" o:ole="">
                  <v:imagedata r:id="rId103" o:title=""/>
                </v:shape>
                <o:OLEObject Type="Embed" ProgID="Equation.3" ShapeID="_x0000_i1073" DrawAspect="Content" ObjectID="_1757423264"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5pt;height:27.5pt;mso-wrap-style:square;mso-position-horizontal-relative:page;mso-position-vertical-relative:page" o:ole="">
                  <v:fill o:detectmouseclick="t"/>
                  <v:imagedata r:id="rId105" o:title=""/>
                </v:shape>
                <o:OLEObject Type="Embed" ProgID="Equation.3" ShapeID="对象 200" DrawAspect="Content" ObjectID="_1757423265"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pt;mso-wrap-style:square;mso-position-horizontal-relative:page;mso-position-vertical-relative:page" o:ole="">
                  <v:fill o:detectmouseclick="t"/>
                  <v:imagedata r:id="rId107" o:title=""/>
                </v:shape>
                <o:OLEObject Type="Embed" ProgID="Equation.3" ShapeID="对象 201" DrawAspect="Content" ObjectID="_1757423266"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23141818"/>
      <w:bookmarkStart w:id="6381" w:name="_Toc124165903"/>
      <w:bookmarkStart w:id="6382" w:name="_Toc130919461"/>
      <w:bookmarkStart w:id="6383" w:name="_Toc137306175"/>
      <w:bookmarkStart w:id="6384" w:name="_Toc138890377"/>
      <w:bookmarkStart w:id="6385" w:name="_Toc145094220"/>
      <w:r w:rsidRPr="007D061B">
        <w:t>6.6.5.5.4</w:t>
      </w:r>
      <w:r w:rsidRPr="007D061B">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23141819"/>
      <w:bookmarkStart w:id="6402" w:name="_Toc124165904"/>
      <w:bookmarkStart w:id="6403" w:name="_Toc130919462"/>
      <w:bookmarkStart w:id="6404" w:name="_Toc137306176"/>
      <w:bookmarkStart w:id="6405" w:name="_Toc138890378"/>
      <w:bookmarkStart w:id="6406" w:name="_Toc145094221"/>
      <w:r w:rsidRPr="007D061B">
        <w:t>6.6.5.5.5</w:t>
      </w:r>
      <w:r w:rsidRPr="007D061B">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5pt" o:ole="" fillcolor="window">
                  <v:imagedata r:id="rId109" o:title=""/>
                </v:shape>
                <o:OLEObject Type="Embed" ProgID="Equation.3" ShapeID="_x0000_i1076" DrawAspect="Content" ObjectID="_1757423267"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5pt" o:ole="" fillcolor="window">
                  <v:imagedata r:id="rId111" o:title=""/>
                </v:shape>
                <o:OLEObject Type="Embed" ProgID="Equation.3" ShapeID="_x0000_i1077" DrawAspect="Content" ObjectID="_1757423268"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pt;height:28.5pt" o:ole="" fillcolor="window">
                  <v:imagedata r:id="rId113" o:title=""/>
                </v:shape>
                <o:OLEObject Type="Embed" ProgID="Equation.3" ShapeID="_x0000_i1078" DrawAspect="Content" ObjectID="_1757423269"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5pt" o:ole="" fillcolor="window">
                  <v:imagedata r:id="rId115" o:title=""/>
                </v:shape>
                <o:OLEObject Type="Embed" ProgID="Equation.3" ShapeID="_x0000_i1079" DrawAspect="Content" ObjectID="_1757423270"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5pt" o:ole="" fillcolor="window">
                  <v:imagedata r:id="rId117" o:title=""/>
                </v:shape>
                <o:OLEObject Type="Embed" ProgID="Equation.3" ShapeID="_x0000_i1080" DrawAspect="Content" ObjectID="_1757423271"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5pt" o:ole="" fillcolor="window">
                  <v:imagedata r:id="rId111" o:title=""/>
                </v:shape>
                <o:OLEObject Type="Embed" ProgID="Equation.3" ShapeID="_x0000_i1081" DrawAspect="Content" ObjectID="_1757423272"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5pt" o:ole="" fillcolor="window">
                  <v:imagedata r:id="rId120" o:title=""/>
                </v:shape>
                <o:OLEObject Type="Embed" ProgID="Equation.3" ShapeID="_x0000_i1082" DrawAspect="Content" ObjectID="_1757423273"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pt;height:28.5pt" o:ole="" fillcolor="window">
                  <v:imagedata r:id="rId122" o:title=""/>
                </v:shape>
                <o:OLEObject Type="Embed" ProgID="Equation.3" ShapeID="_x0000_i1083" DrawAspect="Content" ObjectID="_1757423274"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pt;height:28.5pt" o:ole="" fillcolor="window">
                  <v:imagedata r:id="rId124" o:title=""/>
                </v:shape>
                <o:OLEObject Type="Embed" ProgID="Equation.3" ShapeID="_x0000_i1084" DrawAspect="Content" ObjectID="_1757423275"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5pt" o:ole="" fillcolor="window">
                  <v:imagedata r:id="rId126" o:title=""/>
                </v:shape>
                <o:OLEObject Type="Embed" ProgID="Equation.3" ShapeID="_x0000_i1085" DrawAspect="Content" ObjectID="_1757423276"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5pt;height:28.5pt" o:ole="" fillcolor="window">
                  <v:imagedata r:id="rId128" o:title=""/>
                </v:shape>
                <o:OLEObject Type="Embed" ProgID="Equation.3" ShapeID="_x0000_i1086" DrawAspect="Content" ObjectID="_1757423277"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5pt" o:ole="" fillcolor="window">
                  <v:imagedata r:id="rId58" o:title=""/>
                </v:shape>
                <o:OLEObject Type="Embed" ProgID="Equation.3" ShapeID="_x0000_i1087" DrawAspect="Content" ObjectID="_1757423278"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5pt" o:ole="" fillcolor="window">
                  <v:imagedata r:id="rId131" o:title=""/>
                </v:shape>
                <o:OLEObject Type="Embed" ProgID="Equation.3" ShapeID="_x0000_i1088" DrawAspect="Content" ObjectID="_1757423279"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5pt" o:ole="" fillcolor="window">
                  <v:imagedata r:id="rId133" o:title=""/>
                </v:shape>
                <o:OLEObject Type="Embed" ProgID="Equation.3" ShapeID="_x0000_i1089" DrawAspect="Content" ObjectID="_1757423280"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5pt" o:ole="" fillcolor="window">
                  <v:imagedata r:id="rId135" o:title=""/>
                </v:shape>
                <o:OLEObject Type="Embed" ProgID="Equation.3" ShapeID="_x0000_i1090" DrawAspect="Content" ObjectID="_1757423281"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5pt" o:ole="" fillcolor="window">
                  <v:imagedata r:id="rId137" o:title=""/>
                </v:shape>
                <o:OLEObject Type="Embed" ProgID="Equation.3" ShapeID="_x0000_i1091" DrawAspect="Content" ObjectID="_1757423282"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pt;height:28.5pt" o:ole="" fillcolor="window">
                  <v:imagedata r:id="rId139" o:title=""/>
                </v:shape>
                <o:OLEObject Type="Embed" ProgID="Equation.3" ShapeID="_x0000_i1092" DrawAspect="Content" ObjectID="_1757423283"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pt;height:28.5pt" o:ole="" fillcolor="window">
                  <v:imagedata r:id="rId141" o:title=""/>
                </v:shape>
                <o:OLEObject Type="Embed" ProgID="Equation.3" ShapeID="_x0000_i1093" DrawAspect="Content" ObjectID="_1757423284"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pt;height:28.5pt" o:ole="" fillcolor="window">
                  <v:imagedata r:id="rId143" o:title=""/>
                </v:shape>
                <o:OLEObject Type="Embed" ProgID="Equation.3" ShapeID="_x0000_i1094" DrawAspect="Content" ObjectID="_1757423285"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pt" o:ole="" fillcolor="window">
                  <v:imagedata r:id="rId145" o:title=""/>
                </v:shape>
                <o:OLEObject Type="Embed" ProgID="Equation.3" ShapeID="_x0000_i1095" DrawAspect="Content" ObjectID="_1757423286"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757423287"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757423288"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pt" o:ole="" fillcolor="window">
                  <v:imagedata r:id="rId151" o:title=""/>
                </v:shape>
                <o:OLEObject Type="Embed" ProgID="Equation.3" ShapeID="_x0000_i1098" DrawAspect="Content" ObjectID="_1757423289"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757423290"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pt;height:22pt" o:ole="" fillcolor="window">
                  <v:imagedata r:id="rId155" o:title=""/>
                </v:shape>
                <o:OLEObject Type="Embed" ProgID="Equation.3" ShapeID="_x0000_i1100" DrawAspect="Content" ObjectID="_1757423291"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5pt;height:28.5pt" o:ole="">
                  <v:imagedata r:id="rId157" o:title=""/>
                </v:shape>
                <o:OLEObject Type="Embed" ProgID="Equation.DSMT4" ShapeID="_x0000_i1101" DrawAspect="Content" ObjectID="_1757423292"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5pt" o:ole="" fillcolor="window">
                  <v:imagedata r:id="rId159" o:title=""/>
                </v:shape>
                <o:OLEObject Type="Embed" ProgID="Equation.3" ShapeID="_x0000_i1102" DrawAspect="Content" ObjectID="_1757423293"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8.5pt" o:ole="">
                  <v:imagedata r:id="rId161" o:title=""/>
                </v:shape>
                <o:OLEObject Type="Embed" ProgID="Equation.DSMT4" ShapeID="_x0000_i1103" DrawAspect="Content" ObjectID="_1757423294"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5pt" o:ole="" fillcolor="window">
                  <v:imagedata r:id="rId163" o:title=""/>
                </v:shape>
                <o:OLEObject Type="Embed" ProgID="Equation.3" ShapeID="_x0000_i1104" DrawAspect="Content" ObjectID="_1757423295"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5pt" o:ole="">
                  <v:imagedata r:id="rId165" o:title=""/>
                </v:shape>
                <o:OLEObject Type="Embed" ProgID="Equation.DSMT4" ShapeID="_x0000_i1105" DrawAspect="Content" ObjectID="_1757423296"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5pt;height:28.5pt" o:ole="" fillcolor="window">
                  <v:imagedata r:id="rId167" o:title=""/>
                </v:shape>
                <o:OLEObject Type="Embed" ProgID="Equation.3" ShapeID="_x0000_i1106" DrawAspect="Content" ObjectID="_1757423297"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757423298"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757423299"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5pt;height:28.5pt" o:ole="">
                  <v:imagedata r:id="rId173" o:title=""/>
                </v:shape>
                <o:OLEObject Type="Embed" ProgID="Equation.DSMT4" ShapeID="_x0000_i1109" DrawAspect="Content" ObjectID="_1757423300"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5pt;height:28.5pt" o:ole="">
                  <v:imagedata r:id="rId175" o:title=""/>
                </v:shape>
                <o:OLEObject Type="Embed" ProgID="Equation.DSMT4" ShapeID="_x0000_i1110" DrawAspect="Content" ObjectID="_1757423301"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757423302"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757423303"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5pt" o:ole="">
                  <v:imagedata r:id="rId181" o:title=""/>
                </v:shape>
                <o:OLEObject Type="Embed" ProgID="Equation.DSMT4" ShapeID="_x0000_i1113" DrawAspect="Content" ObjectID="_1757423304"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5pt" o:ole="">
                  <v:imagedata r:id="rId183" o:title=""/>
                </v:shape>
                <o:OLEObject Type="Embed" ProgID="Equation.DSMT4" ShapeID="_x0000_i1114" DrawAspect="Content" ObjectID="_1757423305"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5pt;height:44pt;mso-wrap-style:square;mso-position-horizontal-relative:page;mso-position-vertical-relative:page" o:ole="">
                  <v:fill o:detectmouseclick="t"/>
                  <v:imagedata r:id="rId185" o:title=""/>
                </v:shape>
                <o:OLEObject Type="Embed" ProgID="Equation.3" ShapeID="对象 208" DrawAspect="Content" ObjectID="_1757423306"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5pt;height:44pt;mso-wrap-style:square;mso-position-horizontal-relative:page;mso-position-vertical-relative:page" o:ole="">
                  <v:fill o:detectmouseclick="t"/>
                  <v:imagedata r:id="rId187" o:title=""/>
                </v:shape>
                <o:OLEObject Type="Embed" ProgID="Equation.3" ShapeID="对象 207" DrawAspect="Content" ObjectID="_1757423307"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5pt" o:ole="">
                  <v:imagedata r:id="rId189" o:title=""/>
                </v:shape>
                <o:OLEObject Type="Embed" ProgID="Equation.DSMT4" ShapeID="_x0000_i1117" DrawAspect="Content" ObjectID="_1757423308"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5pt" o:ole="">
                  <v:imagedata r:id="rId191" o:title=""/>
                </v:shape>
                <o:OLEObject Type="Embed" ProgID="Equation.DSMT4" ShapeID="_x0000_i1118" DrawAspect="Content" ObjectID="_1757423309"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23141820"/>
      <w:bookmarkStart w:id="6423" w:name="_Toc124165905"/>
      <w:bookmarkStart w:id="6424" w:name="_Toc130919463"/>
      <w:bookmarkStart w:id="6425" w:name="_Toc137306177"/>
      <w:bookmarkStart w:id="6426" w:name="_Toc138890379"/>
      <w:bookmarkStart w:id="6427" w:name="_Toc145094222"/>
      <w:r w:rsidRPr="007D061B">
        <w:t>6.6.6</w:t>
      </w:r>
      <w:r w:rsidRPr="007D061B">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7D061B" w:rsidRDefault="005432EB" w:rsidP="005432EB">
      <w:pPr>
        <w:pStyle w:val="Heading4"/>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23141821"/>
      <w:bookmarkStart w:id="6444" w:name="_Toc124165906"/>
      <w:bookmarkStart w:id="6445" w:name="_Toc130919464"/>
      <w:bookmarkStart w:id="6446" w:name="_Toc137306178"/>
      <w:bookmarkStart w:id="6447" w:name="_Toc138890380"/>
      <w:bookmarkStart w:id="6448" w:name="_Toc145094223"/>
      <w:r w:rsidRPr="007D061B">
        <w:t>6.6.6.1</w:t>
      </w:r>
      <w:r w:rsidRPr="007D061B">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23141822"/>
      <w:bookmarkStart w:id="6465" w:name="_Toc124165907"/>
      <w:bookmarkStart w:id="6466" w:name="_Toc130919465"/>
      <w:bookmarkStart w:id="6467" w:name="_Toc137306179"/>
      <w:bookmarkStart w:id="6468" w:name="_Toc138890381"/>
      <w:bookmarkStart w:id="6469" w:name="_Toc145094224"/>
      <w:r w:rsidRPr="007D061B">
        <w:t>6.6.6.2</w:t>
      </w:r>
      <w:r w:rsidRPr="007D061B">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23141823"/>
      <w:bookmarkStart w:id="6486" w:name="_Toc124165908"/>
      <w:bookmarkStart w:id="6487" w:name="_Toc130919466"/>
      <w:bookmarkStart w:id="6488" w:name="_Toc137306180"/>
      <w:bookmarkStart w:id="6489" w:name="_Toc138890382"/>
      <w:bookmarkStart w:id="6490" w:name="_Toc145094225"/>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23141824"/>
      <w:bookmarkStart w:id="6507" w:name="_Toc124165909"/>
      <w:bookmarkStart w:id="6508" w:name="_Toc130919467"/>
      <w:bookmarkStart w:id="6509" w:name="_Toc137306181"/>
      <w:bookmarkStart w:id="6510" w:name="_Toc138890383"/>
      <w:bookmarkStart w:id="6511" w:name="_Toc145094226"/>
      <w:r w:rsidRPr="007D061B">
        <w:t>6.6.6.4</w:t>
      </w:r>
      <w:r w:rsidRPr="007D061B">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7D061B" w:rsidRDefault="005432EB" w:rsidP="005432EB">
      <w:pPr>
        <w:pStyle w:val="Heading5"/>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23141825"/>
      <w:bookmarkStart w:id="6528" w:name="_Toc124165910"/>
      <w:bookmarkStart w:id="6529" w:name="_Toc130919468"/>
      <w:bookmarkStart w:id="6530" w:name="_Toc137306182"/>
      <w:bookmarkStart w:id="6531" w:name="_Toc138890384"/>
      <w:bookmarkStart w:id="6532" w:name="_Toc145094227"/>
      <w:r w:rsidRPr="007D061B">
        <w:t>6.6.6.4.1</w:t>
      </w:r>
      <w:r w:rsidRPr="007D061B">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3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3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3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3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23141826"/>
      <w:bookmarkStart w:id="6551" w:name="_Toc124165911"/>
      <w:bookmarkStart w:id="6552" w:name="_Toc130919469"/>
      <w:bookmarkStart w:id="6553" w:name="_Toc137306183"/>
      <w:bookmarkStart w:id="6554" w:name="_Toc138890385"/>
      <w:bookmarkStart w:id="6555" w:name="_Toc145094228"/>
      <w:r w:rsidRPr="007D061B">
        <w:t>6.6.6.4.2</w:t>
      </w:r>
      <w:r w:rsidRPr="007D061B">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23141827"/>
      <w:bookmarkStart w:id="6572" w:name="_Toc124165912"/>
      <w:bookmarkStart w:id="6573" w:name="_Toc130919470"/>
      <w:bookmarkStart w:id="6574" w:name="_Toc137306184"/>
      <w:bookmarkStart w:id="6575" w:name="_Toc138890386"/>
      <w:bookmarkStart w:id="6576" w:name="_Toc145094229"/>
      <w:r w:rsidRPr="007D061B">
        <w:t>6.6.6.5</w:t>
      </w:r>
      <w:r w:rsidRPr="007D061B">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7D061B" w:rsidRDefault="005432EB" w:rsidP="005432EB">
      <w:pPr>
        <w:pStyle w:val="Heading5"/>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23141828"/>
      <w:bookmarkStart w:id="6593" w:name="_Toc124165913"/>
      <w:bookmarkStart w:id="6594" w:name="_Toc130919471"/>
      <w:bookmarkStart w:id="6595" w:name="_Toc137306185"/>
      <w:bookmarkStart w:id="6596" w:name="_Toc138890387"/>
      <w:bookmarkStart w:id="6597" w:name="_Toc145094230"/>
      <w:r w:rsidRPr="007D061B">
        <w:t>6.6.6.5.1</w:t>
      </w:r>
      <w:r w:rsidRPr="007D061B">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23141829"/>
      <w:bookmarkStart w:id="6614" w:name="_Toc124165914"/>
      <w:bookmarkStart w:id="6615" w:name="_Toc130919472"/>
      <w:bookmarkStart w:id="6616" w:name="_Toc137306186"/>
      <w:bookmarkStart w:id="6617" w:name="_Toc138890388"/>
      <w:bookmarkStart w:id="6618" w:name="_Toc145094231"/>
      <w:r w:rsidRPr="007D061B">
        <w:t>6.6.6.5.2</w:t>
      </w:r>
      <w:r w:rsidRPr="007D061B">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281F0EB0" w:rsidR="009B227C" w:rsidRPr="00F95B02" w:rsidRDefault="009B227C"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6619" w:name="_Toc21093201"/>
      <w:bookmarkStart w:id="6620" w:name="_Toc29762730"/>
      <w:bookmarkStart w:id="6621" w:name="_Toc36025905"/>
      <w:bookmarkStart w:id="6622" w:name="_Toc44584775"/>
      <w:bookmarkStart w:id="6623" w:name="_Toc45869068"/>
      <w:bookmarkStart w:id="6624" w:name="_Toc52553627"/>
      <w:bookmarkStart w:id="6625" w:name="_Toc61111874"/>
      <w:bookmarkStart w:id="6626" w:name="_Toc61125956"/>
      <w:bookmarkStart w:id="6627" w:name="_Toc61126117"/>
    </w:p>
    <w:bookmarkEnd w:id="6619"/>
    <w:bookmarkEnd w:id="6620"/>
    <w:bookmarkEnd w:id="6621"/>
    <w:bookmarkEnd w:id="6622"/>
    <w:bookmarkEnd w:id="6623"/>
    <w:bookmarkEnd w:id="6624"/>
    <w:bookmarkEnd w:id="6625"/>
    <w:bookmarkEnd w:id="6626"/>
    <w:bookmarkEnd w:id="6627"/>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76B90C5" w:rsidR="009B227C" w:rsidRDefault="009B227C"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28" w:name="_Toc21095340"/>
      <w:bookmarkStart w:id="6629" w:name="_Toc29766873"/>
      <w:bookmarkStart w:id="6630" w:name="_Toc36041020"/>
      <w:bookmarkStart w:id="6631" w:name="_Toc37228430"/>
      <w:bookmarkStart w:id="6632" w:name="_Toc37228934"/>
      <w:bookmarkStart w:id="6633" w:name="_Toc37229438"/>
      <w:bookmarkStart w:id="6634" w:name="_Toc45906995"/>
      <w:bookmarkStart w:id="6635" w:name="_Toc61116482"/>
      <w:bookmarkStart w:id="6636" w:name="_Toc67055138"/>
      <w:bookmarkStart w:id="6637" w:name="_Toc74763339"/>
      <w:bookmarkStart w:id="6638" w:name="_Toc76505635"/>
      <w:bookmarkStart w:id="6639" w:name="_Toc83110096"/>
      <w:bookmarkStart w:id="6640" w:name="_Toc89875821"/>
      <w:bookmarkStart w:id="6641" w:name="_Toc98707533"/>
      <w:bookmarkStart w:id="6642" w:name="_Toc105698171"/>
      <w:bookmarkStart w:id="6643" w:name="_Toc123141830"/>
      <w:bookmarkStart w:id="6644" w:name="_Toc124165915"/>
      <w:bookmarkStart w:id="6645" w:name="_Toc130919473"/>
      <w:bookmarkStart w:id="6646" w:name="_Toc137306187"/>
      <w:bookmarkStart w:id="6647" w:name="_Toc138890389"/>
      <w:bookmarkStart w:id="6648" w:name="_Toc145094232"/>
      <w:r w:rsidRPr="007D061B">
        <w:rPr>
          <w:lang w:eastAsia="zh-CN"/>
        </w:rPr>
        <w:t>6.7</w:t>
      </w:r>
      <w:r w:rsidRPr="007D061B">
        <w:rPr>
          <w:lang w:eastAsia="zh-CN"/>
        </w:rPr>
        <w:tab/>
        <w:t>Transmitter intermodulation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50B5236" w14:textId="77777777" w:rsidR="005432EB" w:rsidRPr="007D061B" w:rsidRDefault="005432EB" w:rsidP="005432EB">
      <w:pPr>
        <w:pStyle w:val="Heading3"/>
      </w:pPr>
      <w:bookmarkStart w:id="6649" w:name="_Toc21095341"/>
      <w:bookmarkStart w:id="6650" w:name="_Toc29766874"/>
      <w:bookmarkStart w:id="6651" w:name="_Toc36041021"/>
      <w:bookmarkStart w:id="6652" w:name="_Toc37228431"/>
      <w:bookmarkStart w:id="6653" w:name="_Toc37228935"/>
      <w:bookmarkStart w:id="6654" w:name="_Toc37229439"/>
      <w:bookmarkStart w:id="6655" w:name="_Toc45906996"/>
      <w:bookmarkStart w:id="6656" w:name="_Toc61116483"/>
      <w:bookmarkStart w:id="6657" w:name="_Toc67055139"/>
      <w:bookmarkStart w:id="6658" w:name="_Toc74763340"/>
      <w:bookmarkStart w:id="6659" w:name="_Toc76505636"/>
      <w:bookmarkStart w:id="6660" w:name="_Toc83110097"/>
      <w:bookmarkStart w:id="6661" w:name="_Toc89875822"/>
      <w:bookmarkStart w:id="6662" w:name="_Toc98707534"/>
      <w:bookmarkStart w:id="6663" w:name="_Toc105698172"/>
      <w:bookmarkStart w:id="6664" w:name="_Toc123141831"/>
      <w:bookmarkStart w:id="6665" w:name="_Toc124165916"/>
      <w:bookmarkStart w:id="6666" w:name="_Toc130919474"/>
      <w:bookmarkStart w:id="6667" w:name="_Toc137306188"/>
      <w:bookmarkStart w:id="6668" w:name="_Toc138890390"/>
      <w:bookmarkStart w:id="6669" w:name="_Toc145094233"/>
      <w:r w:rsidRPr="007D061B">
        <w:t>6.7.1</w:t>
      </w:r>
      <w:r w:rsidRPr="007D061B">
        <w:tab/>
        <w:t>Definition and applicability</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E5DBE74" w14:textId="77777777" w:rsidR="005432EB" w:rsidRPr="007D061B" w:rsidRDefault="005432EB" w:rsidP="005432EB">
      <w:pPr>
        <w:pStyle w:val="Heading4"/>
      </w:pPr>
      <w:bookmarkStart w:id="6670" w:name="_Toc21095342"/>
      <w:bookmarkStart w:id="6671" w:name="_Toc29766875"/>
      <w:bookmarkStart w:id="6672" w:name="_Toc36041022"/>
      <w:bookmarkStart w:id="6673" w:name="_Toc37228432"/>
      <w:bookmarkStart w:id="6674" w:name="_Toc37228936"/>
      <w:bookmarkStart w:id="6675" w:name="_Toc37229440"/>
      <w:bookmarkStart w:id="6676" w:name="_Toc45906997"/>
      <w:bookmarkStart w:id="6677" w:name="_Toc61116484"/>
      <w:bookmarkStart w:id="6678" w:name="_Toc67055140"/>
      <w:bookmarkStart w:id="6679" w:name="_Toc74763341"/>
      <w:bookmarkStart w:id="6680" w:name="_Toc76505637"/>
      <w:bookmarkStart w:id="6681" w:name="_Toc83110098"/>
      <w:bookmarkStart w:id="6682" w:name="_Toc89875823"/>
      <w:bookmarkStart w:id="6683" w:name="_Toc98707535"/>
      <w:bookmarkStart w:id="6684" w:name="_Toc105698173"/>
      <w:bookmarkStart w:id="6685" w:name="_Toc123141832"/>
      <w:bookmarkStart w:id="6686" w:name="_Toc124165917"/>
      <w:bookmarkStart w:id="6687" w:name="_Toc130919475"/>
      <w:bookmarkStart w:id="6688" w:name="_Toc137306189"/>
      <w:bookmarkStart w:id="6689" w:name="_Toc138890391"/>
      <w:bookmarkStart w:id="6690" w:name="_Toc145094234"/>
      <w:r w:rsidRPr="007D061B">
        <w:t>6.7.1.1</w:t>
      </w:r>
      <w:r w:rsidRPr="007D061B">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691" w:name="_Toc21095343"/>
      <w:bookmarkStart w:id="6692" w:name="_Toc29766876"/>
      <w:bookmarkStart w:id="6693" w:name="_Toc36041023"/>
      <w:bookmarkStart w:id="6694" w:name="_Toc37228433"/>
      <w:bookmarkStart w:id="6695" w:name="_Toc37228937"/>
      <w:bookmarkStart w:id="6696" w:name="_Toc37229441"/>
      <w:bookmarkStart w:id="6697" w:name="_Toc45906998"/>
      <w:bookmarkStart w:id="6698" w:name="_Toc61116485"/>
      <w:bookmarkStart w:id="6699" w:name="_Toc67055141"/>
      <w:bookmarkStart w:id="6700" w:name="_Toc74763342"/>
      <w:bookmarkStart w:id="6701" w:name="_Toc76505638"/>
      <w:bookmarkStart w:id="6702" w:name="_Toc83110099"/>
      <w:bookmarkStart w:id="6703" w:name="_Toc89875824"/>
      <w:bookmarkStart w:id="6704" w:name="_Toc98707536"/>
      <w:bookmarkStart w:id="6705" w:name="_Toc105698174"/>
      <w:bookmarkStart w:id="6706" w:name="_Toc123141833"/>
      <w:bookmarkStart w:id="6707" w:name="_Toc124165918"/>
      <w:bookmarkStart w:id="6708" w:name="_Toc130919476"/>
      <w:bookmarkStart w:id="6709" w:name="_Toc137306190"/>
      <w:bookmarkStart w:id="6710" w:name="_Toc138890392"/>
      <w:bookmarkStart w:id="6711" w:name="_Toc145094235"/>
      <w:r w:rsidRPr="007D061B">
        <w:t>6.7.2</w:t>
      </w:r>
      <w:r w:rsidRPr="007D061B">
        <w:tab/>
        <w:t>Minimum requirement</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12" w:name="_Toc21095344"/>
      <w:bookmarkStart w:id="6713" w:name="_Toc29766877"/>
      <w:bookmarkStart w:id="6714" w:name="_Toc36041024"/>
      <w:bookmarkStart w:id="6715" w:name="_Toc37228434"/>
      <w:bookmarkStart w:id="6716" w:name="_Toc37228938"/>
      <w:bookmarkStart w:id="6717" w:name="_Toc37229442"/>
      <w:bookmarkStart w:id="6718" w:name="_Toc45906999"/>
      <w:bookmarkStart w:id="6719" w:name="_Toc61116486"/>
      <w:bookmarkStart w:id="6720" w:name="_Toc67055142"/>
      <w:bookmarkStart w:id="6721" w:name="_Toc74763343"/>
      <w:bookmarkStart w:id="6722" w:name="_Toc76505639"/>
      <w:bookmarkStart w:id="6723" w:name="_Toc83110100"/>
      <w:bookmarkStart w:id="6724" w:name="_Toc89875825"/>
      <w:bookmarkStart w:id="6725" w:name="_Toc98707537"/>
      <w:bookmarkStart w:id="6726" w:name="_Toc105698175"/>
      <w:bookmarkStart w:id="6727" w:name="_Toc123141834"/>
      <w:bookmarkStart w:id="6728" w:name="_Toc124165919"/>
      <w:bookmarkStart w:id="6729" w:name="_Toc130919477"/>
      <w:bookmarkStart w:id="6730" w:name="_Toc137306191"/>
      <w:bookmarkStart w:id="6731" w:name="_Toc138890393"/>
      <w:bookmarkStart w:id="6732" w:name="_Toc145094236"/>
      <w:r w:rsidRPr="007D061B">
        <w:t>6.7.3</w:t>
      </w:r>
      <w:r w:rsidRPr="007D061B">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33" w:name="_Toc21095345"/>
      <w:bookmarkStart w:id="6734" w:name="_Toc29766878"/>
      <w:bookmarkStart w:id="6735" w:name="_Toc36041025"/>
      <w:bookmarkStart w:id="6736" w:name="_Toc37228435"/>
      <w:bookmarkStart w:id="6737" w:name="_Toc37228939"/>
      <w:bookmarkStart w:id="6738" w:name="_Toc37229443"/>
      <w:bookmarkStart w:id="6739" w:name="_Toc45907000"/>
      <w:bookmarkStart w:id="6740" w:name="_Toc61116487"/>
      <w:bookmarkStart w:id="6741" w:name="_Toc67055143"/>
      <w:bookmarkStart w:id="6742" w:name="_Toc74763344"/>
      <w:bookmarkStart w:id="6743" w:name="_Toc76505640"/>
      <w:bookmarkStart w:id="6744" w:name="_Toc83110101"/>
      <w:bookmarkStart w:id="6745" w:name="_Toc89875826"/>
      <w:bookmarkStart w:id="6746" w:name="_Toc98707538"/>
      <w:bookmarkStart w:id="6747" w:name="_Toc105698176"/>
      <w:bookmarkStart w:id="6748" w:name="_Toc123141835"/>
      <w:bookmarkStart w:id="6749" w:name="_Toc124165920"/>
      <w:bookmarkStart w:id="6750" w:name="_Toc130919478"/>
      <w:bookmarkStart w:id="6751" w:name="_Toc137306192"/>
      <w:bookmarkStart w:id="6752" w:name="_Toc138890394"/>
      <w:bookmarkStart w:id="6753" w:name="_Toc145094237"/>
      <w:r w:rsidRPr="007D061B">
        <w:t>6.7.4</w:t>
      </w:r>
      <w:r w:rsidRPr="007D061B">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7240737C" w14:textId="77777777" w:rsidR="005432EB" w:rsidRPr="007D061B" w:rsidRDefault="005432EB" w:rsidP="005432EB">
      <w:pPr>
        <w:pStyle w:val="Heading4"/>
      </w:pPr>
      <w:bookmarkStart w:id="6754" w:name="_Toc21095346"/>
      <w:bookmarkStart w:id="6755" w:name="_Toc29766879"/>
      <w:bookmarkStart w:id="6756" w:name="_Toc36041026"/>
      <w:bookmarkStart w:id="6757" w:name="_Toc37228436"/>
      <w:bookmarkStart w:id="6758" w:name="_Toc37228940"/>
      <w:bookmarkStart w:id="6759" w:name="_Toc37229444"/>
      <w:bookmarkStart w:id="6760" w:name="_Toc45907001"/>
      <w:bookmarkStart w:id="6761" w:name="_Toc61116488"/>
      <w:bookmarkStart w:id="6762" w:name="_Toc67055144"/>
      <w:bookmarkStart w:id="6763" w:name="_Toc74763345"/>
      <w:bookmarkStart w:id="6764" w:name="_Toc76505641"/>
      <w:bookmarkStart w:id="6765" w:name="_Toc83110102"/>
      <w:bookmarkStart w:id="6766" w:name="_Toc89875827"/>
      <w:bookmarkStart w:id="6767" w:name="_Toc98707539"/>
      <w:bookmarkStart w:id="6768" w:name="_Toc105698177"/>
      <w:bookmarkStart w:id="6769" w:name="_Toc123141836"/>
      <w:bookmarkStart w:id="6770" w:name="_Toc124165921"/>
      <w:bookmarkStart w:id="6771" w:name="_Toc130919479"/>
      <w:bookmarkStart w:id="6772" w:name="_Toc137306193"/>
      <w:bookmarkStart w:id="6773" w:name="_Toc138890395"/>
      <w:bookmarkStart w:id="6774" w:name="_Toc145094238"/>
      <w:r w:rsidRPr="007D061B">
        <w:t>6.7.4.1</w:t>
      </w:r>
      <w:r w:rsidRPr="007D061B">
        <w:tab/>
        <w:t>Initial conditions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75" w:name="_Toc21095347"/>
      <w:bookmarkStart w:id="6776" w:name="_Toc29766880"/>
      <w:bookmarkStart w:id="6777" w:name="_Toc36041027"/>
      <w:bookmarkStart w:id="6778" w:name="_Toc37228437"/>
      <w:bookmarkStart w:id="6779" w:name="_Toc37228941"/>
      <w:bookmarkStart w:id="6780" w:name="_Toc37229445"/>
      <w:bookmarkStart w:id="6781" w:name="_Toc45907002"/>
      <w:bookmarkStart w:id="6782" w:name="_Toc61116489"/>
      <w:bookmarkStart w:id="6783" w:name="_Toc67055145"/>
      <w:bookmarkStart w:id="6784" w:name="_Toc74763346"/>
      <w:bookmarkStart w:id="6785" w:name="_Toc76505642"/>
      <w:bookmarkStart w:id="6786" w:name="_Toc83110103"/>
      <w:bookmarkStart w:id="6787" w:name="_Toc89875828"/>
      <w:bookmarkStart w:id="6788" w:name="_Toc98707540"/>
      <w:bookmarkStart w:id="6789" w:name="_Toc105698178"/>
      <w:bookmarkStart w:id="6790" w:name="_Toc123141837"/>
      <w:bookmarkStart w:id="6791" w:name="_Toc124165922"/>
      <w:bookmarkStart w:id="6792" w:name="_Toc130919480"/>
      <w:bookmarkStart w:id="6793" w:name="_Toc137306194"/>
      <w:bookmarkStart w:id="6794" w:name="_Toc138890396"/>
      <w:bookmarkStart w:id="6795" w:name="_Toc145094239"/>
      <w:r w:rsidRPr="007D061B">
        <w:t>6.7.4.2</w:t>
      </w:r>
      <w:r w:rsidRPr="007D061B">
        <w:tab/>
        <w:t>Procedure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796" w:name="_Toc21095348"/>
      <w:bookmarkStart w:id="6797" w:name="_Toc29766881"/>
      <w:bookmarkStart w:id="6798" w:name="_Toc36041028"/>
      <w:bookmarkStart w:id="6799" w:name="_Toc37228438"/>
      <w:bookmarkStart w:id="6800" w:name="_Toc37228942"/>
      <w:bookmarkStart w:id="6801" w:name="_Toc37229446"/>
      <w:bookmarkStart w:id="6802" w:name="_Toc45907003"/>
      <w:bookmarkStart w:id="6803" w:name="_Toc61116490"/>
      <w:bookmarkStart w:id="6804" w:name="_Toc67055146"/>
      <w:bookmarkStart w:id="6805" w:name="_Toc74763347"/>
      <w:bookmarkStart w:id="6806" w:name="_Toc76505643"/>
      <w:bookmarkStart w:id="6807" w:name="_Toc83110104"/>
      <w:bookmarkStart w:id="6808" w:name="_Toc89875829"/>
      <w:bookmarkStart w:id="6809" w:name="_Toc98707541"/>
      <w:bookmarkStart w:id="6810" w:name="_Toc105698179"/>
      <w:bookmarkStart w:id="6811" w:name="_Toc123141838"/>
      <w:bookmarkStart w:id="6812" w:name="_Toc124165923"/>
      <w:bookmarkStart w:id="6813" w:name="_Toc130919481"/>
      <w:bookmarkStart w:id="6814" w:name="_Toc137306195"/>
      <w:bookmarkStart w:id="6815" w:name="_Toc138890397"/>
      <w:bookmarkStart w:id="6816" w:name="_Toc145094240"/>
      <w:r w:rsidRPr="007D061B">
        <w:t>6.7.5</w:t>
      </w:r>
      <w:r w:rsidRPr="007D061B">
        <w:tab/>
        <w:t>Test requirements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0571B16" w14:textId="77777777" w:rsidR="005432EB" w:rsidRPr="007D061B" w:rsidRDefault="005432EB" w:rsidP="005432EB">
      <w:pPr>
        <w:pStyle w:val="Heading4"/>
      </w:pPr>
      <w:bookmarkStart w:id="6817" w:name="_Toc21095349"/>
      <w:bookmarkStart w:id="6818" w:name="_Toc29766882"/>
      <w:bookmarkStart w:id="6819" w:name="_Toc36041029"/>
      <w:bookmarkStart w:id="6820" w:name="_Toc37228439"/>
      <w:bookmarkStart w:id="6821" w:name="_Toc37228943"/>
      <w:bookmarkStart w:id="6822" w:name="_Toc37229447"/>
      <w:bookmarkStart w:id="6823" w:name="_Toc45907004"/>
      <w:bookmarkStart w:id="6824" w:name="_Toc61116491"/>
      <w:bookmarkStart w:id="6825" w:name="_Toc67055147"/>
      <w:bookmarkStart w:id="6826" w:name="_Toc74763348"/>
      <w:bookmarkStart w:id="6827" w:name="_Toc76505644"/>
      <w:bookmarkStart w:id="6828" w:name="_Toc83110105"/>
      <w:bookmarkStart w:id="6829" w:name="_Toc89875830"/>
      <w:bookmarkStart w:id="6830" w:name="_Toc98707542"/>
      <w:bookmarkStart w:id="6831" w:name="_Toc105698180"/>
      <w:bookmarkStart w:id="6832" w:name="_Toc123141839"/>
      <w:bookmarkStart w:id="6833" w:name="_Toc124165924"/>
      <w:bookmarkStart w:id="6834" w:name="_Toc130919482"/>
      <w:bookmarkStart w:id="6835" w:name="_Toc137306196"/>
      <w:bookmarkStart w:id="6836" w:name="_Toc138890398"/>
      <w:bookmarkStart w:id="6837" w:name="_Toc145094241"/>
      <w:r w:rsidRPr="007D061B">
        <w:t>6.7.5.1</w:t>
      </w:r>
      <w:r w:rsidRPr="007D061B">
        <w:tab/>
        <w:t>MSR test requirements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8B6D92F" w14:textId="77777777" w:rsidR="005432EB" w:rsidRPr="007D061B" w:rsidRDefault="005432EB" w:rsidP="005432EB">
      <w:pPr>
        <w:pStyle w:val="Heading5"/>
      </w:pPr>
      <w:bookmarkStart w:id="6838" w:name="_Toc21095350"/>
      <w:bookmarkStart w:id="6839" w:name="_Toc29766883"/>
      <w:bookmarkStart w:id="6840" w:name="_Toc36041030"/>
      <w:bookmarkStart w:id="6841" w:name="_Toc37228440"/>
      <w:bookmarkStart w:id="6842" w:name="_Toc37228944"/>
      <w:bookmarkStart w:id="6843" w:name="_Toc37229448"/>
      <w:bookmarkStart w:id="6844" w:name="_Toc45907005"/>
      <w:bookmarkStart w:id="6845" w:name="_Toc61116492"/>
      <w:bookmarkStart w:id="6846" w:name="_Toc67055148"/>
      <w:bookmarkStart w:id="6847" w:name="_Toc74763349"/>
      <w:bookmarkStart w:id="6848" w:name="_Toc76505645"/>
      <w:bookmarkStart w:id="6849" w:name="_Toc83110106"/>
      <w:bookmarkStart w:id="6850" w:name="_Toc89875831"/>
      <w:bookmarkStart w:id="6851" w:name="_Toc98707543"/>
      <w:bookmarkStart w:id="6852" w:name="_Toc105698181"/>
      <w:bookmarkStart w:id="6853" w:name="_Toc123141840"/>
      <w:bookmarkStart w:id="6854" w:name="_Toc124165925"/>
      <w:bookmarkStart w:id="6855" w:name="_Toc130919483"/>
      <w:bookmarkStart w:id="6856" w:name="_Toc137306197"/>
      <w:bookmarkStart w:id="6857" w:name="_Toc138890399"/>
      <w:bookmarkStart w:id="6858" w:name="_Toc145094242"/>
      <w:r w:rsidRPr="007D061B">
        <w:t>6.7.5.1.1</w:t>
      </w:r>
      <w:r w:rsidRPr="007D061B">
        <w:tab/>
        <w:t>General test requirement</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59" w:name="_Toc21095351"/>
      <w:bookmarkStart w:id="6860" w:name="_Toc29766884"/>
      <w:bookmarkStart w:id="6861" w:name="_Toc36041031"/>
      <w:bookmarkStart w:id="6862" w:name="_Toc37228441"/>
      <w:bookmarkStart w:id="6863" w:name="_Toc37228945"/>
      <w:bookmarkStart w:id="6864" w:name="_Toc37229449"/>
      <w:bookmarkStart w:id="6865" w:name="_Toc45907006"/>
      <w:bookmarkStart w:id="6866" w:name="_Toc61116493"/>
      <w:bookmarkStart w:id="6867" w:name="_Toc67055149"/>
      <w:bookmarkStart w:id="6868" w:name="_Toc74763350"/>
      <w:bookmarkStart w:id="6869" w:name="_Toc76505646"/>
      <w:bookmarkStart w:id="6870" w:name="_Toc83110107"/>
      <w:bookmarkStart w:id="6871" w:name="_Toc89875832"/>
      <w:bookmarkStart w:id="6872" w:name="_Toc98707544"/>
      <w:bookmarkStart w:id="6873" w:name="_Toc105698182"/>
      <w:bookmarkStart w:id="6874" w:name="_Toc123141841"/>
      <w:bookmarkStart w:id="6875" w:name="_Toc124165926"/>
      <w:bookmarkStart w:id="6876" w:name="_Toc130919484"/>
      <w:bookmarkStart w:id="6877" w:name="_Toc137306198"/>
      <w:bookmarkStart w:id="6878" w:name="_Toc138890400"/>
      <w:bookmarkStart w:id="6879" w:name="_Toc145094243"/>
      <w:r w:rsidRPr="007D061B">
        <w:t>6.7.5.1.2</w:t>
      </w:r>
      <w:r w:rsidRPr="007D061B">
        <w:tab/>
        <w:t>Additional test requirement (BC1 and BC2)</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80" w:name="_Toc21095352"/>
      <w:bookmarkStart w:id="6881" w:name="_Toc29766885"/>
      <w:bookmarkStart w:id="6882" w:name="_Toc36041032"/>
      <w:bookmarkStart w:id="6883" w:name="_Toc37228442"/>
      <w:bookmarkStart w:id="6884" w:name="_Toc37228946"/>
      <w:bookmarkStart w:id="6885" w:name="_Toc37229450"/>
      <w:bookmarkStart w:id="6886" w:name="_Toc45907007"/>
      <w:bookmarkStart w:id="6887" w:name="_Toc61116494"/>
      <w:bookmarkStart w:id="6888" w:name="_Toc67055150"/>
      <w:bookmarkStart w:id="6889" w:name="_Toc74763351"/>
      <w:bookmarkStart w:id="6890" w:name="_Toc76505647"/>
      <w:bookmarkStart w:id="6891" w:name="_Toc83110108"/>
      <w:bookmarkStart w:id="6892" w:name="_Toc89875833"/>
      <w:bookmarkStart w:id="6893" w:name="_Toc98707545"/>
      <w:bookmarkStart w:id="6894" w:name="_Toc105698183"/>
      <w:bookmarkStart w:id="6895" w:name="_Toc123141842"/>
      <w:bookmarkStart w:id="6896" w:name="_Toc124165927"/>
      <w:bookmarkStart w:id="6897" w:name="_Toc130919485"/>
      <w:bookmarkStart w:id="6898" w:name="_Toc137306199"/>
      <w:bookmarkStart w:id="6899" w:name="_Toc138890401"/>
      <w:bookmarkStart w:id="6900" w:name="_Toc145094244"/>
      <w:r w:rsidRPr="007D061B">
        <w:t>6.7.5.1.3</w:t>
      </w:r>
      <w:r w:rsidRPr="007D061B">
        <w:tab/>
        <w:t>Additional test requirement (BC3)</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901" w:name="_Toc21095353"/>
      <w:bookmarkStart w:id="6902" w:name="_Toc29766886"/>
      <w:bookmarkStart w:id="6903" w:name="_Toc36041033"/>
      <w:bookmarkStart w:id="6904" w:name="_Toc37228443"/>
      <w:bookmarkStart w:id="6905" w:name="_Toc37228947"/>
      <w:bookmarkStart w:id="6906" w:name="_Toc37229451"/>
      <w:bookmarkStart w:id="6907" w:name="_Toc45907008"/>
      <w:bookmarkStart w:id="6908" w:name="_Toc61116495"/>
      <w:bookmarkStart w:id="6909" w:name="_Toc67055151"/>
      <w:bookmarkStart w:id="6910" w:name="_Toc74763352"/>
      <w:bookmarkStart w:id="6911" w:name="_Toc76505648"/>
      <w:bookmarkStart w:id="6912" w:name="_Toc83110109"/>
      <w:bookmarkStart w:id="6913" w:name="_Toc89875834"/>
      <w:bookmarkStart w:id="6914" w:name="_Toc98707546"/>
      <w:bookmarkStart w:id="6915" w:name="_Toc105698184"/>
      <w:bookmarkStart w:id="6916" w:name="_Toc123141843"/>
      <w:bookmarkStart w:id="6917" w:name="_Toc124165928"/>
      <w:bookmarkStart w:id="6918" w:name="_Toc130919486"/>
      <w:bookmarkStart w:id="6919" w:name="_Toc137306200"/>
      <w:bookmarkStart w:id="6920" w:name="_Toc138890402"/>
      <w:bookmarkStart w:id="6921" w:name="_Toc145094245"/>
      <w:r w:rsidRPr="007D061B">
        <w:t>6.7.5.1.4</w:t>
      </w:r>
      <w:r w:rsidRPr="007D061B">
        <w:tab/>
        <w:t>Intra-system test requirement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22" w:name="_Toc21095354"/>
      <w:bookmarkStart w:id="6923" w:name="_Toc29766887"/>
      <w:bookmarkStart w:id="6924" w:name="_Toc36041034"/>
      <w:bookmarkStart w:id="6925" w:name="_Toc37228444"/>
      <w:bookmarkStart w:id="6926" w:name="_Toc37228948"/>
      <w:bookmarkStart w:id="6927" w:name="_Toc37229452"/>
      <w:bookmarkStart w:id="6928" w:name="_Toc45907009"/>
      <w:bookmarkStart w:id="6929" w:name="_Toc61116496"/>
      <w:bookmarkStart w:id="6930" w:name="_Toc67055152"/>
      <w:bookmarkStart w:id="6931" w:name="_Toc74763353"/>
      <w:bookmarkStart w:id="6932" w:name="_Toc76505649"/>
      <w:bookmarkStart w:id="6933" w:name="_Toc83110110"/>
      <w:bookmarkStart w:id="6934" w:name="_Toc89875835"/>
      <w:bookmarkStart w:id="6935" w:name="_Toc98707547"/>
      <w:bookmarkStart w:id="6936" w:name="_Toc105698185"/>
      <w:bookmarkStart w:id="6937" w:name="_Toc123141844"/>
      <w:bookmarkStart w:id="6938" w:name="_Toc124165929"/>
      <w:bookmarkStart w:id="6939" w:name="_Toc130919487"/>
      <w:bookmarkStart w:id="6940" w:name="_Toc137306201"/>
      <w:bookmarkStart w:id="6941" w:name="_Toc138890403"/>
      <w:bookmarkStart w:id="6942" w:name="_Toc145094246"/>
      <w:r w:rsidRPr="007D061B">
        <w:t>6.7.5.2</w:t>
      </w:r>
      <w:r w:rsidRPr="007D061B">
        <w:tab/>
        <w:t>Single RAT UTRA operation</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56DA6033" w14:textId="77777777" w:rsidR="005432EB" w:rsidRPr="007D061B" w:rsidRDefault="005432EB" w:rsidP="005432EB">
      <w:pPr>
        <w:pStyle w:val="Heading5"/>
      </w:pPr>
      <w:bookmarkStart w:id="6943" w:name="_Toc21095355"/>
      <w:bookmarkStart w:id="6944" w:name="_Toc29766888"/>
      <w:bookmarkStart w:id="6945" w:name="_Toc36041035"/>
      <w:bookmarkStart w:id="6946" w:name="_Toc37228445"/>
      <w:bookmarkStart w:id="6947" w:name="_Toc37228949"/>
      <w:bookmarkStart w:id="6948" w:name="_Toc37229453"/>
      <w:bookmarkStart w:id="6949" w:name="_Toc45907010"/>
      <w:bookmarkStart w:id="6950" w:name="_Toc61116497"/>
      <w:bookmarkStart w:id="6951" w:name="_Toc67055153"/>
      <w:bookmarkStart w:id="6952" w:name="_Toc74763354"/>
      <w:bookmarkStart w:id="6953" w:name="_Toc76505650"/>
      <w:bookmarkStart w:id="6954" w:name="_Toc83110111"/>
      <w:bookmarkStart w:id="6955" w:name="_Toc89875836"/>
      <w:bookmarkStart w:id="6956" w:name="_Toc98707548"/>
      <w:bookmarkStart w:id="6957" w:name="_Toc105698186"/>
      <w:bookmarkStart w:id="6958" w:name="_Toc123141845"/>
      <w:bookmarkStart w:id="6959" w:name="_Toc124165930"/>
      <w:bookmarkStart w:id="6960" w:name="_Toc130919488"/>
      <w:bookmarkStart w:id="6961" w:name="_Toc137306202"/>
      <w:bookmarkStart w:id="6962" w:name="_Toc138890404"/>
      <w:bookmarkStart w:id="6963" w:name="_Toc145094247"/>
      <w:r w:rsidRPr="007D061B">
        <w:t>6.7.5.2.1</w:t>
      </w:r>
      <w:r w:rsidRPr="007D061B">
        <w:tab/>
        <w:t>General test requirement for UTRA FDD</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64" w:name="_Toc21095356"/>
      <w:bookmarkStart w:id="6965" w:name="_Toc29766889"/>
      <w:bookmarkStart w:id="6966" w:name="_Toc36041036"/>
      <w:bookmarkStart w:id="6967" w:name="_Toc37228446"/>
      <w:bookmarkStart w:id="6968" w:name="_Toc37228950"/>
      <w:bookmarkStart w:id="6969" w:name="_Toc37229454"/>
      <w:bookmarkStart w:id="6970" w:name="_Toc45907011"/>
      <w:bookmarkStart w:id="6971" w:name="_Toc61116498"/>
      <w:bookmarkStart w:id="6972" w:name="_Toc67055154"/>
      <w:bookmarkStart w:id="6973" w:name="_Toc74763355"/>
      <w:bookmarkStart w:id="6974" w:name="_Toc76505651"/>
      <w:bookmarkStart w:id="6975" w:name="_Toc83110112"/>
      <w:bookmarkStart w:id="6976" w:name="_Toc89875837"/>
      <w:bookmarkStart w:id="6977" w:name="_Toc98707549"/>
      <w:bookmarkStart w:id="6978" w:name="_Toc105698187"/>
      <w:bookmarkStart w:id="6979" w:name="_Toc123141846"/>
      <w:bookmarkStart w:id="6980" w:name="_Toc124165931"/>
      <w:bookmarkStart w:id="6981" w:name="_Toc130919489"/>
      <w:bookmarkStart w:id="6982" w:name="_Toc137306203"/>
      <w:bookmarkStart w:id="6983" w:name="_Toc138890405"/>
      <w:bookmarkStart w:id="6984" w:name="_Toc145094248"/>
      <w:r w:rsidRPr="007D061B">
        <w:t>6.7.5.2.2</w:t>
      </w:r>
      <w:r w:rsidRPr="007D061B">
        <w:tab/>
        <w:t>General test requirement for UTRA TDD</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85" w:name="_Toc21095357"/>
      <w:bookmarkStart w:id="6986" w:name="_Toc29766890"/>
      <w:bookmarkStart w:id="6987" w:name="_Toc36041037"/>
      <w:bookmarkStart w:id="6988" w:name="_Toc37228447"/>
      <w:bookmarkStart w:id="6989" w:name="_Toc37228951"/>
      <w:bookmarkStart w:id="6990" w:name="_Toc37229455"/>
      <w:bookmarkStart w:id="6991" w:name="_Toc45907012"/>
      <w:bookmarkStart w:id="6992" w:name="_Toc61116499"/>
      <w:bookmarkStart w:id="6993" w:name="_Toc67055155"/>
      <w:bookmarkStart w:id="6994" w:name="_Toc74763356"/>
      <w:bookmarkStart w:id="6995" w:name="_Toc76505652"/>
      <w:bookmarkStart w:id="6996" w:name="_Toc83110113"/>
      <w:bookmarkStart w:id="6997" w:name="_Toc89875838"/>
      <w:bookmarkStart w:id="6998" w:name="_Toc98707550"/>
      <w:bookmarkStart w:id="6999" w:name="_Toc105698188"/>
      <w:bookmarkStart w:id="7000" w:name="_Toc123141847"/>
      <w:bookmarkStart w:id="7001" w:name="_Toc124165932"/>
      <w:bookmarkStart w:id="7002" w:name="_Toc130919490"/>
      <w:bookmarkStart w:id="7003" w:name="_Toc137306204"/>
      <w:bookmarkStart w:id="7004" w:name="_Toc138890406"/>
      <w:bookmarkStart w:id="7005" w:name="_Toc145094249"/>
      <w:r w:rsidRPr="007D061B">
        <w:t>6.7.5.2.3</w:t>
      </w:r>
      <w:r w:rsidRPr="007D061B">
        <w:tab/>
        <w:t>Intra-system test requirement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006" w:name="_Toc21095358"/>
      <w:bookmarkStart w:id="7007" w:name="_Toc29766891"/>
      <w:bookmarkStart w:id="7008" w:name="_Toc36041038"/>
      <w:bookmarkStart w:id="7009" w:name="_Toc37228448"/>
      <w:bookmarkStart w:id="7010" w:name="_Toc37228952"/>
      <w:bookmarkStart w:id="7011" w:name="_Toc37229456"/>
      <w:bookmarkStart w:id="7012" w:name="_Toc45907013"/>
      <w:bookmarkStart w:id="7013" w:name="_Toc61116500"/>
      <w:bookmarkStart w:id="7014" w:name="_Toc67055156"/>
      <w:bookmarkStart w:id="7015" w:name="_Toc74763357"/>
      <w:bookmarkStart w:id="7016" w:name="_Toc76505653"/>
      <w:bookmarkStart w:id="7017" w:name="_Toc83110114"/>
      <w:bookmarkStart w:id="7018" w:name="_Toc89875839"/>
      <w:bookmarkStart w:id="7019" w:name="_Toc98707551"/>
      <w:bookmarkStart w:id="7020" w:name="_Toc105698189"/>
      <w:bookmarkStart w:id="7021" w:name="_Toc123141848"/>
      <w:bookmarkStart w:id="7022" w:name="_Toc124165933"/>
      <w:bookmarkStart w:id="7023" w:name="_Toc130919491"/>
      <w:bookmarkStart w:id="7024" w:name="_Toc137306205"/>
      <w:bookmarkStart w:id="7025" w:name="_Toc138890407"/>
      <w:bookmarkStart w:id="7026" w:name="_Toc145094250"/>
      <w:r w:rsidRPr="007D061B">
        <w:t>6.7.5.4</w:t>
      </w:r>
      <w:r w:rsidRPr="007D061B">
        <w:tab/>
        <w:t>Single RAT E-UTRA operation</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421868AC" w14:textId="77777777" w:rsidR="005432EB" w:rsidRPr="007D061B" w:rsidRDefault="005432EB" w:rsidP="005432EB">
      <w:pPr>
        <w:pStyle w:val="Heading5"/>
      </w:pPr>
      <w:bookmarkStart w:id="7027" w:name="_Toc21095359"/>
      <w:bookmarkStart w:id="7028" w:name="_Toc29766892"/>
      <w:bookmarkStart w:id="7029" w:name="_Toc36041039"/>
      <w:bookmarkStart w:id="7030" w:name="_Toc37228449"/>
      <w:bookmarkStart w:id="7031" w:name="_Toc37228953"/>
      <w:bookmarkStart w:id="7032" w:name="_Toc37229457"/>
      <w:bookmarkStart w:id="7033" w:name="_Toc45907014"/>
      <w:bookmarkStart w:id="7034" w:name="_Toc61116501"/>
      <w:bookmarkStart w:id="7035" w:name="_Toc67055157"/>
      <w:bookmarkStart w:id="7036" w:name="_Toc74763358"/>
      <w:bookmarkStart w:id="7037" w:name="_Toc76505654"/>
      <w:bookmarkStart w:id="7038" w:name="_Toc83110115"/>
      <w:bookmarkStart w:id="7039" w:name="_Toc89875840"/>
      <w:bookmarkStart w:id="7040" w:name="_Toc98707552"/>
      <w:bookmarkStart w:id="7041" w:name="_Toc105698190"/>
      <w:bookmarkStart w:id="7042" w:name="_Toc123141849"/>
      <w:bookmarkStart w:id="7043" w:name="_Toc124165934"/>
      <w:bookmarkStart w:id="7044" w:name="_Toc130919492"/>
      <w:bookmarkStart w:id="7045" w:name="_Toc137306206"/>
      <w:bookmarkStart w:id="7046" w:name="_Toc138890408"/>
      <w:bookmarkStart w:id="7047" w:name="_Toc145094251"/>
      <w:r w:rsidRPr="007D061B">
        <w:t>6.7.5.4.1</w:t>
      </w:r>
      <w:r w:rsidRPr="007D061B">
        <w:tab/>
        <w:t>General test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48" w:name="_Toc74763359"/>
      <w:bookmarkStart w:id="7049" w:name="_Toc76505655"/>
      <w:bookmarkStart w:id="7050" w:name="_Toc83110116"/>
      <w:bookmarkStart w:id="7051" w:name="_Toc89875841"/>
      <w:bookmarkStart w:id="7052" w:name="_Toc98707553"/>
      <w:bookmarkStart w:id="7053" w:name="_Toc105698191"/>
      <w:bookmarkStart w:id="7054" w:name="_Toc123141850"/>
      <w:bookmarkStart w:id="7055" w:name="_Toc124165935"/>
      <w:bookmarkStart w:id="7056" w:name="_Toc130919493"/>
      <w:bookmarkStart w:id="7057" w:name="_Toc137306207"/>
      <w:bookmarkStart w:id="7058" w:name="_Toc138890409"/>
      <w:bookmarkStart w:id="7059" w:name="_Toc145094252"/>
      <w:bookmarkStart w:id="7060" w:name="_Toc21095361"/>
      <w:bookmarkStart w:id="7061" w:name="_Toc29766894"/>
      <w:bookmarkStart w:id="7062" w:name="_Toc36041041"/>
      <w:bookmarkStart w:id="7063" w:name="_Toc37228451"/>
      <w:bookmarkStart w:id="7064" w:name="_Toc37228955"/>
      <w:bookmarkStart w:id="7065" w:name="_Toc37229459"/>
      <w:bookmarkStart w:id="7066" w:name="_Toc45907016"/>
      <w:bookmarkStart w:id="7067" w:name="_Toc61116503"/>
      <w:bookmarkStart w:id="7068" w:name="_Toc67055159"/>
      <w:r w:rsidRPr="00FA19F9">
        <w:t>6.7.5.4.2</w:t>
      </w:r>
      <w:r w:rsidRPr="00FA19F9">
        <w:tab/>
      </w:r>
      <w:r>
        <w:t>Void</w:t>
      </w:r>
      <w:bookmarkEnd w:id="7048"/>
      <w:bookmarkEnd w:id="7049"/>
      <w:bookmarkEnd w:id="7050"/>
      <w:bookmarkEnd w:id="7051"/>
      <w:bookmarkEnd w:id="7052"/>
      <w:bookmarkEnd w:id="7053"/>
      <w:bookmarkEnd w:id="7054"/>
      <w:bookmarkEnd w:id="7055"/>
      <w:bookmarkEnd w:id="7056"/>
      <w:bookmarkEnd w:id="7057"/>
      <w:bookmarkEnd w:id="7058"/>
      <w:bookmarkEnd w:id="7059"/>
    </w:p>
    <w:p w14:paraId="5388B690" w14:textId="77777777" w:rsidR="005432EB" w:rsidRPr="007D061B" w:rsidRDefault="005432EB" w:rsidP="005432EB">
      <w:pPr>
        <w:pStyle w:val="Heading5"/>
      </w:pPr>
      <w:bookmarkStart w:id="7069" w:name="_Toc74763360"/>
      <w:bookmarkStart w:id="7070" w:name="_Toc76505656"/>
      <w:bookmarkStart w:id="7071" w:name="_Toc83110117"/>
      <w:bookmarkStart w:id="7072" w:name="_Toc89875842"/>
      <w:bookmarkStart w:id="7073" w:name="_Toc98707554"/>
      <w:bookmarkStart w:id="7074" w:name="_Toc105698192"/>
      <w:bookmarkStart w:id="7075" w:name="_Toc123141851"/>
      <w:bookmarkStart w:id="7076" w:name="_Toc124165936"/>
      <w:bookmarkStart w:id="7077" w:name="_Toc130919494"/>
      <w:bookmarkStart w:id="7078" w:name="_Toc137306208"/>
      <w:bookmarkStart w:id="7079" w:name="_Toc138890410"/>
      <w:bookmarkStart w:id="7080" w:name="_Toc145094253"/>
      <w:r w:rsidRPr="007D061B">
        <w:t>6.7.5.4.3</w:t>
      </w:r>
      <w:r w:rsidRPr="007D061B">
        <w:tab/>
        <w:t>Intra-system test requirement</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81" w:name="_Toc21095362"/>
      <w:bookmarkStart w:id="7082" w:name="_Toc29766895"/>
      <w:bookmarkStart w:id="7083" w:name="_Toc36041042"/>
      <w:bookmarkStart w:id="7084" w:name="_Toc37228452"/>
      <w:bookmarkStart w:id="7085" w:name="_Toc37228956"/>
      <w:bookmarkStart w:id="7086" w:name="_Toc37229460"/>
      <w:bookmarkStart w:id="7087" w:name="_Toc45907017"/>
      <w:bookmarkStart w:id="7088" w:name="_Toc61116504"/>
      <w:bookmarkStart w:id="7089" w:name="_Toc67055160"/>
      <w:bookmarkStart w:id="7090" w:name="_Toc74763361"/>
      <w:bookmarkStart w:id="7091" w:name="_Toc76505657"/>
      <w:bookmarkStart w:id="7092" w:name="_Toc83110118"/>
      <w:bookmarkStart w:id="7093" w:name="_Toc89875843"/>
      <w:bookmarkStart w:id="7094" w:name="_Toc98707555"/>
      <w:bookmarkStart w:id="7095" w:name="_Toc105698193"/>
      <w:bookmarkStart w:id="7096" w:name="_Toc123141852"/>
      <w:bookmarkStart w:id="7097" w:name="_Toc124165937"/>
      <w:bookmarkStart w:id="7098" w:name="_Toc130919495"/>
      <w:bookmarkStart w:id="7099" w:name="_Toc137306209"/>
      <w:bookmarkStart w:id="7100" w:name="_Toc138890411"/>
      <w:bookmarkStart w:id="7101" w:name="_Toc145094254"/>
      <w:r w:rsidRPr="007D061B">
        <w:rPr>
          <w:lang w:eastAsia="zh-CN"/>
        </w:rPr>
        <w:t>7</w:t>
      </w:r>
      <w:r w:rsidRPr="007D061B">
        <w:rPr>
          <w:lang w:eastAsia="zh-CN"/>
        </w:rPr>
        <w:tab/>
        <w:t>Conducted receiver characteristics</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16978EB7" w14:textId="77777777" w:rsidR="005432EB" w:rsidRPr="007D061B" w:rsidRDefault="005432EB" w:rsidP="005432EB">
      <w:pPr>
        <w:pStyle w:val="Heading2"/>
      </w:pPr>
      <w:bookmarkStart w:id="7102" w:name="_Toc21095363"/>
      <w:bookmarkStart w:id="7103" w:name="_Toc29766896"/>
      <w:bookmarkStart w:id="7104" w:name="_Toc36041043"/>
      <w:bookmarkStart w:id="7105" w:name="_Toc37228453"/>
      <w:bookmarkStart w:id="7106" w:name="_Toc37228957"/>
      <w:bookmarkStart w:id="7107" w:name="_Toc37229461"/>
      <w:bookmarkStart w:id="7108" w:name="_Toc45907018"/>
      <w:bookmarkStart w:id="7109" w:name="_Toc61116505"/>
      <w:bookmarkStart w:id="7110" w:name="_Toc67055161"/>
      <w:bookmarkStart w:id="7111" w:name="_Toc74763362"/>
      <w:bookmarkStart w:id="7112" w:name="_Toc76505658"/>
      <w:bookmarkStart w:id="7113" w:name="_Toc83110119"/>
      <w:bookmarkStart w:id="7114" w:name="_Toc89875844"/>
      <w:bookmarkStart w:id="7115" w:name="_Toc98707556"/>
      <w:bookmarkStart w:id="7116" w:name="_Toc105698194"/>
      <w:bookmarkStart w:id="7117" w:name="_Toc123141853"/>
      <w:bookmarkStart w:id="7118" w:name="_Toc124165938"/>
      <w:bookmarkStart w:id="7119" w:name="_Toc130919496"/>
      <w:bookmarkStart w:id="7120" w:name="_Toc137306210"/>
      <w:bookmarkStart w:id="7121" w:name="_Toc138890412"/>
      <w:bookmarkStart w:id="7122" w:name="_Toc145094255"/>
      <w:r w:rsidRPr="007D061B">
        <w:t>7.1</w:t>
      </w:r>
      <w:r w:rsidRPr="007D061B">
        <w:tab/>
        <w:t>General</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123" w:name="_Toc21095364"/>
      <w:bookmarkStart w:id="7124" w:name="_Toc29766897"/>
      <w:bookmarkStart w:id="7125" w:name="_Toc36041044"/>
      <w:bookmarkStart w:id="7126" w:name="_Toc37228454"/>
      <w:bookmarkStart w:id="7127" w:name="_Toc37228958"/>
      <w:bookmarkStart w:id="7128" w:name="_Toc37229462"/>
      <w:bookmarkStart w:id="7129" w:name="_Toc45907019"/>
      <w:bookmarkStart w:id="7130" w:name="_Toc61116506"/>
      <w:bookmarkStart w:id="7131" w:name="_Toc67055162"/>
      <w:bookmarkStart w:id="7132" w:name="_Toc74763363"/>
      <w:bookmarkStart w:id="7133" w:name="_Toc76505659"/>
      <w:bookmarkStart w:id="7134" w:name="_Toc83110120"/>
      <w:bookmarkStart w:id="7135" w:name="_Toc89875845"/>
      <w:bookmarkStart w:id="7136" w:name="_Toc98707557"/>
      <w:bookmarkStart w:id="7137" w:name="_Toc105698195"/>
      <w:bookmarkStart w:id="7138" w:name="_Toc123141854"/>
      <w:bookmarkStart w:id="7139" w:name="_Toc124165939"/>
      <w:bookmarkStart w:id="7140" w:name="_Toc130919497"/>
      <w:bookmarkStart w:id="7141" w:name="_Toc137306211"/>
      <w:bookmarkStart w:id="7142" w:name="_Toc138890413"/>
      <w:bookmarkStart w:id="7143" w:name="_Toc145094256"/>
      <w:r w:rsidRPr="007D061B">
        <w:t>7.2</w:t>
      </w:r>
      <w:r w:rsidRPr="007D061B">
        <w:tab/>
        <w:t>Reference sensitivity level</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418D8E1" w14:textId="77777777" w:rsidR="005432EB" w:rsidRPr="007D061B" w:rsidRDefault="005432EB" w:rsidP="005432EB">
      <w:pPr>
        <w:pStyle w:val="Heading3"/>
      </w:pPr>
      <w:bookmarkStart w:id="7144" w:name="_Toc21095365"/>
      <w:bookmarkStart w:id="7145" w:name="_Toc29766898"/>
      <w:bookmarkStart w:id="7146" w:name="_Toc36041045"/>
      <w:bookmarkStart w:id="7147" w:name="_Toc37228455"/>
      <w:bookmarkStart w:id="7148" w:name="_Toc37228959"/>
      <w:bookmarkStart w:id="7149" w:name="_Toc37229463"/>
      <w:bookmarkStart w:id="7150" w:name="_Toc45907020"/>
      <w:bookmarkStart w:id="7151" w:name="_Toc61116507"/>
      <w:bookmarkStart w:id="7152" w:name="_Toc67055163"/>
      <w:bookmarkStart w:id="7153" w:name="_Toc74763364"/>
      <w:bookmarkStart w:id="7154" w:name="_Toc76505660"/>
      <w:bookmarkStart w:id="7155" w:name="_Toc83110121"/>
      <w:bookmarkStart w:id="7156" w:name="_Toc89875846"/>
      <w:bookmarkStart w:id="7157" w:name="_Toc98707558"/>
      <w:bookmarkStart w:id="7158" w:name="_Toc105698196"/>
      <w:bookmarkStart w:id="7159" w:name="_Toc123141855"/>
      <w:bookmarkStart w:id="7160" w:name="_Toc124165940"/>
      <w:bookmarkStart w:id="7161" w:name="_Toc130919498"/>
      <w:bookmarkStart w:id="7162" w:name="_Toc137306212"/>
      <w:bookmarkStart w:id="7163" w:name="_Toc138890414"/>
      <w:bookmarkStart w:id="7164" w:name="_Toc145094257"/>
      <w:r w:rsidRPr="007D061B">
        <w:t>7.2.1</w:t>
      </w:r>
      <w:r w:rsidRPr="007D061B">
        <w:tab/>
        <w:t>Definition and applicability</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165" w:name="_Toc21095366"/>
      <w:bookmarkStart w:id="7166" w:name="_Toc29766899"/>
      <w:bookmarkStart w:id="7167" w:name="_Toc36041046"/>
      <w:bookmarkStart w:id="7168" w:name="_Toc37228456"/>
      <w:bookmarkStart w:id="7169" w:name="_Toc37228960"/>
      <w:bookmarkStart w:id="7170" w:name="_Toc37229464"/>
      <w:bookmarkStart w:id="7171" w:name="_Toc45907021"/>
      <w:bookmarkStart w:id="7172" w:name="_Toc61116508"/>
      <w:bookmarkStart w:id="7173" w:name="_Toc67055164"/>
      <w:bookmarkStart w:id="7174" w:name="_Toc74763365"/>
      <w:bookmarkStart w:id="7175" w:name="_Toc76505661"/>
      <w:bookmarkStart w:id="7176" w:name="_Toc83110122"/>
      <w:bookmarkStart w:id="7177" w:name="_Toc89875847"/>
      <w:bookmarkStart w:id="7178" w:name="_Toc98707559"/>
      <w:bookmarkStart w:id="7179" w:name="_Toc105698197"/>
      <w:bookmarkStart w:id="7180" w:name="_Toc123141856"/>
      <w:bookmarkStart w:id="7181" w:name="_Toc124165941"/>
      <w:bookmarkStart w:id="7182" w:name="_Toc130919499"/>
      <w:bookmarkStart w:id="7183" w:name="_Toc137306213"/>
      <w:bookmarkStart w:id="7184" w:name="_Toc138890415"/>
      <w:bookmarkStart w:id="7185" w:name="_Toc145094258"/>
      <w:r w:rsidRPr="007D061B">
        <w:t>7.2.2</w:t>
      </w:r>
      <w:r w:rsidRPr="007D061B">
        <w:tab/>
        <w:t>Minimum Requirement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86" w:name="_Toc21095367"/>
      <w:bookmarkStart w:id="7187" w:name="_Toc29766900"/>
      <w:bookmarkStart w:id="7188" w:name="_Toc36041047"/>
      <w:bookmarkStart w:id="7189" w:name="_Toc37228457"/>
      <w:bookmarkStart w:id="7190" w:name="_Toc37228961"/>
      <w:bookmarkStart w:id="7191" w:name="_Toc37229465"/>
      <w:bookmarkStart w:id="7192" w:name="_Toc45907022"/>
      <w:bookmarkStart w:id="7193" w:name="_Toc61116509"/>
      <w:bookmarkStart w:id="7194" w:name="_Toc67055165"/>
      <w:bookmarkStart w:id="7195" w:name="_Toc74763366"/>
      <w:bookmarkStart w:id="7196" w:name="_Toc76505662"/>
      <w:bookmarkStart w:id="7197" w:name="_Toc83110123"/>
      <w:bookmarkStart w:id="7198" w:name="_Toc89875848"/>
      <w:bookmarkStart w:id="7199" w:name="_Toc98707560"/>
      <w:bookmarkStart w:id="7200" w:name="_Toc105698198"/>
      <w:bookmarkStart w:id="7201" w:name="_Toc123141857"/>
      <w:bookmarkStart w:id="7202" w:name="_Toc124165942"/>
      <w:bookmarkStart w:id="7203" w:name="_Toc130919500"/>
      <w:bookmarkStart w:id="7204" w:name="_Toc137306214"/>
      <w:bookmarkStart w:id="7205" w:name="_Toc138890416"/>
      <w:bookmarkStart w:id="7206" w:name="_Toc145094259"/>
      <w:r w:rsidRPr="007D061B">
        <w:t>7.2.3</w:t>
      </w:r>
      <w:r w:rsidRPr="007D061B">
        <w:tab/>
        <w:t>Test Purpose</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207" w:name="_Toc21095368"/>
      <w:bookmarkStart w:id="7208" w:name="_Toc29766901"/>
      <w:bookmarkStart w:id="7209" w:name="_Toc36041048"/>
      <w:bookmarkStart w:id="7210" w:name="_Toc37228458"/>
      <w:bookmarkStart w:id="7211" w:name="_Toc37228962"/>
      <w:bookmarkStart w:id="7212" w:name="_Toc37229466"/>
      <w:bookmarkStart w:id="7213" w:name="_Toc45907023"/>
      <w:bookmarkStart w:id="7214" w:name="_Toc61116510"/>
      <w:bookmarkStart w:id="7215" w:name="_Toc67055166"/>
      <w:bookmarkStart w:id="7216" w:name="_Toc74763367"/>
      <w:bookmarkStart w:id="7217" w:name="_Toc76505663"/>
      <w:bookmarkStart w:id="7218" w:name="_Toc83110124"/>
      <w:bookmarkStart w:id="7219" w:name="_Toc89875849"/>
      <w:bookmarkStart w:id="7220" w:name="_Toc98707561"/>
      <w:bookmarkStart w:id="7221" w:name="_Toc105698199"/>
      <w:bookmarkStart w:id="7222" w:name="_Toc123141858"/>
      <w:bookmarkStart w:id="7223" w:name="_Toc124165943"/>
      <w:bookmarkStart w:id="7224" w:name="_Toc130919501"/>
      <w:bookmarkStart w:id="7225" w:name="_Toc137306215"/>
      <w:bookmarkStart w:id="7226" w:name="_Toc138890417"/>
      <w:bookmarkStart w:id="7227" w:name="_Toc145094260"/>
      <w:r w:rsidRPr="007D061B">
        <w:t>7.2.4</w:t>
      </w:r>
      <w:r w:rsidRPr="007D061B">
        <w:tab/>
        <w:t>Method of test</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174F2E67" w14:textId="77777777" w:rsidR="005432EB" w:rsidRPr="007D061B" w:rsidRDefault="005432EB" w:rsidP="005432EB">
      <w:pPr>
        <w:pStyle w:val="Heading4"/>
      </w:pPr>
      <w:bookmarkStart w:id="7228" w:name="_Toc21095369"/>
      <w:bookmarkStart w:id="7229" w:name="_Toc29766902"/>
      <w:bookmarkStart w:id="7230" w:name="_Toc36041049"/>
      <w:bookmarkStart w:id="7231" w:name="_Toc37228459"/>
      <w:bookmarkStart w:id="7232" w:name="_Toc37228963"/>
      <w:bookmarkStart w:id="7233" w:name="_Toc37229467"/>
      <w:bookmarkStart w:id="7234" w:name="_Toc45907024"/>
      <w:bookmarkStart w:id="7235" w:name="_Toc61116511"/>
      <w:bookmarkStart w:id="7236" w:name="_Toc67055167"/>
      <w:bookmarkStart w:id="7237" w:name="_Toc74763368"/>
      <w:bookmarkStart w:id="7238" w:name="_Toc76505664"/>
      <w:bookmarkStart w:id="7239" w:name="_Toc83110125"/>
      <w:bookmarkStart w:id="7240" w:name="_Toc89875850"/>
      <w:bookmarkStart w:id="7241" w:name="_Toc98707562"/>
      <w:bookmarkStart w:id="7242" w:name="_Toc105698200"/>
      <w:bookmarkStart w:id="7243" w:name="_Toc123141859"/>
      <w:bookmarkStart w:id="7244" w:name="_Toc124165944"/>
      <w:bookmarkStart w:id="7245" w:name="_Toc130919502"/>
      <w:bookmarkStart w:id="7246" w:name="_Toc137306216"/>
      <w:bookmarkStart w:id="7247" w:name="_Toc138890418"/>
      <w:bookmarkStart w:id="7248" w:name="_Toc145094261"/>
      <w:r w:rsidRPr="007D061B">
        <w:t>7.2.4.1</w:t>
      </w:r>
      <w:r w:rsidRPr="007D061B">
        <w:tab/>
        <w:t>Initial conditions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249" w:name="_Toc21095370"/>
      <w:bookmarkStart w:id="7250" w:name="_Toc29766903"/>
      <w:bookmarkStart w:id="7251" w:name="_Toc36041050"/>
      <w:bookmarkStart w:id="7252" w:name="_Toc37228460"/>
      <w:bookmarkStart w:id="7253" w:name="_Toc37228964"/>
      <w:bookmarkStart w:id="7254" w:name="_Toc37229468"/>
      <w:bookmarkStart w:id="7255" w:name="_Toc45907025"/>
      <w:bookmarkStart w:id="7256" w:name="_Toc61116512"/>
      <w:bookmarkStart w:id="7257" w:name="_Toc67055168"/>
      <w:bookmarkStart w:id="7258" w:name="_Toc74763369"/>
      <w:bookmarkStart w:id="7259" w:name="_Toc76505665"/>
      <w:bookmarkStart w:id="7260" w:name="_Toc83110126"/>
      <w:bookmarkStart w:id="7261" w:name="_Toc89875851"/>
      <w:bookmarkStart w:id="7262" w:name="_Toc98707563"/>
      <w:bookmarkStart w:id="7263" w:name="_Toc105698201"/>
      <w:bookmarkStart w:id="7264" w:name="_Toc123141860"/>
      <w:bookmarkStart w:id="7265" w:name="_Toc124165945"/>
      <w:bookmarkStart w:id="7266" w:name="_Toc130919503"/>
      <w:bookmarkStart w:id="7267" w:name="_Toc137306217"/>
      <w:bookmarkStart w:id="7268" w:name="_Toc138890419"/>
      <w:bookmarkStart w:id="7269" w:name="_Toc145094262"/>
      <w:r w:rsidRPr="007D061B">
        <w:t>7.2.4.2</w:t>
      </w:r>
      <w:r w:rsidRPr="007D061B">
        <w:tab/>
        <w:t>Procedure</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270" w:name="_Toc21095371"/>
      <w:bookmarkStart w:id="7271" w:name="_Toc29766904"/>
      <w:bookmarkStart w:id="7272" w:name="_Toc36041051"/>
      <w:bookmarkStart w:id="7273" w:name="_Toc37228461"/>
      <w:bookmarkStart w:id="7274" w:name="_Toc37228965"/>
      <w:bookmarkStart w:id="7275" w:name="_Toc37229469"/>
      <w:bookmarkStart w:id="7276" w:name="_Toc45907026"/>
      <w:bookmarkStart w:id="7277" w:name="_Toc61116513"/>
      <w:bookmarkStart w:id="7278" w:name="_Toc67055169"/>
      <w:bookmarkStart w:id="7279" w:name="_Toc74763370"/>
      <w:bookmarkStart w:id="7280" w:name="_Toc76505666"/>
      <w:bookmarkStart w:id="7281" w:name="_Toc83110127"/>
      <w:bookmarkStart w:id="7282" w:name="_Toc89875852"/>
      <w:bookmarkStart w:id="7283" w:name="_Toc98707564"/>
      <w:bookmarkStart w:id="7284" w:name="_Toc105698202"/>
      <w:bookmarkStart w:id="7285" w:name="_Toc123141861"/>
      <w:bookmarkStart w:id="7286" w:name="_Toc124165946"/>
      <w:bookmarkStart w:id="7287" w:name="_Toc130919504"/>
      <w:bookmarkStart w:id="7288" w:name="_Toc137306218"/>
      <w:bookmarkStart w:id="7289" w:name="_Toc138890420"/>
      <w:bookmarkStart w:id="7290" w:name="_Toc145094263"/>
      <w:r w:rsidRPr="007D061B">
        <w:t>7.2.5</w:t>
      </w:r>
      <w:r w:rsidRPr="007D061B">
        <w:tab/>
        <w:t>Test Requirements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186ABFA9" w14:textId="77777777" w:rsidR="005432EB" w:rsidRPr="007D061B" w:rsidRDefault="005432EB" w:rsidP="005432EB">
      <w:pPr>
        <w:pStyle w:val="Heading4"/>
      </w:pPr>
      <w:bookmarkStart w:id="7291" w:name="_Toc21095372"/>
      <w:bookmarkStart w:id="7292" w:name="_Toc29766905"/>
      <w:bookmarkStart w:id="7293" w:name="_Toc36041052"/>
      <w:bookmarkStart w:id="7294" w:name="_Toc37228462"/>
      <w:bookmarkStart w:id="7295" w:name="_Toc37228966"/>
      <w:bookmarkStart w:id="7296" w:name="_Toc37229470"/>
      <w:bookmarkStart w:id="7297" w:name="_Toc45907027"/>
      <w:bookmarkStart w:id="7298" w:name="_Toc61116514"/>
      <w:bookmarkStart w:id="7299" w:name="_Toc67055170"/>
      <w:bookmarkStart w:id="7300" w:name="_Toc74763371"/>
      <w:bookmarkStart w:id="7301" w:name="_Toc76505667"/>
      <w:bookmarkStart w:id="7302" w:name="_Toc83110128"/>
      <w:bookmarkStart w:id="7303" w:name="_Toc89875853"/>
      <w:bookmarkStart w:id="7304" w:name="_Toc98707565"/>
      <w:bookmarkStart w:id="7305" w:name="_Toc105698203"/>
      <w:bookmarkStart w:id="7306" w:name="_Toc123141862"/>
      <w:bookmarkStart w:id="7307" w:name="_Toc124165947"/>
      <w:bookmarkStart w:id="7308" w:name="_Toc130919505"/>
      <w:bookmarkStart w:id="7309" w:name="_Toc137306219"/>
      <w:bookmarkStart w:id="7310" w:name="_Toc138890421"/>
      <w:bookmarkStart w:id="7311" w:name="_Toc145094264"/>
      <w:r w:rsidRPr="007D061B">
        <w:t>7.2.5.1</w:t>
      </w:r>
      <w:r w:rsidRPr="007D061B">
        <w:tab/>
        <w:t>UTRA FDD operation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312" w:name="_Toc21095373"/>
      <w:bookmarkStart w:id="7313" w:name="_Toc29766906"/>
      <w:bookmarkStart w:id="7314" w:name="_Toc36041053"/>
      <w:bookmarkStart w:id="7315" w:name="_Toc37228463"/>
      <w:bookmarkStart w:id="7316" w:name="_Toc37228967"/>
      <w:bookmarkStart w:id="7317" w:name="_Toc37229471"/>
      <w:bookmarkStart w:id="7318" w:name="_Toc45907028"/>
      <w:bookmarkStart w:id="7319" w:name="_Toc61116515"/>
      <w:bookmarkStart w:id="7320" w:name="_Toc67055171"/>
      <w:bookmarkStart w:id="7321" w:name="_Toc74763372"/>
      <w:bookmarkStart w:id="7322" w:name="_Toc76505668"/>
      <w:bookmarkStart w:id="7323" w:name="_Toc83110129"/>
      <w:bookmarkStart w:id="7324" w:name="_Toc89875854"/>
      <w:bookmarkStart w:id="7325" w:name="_Toc98707566"/>
      <w:bookmarkStart w:id="7326" w:name="_Toc105698204"/>
      <w:bookmarkStart w:id="7327" w:name="_Toc123141863"/>
      <w:bookmarkStart w:id="7328" w:name="_Toc124165948"/>
      <w:bookmarkStart w:id="7329" w:name="_Toc130919506"/>
      <w:bookmarkStart w:id="7330" w:name="_Toc137306220"/>
      <w:bookmarkStart w:id="7331" w:name="_Toc138890422"/>
      <w:bookmarkStart w:id="7332" w:name="_Toc145094265"/>
      <w:r w:rsidRPr="007D061B">
        <w:t>7.2.5.2</w:t>
      </w:r>
      <w:r w:rsidRPr="007D061B">
        <w:tab/>
        <w:t>UTRA TDD 1,28 Mcps option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333" w:name="_Toc21095374"/>
      <w:bookmarkStart w:id="7334" w:name="_Toc29766907"/>
      <w:bookmarkStart w:id="7335" w:name="_Toc36041054"/>
      <w:bookmarkStart w:id="7336" w:name="_Toc37228464"/>
      <w:bookmarkStart w:id="7337" w:name="_Toc37228968"/>
      <w:bookmarkStart w:id="7338" w:name="_Toc37229472"/>
      <w:bookmarkStart w:id="7339" w:name="_Toc45907029"/>
      <w:bookmarkStart w:id="7340" w:name="_Toc61116516"/>
      <w:bookmarkStart w:id="7341" w:name="_Toc67055172"/>
      <w:bookmarkStart w:id="7342" w:name="_Toc74763373"/>
      <w:bookmarkStart w:id="7343" w:name="_Toc76505669"/>
      <w:bookmarkStart w:id="7344" w:name="_Toc83110130"/>
      <w:bookmarkStart w:id="7345" w:name="_Toc89875855"/>
      <w:bookmarkStart w:id="7346" w:name="_Toc98707567"/>
      <w:bookmarkStart w:id="7347" w:name="_Toc105698205"/>
      <w:bookmarkStart w:id="7348" w:name="_Toc123141864"/>
      <w:bookmarkStart w:id="7349" w:name="_Toc124165949"/>
      <w:bookmarkStart w:id="7350" w:name="_Toc130919507"/>
      <w:bookmarkStart w:id="7351" w:name="_Toc137306221"/>
      <w:bookmarkStart w:id="7352" w:name="_Toc138890423"/>
      <w:bookmarkStart w:id="7353" w:name="_Toc145094266"/>
      <w:r w:rsidRPr="007D061B">
        <w:t>7.2.5.3</w:t>
      </w:r>
      <w:r w:rsidRPr="007D061B">
        <w:tab/>
        <w:t>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354" w:name="_Toc21095375"/>
      <w:bookmarkStart w:id="7355" w:name="_Toc29766908"/>
      <w:bookmarkStart w:id="7356" w:name="_Toc36041055"/>
      <w:bookmarkStart w:id="7357" w:name="_Toc37228465"/>
      <w:bookmarkStart w:id="7358" w:name="_Toc37228969"/>
      <w:bookmarkStart w:id="7359" w:name="_Toc37229473"/>
      <w:bookmarkStart w:id="7360" w:name="_Toc45907030"/>
      <w:bookmarkStart w:id="7361" w:name="_Toc61116517"/>
      <w:bookmarkStart w:id="7362" w:name="_Toc67055173"/>
      <w:bookmarkStart w:id="7363" w:name="_Toc74763374"/>
      <w:bookmarkStart w:id="7364" w:name="_Toc76505670"/>
      <w:bookmarkStart w:id="7365" w:name="_Toc83110131"/>
      <w:bookmarkStart w:id="7366" w:name="_Toc89875856"/>
      <w:bookmarkStart w:id="7367" w:name="_Toc98707568"/>
      <w:bookmarkStart w:id="7368" w:name="_Toc105698206"/>
      <w:bookmarkStart w:id="7369" w:name="_Toc123141865"/>
      <w:bookmarkStart w:id="7370" w:name="_Toc124165950"/>
      <w:bookmarkStart w:id="7371" w:name="_Toc130919508"/>
      <w:bookmarkStart w:id="7372" w:name="_Toc137306222"/>
      <w:bookmarkStart w:id="7373" w:name="_Toc138890424"/>
      <w:bookmarkStart w:id="7374" w:name="_Toc145094267"/>
      <w:r w:rsidRPr="007D061B">
        <w:t>7.2.5.4</w:t>
      </w:r>
      <w:r w:rsidRPr="007D061B">
        <w:tab/>
        <w:t>NR operation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375" w:name="OLE_LINK318"/>
      <w:bookmarkStart w:id="7376" w:name="OLE_LINK317"/>
      <w:bookmarkStart w:id="7377" w:name="OLE_LINK320"/>
      <w:bookmarkStart w:id="7378"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375"/>
      <w:bookmarkEnd w:id="7376"/>
      <w:bookmarkEnd w:id="7377"/>
      <w:bookmarkEnd w:id="7378"/>
    </w:p>
    <w:p w14:paraId="3D4E03F6" w14:textId="77777777" w:rsidR="005432EB" w:rsidRPr="007D061B" w:rsidRDefault="005432EB" w:rsidP="005432EB">
      <w:pPr>
        <w:pStyle w:val="Heading2"/>
      </w:pPr>
      <w:bookmarkStart w:id="7379" w:name="_Toc21095376"/>
      <w:bookmarkStart w:id="7380" w:name="_Toc29766909"/>
      <w:bookmarkStart w:id="7381" w:name="_Toc36041056"/>
      <w:bookmarkStart w:id="7382" w:name="_Toc37228466"/>
      <w:bookmarkStart w:id="7383" w:name="_Toc37228970"/>
      <w:bookmarkStart w:id="7384" w:name="_Toc37229474"/>
      <w:bookmarkStart w:id="7385" w:name="_Toc45907031"/>
      <w:bookmarkStart w:id="7386" w:name="_Toc61116518"/>
      <w:bookmarkStart w:id="7387" w:name="_Toc67055174"/>
      <w:bookmarkStart w:id="7388" w:name="_Toc74763375"/>
      <w:bookmarkStart w:id="7389" w:name="_Toc76505671"/>
      <w:bookmarkStart w:id="7390" w:name="_Toc83110132"/>
      <w:bookmarkStart w:id="7391" w:name="_Toc89875857"/>
      <w:bookmarkStart w:id="7392" w:name="_Toc98707569"/>
      <w:bookmarkStart w:id="7393" w:name="_Toc105698207"/>
      <w:bookmarkStart w:id="7394" w:name="_Toc123141866"/>
      <w:bookmarkStart w:id="7395" w:name="_Toc124165951"/>
      <w:bookmarkStart w:id="7396" w:name="_Toc130919509"/>
      <w:bookmarkStart w:id="7397" w:name="_Toc137306223"/>
      <w:bookmarkStart w:id="7398" w:name="_Toc138890425"/>
      <w:bookmarkStart w:id="7399" w:name="_Toc145094268"/>
      <w:r w:rsidRPr="007D061B">
        <w:t>7.3</w:t>
      </w:r>
      <w:r w:rsidRPr="007D061B">
        <w:tab/>
        <w:t>Dynamic range</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4FAD984" w14:textId="77777777" w:rsidR="005432EB" w:rsidRPr="007D061B" w:rsidRDefault="005432EB" w:rsidP="005432EB">
      <w:pPr>
        <w:pStyle w:val="Heading3"/>
      </w:pPr>
      <w:bookmarkStart w:id="7400" w:name="_Toc21095377"/>
      <w:bookmarkStart w:id="7401" w:name="_Toc29766910"/>
      <w:bookmarkStart w:id="7402" w:name="_Toc36041057"/>
      <w:bookmarkStart w:id="7403" w:name="_Toc37228467"/>
      <w:bookmarkStart w:id="7404" w:name="_Toc37228971"/>
      <w:bookmarkStart w:id="7405" w:name="_Toc37229475"/>
      <w:bookmarkStart w:id="7406" w:name="_Toc45907032"/>
      <w:bookmarkStart w:id="7407" w:name="_Toc61116519"/>
      <w:bookmarkStart w:id="7408" w:name="_Toc67055175"/>
      <w:bookmarkStart w:id="7409" w:name="_Toc74763376"/>
      <w:bookmarkStart w:id="7410" w:name="_Toc76505672"/>
      <w:bookmarkStart w:id="7411" w:name="_Toc83110133"/>
      <w:bookmarkStart w:id="7412" w:name="_Toc89875858"/>
      <w:bookmarkStart w:id="7413" w:name="_Toc98707570"/>
      <w:bookmarkStart w:id="7414" w:name="_Toc105698208"/>
      <w:bookmarkStart w:id="7415" w:name="_Toc123141867"/>
      <w:bookmarkStart w:id="7416" w:name="_Toc124165952"/>
      <w:bookmarkStart w:id="7417" w:name="_Toc130919510"/>
      <w:bookmarkStart w:id="7418" w:name="_Toc137306224"/>
      <w:bookmarkStart w:id="7419" w:name="_Toc138890426"/>
      <w:bookmarkStart w:id="7420" w:name="_Toc145094269"/>
      <w:r w:rsidRPr="007D061B">
        <w:t>7.3.1</w:t>
      </w:r>
      <w:r w:rsidRPr="007D061B">
        <w:tab/>
        <w:t>Definition and applicability</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421" w:name="_Toc21095378"/>
      <w:bookmarkStart w:id="7422" w:name="_Toc29766911"/>
      <w:bookmarkStart w:id="7423" w:name="_Toc36041058"/>
      <w:bookmarkStart w:id="7424" w:name="_Toc37228468"/>
      <w:bookmarkStart w:id="7425" w:name="_Toc37228972"/>
      <w:bookmarkStart w:id="7426" w:name="_Toc37229476"/>
      <w:bookmarkStart w:id="7427" w:name="_Toc45907033"/>
      <w:bookmarkStart w:id="7428" w:name="_Toc61116520"/>
      <w:bookmarkStart w:id="7429" w:name="_Toc67055176"/>
      <w:bookmarkStart w:id="7430" w:name="_Toc74763377"/>
      <w:bookmarkStart w:id="7431" w:name="_Toc76505673"/>
      <w:bookmarkStart w:id="7432" w:name="_Toc83110134"/>
      <w:bookmarkStart w:id="7433" w:name="_Toc89875859"/>
      <w:bookmarkStart w:id="7434" w:name="_Toc98707571"/>
      <w:bookmarkStart w:id="7435" w:name="_Toc105698209"/>
      <w:bookmarkStart w:id="7436" w:name="_Toc123141868"/>
      <w:bookmarkStart w:id="7437" w:name="_Toc124165953"/>
      <w:bookmarkStart w:id="7438" w:name="_Toc130919511"/>
      <w:bookmarkStart w:id="7439" w:name="_Toc137306225"/>
      <w:bookmarkStart w:id="7440" w:name="_Toc138890427"/>
      <w:bookmarkStart w:id="7441" w:name="_Toc145094270"/>
      <w:r w:rsidRPr="007D061B">
        <w:t>7.3.2</w:t>
      </w:r>
      <w:r w:rsidRPr="007D061B">
        <w:tab/>
        <w:t>Minimum requirement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442" w:name="_Toc21095379"/>
      <w:bookmarkStart w:id="7443" w:name="_Toc29766912"/>
      <w:bookmarkStart w:id="7444" w:name="_Toc36041059"/>
      <w:bookmarkStart w:id="7445" w:name="_Toc37228469"/>
      <w:bookmarkStart w:id="7446" w:name="_Toc37228973"/>
      <w:bookmarkStart w:id="7447" w:name="_Toc37229477"/>
      <w:bookmarkStart w:id="7448" w:name="_Toc45907034"/>
      <w:bookmarkStart w:id="7449" w:name="_Toc61116521"/>
      <w:bookmarkStart w:id="7450" w:name="_Toc67055177"/>
      <w:bookmarkStart w:id="7451" w:name="_Toc74763378"/>
      <w:bookmarkStart w:id="7452" w:name="_Toc76505674"/>
      <w:bookmarkStart w:id="7453" w:name="_Toc83110135"/>
      <w:bookmarkStart w:id="7454" w:name="_Toc89875860"/>
      <w:bookmarkStart w:id="7455" w:name="_Toc98707572"/>
      <w:bookmarkStart w:id="7456" w:name="_Toc105698210"/>
      <w:bookmarkStart w:id="7457" w:name="_Toc123141869"/>
      <w:bookmarkStart w:id="7458" w:name="_Toc124165954"/>
      <w:bookmarkStart w:id="7459" w:name="_Toc130919512"/>
      <w:bookmarkStart w:id="7460" w:name="_Toc137306226"/>
      <w:bookmarkStart w:id="7461" w:name="_Toc138890428"/>
      <w:bookmarkStart w:id="7462" w:name="_Toc145094271"/>
      <w:r w:rsidRPr="007D061B">
        <w:t>7.3.3</w:t>
      </w:r>
      <w:r w:rsidRPr="007D061B">
        <w:tab/>
        <w:t>Test purpose</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463" w:name="_Toc21095380"/>
      <w:bookmarkStart w:id="7464" w:name="_Toc29766913"/>
      <w:bookmarkStart w:id="7465" w:name="_Toc36041060"/>
      <w:bookmarkStart w:id="7466" w:name="_Toc37228470"/>
      <w:bookmarkStart w:id="7467" w:name="_Toc37228974"/>
      <w:bookmarkStart w:id="7468" w:name="_Toc37229478"/>
      <w:bookmarkStart w:id="7469" w:name="_Toc45907035"/>
    </w:p>
    <w:p w14:paraId="225119E3" w14:textId="403B85C8" w:rsidR="005432EB" w:rsidRPr="007D061B" w:rsidRDefault="005432EB" w:rsidP="005432EB">
      <w:pPr>
        <w:pStyle w:val="Heading3"/>
      </w:pPr>
      <w:bookmarkStart w:id="7470" w:name="_Toc61116522"/>
      <w:bookmarkStart w:id="7471" w:name="_Toc67055178"/>
      <w:bookmarkStart w:id="7472" w:name="_Toc74763379"/>
      <w:bookmarkStart w:id="7473" w:name="_Toc76505675"/>
      <w:bookmarkStart w:id="7474" w:name="_Toc83110136"/>
      <w:bookmarkStart w:id="7475" w:name="_Toc89875861"/>
      <w:bookmarkStart w:id="7476" w:name="_Toc98707573"/>
      <w:bookmarkStart w:id="7477" w:name="_Toc105698211"/>
      <w:bookmarkStart w:id="7478" w:name="_Toc123141870"/>
      <w:bookmarkStart w:id="7479" w:name="_Toc124165955"/>
      <w:bookmarkStart w:id="7480" w:name="_Toc130919513"/>
      <w:bookmarkStart w:id="7481" w:name="_Toc137306227"/>
      <w:bookmarkStart w:id="7482" w:name="_Toc138890429"/>
      <w:bookmarkStart w:id="7483" w:name="_Toc145094272"/>
      <w:r w:rsidRPr="007D061B">
        <w:t>7.3.4</w:t>
      </w:r>
      <w:r w:rsidRPr="007D061B">
        <w:tab/>
        <w:t>Method of test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1C5ADE67" w14:textId="77777777" w:rsidR="005432EB" w:rsidRPr="007D061B" w:rsidRDefault="005432EB" w:rsidP="005432EB">
      <w:pPr>
        <w:pStyle w:val="Heading4"/>
      </w:pPr>
      <w:bookmarkStart w:id="7484" w:name="_Toc21095381"/>
      <w:bookmarkStart w:id="7485" w:name="_Toc29766914"/>
      <w:bookmarkStart w:id="7486" w:name="_Toc36041061"/>
      <w:bookmarkStart w:id="7487" w:name="_Toc37228471"/>
      <w:bookmarkStart w:id="7488" w:name="_Toc37228975"/>
      <w:bookmarkStart w:id="7489" w:name="_Toc37229479"/>
      <w:bookmarkStart w:id="7490" w:name="_Toc45907036"/>
      <w:bookmarkStart w:id="7491" w:name="_Toc61116523"/>
      <w:bookmarkStart w:id="7492" w:name="_Toc67055179"/>
      <w:bookmarkStart w:id="7493" w:name="_Toc74763380"/>
      <w:bookmarkStart w:id="7494" w:name="_Toc76505676"/>
      <w:bookmarkStart w:id="7495" w:name="_Toc83110137"/>
      <w:bookmarkStart w:id="7496" w:name="_Toc89875862"/>
      <w:bookmarkStart w:id="7497" w:name="_Toc98707574"/>
      <w:bookmarkStart w:id="7498" w:name="_Toc105698212"/>
      <w:bookmarkStart w:id="7499" w:name="_Toc123141871"/>
      <w:bookmarkStart w:id="7500" w:name="_Toc124165956"/>
      <w:bookmarkStart w:id="7501" w:name="_Toc130919514"/>
      <w:bookmarkStart w:id="7502" w:name="_Toc137306228"/>
      <w:bookmarkStart w:id="7503" w:name="_Toc138890430"/>
      <w:bookmarkStart w:id="7504" w:name="_Toc145094273"/>
      <w:r w:rsidRPr="007D061B">
        <w:t>7.3.4.1</w:t>
      </w:r>
      <w:r w:rsidRPr="007D061B">
        <w:tab/>
        <w:t>Initial conditions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505" w:name="_Toc21095382"/>
      <w:bookmarkStart w:id="7506" w:name="_Toc29766915"/>
      <w:bookmarkStart w:id="7507" w:name="_Toc36041062"/>
      <w:bookmarkStart w:id="7508" w:name="_Toc37228472"/>
      <w:bookmarkStart w:id="7509" w:name="_Toc37228976"/>
      <w:bookmarkStart w:id="7510" w:name="_Toc37229480"/>
      <w:bookmarkStart w:id="7511" w:name="_Toc45907037"/>
      <w:bookmarkStart w:id="7512" w:name="_Toc61116524"/>
      <w:bookmarkStart w:id="7513" w:name="_Toc67055180"/>
      <w:bookmarkStart w:id="7514" w:name="_Toc74763381"/>
      <w:bookmarkStart w:id="7515" w:name="_Toc76505677"/>
      <w:bookmarkStart w:id="7516" w:name="_Toc83110138"/>
      <w:bookmarkStart w:id="7517" w:name="_Toc89875863"/>
      <w:bookmarkStart w:id="7518" w:name="_Toc98707575"/>
      <w:bookmarkStart w:id="7519" w:name="_Toc105698213"/>
      <w:bookmarkStart w:id="7520" w:name="_Toc123141872"/>
      <w:bookmarkStart w:id="7521" w:name="_Toc124165957"/>
      <w:bookmarkStart w:id="7522" w:name="_Toc130919515"/>
      <w:bookmarkStart w:id="7523" w:name="_Toc137306229"/>
      <w:bookmarkStart w:id="7524" w:name="_Toc138890431"/>
      <w:bookmarkStart w:id="7525" w:name="_Toc145094274"/>
      <w:r w:rsidRPr="007D061B">
        <w:t>7.3.4.2</w:t>
      </w:r>
      <w:r w:rsidRPr="007D061B">
        <w:tab/>
        <w:t>Procedure</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526" w:name="_Toc21095383"/>
      <w:bookmarkStart w:id="7527" w:name="_Toc29766916"/>
      <w:bookmarkStart w:id="7528" w:name="_Toc36041063"/>
      <w:bookmarkStart w:id="7529" w:name="_Toc37228473"/>
      <w:bookmarkStart w:id="7530" w:name="_Toc37228977"/>
      <w:bookmarkStart w:id="7531" w:name="_Toc37229481"/>
      <w:bookmarkStart w:id="7532" w:name="_Toc45907038"/>
      <w:bookmarkStart w:id="7533" w:name="_Toc61116525"/>
      <w:bookmarkStart w:id="7534" w:name="_Toc67055181"/>
      <w:bookmarkStart w:id="7535" w:name="_Toc74763382"/>
      <w:bookmarkStart w:id="7536" w:name="_Toc76505678"/>
      <w:bookmarkStart w:id="7537" w:name="_Toc83110139"/>
      <w:bookmarkStart w:id="7538" w:name="_Toc89875864"/>
      <w:bookmarkStart w:id="7539" w:name="_Toc98707576"/>
      <w:bookmarkStart w:id="7540" w:name="_Toc105698214"/>
      <w:bookmarkStart w:id="7541" w:name="_Toc123141873"/>
      <w:bookmarkStart w:id="7542" w:name="_Toc124165958"/>
      <w:bookmarkStart w:id="7543" w:name="_Toc130919516"/>
      <w:bookmarkStart w:id="7544" w:name="_Toc137306230"/>
      <w:bookmarkStart w:id="7545" w:name="_Toc138890432"/>
      <w:bookmarkStart w:id="7546" w:name="_Toc145094275"/>
      <w:r w:rsidRPr="007D061B">
        <w:t>7.3.5</w:t>
      </w:r>
      <w:r w:rsidRPr="007D061B">
        <w:tab/>
        <w:t>Test requirements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A96B957" w14:textId="77777777" w:rsidR="005432EB" w:rsidRPr="007D061B" w:rsidRDefault="005432EB" w:rsidP="005432EB">
      <w:pPr>
        <w:pStyle w:val="Heading4"/>
      </w:pPr>
      <w:bookmarkStart w:id="7547" w:name="_Toc21095384"/>
      <w:bookmarkStart w:id="7548" w:name="_Toc29766917"/>
      <w:bookmarkStart w:id="7549" w:name="_Toc36041064"/>
      <w:bookmarkStart w:id="7550" w:name="_Toc37228474"/>
      <w:bookmarkStart w:id="7551" w:name="_Toc37228978"/>
      <w:bookmarkStart w:id="7552" w:name="_Toc37229482"/>
      <w:bookmarkStart w:id="7553" w:name="_Toc45907039"/>
      <w:bookmarkStart w:id="7554" w:name="_Toc61116526"/>
      <w:bookmarkStart w:id="7555" w:name="_Toc67055182"/>
      <w:bookmarkStart w:id="7556" w:name="_Toc74763383"/>
      <w:bookmarkStart w:id="7557" w:name="_Toc76505679"/>
      <w:bookmarkStart w:id="7558" w:name="_Toc83110140"/>
      <w:bookmarkStart w:id="7559" w:name="_Toc89875865"/>
      <w:bookmarkStart w:id="7560" w:name="_Toc98707577"/>
      <w:bookmarkStart w:id="7561" w:name="_Toc105698215"/>
      <w:bookmarkStart w:id="7562" w:name="_Toc123141874"/>
      <w:bookmarkStart w:id="7563" w:name="_Toc124165959"/>
      <w:bookmarkStart w:id="7564" w:name="_Toc130919517"/>
      <w:bookmarkStart w:id="7565" w:name="_Toc137306231"/>
      <w:bookmarkStart w:id="7566" w:name="_Toc138890433"/>
      <w:bookmarkStart w:id="7567" w:name="_Toc145094276"/>
      <w:r w:rsidRPr="007D061B">
        <w:t>7.3.5.1</w:t>
      </w:r>
      <w:r w:rsidRPr="007D061B">
        <w:tab/>
        <w:t>UTRA FDD operation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568" w:name="_Toc21095385"/>
      <w:bookmarkStart w:id="7569" w:name="_Toc29766918"/>
      <w:bookmarkStart w:id="7570" w:name="_Toc36041065"/>
      <w:bookmarkStart w:id="7571" w:name="_Toc37228475"/>
      <w:bookmarkStart w:id="7572" w:name="_Toc37228979"/>
      <w:bookmarkStart w:id="7573" w:name="_Toc37229483"/>
      <w:bookmarkStart w:id="7574" w:name="_Toc45907040"/>
      <w:bookmarkStart w:id="7575" w:name="_Toc61116527"/>
      <w:bookmarkStart w:id="7576" w:name="_Toc67055183"/>
      <w:bookmarkStart w:id="7577" w:name="_Toc74763384"/>
      <w:bookmarkStart w:id="7578" w:name="_Toc76505680"/>
      <w:bookmarkStart w:id="7579" w:name="_Toc83110141"/>
      <w:bookmarkStart w:id="7580" w:name="_Toc89875866"/>
      <w:bookmarkStart w:id="7581" w:name="_Toc98707578"/>
      <w:bookmarkStart w:id="7582" w:name="_Toc105698216"/>
      <w:bookmarkStart w:id="7583" w:name="_Toc123141875"/>
      <w:bookmarkStart w:id="7584" w:name="_Toc124165960"/>
      <w:bookmarkStart w:id="7585" w:name="_Toc130919518"/>
      <w:bookmarkStart w:id="7586" w:name="_Toc137306232"/>
      <w:bookmarkStart w:id="7587" w:name="_Toc138890434"/>
      <w:bookmarkStart w:id="7588" w:name="_Toc145094277"/>
      <w:r w:rsidRPr="007D061B">
        <w:t>7.3.5.2</w:t>
      </w:r>
      <w:r w:rsidRPr="007D061B">
        <w:tab/>
        <w:t>UTRA TDD 1,28 Mcps option operation</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589" w:name="_Toc21095386"/>
      <w:bookmarkStart w:id="7590" w:name="_Toc29766919"/>
      <w:bookmarkStart w:id="7591" w:name="_Toc36041066"/>
      <w:bookmarkStart w:id="7592" w:name="_Toc37228476"/>
      <w:bookmarkStart w:id="7593" w:name="_Toc37228980"/>
      <w:bookmarkStart w:id="7594" w:name="_Toc37229484"/>
      <w:bookmarkStart w:id="7595" w:name="_Toc45907041"/>
      <w:bookmarkStart w:id="7596" w:name="_Toc61116528"/>
      <w:bookmarkStart w:id="7597" w:name="_Toc67055184"/>
      <w:bookmarkStart w:id="7598" w:name="_Toc74763385"/>
      <w:bookmarkStart w:id="7599" w:name="_Toc76505681"/>
      <w:bookmarkStart w:id="7600" w:name="_Toc83110142"/>
      <w:bookmarkStart w:id="7601" w:name="_Toc89875867"/>
      <w:bookmarkStart w:id="7602" w:name="_Toc98707579"/>
      <w:bookmarkStart w:id="7603" w:name="_Toc105698217"/>
      <w:bookmarkStart w:id="7604" w:name="_Toc123141876"/>
      <w:bookmarkStart w:id="7605" w:name="_Toc124165961"/>
      <w:bookmarkStart w:id="7606" w:name="_Toc130919519"/>
      <w:bookmarkStart w:id="7607" w:name="_Toc137306233"/>
      <w:bookmarkStart w:id="7608" w:name="_Toc138890435"/>
      <w:bookmarkStart w:id="7609" w:name="_Toc145094278"/>
      <w:r w:rsidRPr="007D061B">
        <w:t>7.3.5.3</w:t>
      </w:r>
      <w:r w:rsidRPr="007D061B">
        <w:tab/>
        <w:t>E-UTRA operation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10" w:name="_Toc21095387"/>
      <w:bookmarkStart w:id="7611" w:name="_Toc29766920"/>
      <w:bookmarkStart w:id="7612" w:name="_Toc36041067"/>
      <w:bookmarkStart w:id="7613" w:name="_Toc37228477"/>
      <w:bookmarkStart w:id="7614" w:name="_Toc37228981"/>
      <w:bookmarkStart w:id="7615" w:name="_Toc37229485"/>
      <w:bookmarkStart w:id="7616" w:name="_Toc45907042"/>
      <w:bookmarkStart w:id="7617" w:name="_Toc61116529"/>
      <w:bookmarkStart w:id="7618" w:name="_Toc67055185"/>
      <w:bookmarkStart w:id="7619" w:name="_Toc74763386"/>
      <w:bookmarkStart w:id="7620" w:name="_Toc76505682"/>
      <w:bookmarkStart w:id="7621" w:name="_Toc83110143"/>
      <w:bookmarkStart w:id="7622" w:name="_Toc89875868"/>
      <w:bookmarkStart w:id="7623" w:name="_Toc98707580"/>
      <w:bookmarkStart w:id="7624" w:name="_Toc105698218"/>
      <w:bookmarkStart w:id="7625" w:name="_Toc123141877"/>
      <w:bookmarkStart w:id="7626" w:name="_Toc124165962"/>
      <w:bookmarkStart w:id="7627" w:name="_Toc130919520"/>
      <w:bookmarkStart w:id="7628" w:name="_Toc137306234"/>
      <w:bookmarkStart w:id="7629" w:name="_Toc138890436"/>
      <w:bookmarkStart w:id="7630" w:name="_Toc145094279"/>
      <w:r w:rsidRPr="007D061B">
        <w:t>7.3.5.4</w:t>
      </w:r>
      <w:r w:rsidRPr="007D061B">
        <w:tab/>
        <w:t>NR operation</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31" w:name="_Toc21095388"/>
      <w:bookmarkStart w:id="7632" w:name="_Toc29766921"/>
      <w:bookmarkStart w:id="7633" w:name="_Toc36041068"/>
      <w:bookmarkStart w:id="7634" w:name="_Toc37228478"/>
      <w:bookmarkStart w:id="7635" w:name="_Toc37228982"/>
      <w:bookmarkStart w:id="7636" w:name="_Toc37229486"/>
      <w:bookmarkStart w:id="7637" w:name="_Toc45907043"/>
      <w:bookmarkStart w:id="7638" w:name="_Toc61116530"/>
      <w:bookmarkStart w:id="7639" w:name="_Toc67055186"/>
      <w:bookmarkStart w:id="7640" w:name="_Toc74763387"/>
      <w:bookmarkStart w:id="7641" w:name="_Toc76505683"/>
      <w:bookmarkStart w:id="7642" w:name="_Toc83110144"/>
      <w:bookmarkStart w:id="7643" w:name="_Toc89875869"/>
      <w:bookmarkStart w:id="7644" w:name="_Toc98707581"/>
      <w:bookmarkStart w:id="7645" w:name="_Toc105698219"/>
      <w:bookmarkStart w:id="7646" w:name="_Toc123141878"/>
      <w:bookmarkStart w:id="7647" w:name="_Toc124165963"/>
      <w:bookmarkStart w:id="7648" w:name="_Toc130919521"/>
      <w:bookmarkStart w:id="7649" w:name="_Toc137306235"/>
      <w:bookmarkStart w:id="7650" w:name="_Toc138890437"/>
      <w:bookmarkStart w:id="7651" w:name="_Toc145094280"/>
      <w:r w:rsidRPr="007D061B">
        <w:t>7.4</w:t>
      </w:r>
      <w:r w:rsidRPr="007D061B">
        <w:tab/>
        <w:t>Adjacent channel selectivity and narrowband blocking</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8687FB0" w14:textId="77777777" w:rsidR="005432EB" w:rsidRPr="007D061B" w:rsidRDefault="005432EB" w:rsidP="005432EB">
      <w:pPr>
        <w:pStyle w:val="Heading3"/>
      </w:pPr>
      <w:bookmarkStart w:id="7652" w:name="_Toc21095389"/>
      <w:bookmarkStart w:id="7653" w:name="_Toc29766922"/>
      <w:bookmarkStart w:id="7654" w:name="_Toc36041069"/>
      <w:bookmarkStart w:id="7655" w:name="_Toc37228479"/>
      <w:bookmarkStart w:id="7656" w:name="_Toc37228983"/>
      <w:bookmarkStart w:id="7657" w:name="_Toc37229487"/>
      <w:bookmarkStart w:id="7658" w:name="_Toc45907044"/>
      <w:bookmarkStart w:id="7659" w:name="_Toc61116531"/>
      <w:bookmarkStart w:id="7660" w:name="_Toc67055187"/>
      <w:bookmarkStart w:id="7661" w:name="_Toc74763388"/>
      <w:bookmarkStart w:id="7662" w:name="_Toc76505684"/>
      <w:bookmarkStart w:id="7663" w:name="_Toc83110145"/>
      <w:bookmarkStart w:id="7664" w:name="_Toc89875870"/>
      <w:bookmarkStart w:id="7665" w:name="_Toc98707582"/>
      <w:bookmarkStart w:id="7666" w:name="_Toc105698220"/>
      <w:bookmarkStart w:id="7667" w:name="_Toc123141879"/>
      <w:bookmarkStart w:id="7668" w:name="_Toc124165964"/>
      <w:bookmarkStart w:id="7669" w:name="_Toc130919522"/>
      <w:bookmarkStart w:id="7670" w:name="_Toc137306236"/>
      <w:bookmarkStart w:id="7671" w:name="_Toc138890438"/>
      <w:bookmarkStart w:id="7672" w:name="_Toc145094281"/>
      <w:r w:rsidRPr="007D061B">
        <w:t>7.4.1</w:t>
      </w:r>
      <w:r w:rsidRPr="007D061B">
        <w:tab/>
        <w:t>Definition and applicability</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73" w:name="_Toc21095390"/>
      <w:bookmarkStart w:id="7674" w:name="_Toc29766923"/>
      <w:bookmarkStart w:id="7675" w:name="_Toc36041070"/>
      <w:bookmarkStart w:id="7676" w:name="_Toc37228480"/>
      <w:bookmarkStart w:id="7677" w:name="_Toc37228984"/>
      <w:bookmarkStart w:id="7678" w:name="_Toc37229488"/>
      <w:bookmarkStart w:id="7679" w:name="_Toc45907045"/>
      <w:bookmarkStart w:id="7680" w:name="_Toc61116532"/>
      <w:bookmarkStart w:id="7681" w:name="_Toc67055188"/>
      <w:bookmarkStart w:id="7682" w:name="_Toc74763389"/>
      <w:bookmarkStart w:id="7683" w:name="_Toc76505685"/>
      <w:bookmarkStart w:id="7684" w:name="_Toc83110146"/>
      <w:bookmarkStart w:id="7685" w:name="_Toc89875871"/>
      <w:bookmarkStart w:id="7686" w:name="_Toc98707583"/>
      <w:bookmarkStart w:id="7687" w:name="_Toc105698221"/>
      <w:bookmarkStart w:id="7688" w:name="_Toc123141880"/>
      <w:bookmarkStart w:id="7689" w:name="_Toc124165965"/>
      <w:bookmarkStart w:id="7690" w:name="_Toc130919523"/>
      <w:bookmarkStart w:id="7691" w:name="_Toc137306237"/>
      <w:bookmarkStart w:id="7692" w:name="_Toc138890439"/>
      <w:bookmarkStart w:id="7693" w:name="_Toc145094282"/>
      <w:r w:rsidRPr="007D061B">
        <w:t>7.4.2</w:t>
      </w:r>
      <w:r w:rsidRPr="007D061B">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694" w:name="_Toc21095391"/>
      <w:bookmarkStart w:id="7695" w:name="_Toc29766924"/>
      <w:bookmarkStart w:id="7696" w:name="_Toc36041071"/>
      <w:bookmarkStart w:id="7697" w:name="_Toc37228481"/>
      <w:bookmarkStart w:id="7698" w:name="_Toc37228985"/>
      <w:bookmarkStart w:id="7699" w:name="_Toc37229489"/>
      <w:bookmarkStart w:id="7700" w:name="_Toc45907046"/>
      <w:bookmarkStart w:id="7701" w:name="_Toc61116533"/>
      <w:bookmarkStart w:id="7702" w:name="_Toc67055189"/>
      <w:bookmarkStart w:id="7703" w:name="_Toc74763390"/>
      <w:bookmarkStart w:id="7704" w:name="_Toc76505686"/>
      <w:bookmarkStart w:id="7705" w:name="_Toc83110147"/>
      <w:bookmarkStart w:id="7706" w:name="_Toc89875872"/>
      <w:bookmarkStart w:id="7707" w:name="_Toc98707584"/>
      <w:bookmarkStart w:id="7708" w:name="_Toc105698222"/>
      <w:bookmarkStart w:id="7709" w:name="_Toc123141881"/>
      <w:bookmarkStart w:id="7710" w:name="_Toc124165966"/>
      <w:bookmarkStart w:id="7711" w:name="_Toc130919524"/>
      <w:bookmarkStart w:id="7712" w:name="_Toc137306238"/>
      <w:bookmarkStart w:id="7713" w:name="_Toc138890440"/>
      <w:bookmarkStart w:id="7714" w:name="_Toc145094283"/>
      <w:r w:rsidRPr="007D061B">
        <w:t>7.4.4</w:t>
      </w:r>
      <w:r w:rsidRPr="007D061B">
        <w:tab/>
        <w:t>Method of test</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06335A41" w14:textId="77777777" w:rsidR="005432EB" w:rsidRPr="007D061B" w:rsidRDefault="005432EB" w:rsidP="005432EB">
      <w:pPr>
        <w:pStyle w:val="Heading4"/>
      </w:pPr>
      <w:bookmarkStart w:id="7715" w:name="_Toc21095392"/>
      <w:bookmarkStart w:id="7716" w:name="_Toc29766925"/>
      <w:bookmarkStart w:id="7717" w:name="_Toc36041072"/>
      <w:bookmarkStart w:id="7718" w:name="_Toc37228482"/>
      <w:bookmarkStart w:id="7719" w:name="_Toc37228986"/>
      <w:bookmarkStart w:id="7720" w:name="_Toc37229490"/>
      <w:bookmarkStart w:id="7721" w:name="_Toc45907047"/>
      <w:bookmarkStart w:id="7722" w:name="_Toc61116534"/>
      <w:bookmarkStart w:id="7723" w:name="_Toc67055190"/>
      <w:bookmarkStart w:id="7724" w:name="_Toc74763391"/>
      <w:bookmarkStart w:id="7725" w:name="_Toc76505687"/>
      <w:bookmarkStart w:id="7726" w:name="_Toc83110148"/>
      <w:bookmarkStart w:id="7727" w:name="_Toc89875873"/>
      <w:bookmarkStart w:id="7728" w:name="_Toc98707585"/>
      <w:bookmarkStart w:id="7729" w:name="_Toc105698223"/>
      <w:bookmarkStart w:id="7730" w:name="_Toc123141882"/>
      <w:bookmarkStart w:id="7731" w:name="_Toc124165967"/>
      <w:bookmarkStart w:id="7732" w:name="_Toc130919525"/>
      <w:bookmarkStart w:id="7733" w:name="_Toc137306239"/>
      <w:bookmarkStart w:id="7734" w:name="_Toc138890441"/>
      <w:bookmarkStart w:id="7735" w:name="_Toc145094284"/>
      <w:r w:rsidRPr="007D061B">
        <w:t>7.4.4.1</w:t>
      </w:r>
      <w:r w:rsidRPr="007D061B">
        <w:tab/>
        <w:t>Initial conditions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36" w:name="_Toc21095393"/>
      <w:bookmarkStart w:id="7737" w:name="_Toc29766926"/>
      <w:bookmarkStart w:id="7738" w:name="_Toc36041073"/>
      <w:bookmarkStart w:id="7739" w:name="_Toc37228483"/>
      <w:bookmarkStart w:id="7740" w:name="_Toc37228987"/>
      <w:bookmarkStart w:id="7741" w:name="_Toc37229491"/>
      <w:bookmarkStart w:id="7742" w:name="_Toc45907048"/>
      <w:bookmarkStart w:id="7743" w:name="_Toc61116535"/>
      <w:bookmarkStart w:id="7744" w:name="_Toc67055191"/>
      <w:bookmarkStart w:id="7745" w:name="_Toc74763392"/>
      <w:bookmarkStart w:id="7746" w:name="_Toc76505688"/>
      <w:bookmarkStart w:id="7747" w:name="_Toc83110149"/>
      <w:bookmarkStart w:id="7748" w:name="_Toc89875874"/>
      <w:bookmarkStart w:id="7749" w:name="_Toc98707586"/>
      <w:bookmarkStart w:id="7750" w:name="_Toc105698224"/>
      <w:bookmarkStart w:id="7751" w:name="_Toc123141883"/>
      <w:bookmarkStart w:id="7752" w:name="_Toc124165968"/>
      <w:bookmarkStart w:id="7753" w:name="_Toc130919526"/>
      <w:bookmarkStart w:id="7754" w:name="_Toc137306240"/>
      <w:bookmarkStart w:id="7755" w:name="_Toc138890442"/>
      <w:bookmarkStart w:id="7756" w:name="_Toc145094285"/>
      <w:r w:rsidRPr="007D061B">
        <w:t>7.4.4.2</w:t>
      </w:r>
      <w:r w:rsidRPr="007D061B">
        <w:tab/>
      </w:r>
      <w:r w:rsidRPr="007D061B">
        <w:rPr>
          <w:rFonts w:cs="v4.2.0"/>
        </w:rPr>
        <w:t>Procedure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1A095E4" w14:textId="77777777" w:rsidR="005432EB" w:rsidRPr="007D061B" w:rsidRDefault="005432EB" w:rsidP="005432EB">
      <w:pPr>
        <w:pStyle w:val="Heading5"/>
      </w:pPr>
      <w:bookmarkStart w:id="7757" w:name="_Toc21095394"/>
      <w:bookmarkStart w:id="7758" w:name="_Toc29766927"/>
      <w:bookmarkStart w:id="7759" w:name="_Toc36041074"/>
      <w:bookmarkStart w:id="7760" w:name="_Toc37228484"/>
      <w:bookmarkStart w:id="7761" w:name="_Toc37228988"/>
      <w:bookmarkStart w:id="7762" w:name="_Toc37229492"/>
      <w:bookmarkStart w:id="7763" w:name="_Toc45907049"/>
      <w:bookmarkStart w:id="7764" w:name="_Toc61116536"/>
      <w:bookmarkStart w:id="7765" w:name="_Toc67055192"/>
      <w:bookmarkStart w:id="7766" w:name="_Toc74763393"/>
      <w:bookmarkStart w:id="7767" w:name="_Toc76505689"/>
      <w:bookmarkStart w:id="7768" w:name="_Toc83110150"/>
      <w:bookmarkStart w:id="7769" w:name="_Toc89875875"/>
      <w:bookmarkStart w:id="7770" w:name="_Toc98707587"/>
      <w:bookmarkStart w:id="7771" w:name="_Toc105698225"/>
      <w:bookmarkStart w:id="7772" w:name="_Toc123141884"/>
      <w:bookmarkStart w:id="7773" w:name="_Toc124165969"/>
      <w:bookmarkStart w:id="7774" w:name="_Toc130919527"/>
      <w:bookmarkStart w:id="7775" w:name="_Toc137306241"/>
      <w:bookmarkStart w:id="7776" w:name="_Toc138890443"/>
      <w:bookmarkStart w:id="7777" w:name="_Toc145094286"/>
      <w:r w:rsidRPr="007D061B">
        <w:t>7.4.4.2.1</w:t>
      </w:r>
      <w:r w:rsidRPr="007D061B">
        <w:tab/>
        <w:t>General procedure</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78" w:name="_Toc21095395"/>
      <w:bookmarkStart w:id="7779" w:name="_Toc29766928"/>
      <w:bookmarkStart w:id="7780" w:name="_Toc36041075"/>
      <w:bookmarkStart w:id="7781" w:name="_Toc37228485"/>
      <w:bookmarkStart w:id="7782" w:name="_Toc37228989"/>
      <w:bookmarkStart w:id="7783" w:name="_Toc37229493"/>
      <w:bookmarkStart w:id="7784" w:name="_Toc45907050"/>
      <w:bookmarkStart w:id="7785" w:name="_Toc61116537"/>
      <w:bookmarkStart w:id="7786" w:name="_Toc67055193"/>
      <w:bookmarkStart w:id="7787" w:name="_Toc74763394"/>
      <w:bookmarkStart w:id="7788" w:name="_Toc76505690"/>
      <w:bookmarkStart w:id="7789" w:name="_Toc83110151"/>
      <w:bookmarkStart w:id="7790" w:name="_Toc89875876"/>
      <w:bookmarkStart w:id="7791" w:name="_Toc98707588"/>
      <w:bookmarkStart w:id="7792" w:name="_Toc105698226"/>
      <w:bookmarkStart w:id="7793" w:name="_Toc123141885"/>
      <w:bookmarkStart w:id="7794" w:name="_Toc124165970"/>
      <w:bookmarkStart w:id="7795" w:name="_Toc130919528"/>
      <w:bookmarkStart w:id="7796" w:name="_Toc137306242"/>
      <w:bookmarkStart w:id="7797" w:name="_Toc138890444"/>
      <w:bookmarkStart w:id="7798" w:name="_Toc145094287"/>
      <w:r w:rsidRPr="007D061B">
        <w:t>7.4.4.2.2</w:t>
      </w:r>
      <w:r w:rsidRPr="007D061B">
        <w:tab/>
        <w:t>MSR operation</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99" w:name="_Toc21095396"/>
      <w:bookmarkStart w:id="7800" w:name="_Toc29766929"/>
      <w:bookmarkStart w:id="7801" w:name="_Toc36041076"/>
      <w:bookmarkStart w:id="7802" w:name="_Toc37228486"/>
      <w:bookmarkStart w:id="7803" w:name="_Toc37228990"/>
      <w:bookmarkStart w:id="7804" w:name="_Toc37229494"/>
      <w:bookmarkStart w:id="7805" w:name="_Toc45907051"/>
      <w:bookmarkStart w:id="7806" w:name="_Toc61116538"/>
      <w:bookmarkStart w:id="7807" w:name="_Toc67055194"/>
      <w:bookmarkStart w:id="7808" w:name="_Toc74763395"/>
      <w:bookmarkStart w:id="7809" w:name="_Toc76505691"/>
      <w:bookmarkStart w:id="7810" w:name="_Toc83110152"/>
      <w:bookmarkStart w:id="7811" w:name="_Toc89875877"/>
      <w:bookmarkStart w:id="7812" w:name="_Toc98707589"/>
      <w:bookmarkStart w:id="7813" w:name="_Toc105698227"/>
      <w:bookmarkStart w:id="7814" w:name="_Toc123141886"/>
      <w:bookmarkStart w:id="7815" w:name="_Toc124165971"/>
      <w:bookmarkStart w:id="7816" w:name="_Toc130919529"/>
      <w:bookmarkStart w:id="7817" w:name="_Toc137306243"/>
      <w:bookmarkStart w:id="7818" w:name="_Toc138890445"/>
      <w:bookmarkStart w:id="7819" w:name="_Toc145094288"/>
      <w:r w:rsidRPr="007D061B">
        <w:t>7.4.4.2.3</w:t>
      </w:r>
      <w:r w:rsidRPr="007D061B">
        <w:tab/>
        <w:t>Single RAT UTRA FDD operation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20" w:name="_Toc21095397"/>
      <w:bookmarkStart w:id="7821" w:name="_Toc29766930"/>
      <w:bookmarkStart w:id="7822" w:name="_Toc36041077"/>
      <w:bookmarkStart w:id="7823" w:name="_Toc37228487"/>
      <w:bookmarkStart w:id="7824" w:name="_Toc37228991"/>
      <w:bookmarkStart w:id="7825" w:name="_Toc37229495"/>
      <w:bookmarkStart w:id="7826" w:name="_Toc45907052"/>
      <w:bookmarkStart w:id="7827" w:name="_Toc61116539"/>
      <w:bookmarkStart w:id="7828" w:name="_Toc67055195"/>
      <w:bookmarkStart w:id="7829" w:name="_Toc74763396"/>
      <w:bookmarkStart w:id="7830" w:name="_Toc76505692"/>
      <w:bookmarkStart w:id="7831" w:name="_Toc83110153"/>
      <w:bookmarkStart w:id="7832" w:name="_Toc89875878"/>
      <w:bookmarkStart w:id="7833" w:name="_Toc98707590"/>
      <w:bookmarkStart w:id="7834" w:name="_Toc105698228"/>
      <w:bookmarkStart w:id="7835" w:name="_Toc123141887"/>
      <w:bookmarkStart w:id="7836" w:name="_Toc124165972"/>
      <w:bookmarkStart w:id="7837" w:name="_Toc130919530"/>
      <w:bookmarkStart w:id="7838" w:name="_Toc137306244"/>
      <w:bookmarkStart w:id="7839" w:name="_Toc138890446"/>
      <w:bookmarkStart w:id="7840" w:name="_Toc145094289"/>
      <w:r w:rsidRPr="007D061B">
        <w:t>7.4.4.2.4</w:t>
      </w:r>
      <w:r w:rsidRPr="007D061B">
        <w:tab/>
        <w:t>Single RAT UTRA TDD 1,28Mcps option operation</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41" w:name="_Toc21095398"/>
      <w:bookmarkStart w:id="7842" w:name="_Toc29766931"/>
      <w:bookmarkStart w:id="7843" w:name="_Toc36041078"/>
      <w:bookmarkStart w:id="7844" w:name="_Toc37228488"/>
      <w:bookmarkStart w:id="7845" w:name="_Toc37228992"/>
      <w:bookmarkStart w:id="7846" w:name="_Toc37229496"/>
      <w:bookmarkStart w:id="7847" w:name="_Toc45907053"/>
      <w:bookmarkStart w:id="7848" w:name="_Toc61116540"/>
      <w:bookmarkStart w:id="7849" w:name="_Toc67055196"/>
      <w:bookmarkStart w:id="7850" w:name="_Toc74763397"/>
      <w:bookmarkStart w:id="7851" w:name="_Toc76505693"/>
      <w:bookmarkStart w:id="7852" w:name="_Toc83110154"/>
      <w:bookmarkStart w:id="7853" w:name="_Toc89875879"/>
      <w:bookmarkStart w:id="7854" w:name="_Toc98707591"/>
      <w:bookmarkStart w:id="7855" w:name="_Toc105698229"/>
      <w:bookmarkStart w:id="7856" w:name="_Toc123141888"/>
      <w:bookmarkStart w:id="7857" w:name="_Toc124165973"/>
      <w:bookmarkStart w:id="7858" w:name="_Toc130919531"/>
      <w:bookmarkStart w:id="7859" w:name="_Toc137306245"/>
      <w:bookmarkStart w:id="7860" w:name="_Toc138890447"/>
      <w:bookmarkStart w:id="7861" w:name="_Toc145094290"/>
      <w:r w:rsidRPr="007D061B">
        <w:t>7.4.4.2.5</w:t>
      </w:r>
      <w:r w:rsidRPr="007D061B">
        <w:tab/>
        <w:t>Single RAT E-UTRA operation</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62" w:name="_Toc21095399"/>
      <w:bookmarkStart w:id="7863" w:name="_Toc29766932"/>
      <w:bookmarkStart w:id="7864" w:name="_Toc36041079"/>
      <w:bookmarkStart w:id="7865" w:name="_Toc37228489"/>
      <w:bookmarkStart w:id="7866" w:name="_Toc37228993"/>
      <w:bookmarkStart w:id="7867" w:name="_Toc37229497"/>
      <w:bookmarkStart w:id="7868" w:name="_Toc45907054"/>
      <w:bookmarkStart w:id="7869" w:name="_Toc61116541"/>
      <w:bookmarkStart w:id="7870" w:name="_Toc67055197"/>
      <w:bookmarkStart w:id="7871" w:name="_Toc74763398"/>
      <w:bookmarkStart w:id="7872" w:name="_Toc76505694"/>
      <w:bookmarkStart w:id="7873" w:name="_Toc83110155"/>
      <w:bookmarkStart w:id="7874" w:name="_Toc89875880"/>
      <w:bookmarkStart w:id="7875" w:name="_Toc98707592"/>
      <w:bookmarkStart w:id="7876" w:name="_Toc105698230"/>
      <w:bookmarkStart w:id="7877" w:name="_Toc123141889"/>
      <w:bookmarkStart w:id="7878" w:name="_Toc124165974"/>
      <w:bookmarkStart w:id="7879" w:name="_Toc130919532"/>
      <w:bookmarkStart w:id="7880" w:name="_Toc137306246"/>
      <w:bookmarkStart w:id="7881" w:name="_Toc138890448"/>
      <w:bookmarkStart w:id="7882" w:name="_Toc145094291"/>
      <w:r w:rsidRPr="007D061B">
        <w:t>7.4.5</w:t>
      </w:r>
      <w:r w:rsidRPr="007D061B">
        <w:tab/>
        <w:t>Test requirements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17D19705" w14:textId="77777777" w:rsidR="005432EB" w:rsidRPr="007D061B" w:rsidRDefault="005432EB" w:rsidP="005432EB">
      <w:pPr>
        <w:pStyle w:val="Heading4"/>
      </w:pPr>
      <w:bookmarkStart w:id="7883" w:name="_Toc21095400"/>
      <w:bookmarkStart w:id="7884" w:name="_Toc29766933"/>
      <w:bookmarkStart w:id="7885" w:name="_Toc36041080"/>
      <w:bookmarkStart w:id="7886" w:name="_Toc37228490"/>
      <w:bookmarkStart w:id="7887" w:name="_Toc37228994"/>
      <w:bookmarkStart w:id="7888" w:name="_Toc37229498"/>
      <w:bookmarkStart w:id="7889" w:name="_Toc45907055"/>
      <w:bookmarkStart w:id="7890" w:name="_Toc61116542"/>
      <w:bookmarkStart w:id="7891" w:name="_Toc67055198"/>
      <w:bookmarkStart w:id="7892" w:name="_Toc74763399"/>
      <w:bookmarkStart w:id="7893" w:name="_Toc76505695"/>
      <w:bookmarkStart w:id="7894" w:name="_Toc83110156"/>
      <w:bookmarkStart w:id="7895" w:name="_Toc89875881"/>
      <w:bookmarkStart w:id="7896" w:name="_Toc98707593"/>
      <w:bookmarkStart w:id="7897" w:name="_Toc105698231"/>
      <w:bookmarkStart w:id="7898" w:name="_Toc123141890"/>
      <w:bookmarkStart w:id="7899" w:name="_Toc124165975"/>
      <w:bookmarkStart w:id="7900" w:name="_Toc130919533"/>
      <w:bookmarkStart w:id="7901" w:name="_Toc137306247"/>
      <w:bookmarkStart w:id="7902" w:name="_Toc138890449"/>
      <w:bookmarkStart w:id="7903" w:name="_Toc145094292"/>
      <w:r w:rsidRPr="007D061B">
        <w:t>7.4.5.1</w:t>
      </w:r>
      <w:r w:rsidRPr="007D061B">
        <w:tab/>
        <w:t>MSR operation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E9B6691" w14:textId="77777777" w:rsidR="005432EB" w:rsidRPr="007D061B" w:rsidRDefault="005432EB" w:rsidP="005432EB">
      <w:pPr>
        <w:pStyle w:val="Heading5"/>
      </w:pPr>
      <w:bookmarkStart w:id="7904" w:name="_Toc21095401"/>
      <w:bookmarkStart w:id="7905" w:name="_Toc29766934"/>
      <w:bookmarkStart w:id="7906" w:name="_Toc36041081"/>
      <w:bookmarkStart w:id="7907" w:name="_Toc37228491"/>
      <w:bookmarkStart w:id="7908" w:name="_Toc37228995"/>
      <w:bookmarkStart w:id="7909" w:name="_Toc37229499"/>
      <w:bookmarkStart w:id="7910" w:name="_Toc45907056"/>
      <w:bookmarkStart w:id="7911" w:name="_Toc61116543"/>
      <w:bookmarkStart w:id="7912" w:name="_Toc67055199"/>
      <w:bookmarkStart w:id="7913" w:name="_Toc74763400"/>
      <w:bookmarkStart w:id="7914" w:name="_Toc76505696"/>
      <w:bookmarkStart w:id="7915" w:name="_Toc83110157"/>
      <w:bookmarkStart w:id="7916" w:name="_Toc89875882"/>
      <w:bookmarkStart w:id="7917" w:name="_Toc98707594"/>
      <w:bookmarkStart w:id="7918" w:name="_Toc105698232"/>
      <w:bookmarkStart w:id="7919" w:name="_Toc123141891"/>
      <w:bookmarkStart w:id="7920" w:name="_Toc124165976"/>
      <w:bookmarkStart w:id="7921" w:name="_Toc130919534"/>
      <w:bookmarkStart w:id="7922" w:name="_Toc137306248"/>
      <w:bookmarkStart w:id="7923" w:name="_Toc138890450"/>
      <w:bookmarkStart w:id="7924" w:name="_Toc145094293"/>
      <w:r w:rsidRPr="007D061B">
        <w:t>7.4.5.1.1</w:t>
      </w:r>
      <w:r w:rsidRPr="007D061B">
        <w:tab/>
        <w:t>General blocking test requirement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25"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25"/>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26" w:name="_Toc21095402"/>
      <w:bookmarkStart w:id="7927" w:name="_Toc29766935"/>
      <w:bookmarkStart w:id="7928" w:name="_Toc36041082"/>
      <w:bookmarkStart w:id="7929" w:name="_Toc37228492"/>
      <w:bookmarkStart w:id="7930" w:name="_Toc37228996"/>
      <w:bookmarkStart w:id="7931" w:name="_Toc37229500"/>
      <w:bookmarkStart w:id="7932" w:name="_Toc45907057"/>
      <w:bookmarkStart w:id="7933" w:name="_Toc61116544"/>
      <w:bookmarkStart w:id="7934" w:name="_Toc67055200"/>
      <w:bookmarkStart w:id="7935" w:name="_Toc74763401"/>
      <w:bookmarkStart w:id="7936" w:name="_Toc76505697"/>
      <w:bookmarkStart w:id="7937" w:name="_Toc83110158"/>
      <w:bookmarkStart w:id="7938" w:name="_Toc89875883"/>
      <w:bookmarkStart w:id="7939" w:name="_Toc98707595"/>
      <w:bookmarkStart w:id="7940" w:name="_Toc105698233"/>
      <w:bookmarkStart w:id="7941" w:name="_Toc123141892"/>
      <w:bookmarkStart w:id="7942" w:name="_Toc124165977"/>
      <w:bookmarkStart w:id="7943" w:name="_Toc130919535"/>
      <w:bookmarkStart w:id="7944" w:name="_Toc137306249"/>
      <w:bookmarkStart w:id="7945" w:name="_Toc138890451"/>
      <w:bookmarkStart w:id="7946" w:name="_Toc145094294"/>
      <w:r w:rsidRPr="007D061B">
        <w:t>7.4.5.1.2</w:t>
      </w:r>
      <w:r w:rsidRPr="007D061B">
        <w:tab/>
        <w:t>General narrowband blocking test requirement</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47"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47"/>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48" w:name="_Toc21095403"/>
      <w:bookmarkStart w:id="7949" w:name="_Toc29766936"/>
      <w:bookmarkStart w:id="7950" w:name="_Toc36041083"/>
      <w:bookmarkStart w:id="7951" w:name="_Toc37228493"/>
      <w:bookmarkStart w:id="7952" w:name="_Toc37228997"/>
      <w:bookmarkStart w:id="7953" w:name="_Toc37229501"/>
      <w:bookmarkStart w:id="7954" w:name="_Toc45907058"/>
      <w:bookmarkStart w:id="7955" w:name="_Toc61116545"/>
      <w:bookmarkStart w:id="7956" w:name="_Toc67055201"/>
      <w:bookmarkStart w:id="7957" w:name="_Toc74763402"/>
      <w:bookmarkStart w:id="7958" w:name="_Toc76505698"/>
      <w:bookmarkStart w:id="7959" w:name="_Toc83110159"/>
      <w:bookmarkStart w:id="7960" w:name="_Toc89875884"/>
      <w:bookmarkStart w:id="7961" w:name="_Toc98707596"/>
      <w:bookmarkStart w:id="7962" w:name="_Toc105698234"/>
      <w:bookmarkStart w:id="7963" w:name="_Toc123141893"/>
      <w:bookmarkStart w:id="7964" w:name="_Toc124165978"/>
      <w:bookmarkStart w:id="7965" w:name="_Toc130919536"/>
      <w:bookmarkStart w:id="7966" w:name="_Toc137306250"/>
      <w:bookmarkStart w:id="7967" w:name="_Toc138890452"/>
      <w:bookmarkStart w:id="7968" w:name="_Toc145094295"/>
      <w:r w:rsidRPr="007D061B">
        <w:t>7.4.5.1.3</w:t>
      </w:r>
      <w:r w:rsidRPr="007D061B">
        <w:tab/>
        <w:t>Additional BC3 blocking test requirement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69" w:name="_Toc21095404"/>
      <w:bookmarkStart w:id="7970" w:name="_Toc29766937"/>
      <w:bookmarkStart w:id="7971" w:name="_Toc36041084"/>
      <w:bookmarkStart w:id="7972" w:name="_Toc37228494"/>
      <w:bookmarkStart w:id="7973" w:name="_Toc37228998"/>
      <w:bookmarkStart w:id="7974" w:name="_Toc37229502"/>
      <w:bookmarkStart w:id="7975" w:name="_Toc45907059"/>
      <w:bookmarkStart w:id="7976" w:name="_Toc61116546"/>
      <w:bookmarkStart w:id="7977" w:name="_Toc67055202"/>
      <w:bookmarkStart w:id="7978" w:name="_Toc74763403"/>
      <w:bookmarkStart w:id="7979" w:name="_Toc76505699"/>
      <w:bookmarkStart w:id="7980" w:name="_Toc83110160"/>
      <w:bookmarkStart w:id="7981" w:name="_Toc89875885"/>
      <w:bookmarkStart w:id="7982" w:name="_Toc98707597"/>
      <w:bookmarkStart w:id="7983" w:name="_Toc105698235"/>
      <w:bookmarkStart w:id="7984" w:name="_Toc123141894"/>
      <w:bookmarkStart w:id="7985" w:name="_Toc124165979"/>
      <w:bookmarkStart w:id="7986" w:name="_Toc130919537"/>
      <w:bookmarkStart w:id="7987" w:name="_Toc137306251"/>
      <w:bookmarkStart w:id="7988" w:name="_Toc138890453"/>
      <w:bookmarkStart w:id="7989" w:name="_Toc145094296"/>
      <w:r w:rsidRPr="007D061B">
        <w:t>7.4.5.2</w:t>
      </w:r>
      <w:r w:rsidRPr="007D061B">
        <w:tab/>
        <w:t>Single RAT UTRA FDD operation</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90" w:name="_Toc21095405"/>
      <w:bookmarkStart w:id="7991" w:name="_Toc29766938"/>
      <w:bookmarkStart w:id="7992" w:name="_Toc36041085"/>
      <w:bookmarkStart w:id="7993" w:name="_Toc37228495"/>
      <w:bookmarkStart w:id="7994" w:name="_Toc37228999"/>
      <w:bookmarkStart w:id="7995" w:name="_Toc37229503"/>
      <w:bookmarkStart w:id="7996" w:name="_Toc45907060"/>
      <w:bookmarkStart w:id="7997" w:name="_Toc61116547"/>
      <w:bookmarkStart w:id="7998" w:name="_Toc67055203"/>
      <w:bookmarkStart w:id="7999" w:name="_Toc74763404"/>
      <w:bookmarkStart w:id="8000" w:name="_Toc76505700"/>
      <w:bookmarkStart w:id="8001" w:name="_Toc83110161"/>
      <w:bookmarkStart w:id="8002" w:name="_Toc89875886"/>
      <w:bookmarkStart w:id="8003" w:name="_Toc98707598"/>
      <w:bookmarkStart w:id="8004" w:name="_Toc105698236"/>
      <w:bookmarkStart w:id="8005" w:name="_Toc123141895"/>
      <w:bookmarkStart w:id="8006" w:name="_Toc124165980"/>
      <w:bookmarkStart w:id="8007" w:name="_Toc130919538"/>
      <w:bookmarkStart w:id="8008" w:name="_Toc137306252"/>
      <w:bookmarkStart w:id="8009" w:name="_Toc138890454"/>
      <w:bookmarkStart w:id="8010" w:name="_Toc145094297"/>
      <w:r w:rsidRPr="007D061B">
        <w:t>7.4.5.3</w:t>
      </w:r>
      <w:r w:rsidRPr="007D061B">
        <w:tab/>
        <w:t>Single RAT UTRA TDD 1,28 Mcps option operation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11" w:name="_Toc21095406"/>
      <w:bookmarkStart w:id="8012" w:name="_Toc29766939"/>
      <w:bookmarkStart w:id="8013" w:name="_Toc36041086"/>
      <w:bookmarkStart w:id="8014" w:name="_Toc37228496"/>
      <w:bookmarkStart w:id="8015" w:name="_Toc37229000"/>
      <w:bookmarkStart w:id="8016" w:name="_Toc37229504"/>
      <w:bookmarkStart w:id="8017" w:name="_Toc45907061"/>
      <w:bookmarkStart w:id="8018" w:name="_Toc61116548"/>
      <w:bookmarkStart w:id="8019" w:name="_Toc67055204"/>
      <w:bookmarkStart w:id="8020" w:name="_Toc74763405"/>
      <w:bookmarkStart w:id="8021" w:name="_Toc76505701"/>
      <w:bookmarkStart w:id="8022" w:name="_Toc83110162"/>
      <w:bookmarkStart w:id="8023" w:name="_Toc89875887"/>
      <w:bookmarkStart w:id="8024" w:name="_Toc98707599"/>
      <w:bookmarkStart w:id="8025" w:name="_Toc105698237"/>
      <w:bookmarkStart w:id="8026" w:name="_Toc123141896"/>
      <w:bookmarkStart w:id="8027" w:name="_Toc124165981"/>
      <w:bookmarkStart w:id="8028" w:name="_Toc130919539"/>
      <w:bookmarkStart w:id="8029" w:name="_Toc137306253"/>
      <w:bookmarkStart w:id="8030" w:name="_Toc138890455"/>
      <w:bookmarkStart w:id="8031" w:name="_Toc145094298"/>
      <w:r w:rsidRPr="007D061B">
        <w:t>7.4.5.4</w:t>
      </w:r>
      <w:r w:rsidRPr="007D061B">
        <w:tab/>
        <w:t>Single RAT E-UTRA operation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32" w:name="_Toc21095407"/>
      <w:bookmarkStart w:id="8033" w:name="_Toc29766940"/>
      <w:bookmarkStart w:id="8034" w:name="_Toc36041087"/>
      <w:bookmarkStart w:id="8035" w:name="_Toc37228497"/>
      <w:bookmarkStart w:id="8036" w:name="_Toc37229001"/>
      <w:bookmarkStart w:id="8037" w:name="_Toc37229505"/>
      <w:bookmarkStart w:id="8038" w:name="_Toc45907062"/>
      <w:bookmarkStart w:id="8039" w:name="_Toc61116549"/>
      <w:bookmarkStart w:id="8040" w:name="_Toc67055205"/>
      <w:bookmarkStart w:id="8041" w:name="_Toc74763406"/>
      <w:bookmarkStart w:id="8042" w:name="_Toc76505702"/>
      <w:bookmarkStart w:id="8043" w:name="_Toc83110163"/>
      <w:bookmarkStart w:id="8044" w:name="_Toc89875888"/>
      <w:bookmarkStart w:id="8045" w:name="_Toc98707600"/>
      <w:bookmarkStart w:id="8046" w:name="_Toc105698238"/>
      <w:bookmarkStart w:id="8047" w:name="_Toc123141897"/>
      <w:bookmarkStart w:id="8048" w:name="_Toc124165982"/>
      <w:bookmarkStart w:id="8049" w:name="_Toc130919540"/>
      <w:bookmarkStart w:id="8050" w:name="_Toc137306254"/>
      <w:bookmarkStart w:id="8051" w:name="_Toc138890456"/>
      <w:bookmarkStart w:id="8052" w:name="_Toc145094299"/>
      <w:r w:rsidRPr="007D061B">
        <w:t>7.5</w:t>
      </w:r>
      <w:r w:rsidRPr="007D061B">
        <w:tab/>
        <w:t>Blocking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480F83EE" w14:textId="77777777" w:rsidR="005432EB" w:rsidRPr="007D061B" w:rsidRDefault="005432EB" w:rsidP="005432EB">
      <w:pPr>
        <w:pStyle w:val="Heading3"/>
      </w:pPr>
      <w:bookmarkStart w:id="8053" w:name="_Toc21095408"/>
      <w:bookmarkStart w:id="8054" w:name="_Toc29766941"/>
      <w:bookmarkStart w:id="8055" w:name="_Toc36041088"/>
      <w:bookmarkStart w:id="8056" w:name="_Toc37228498"/>
      <w:bookmarkStart w:id="8057" w:name="_Toc37229002"/>
      <w:bookmarkStart w:id="8058" w:name="_Toc37229506"/>
      <w:bookmarkStart w:id="8059" w:name="_Toc45907063"/>
      <w:bookmarkStart w:id="8060" w:name="_Toc61116550"/>
      <w:bookmarkStart w:id="8061" w:name="_Toc67055206"/>
      <w:bookmarkStart w:id="8062" w:name="_Toc74763407"/>
      <w:bookmarkStart w:id="8063" w:name="_Toc76505703"/>
      <w:bookmarkStart w:id="8064" w:name="_Toc83110164"/>
      <w:bookmarkStart w:id="8065" w:name="_Toc89875889"/>
      <w:bookmarkStart w:id="8066" w:name="_Toc98707601"/>
      <w:bookmarkStart w:id="8067" w:name="_Toc105698239"/>
      <w:bookmarkStart w:id="8068" w:name="_Toc123141898"/>
      <w:bookmarkStart w:id="8069" w:name="_Toc124165983"/>
      <w:bookmarkStart w:id="8070" w:name="_Toc130919541"/>
      <w:bookmarkStart w:id="8071" w:name="_Toc137306255"/>
      <w:bookmarkStart w:id="8072" w:name="_Toc138890457"/>
      <w:bookmarkStart w:id="8073" w:name="_Toc145094300"/>
      <w:r w:rsidRPr="007D061B">
        <w:t>7.5.1</w:t>
      </w:r>
      <w:r w:rsidRPr="007D061B">
        <w:tab/>
        <w:t>Definition and applicability</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74" w:name="_Toc21095409"/>
      <w:bookmarkStart w:id="8075" w:name="_Toc29766942"/>
      <w:bookmarkStart w:id="8076" w:name="_Toc36041089"/>
      <w:bookmarkStart w:id="8077" w:name="_Toc37228499"/>
      <w:bookmarkStart w:id="8078" w:name="_Toc37229003"/>
      <w:bookmarkStart w:id="8079" w:name="_Toc37229507"/>
      <w:bookmarkStart w:id="8080" w:name="_Toc45907064"/>
    </w:p>
    <w:p w14:paraId="75D31805" w14:textId="7DD5A126" w:rsidR="005432EB" w:rsidRPr="007D061B" w:rsidRDefault="005432EB" w:rsidP="005432EB">
      <w:pPr>
        <w:pStyle w:val="Heading3"/>
      </w:pPr>
      <w:bookmarkStart w:id="8081" w:name="_Toc61116551"/>
      <w:bookmarkStart w:id="8082" w:name="_Toc67055207"/>
      <w:bookmarkStart w:id="8083" w:name="_Toc74763408"/>
      <w:bookmarkStart w:id="8084" w:name="_Toc76505704"/>
      <w:bookmarkStart w:id="8085" w:name="_Toc83110165"/>
      <w:bookmarkStart w:id="8086" w:name="_Toc89875890"/>
      <w:bookmarkStart w:id="8087" w:name="_Toc98707602"/>
      <w:bookmarkStart w:id="8088" w:name="_Toc105698240"/>
      <w:bookmarkStart w:id="8089" w:name="_Toc123141899"/>
      <w:bookmarkStart w:id="8090" w:name="_Toc124165984"/>
      <w:bookmarkStart w:id="8091" w:name="_Toc130919542"/>
      <w:bookmarkStart w:id="8092" w:name="_Toc137306256"/>
      <w:bookmarkStart w:id="8093" w:name="_Toc138890458"/>
      <w:bookmarkStart w:id="8094" w:name="_Toc145094301"/>
      <w:r w:rsidRPr="007D061B">
        <w:t>7.5.2</w:t>
      </w:r>
      <w:r w:rsidRPr="007D061B">
        <w:tab/>
        <w:t>Minimum requirement</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95" w:name="_Toc21095410"/>
      <w:bookmarkStart w:id="8096" w:name="_Toc29766943"/>
      <w:bookmarkStart w:id="8097" w:name="_Toc36041090"/>
      <w:bookmarkStart w:id="8098" w:name="_Toc37228500"/>
      <w:bookmarkStart w:id="8099" w:name="_Toc37229004"/>
      <w:bookmarkStart w:id="8100" w:name="_Toc37229508"/>
      <w:bookmarkStart w:id="8101" w:name="_Toc45907065"/>
      <w:bookmarkStart w:id="8102" w:name="_Toc61116552"/>
      <w:bookmarkStart w:id="8103" w:name="_Toc67055208"/>
      <w:bookmarkStart w:id="8104" w:name="_Toc74763409"/>
      <w:bookmarkStart w:id="8105" w:name="_Toc76505705"/>
      <w:bookmarkStart w:id="8106" w:name="_Toc83110166"/>
      <w:bookmarkStart w:id="8107" w:name="_Toc89875891"/>
      <w:bookmarkStart w:id="8108" w:name="_Toc98707603"/>
      <w:bookmarkStart w:id="8109" w:name="_Toc105698241"/>
      <w:bookmarkStart w:id="8110" w:name="_Toc123141900"/>
      <w:bookmarkStart w:id="8111" w:name="_Toc124165985"/>
      <w:bookmarkStart w:id="8112" w:name="_Toc130919543"/>
      <w:bookmarkStart w:id="8113" w:name="_Toc137306257"/>
      <w:bookmarkStart w:id="8114" w:name="_Toc138890459"/>
      <w:bookmarkStart w:id="8115" w:name="_Toc145094302"/>
      <w:r w:rsidRPr="007D061B">
        <w:t>7.5.3</w:t>
      </w:r>
      <w:r w:rsidRPr="007D061B">
        <w:tab/>
        <w:t>Test purpose</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16" w:name="_Toc21095411"/>
      <w:bookmarkStart w:id="8117" w:name="_Toc29766944"/>
      <w:bookmarkStart w:id="8118" w:name="_Toc36041091"/>
      <w:bookmarkStart w:id="8119" w:name="_Toc37228501"/>
      <w:bookmarkStart w:id="8120" w:name="_Toc37229005"/>
      <w:bookmarkStart w:id="8121" w:name="_Toc37229509"/>
      <w:bookmarkStart w:id="8122" w:name="_Toc45907066"/>
      <w:bookmarkStart w:id="8123" w:name="_Toc61116553"/>
      <w:bookmarkStart w:id="8124" w:name="_Toc67055209"/>
      <w:bookmarkStart w:id="8125" w:name="_Toc74763410"/>
      <w:bookmarkStart w:id="8126" w:name="_Toc76505706"/>
      <w:bookmarkStart w:id="8127" w:name="_Toc83110167"/>
      <w:bookmarkStart w:id="8128" w:name="_Toc89875892"/>
      <w:bookmarkStart w:id="8129" w:name="_Toc98707604"/>
      <w:bookmarkStart w:id="8130" w:name="_Toc105698242"/>
      <w:bookmarkStart w:id="8131" w:name="_Toc123141901"/>
      <w:bookmarkStart w:id="8132" w:name="_Toc124165986"/>
      <w:bookmarkStart w:id="8133" w:name="_Toc130919544"/>
      <w:bookmarkStart w:id="8134" w:name="_Toc137306258"/>
      <w:bookmarkStart w:id="8135" w:name="_Toc138890460"/>
      <w:bookmarkStart w:id="8136" w:name="_Toc145094303"/>
      <w:r w:rsidRPr="007D061B">
        <w:t>7.5.4</w:t>
      </w:r>
      <w:r w:rsidRPr="007D061B">
        <w:tab/>
        <w:t>Method of test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6465F9AB" w14:textId="77777777" w:rsidR="005432EB" w:rsidRPr="007D061B" w:rsidRDefault="005432EB" w:rsidP="005432EB">
      <w:pPr>
        <w:pStyle w:val="Heading4"/>
      </w:pPr>
      <w:bookmarkStart w:id="8137" w:name="_Toc21095412"/>
      <w:bookmarkStart w:id="8138" w:name="_Toc29766945"/>
      <w:bookmarkStart w:id="8139" w:name="_Toc36041092"/>
      <w:bookmarkStart w:id="8140" w:name="_Toc37228502"/>
      <w:bookmarkStart w:id="8141" w:name="_Toc37229006"/>
      <w:bookmarkStart w:id="8142" w:name="_Toc37229510"/>
      <w:bookmarkStart w:id="8143" w:name="_Toc45907067"/>
      <w:bookmarkStart w:id="8144" w:name="_Toc61116554"/>
      <w:bookmarkStart w:id="8145" w:name="_Toc67055210"/>
      <w:bookmarkStart w:id="8146" w:name="_Toc74763411"/>
      <w:bookmarkStart w:id="8147" w:name="_Toc76505707"/>
      <w:bookmarkStart w:id="8148" w:name="_Toc83110168"/>
      <w:bookmarkStart w:id="8149" w:name="_Toc89875893"/>
      <w:bookmarkStart w:id="8150" w:name="_Toc98707605"/>
      <w:bookmarkStart w:id="8151" w:name="_Toc105698243"/>
      <w:bookmarkStart w:id="8152" w:name="_Toc123141902"/>
      <w:bookmarkStart w:id="8153" w:name="_Toc124165987"/>
      <w:bookmarkStart w:id="8154" w:name="_Toc130919545"/>
      <w:bookmarkStart w:id="8155" w:name="_Toc137306259"/>
      <w:bookmarkStart w:id="8156" w:name="_Toc138890461"/>
      <w:bookmarkStart w:id="8157" w:name="_Toc145094304"/>
      <w:r w:rsidRPr="007D061B">
        <w:t>7.5.4.1</w:t>
      </w:r>
      <w:r w:rsidRPr="007D061B">
        <w:tab/>
        <w:t>Initial conditions</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58" w:name="_Toc21095413"/>
      <w:bookmarkStart w:id="8159" w:name="_Toc29766946"/>
      <w:bookmarkStart w:id="8160" w:name="_Toc36041093"/>
      <w:bookmarkStart w:id="8161" w:name="_Toc37228503"/>
      <w:bookmarkStart w:id="8162" w:name="_Toc37229007"/>
      <w:bookmarkStart w:id="8163" w:name="_Toc37229511"/>
      <w:bookmarkStart w:id="8164" w:name="_Toc45907068"/>
      <w:bookmarkStart w:id="8165" w:name="_Toc61116555"/>
      <w:bookmarkStart w:id="8166" w:name="_Toc67055211"/>
      <w:bookmarkStart w:id="8167" w:name="_Toc74763412"/>
      <w:bookmarkStart w:id="8168" w:name="_Toc76505708"/>
      <w:bookmarkStart w:id="8169" w:name="_Toc83110169"/>
      <w:bookmarkStart w:id="8170" w:name="_Toc89875894"/>
      <w:bookmarkStart w:id="8171" w:name="_Toc98707606"/>
      <w:bookmarkStart w:id="8172" w:name="_Toc105698244"/>
      <w:bookmarkStart w:id="8173" w:name="_Toc123141903"/>
      <w:bookmarkStart w:id="8174" w:name="_Toc124165988"/>
      <w:bookmarkStart w:id="8175" w:name="_Toc130919546"/>
      <w:bookmarkStart w:id="8176" w:name="_Toc137306260"/>
      <w:bookmarkStart w:id="8177" w:name="_Toc138890462"/>
      <w:bookmarkStart w:id="8178" w:name="_Toc145094305"/>
      <w:r w:rsidRPr="007D061B">
        <w:t>7.5.4.2</w:t>
      </w:r>
      <w:r w:rsidRPr="007D061B">
        <w:tab/>
        <w:t>Procedure</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275A392F" w14:textId="77777777" w:rsidR="005432EB" w:rsidRPr="007D061B" w:rsidRDefault="005432EB" w:rsidP="005432EB">
      <w:pPr>
        <w:pStyle w:val="Heading5"/>
      </w:pPr>
      <w:bookmarkStart w:id="8179" w:name="_Toc21095414"/>
      <w:bookmarkStart w:id="8180" w:name="_Toc29766947"/>
      <w:bookmarkStart w:id="8181" w:name="_Toc36041094"/>
      <w:bookmarkStart w:id="8182" w:name="_Toc37228504"/>
      <w:bookmarkStart w:id="8183" w:name="_Toc37229008"/>
      <w:bookmarkStart w:id="8184" w:name="_Toc37229512"/>
      <w:bookmarkStart w:id="8185" w:name="_Toc45907069"/>
      <w:bookmarkStart w:id="8186" w:name="_Toc61116556"/>
      <w:bookmarkStart w:id="8187" w:name="_Toc67055212"/>
      <w:bookmarkStart w:id="8188" w:name="_Toc74763413"/>
      <w:bookmarkStart w:id="8189" w:name="_Toc76505709"/>
      <w:bookmarkStart w:id="8190" w:name="_Toc83110170"/>
      <w:bookmarkStart w:id="8191" w:name="_Toc89875895"/>
      <w:bookmarkStart w:id="8192" w:name="_Toc98707607"/>
      <w:bookmarkStart w:id="8193" w:name="_Toc105698245"/>
      <w:bookmarkStart w:id="8194" w:name="_Toc123141904"/>
      <w:bookmarkStart w:id="8195" w:name="_Toc124165989"/>
      <w:bookmarkStart w:id="8196" w:name="_Toc130919547"/>
      <w:bookmarkStart w:id="8197" w:name="_Toc137306261"/>
      <w:bookmarkStart w:id="8198" w:name="_Toc138890463"/>
      <w:bookmarkStart w:id="8199" w:name="_Toc145094306"/>
      <w:r w:rsidRPr="007D061B">
        <w:t>7.5.4.2.1</w:t>
      </w:r>
      <w:r w:rsidRPr="007D061B">
        <w:tab/>
        <w:t>General Procedure</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200" w:name="_Toc21095415"/>
      <w:bookmarkStart w:id="8201" w:name="_Toc29766948"/>
      <w:bookmarkStart w:id="8202" w:name="_Toc36041095"/>
      <w:bookmarkStart w:id="8203" w:name="_Toc37228505"/>
      <w:bookmarkStart w:id="8204" w:name="_Toc37229009"/>
      <w:bookmarkStart w:id="8205" w:name="_Toc37229513"/>
      <w:bookmarkStart w:id="8206" w:name="_Toc45907070"/>
      <w:bookmarkStart w:id="8207" w:name="_Toc61116557"/>
      <w:bookmarkStart w:id="8208" w:name="_Toc67055213"/>
      <w:bookmarkStart w:id="8209" w:name="_Toc74763414"/>
      <w:bookmarkStart w:id="8210" w:name="_Toc76505710"/>
      <w:bookmarkStart w:id="8211" w:name="_Toc83110171"/>
      <w:bookmarkStart w:id="8212" w:name="_Toc89875896"/>
      <w:bookmarkStart w:id="8213" w:name="_Toc98707608"/>
      <w:bookmarkStart w:id="8214" w:name="_Toc105698246"/>
      <w:bookmarkStart w:id="8215" w:name="_Toc123141905"/>
      <w:bookmarkStart w:id="8216" w:name="_Toc124165990"/>
      <w:bookmarkStart w:id="8217" w:name="_Toc130919548"/>
      <w:bookmarkStart w:id="8218" w:name="_Toc137306262"/>
      <w:bookmarkStart w:id="8219" w:name="_Toc138890464"/>
      <w:bookmarkStart w:id="8220" w:name="_Toc145094307"/>
      <w:r w:rsidRPr="007D061B">
        <w:t>7.5.4.2.2</w:t>
      </w:r>
      <w:r w:rsidRPr="007D061B">
        <w:tab/>
        <w:t>MSR operation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221" w:name="_Toc21095416"/>
      <w:bookmarkStart w:id="8222" w:name="_Toc29766949"/>
      <w:bookmarkStart w:id="8223" w:name="_Toc36041096"/>
      <w:bookmarkStart w:id="8224" w:name="_Toc37228506"/>
      <w:bookmarkStart w:id="8225" w:name="_Toc37229010"/>
      <w:bookmarkStart w:id="8226" w:name="_Toc37229514"/>
      <w:bookmarkStart w:id="8227" w:name="_Toc45907071"/>
      <w:bookmarkStart w:id="8228" w:name="_Toc61116558"/>
      <w:bookmarkStart w:id="8229" w:name="_Toc67055214"/>
      <w:bookmarkStart w:id="8230" w:name="_Toc74763415"/>
      <w:bookmarkStart w:id="8231" w:name="_Toc76505711"/>
      <w:bookmarkStart w:id="8232" w:name="_Toc83110172"/>
      <w:bookmarkStart w:id="8233" w:name="_Toc89875897"/>
      <w:bookmarkStart w:id="8234" w:name="_Toc98707609"/>
      <w:bookmarkStart w:id="8235" w:name="_Toc105698247"/>
      <w:bookmarkStart w:id="8236" w:name="_Toc123141906"/>
      <w:bookmarkStart w:id="8237" w:name="_Toc124165991"/>
      <w:bookmarkStart w:id="8238" w:name="_Toc130919549"/>
      <w:bookmarkStart w:id="8239" w:name="_Toc137306263"/>
      <w:bookmarkStart w:id="8240" w:name="_Toc138890465"/>
      <w:bookmarkStart w:id="8241" w:name="_Toc145094308"/>
      <w:r w:rsidRPr="007D061B">
        <w:t>7.5.4.2.3</w:t>
      </w:r>
      <w:r w:rsidRPr="007D061B">
        <w:tab/>
        <w:t>Single RAT UTRA FDD operation</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42" w:name="_Toc21095417"/>
      <w:bookmarkStart w:id="8243" w:name="_Toc29766950"/>
      <w:bookmarkStart w:id="8244" w:name="_Toc36041097"/>
      <w:bookmarkStart w:id="8245" w:name="_Toc37228507"/>
      <w:bookmarkStart w:id="8246" w:name="_Toc37229011"/>
      <w:bookmarkStart w:id="8247" w:name="_Toc37229515"/>
      <w:bookmarkStart w:id="8248" w:name="_Toc45907072"/>
      <w:bookmarkStart w:id="8249" w:name="_Toc61116559"/>
      <w:bookmarkStart w:id="8250" w:name="_Toc67055215"/>
      <w:bookmarkStart w:id="8251" w:name="_Toc74763416"/>
      <w:bookmarkStart w:id="8252" w:name="_Toc76505712"/>
      <w:bookmarkStart w:id="8253" w:name="_Toc83110173"/>
      <w:bookmarkStart w:id="8254" w:name="_Toc89875898"/>
      <w:bookmarkStart w:id="8255" w:name="_Toc98707610"/>
      <w:bookmarkStart w:id="8256" w:name="_Toc105698248"/>
      <w:bookmarkStart w:id="8257" w:name="_Toc123141907"/>
      <w:bookmarkStart w:id="8258" w:name="_Toc124165992"/>
      <w:bookmarkStart w:id="8259" w:name="_Toc130919550"/>
      <w:bookmarkStart w:id="8260" w:name="_Toc137306264"/>
      <w:bookmarkStart w:id="8261" w:name="_Toc138890466"/>
      <w:bookmarkStart w:id="8262" w:name="_Toc145094309"/>
      <w:r w:rsidRPr="007D061B">
        <w:t>7.5.4.2.4</w:t>
      </w:r>
      <w:r w:rsidRPr="007D061B">
        <w:tab/>
        <w:t>Single RAT UTRA TDD 1,28 Mcps option operation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63" w:name="_Toc21095418"/>
      <w:bookmarkStart w:id="8264" w:name="_Toc29766951"/>
      <w:bookmarkStart w:id="8265" w:name="_Toc36041098"/>
      <w:bookmarkStart w:id="8266" w:name="_Toc37228508"/>
      <w:bookmarkStart w:id="8267" w:name="_Toc37229012"/>
      <w:bookmarkStart w:id="8268" w:name="_Toc37229516"/>
      <w:bookmarkStart w:id="8269" w:name="_Toc45907073"/>
      <w:bookmarkStart w:id="8270" w:name="_Toc61116560"/>
      <w:bookmarkStart w:id="8271" w:name="_Toc67055216"/>
      <w:bookmarkStart w:id="8272" w:name="_Toc74763417"/>
      <w:bookmarkStart w:id="8273" w:name="_Toc76505713"/>
      <w:bookmarkStart w:id="8274" w:name="_Toc83110174"/>
      <w:bookmarkStart w:id="8275" w:name="_Toc89875899"/>
      <w:bookmarkStart w:id="8276" w:name="_Toc98707611"/>
      <w:bookmarkStart w:id="8277" w:name="_Toc105698249"/>
      <w:bookmarkStart w:id="8278" w:name="_Toc123141908"/>
      <w:bookmarkStart w:id="8279" w:name="_Toc124165993"/>
      <w:bookmarkStart w:id="8280" w:name="_Toc130919551"/>
      <w:bookmarkStart w:id="8281" w:name="_Toc137306265"/>
      <w:bookmarkStart w:id="8282" w:name="_Toc138890467"/>
      <w:bookmarkStart w:id="8283" w:name="_Toc145094310"/>
      <w:r w:rsidRPr="007D061B">
        <w:t>7.5.4.2.5</w:t>
      </w:r>
      <w:r w:rsidRPr="007D061B">
        <w:tab/>
        <w:t>Single RAT E-UTRA operation</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84" w:name="_Toc21095419"/>
      <w:bookmarkStart w:id="8285" w:name="_Toc29766952"/>
      <w:bookmarkStart w:id="8286" w:name="_Toc36041099"/>
      <w:bookmarkStart w:id="8287" w:name="_Toc37228509"/>
      <w:bookmarkStart w:id="8288" w:name="_Toc37229013"/>
      <w:bookmarkStart w:id="8289" w:name="_Toc37229517"/>
      <w:bookmarkStart w:id="8290" w:name="_Toc45907074"/>
      <w:bookmarkStart w:id="8291" w:name="_Toc61116561"/>
      <w:bookmarkStart w:id="8292" w:name="_Toc67055217"/>
      <w:bookmarkStart w:id="8293" w:name="_Toc74763418"/>
      <w:bookmarkStart w:id="8294" w:name="_Toc76505714"/>
      <w:bookmarkStart w:id="8295" w:name="_Toc83110175"/>
      <w:bookmarkStart w:id="8296" w:name="_Toc89875900"/>
      <w:bookmarkStart w:id="8297" w:name="_Toc98707612"/>
      <w:bookmarkStart w:id="8298" w:name="_Toc105698250"/>
      <w:bookmarkStart w:id="8299" w:name="_Toc123141909"/>
      <w:bookmarkStart w:id="8300" w:name="_Toc124165994"/>
      <w:bookmarkStart w:id="8301" w:name="_Toc130919552"/>
      <w:bookmarkStart w:id="8302" w:name="_Toc137306266"/>
      <w:bookmarkStart w:id="8303" w:name="_Toc138890468"/>
      <w:bookmarkStart w:id="8304" w:name="_Toc145094311"/>
      <w:r w:rsidRPr="007D061B">
        <w:t>7.5.5</w:t>
      </w:r>
      <w:r w:rsidRPr="007D061B">
        <w:tab/>
        <w:t>Test requirements</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70C16410" w14:textId="77777777" w:rsidR="005432EB" w:rsidRPr="007D061B" w:rsidRDefault="005432EB" w:rsidP="005432EB">
      <w:pPr>
        <w:pStyle w:val="Heading4"/>
      </w:pPr>
      <w:bookmarkStart w:id="8305" w:name="_Toc21095420"/>
      <w:bookmarkStart w:id="8306" w:name="_Toc29766953"/>
      <w:bookmarkStart w:id="8307" w:name="_Toc36041100"/>
      <w:bookmarkStart w:id="8308" w:name="_Toc37228510"/>
      <w:bookmarkStart w:id="8309" w:name="_Toc37229014"/>
      <w:bookmarkStart w:id="8310" w:name="_Toc37229518"/>
      <w:bookmarkStart w:id="8311" w:name="_Toc45907075"/>
      <w:bookmarkStart w:id="8312" w:name="_Toc61116562"/>
      <w:bookmarkStart w:id="8313" w:name="_Toc67055218"/>
      <w:bookmarkStart w:id="8314" w:name="_Toc74763419"/>
      <w:bookmarkStart w:id="8315" w:name="_Toc76505715"/>
      <w:bookmarkStart w:id="8316" w:name="_Toc83110176"/>
      <w:bookmarkStart w:id="8317" w:name="_Toc89875901"/>
      <w:bookmarkStart w:id="8318" w:name="_Toc98707613"/>
      <w:bookmarkStart w:id="8319" w:name="_Toc105698251"/>
      <w:bookmarkStart w:id="8320" w:name="_Toc123141910"/>
      <w:bookmarkStart w:id="8321" w:name="_Toc124165995"/>
      <w:bookmarkStart w:id="8322" w:name="_Toc130919553"/>
      <w:bookmarkStart w:id="8323" w:name="_Toc137306267"/>
      <w:bookmarkStart w:id="8324" w:name="_Toc138890469"/>
      <w:bookmarkStart w:id="8325" w:name="_Toc145094312"/>
      <w:r w:rsidRPr="007D061B">
        <w:t>7.5.5.1</w:t>
      </w:r>
      <w:r w:rsidRPr="007D061B">
        <w:tab/>
        <w:t>MSR operation</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6289D9E" w14:textId="77777777" w:rsidR="005432EB" w:rsidRPr="007D061B" w:rsidRDefault="005432EB" w:rsidP="005432EB">
      <w:pPr>
        <w:pStyle w:val="Heading5"/>
      </w:pPr>
      <w:bookmarkStart w:id="8326" w:name="_Toc21095421"/>
      <w:bookmarkStart w:id="8327" w:name="_Toc29766954"/>
      <w:bookmarkStart w:id="8328" w:name="_Toc36041101"/>
      <w:bookmarkStart w:id="8329" w:name="_Toc37228511"/>
      <w:bookmarkStart w:id="8330" w:name="_Toc37229015"/>
      <w:bookmarkStart w:id="8331" w:name="_Toc37229519"/>
      <w:bookmarkStart w:id="8332" w:name="_Toc45907076"/>
      <w:bookmarkStart w:id="8333" w:name="_Toc61116563"/>
      <w:bookmarkStart w:id="8334" w:name="_Toc67055219"/>
      <w:bookmarkStart w:id="8335" w:name="_Toc74763420"/>
      <w:bookmarkStart w:id="8336" w:name="_Toc76505716"/>
      <w:bookmarkStart w:id="8337" w:name="_Toc83110177"/>
      <w:bookmarkStart w:id="8338" w:name="_Toc89875902"/>
      <w:bookmarkStart w:id="8339" w:name="_Toc98707614"/>
      <w:bookmarkStart w:id="8340" w:name="_Toc105698252"/>
      <w:bookmarkStart w:id="8341" w:name="_Toc123141911"/>
      <w:bookmarkStart w:id="8342" w:name="_Toc124165996"/>
      <w:bookmarkStart w:id="8343" w:name="_Toc130919554"/>
      <w:bookmarkStart w:id="8344" w:name="_Toc137306268"/>
      <w:bookmarkStart w:id="8345" w:name="_Toc138890470"/>
      <w:bookmarkStart w:id="8346" w:name="_Toc145094313"/>
      <w:r w:rsidRPr="007D061B">
        <w:t>7.5.5.1.1</w:t>
      </w:r>
      <w:r w:rsidRPr="007D061B">
        <w:tab/>
        <w:t>General out-of-band blocking test requirements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47" w:name="_Toc21095422"/>
      <w:bookmarkStart w:id="8348" w:name="_Toc29766955"/>
      <w:bookmarkStart w:id="8349" w:name="_Toc36041102"/>
      <w:bookmarkStart w:id="8350" w:name="_Toc37228512"/>
      <w:bookmarkStart w:id="8351" w:name="_Toc37229016"/>
      <w:bookmarkStart w:id="8352" w:name="_Toc37229520"/>
      <w:bookmarkStart w:id="8353" w:name="_Toc45907077"/>
      <w:bookmarkStart w:id="8354" w:name="_Toc61116564"/>
      <w:bookmarkStart w:id="8355" w:name="_Toc67055220"/>
      <w:bookmarkStart w:id="8356" w:name="_Toc74763421"/>
      <w:bookmarkStart w:id="8357" w:name="_Toc76505717"/>
      <w:bookmarkStart w:id="8358" w:name="_Toc83110178"/>
      <w:bookmarkStart w:id="8359" w:name="_Toc89875903"/>
      <w:bookmarkStart w:id="8360" w:name="_Toc98707615"/>
      <w:bookmarkStart w:id="8361" w:name="_Toc105698253"/>
      <w:bookmarkStart w:id="8362" w:name="_Toc123141912"/>
      <w:bookmarkStart w:id="8363" w:name="_Toc124165997"/>
      <w:bookmarkStart w:id="8364" w:name="_Toc130919555"/>
      <w:bookmarkStart w:id="8365" w:name="_Toc137306269"/>
      <w:bookmarkStart w:id="8366" w:name="_Toc138890471"/>
      <w:bookmarkStart w:id="8367" w:name="_Toc145094314"/>
      <w:r w:rsidRPr="007D061B">
        <w:t>7.5.5.1.2</w:t>
      </w:r>
      <w:r w:rsidRPr="007D061B">
        <w:tab/>
        <w:t>Co-location test requirements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623F6F30"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68" w:name="_Toc21095423"/>
      <w:bookmarkStart w:id="8369" w:name="_Toc29766956"/>
      <w:bookmarkStart w:id="8370" w:name="_Toc36041103"/>
      <w:bookmarkStart w:id="8371" w:name="_Toc37228513"/>
      <w:bookmarkStart w:id="8372" w:name="_Toc37229017"/>
      <w:bookmarkStart w:id="8373" w:name="_Toc37229521"/>
      <w:bookmarkStart w:id="8374" w:name="_Toc45907078"/>
      <w:bookmarkStart w:id="8375" w:name="_Toc61116565"/>
      <w:bookmarkStart w:id="8376" w:name="_Toc67055221"/>
      <w:bookmarkStart w:id="8377" w:name="_Toc74763422"/>
      <w:bookmarkStart w:id="8378" w:name="_Toc76505718"/>
      <w:bookmarkStart w:id="8379" w:name="_Toc83110179"/>
      <w:bookmarkStart w:id="8380" w:name="_Toc89875904"/>
      <w:bookmarkStart w:id="8381" w:name="_Toc98707616"/>
      <w:bookmarkStart w:id="8382" w:name="_Toc105698254"/>
      <w:bookmarkStart w:id="8383" w:name="_Toc123141913"/>
      <w:bookmarkStart w:id="8384" w:name="_Toc124165998"/>
      <w:bookmarkStart w:id="8385" w:name="_Toc130919556"/>
      <w:bookmarkStart w:id="8386" w:name="_Toc137306270"/>
      <w:bookmarkStart w:id="8387" w:name="_Toc138890472"/>
      <w:bookmarkStart w:id="8388" w:name="_Toc145094315"/>
      <w:r w:rsidRPr="007D061B">
        <w:t>7.5.5.2</w:t>
      </w:r>
      <w:r w:rsidRPr="007D061B">
        <w:tab/>
        <w:t>Single RAT UTRA FDD operation</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3CA55148"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89" w:name="_Toc21095424"/>
      <w:bookmarkStart w:id="8390" w:name="_Toc29766957"/>
      <w:bookmarkStart w:id="8391" w:name="_Toc36041104"/>
      <w:bookmarkStart w:id="8392" w:name="_Toc37228514"/>
      <w:bookmarkStart w:id="8393" w:name="_Toc37229018"/>
      <w:bookmarkStart w:id="8394" w:name="_Toc37229522"/>
      <w:bookmarkStart w:id="8395" w:name="_Toc45907079"/>
      <w:bookmarkStart w:id="8396" w:name="_Toc61116566"/>
      <w:bookmarkStart w:id="8397" w:name="_Toc67055222"/>
      <w:bookmarkStart w:id="8398" w:name="_Toc74763423"/>
      <w:bookmarkStart w:id="8399" w:name="_Toc76505719"/>
      <w:bookmarkStart w:id="8400" w:name="_Toc83110180"/>
      <w:bookmarkStart w:id="8401" w:name="_Toc89875905"/>
      <w:bookmarkStart w:id="8402" w:name="_Toc98707617"/>
      <w:bookmarkStart w:id="8403" w:name="_Toc105698255"/>
      <w:bookmarkStart w:id="8404" w:name="_Toc123141914"/>
      <w:bookmarkStart w:id="8405" w:name="_Toc124165999"/>
      <w:bookmarkStart w:id="8406" w:name="_Toc130919557"/>
      <w:bookmarkStart w:id="8407" w:name="_Toc137306271"/>
      <w:bookmarkStart w:id="8408" w:name="_Toc138890473"/>
      <w:bookmarkStart w:id="8409" w:name="_Toc145094316"/>
      <w:r w:rsidRPr="007D061B">
        <w:t>7.5.5.3</w:t>
      </w:r>
      <w:r w:rsidRPr="007D061B">
        <w:tab/>
        <w:t>Single RAT UTRA TDD 1,28 Mcps option operation</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65195868" w14:textId="77777777" w:rsidR="005432EB" w:rsidRPr="007D061B" w:rsidRDefault="005432EB" w:rsidP="005432EB">
      <w:pPr>
        <w:pStyle w:val="Heading5"/>
      </w:pPr>
      <w:bookmarkStart w:id="8410" w:name="_Toc21095425"/>
      <w:bookmarkStart w:id="8411" w:name="_Toc29766958"/>
      <w:bookmarkStart w:id="8412" w:name="_Toc36041105"/>
      <w:bookmarkStart w:id="8413" w:name="_Toc37228515"/>
      <w:bookmarkStart w:id="8414" w:name="_Toc37229019"/>
      <w:bookmarkStart w:id="8415" w:name="_Toc37229523"/>
      <w:bookmarkStart w:id="8416" w:name="_Toc45907080"/>
      <w:bookmarkStart w:id="8417" w:name="_Toc61116567"/>
      <w:bookmarkStart w:id="8418" w:name="_Toc67055223"/>
      <w:bookmarkStart w:id="8419" w:name="_Toc74763424"/>
      <w:bookmarkStart w:id="8420" w:name="_Toc76505720"/>
      <w:bookmarkStart w:id="8421" w:name="_Toc83110181"/>
      <w:bookmarkStart w:id="8422" w:name="_Toc89875906"/>
      <w:bookmarkStart w:id="8423" w:name="_Toc98707618"/>
      <w:bookmarkStart w:id="8424" w:name="_Toc105698256"/>
      <w:bookmarkStart w:id="8425" w:name="_Toc123141915"/>
      <w:bookmarkStart w:id="8426" w:name="_Toc124166000"/>
      <w:bookmarkStart w:id="8427" w:name="_Toc130919558"/>
      <w:bookmarkStart w:id="8428" w:name="_Toc137306272"/>
      <w:bookmarkStart w:id="8429" w:name="_Toc138890474"/>
      <w:bookmarkStart w:id="8430" w:name="_Toc145094317"/>
      <w:r w:rsidRPr="007D061B">
        <w:t>7.5.5.3.1</w:t>
      </w:r>
      <w:r w:rsidRPr="007D061B">
        <w:tab/>
        <w:t>General requirements</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431" w:name="_Toc21095426"/>
      <w:bookmarkStart w:id="8432" w:name="_Toc29766959"/>
      <w:bookmarkStart w:id="8433" w:name="_Toc36041106"/>
      <w:bookmarkStart w:id="8434" w:name="_Toc37228516"/>
      <w:bookmarkStart w:id="8435" w:name="_Toc37229020"/>
      <w:bookmarkStart w:id="8436" w:name="_Toc37229524"/>
      <w:bookmarkStart w:id="8437" w:name="_Toc45907081"/>
      <w:bookmarkStart w:id="8438" w:name="_Toc61116568"/>
      <w:bookmarkStart w:id="8439" w:name="_Toc67055224"/>
      <w:bookmarkStart w:id="8440" w:name="_Toc74763425"/>
      <w:bookmarkStart w:id="8441" w:name="_Toc76505721"/>
      <w:bookmarkStart w:id="8442" w:name="_Toc83110182"/>
      <w:bookmarkStart w:id="8443" w:name="_Toc89875907"/>
      <w:bookmarkStart w:id="8444" w:name="_Toc98707619"/>
      <w:bookmarkStart w:id="8445" w:name="_Toc105698257"/>
      <w:bookmarkStart w:id="8446" w:name="_Toc123141916"/>
      <w:bookmarkStart w:id="8447" w:name="_Toc124166001"/>
      <w:bookmarkStart w:id="8448" w:name="_Toc130919559"/>
      <w:bookmarkStart w:id="8449" w:name="_Toc137306273"/>
      <w:bookmarkStart w:id="8450" w:name="_Toc138890475"/>
      <w:bookmarkStart w:id="8451" w:name="_Toc145094318"/>
      <w:r w:rsidRPr="007D061B">
        <w:t>7.5.5.3.2</w:t>
      </w:r>
      <w:r w:rsidRPr="007D061B">
        <w:tab/>
        <w:t>Co-location with GSM, DCS, UTRA FDD and/or E-UTRA FDD, UTRA TDD and/or E-UTRA TDD</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452" w:name="_Toc21095427"/>
      <w:bookmarkStart w:id="8453" w:name="_Toc29766960"/>
      <w:bookmarkStart w:id="8454" w:name="_Toc36041107"/>
      <w:bookmarkStart w:id="8455" w:name="_Toc37228517"/>
      <w:bookmarkStart w:id="8456" w:name="_Toc37229021"/>
      <w:bookmarkStart w:id="8457" w:name="_Toc37229525"/>
      <w:bookmarkStart w:id="8458" w:name="_Toc45907082"/>
      <w:bookmarkStart w:id="8459" w:name="_Toc61116569"/>
      <w:bookmarkStart w:id="8460" w:name="_Toc67055225"/>
      <w:bookmarkStart w:id="8461" w:name="_Toc74763426"/>
      <w:bookmarkStart w:id="8462" w:name="_Toc76505722"/>
      <w:bookmarkStart w:id="8463" w:name="_Toc83110183"/>
      <w:bookmarkStart w:id="8464" w:name="_Toc89875908"/>
      <w:bookmarkStart w:id="8465" w:name="_Toc98707620"/>
      <w:bookmarkStart w:id="8466" w:name="_Toc105698258"/>
      <w:bookmarkStart w:id="8467" w:name="_Toc123141917"/>
      <w:bookmarkStart w:id="8468" w:name="_Toc124166002"/>
      <w:bookmarkStart w:id="8469" w:name="_Toc130919560"/>
      <w:bookmarkStart w:id="8470" w:name="_Toc137306274"/>
      <w:bookmarkStart w:id="8471" w:name="_Toc138890476"/>
      <w:bookmarkStart w:id="8472" w:name="_Toc145094319"/>
      <w:r w:rsidRPr="007D061B">
        <w:t>7.5.5.4</w:t>
      </w:r>
      <w:r w:rsidRPr="007D061B">
        <w:tab/>
        <w:t>Single RAT E-UTRA operation</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77FC9C3" w14:textId="77777777" w:rsidR="005432EB" w:rsidRPr="007D061B" w:rsidRDefault="005432EB" w:rsidP="005432EB">
      <w:pPr>
        <w:pStyle w:val="Heading5"/>
      </w:pPr>
      <w:bookmarkStart w:id="8473" w:name="_Toc21095428"/>
      <w:bookmarkStart w:id="8474" w:name="_Toc29766961"/>
      <w:bookmarkStart w:id="8475" w:name="_Toc36041108"/>
      <w:bookmarkStart w:id="8476" w:name="_Toc37228518"/>
      <w:bookmarkStart w:id="8477" w:name="_Toc37229022"/>
      <w:bookmarkStart w:id="8478" w:name="_Toc37229526"/>
      <w:bookmarkStart w:id="8479" w:name="_Toc45907083"/>
      <w:bookmarkStart w:id="8480" w:name="_Toc61116570"/>
      <w:bookmarkStart w:id="8481" w:name="_Toc67055226"/>
      <w:bookmarkStart w:id="8482" w:name="_Toc74763427"/>
      <w:bookmarkStart w:id="8483" w:name="_Toc76505723"/>
      <w:bookmarkStart w:id="8484" w:name="_Toc83110184"/>
      <w:bookmarkStart w:id="8485" w:name="_Toc89875909"/>
      <w:bookmarkStart w:id="8486" w:name="_Toc98707621"/>
      <w:bookmarkStart w:id="8487" w:name="_Toc105698259"/>
      <w:bookmarkStart w:id="8488" w:name="_Toc123141918"/>
      <w:bookmarkStart w:id="8489" w:name="_Toc124166003"/>
      <w:bookmarkStart w:id="8490" w:name="_Toc130919561"/>
      <w:bookmarkStart w:id="8491" w:name="_Toc137306275"/>
      <w:bookmarkStart w:id="8492" w:name="_Toc138890477"/>
      <w:bookmarkStart w:id="8493" w:name="_Toc145094320"/>
      <w:r w:rsidRPr="007D061B">
        <w:t>7.5.5.4.1</w:t>
      </w:r>
      <w:r w:rsidRPr="007D061B">
        <w:tab/>
        <w:t>General test requirement</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94" w:name="_Toc21095429"/>
      <w:bookmarkStart w:id="8495" w:name="_Toc29766962"/>
      <w:bookmarkStart w:id="8496" w:name="_Toc36041109"/>
      <w:bookmarkStart w:id="8497" w:name="_Toc37228519"/>
      <w:bookmarkStart w:id="8498" w:name="_Toc37229023"/>
      <w:bookmarkStart w:id="8499" w:name="_Toc37229527"/>
      <w:bookmarkStart w:id="8500" w:name="_Toc45907084"/>
      <w:bookmarkStart w:id="8501" w:name="_Toc61116571"/>
      <w:bookmarkStart w:id="8502" w:name="_Toc67055227"/>
      <w:bookmarkStart w:id="8503" w:name="_Toc74763428"/>
      <w:bookmarkStart w:id="8504" w:name="_Toc76505724"/>
      <w:bookmarkStart w:id="8505" w:name="_Toc83110185"/>
      <w:bookmarkStart w:id="8506" w:name="_Toc89875910"/>
      <w:bookmarkStart w:id="8507" w:name="_Toc98707622"/>
      <w:bookmarkStart w:id="8508" w:name="_Toc105698260"/>
      <w:bookmarkStart w:id="8509" w:name="_Toc123141919"/>
      <w:bookmarkStart w:id="8510" w:name="_Toc124166004"/>
      <w:bookmarkStart w:id="8511" w:name="_Toc130919562"/>
      <w:bookmarkStart w:id="8512" w:name="_Toc137306276"/>
      <w:bookmarkStart w:id="8513" w:name="_Toc138890478"/>
      <w:bookmarkStart w:id="8514" w:name="_Toc145094321"/>
      <w:r w:rsidRPr="007D061B">
        <w:t>7.5.5.4.2</w:t>
      </w:r>
      <w:r w:rsidRPr="007D061B">
        <w:tab/>
        <w:t>Co-location with other base stations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515" w:name="_Hlk534402741"/>
      <w:r w:rsidRPr="007D061B">
        <w:rPr>
          <w:rFonts w:eastAsia="Osaka"/>
        </w:rPr>
        <w:t xml:space="preserve">Table 7.5.5.4.2-1: </w:t>
      </w:r>
      <w:r w:rsidRPr="007D061B">
        <w:t xml:space="preserve">Blocking performance requirement </w:t>
      </w:r>
      <w:bookmarkEnd w:id="851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42AF533C"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516" w:name="_Toc21095430"/>
      <w:bookmarkStart w:id="8517" w:name="_Toc29766963"/>
      <w:bookmarkStart w:id="8518" w:name="_Toc36041110"/>
      <w:bookmarkStart w:id="8519" w:name="_Toc37228520"/>
      <w:bookmarkStart w:id="8520" w:name="_Toc37229024"/>
      <w:bookmarkStart w:id="8521" w:name="_Toc37229528"/>
      <w:bookmarkStart w:id="8522" w:name="_Toc45907085"/>
      <w:bookmarkStart w:id="8523" w:name="_Toc61116572"/>
      <w:bookmarkStart w:id="8524" w:name="_Toc67055228"/>
      <w:bookmarkStart w:id="8525" w:name="_Toc74763429"/>
      <w:bookmarkStart w:id="8526" w:name="_Toc76505725"/>
      <w:bookmarkStart w:id="8527" w:name="_Toc83110186"/>
      <w:bookmarkStart w:id="8528" w:name="_Toc89875911"/>
      <w:bookmarkStart w:id="8529" w:name="_Toc98707623"/>
      <w:bookmarkStart w:id="8530" w:name="_Toc105698261"/>
      <w:bookmarkStart w:id="8531" w:name="_Toc123141920"/>
      <w:bookmarkStart w:id="8532" w:name="_Toc124166005"/>
      <w:bookmarkStart w:id="8533" w:name="_Toc130919563"/>
      <w:bookmarkStart w:id="8534" w:name="_Toc137306277"/>
      <w:bookmarkStart w:id="8535" w:name="_Toc138890479"/>
      <w:bookmarkStart w:id="8536" w:name="_Toc145094322"/>
      <w:r w:rsidRPr="007D061B">
        <w:t>7.6</w:t>
      </w:r>
      <w:r w:rsidRPr="007D061B">
        <w:tab/>
        <w:t>Receiver spurious emissions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598C3786" w14:textId="77777777" w:rsidR="005432EB" w:rsidRPr="007D061B" w:rsidRDefault="005432EB" w:rsidP="005432EB">
      <w:pPr>
        <w:pStyle w:val="Heading3"/>
      </w:pPr>
      <w:bookmarkStart w:id="8537" w:name="_Toc21095431"/>
      <w:bookmarkStart w:id="8538" w:name="_Toc29766964"/>
      <w:bookmarkStart w:id="8539" w:name="_Toc36041111"/>
      <w:bookmarkStart w:id="8540" w:name="_Toc37228521"/>
      <w:bookmarkStart w:id="8541" w:name="_Toc37229025"/>
      <w:bookmarkStart w:id="8542" w:name="_Toc37229529"/>
      <w:bookmarkStart w:id="8543" w:name="_Toc45907086"/>
      <w:bookmarkStart w:id="8544" w:name="_Toc61116573"/>
      <w:bookmarkStart w:id="8545" w:name="_Toc67055229"/>
      <w:bookmarkStart w:id="8546" w:name="_Toc74763430"/>
      <w:bookmarkStart w:id="8547" w:name="_Toc76505726"/>
      <w:bookmarkStart w:id="8548" w:name="_Toc83110187"/>
      <w:bookmarkStart w:id="8549" w:name="_Toc89875912"/>
      <w:bookmarkStart w:id="8550" w:name="_Toc98707624"/>
      <w:bookmarkStart w:id="8551" w:name="_Toc105698262"/>
      <w:bookmarkStart w:id="8552" w:name="_Toc123141921"/>
      <w:bookmarkStart w:id="8553" w:name="_Toc124166006"/>
      <w:bookmarkStart w:id="8554" w:name="_Toc130919564"/>
      <w:bookmarkStart w:id="8555" w:name="_Toc137306278"/>
      <w:bookmarkStart w:id="8556" w:name="_Toc138890480"/>
      <w:bookmarkStart w:id="8557" w:name="_Toc145094323"/>
      <w:r w:rsidRPr="007D061B">
        <w:t>7.6.1</w:t>
      </w:r>
      <w:r w:rsidRPr="007D061B">
        <w:tab/>
        <w:t>Definition and applicability</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558" w:name="_Toc21095432"/>
      <w:bookmarkStart w:id="8559" w:name="_Toc29766965"/>
      <w:bookmarkStart w:id="8560" w:name="_Toc36041112"/>
      <w:bookmarkStart w:id="8561" w:name="_Toc37228522"/>
      <w:bookmarkStart w:id="8562" w:name="_Toc37229026"/>
      <w:bookmarkStart w:id="8563" w:name="_Toc37229530"/>
      <w:bookmarkStart w:id="8564" w:name="_Toc45907087"/>
      <w:bookmarkStart w:id="8565" w:name="_Toc61116574"/>
      <w:bookmarkStart w:id="8566" w:name="_Toc67055230"/>
      <w:bookmarkStart w:id="8567" w:name="_Toc74763431"/>
      <w:bookmarkStart w:id="8568" w:name="_Toc76505727"/>
      <w:bookmarkStart w:id="8569" w:name="_Toc83110188"/>
      <w:bookmarkStart w:id="8570" w:name="_Toc89875913"/>
      <w:bookmarkStart w:id="8571" w:name="_Toc98707625"/>
      <w:bookmarkStart w:id="8572" w:name="_Toc105698263"/>
      <w:bookmarkStart w:id="8573" w:name="_Toc123141922"/>
      <w:bookmarkStart w:id="8574" w:name="_Toc124166007"/>
      <w:bookmarkStart w:id="8575" w:name="_Toc130919565"/>
      <w:bookmarkStart w:id="8576" w:name="_Toc137306279"/>
      <w:bookmarkStart w:id="8577" w:name="_Toc138890481"/>
      <w:bookmarkStart w:id="8578" w:name="_Toc145094324"/>
      <w:r w:rsidRPr="007D061B">
        <w:t>7.6.2</w:t>
      </w:r>
      <w:r w:rsidRPr="007D061B">
        <w:tab/>
        <w:t>Minimum Requirement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579" w:name="_Toc21095433"/>
      <w:bookmarkStart w:id="8580" w:name="_Toc29766966"/>
      <w:bookmarkStart w:id="8581" w:name="_Toc36041113"/>
      <w:bookmarkStart w:id="8582" w:name="_Toc37228523"/>
      <w:bookmarkStart w:id="8583" w:name="_Toc37229027"/>
      <w:bookmarkStart w:id="8584" w:name="_Toc37229531"/>
      <w:bookmarkStart w:id="8585" w:name="_Toc45907088"/>
      <w:bookmarkStart w:id="8586" w:name="_Toc61116575"/>
      <w:bookmarkStart w:id="8587" w:name="_Toc67055231"/>
      <w:bookmarkStart w:id="8588" w:name="_Toc74763432"/>
      <w:bookmarkStart w:id="8589" w:name="_Toc76505728"/>
      <w:bookmarkStart w:id="8590" w:name="_Toc83110189"/>
      <w:bookmarkStart w:id="8591" w:name="_Toc89875914"/>
      <w:bookmarkStart w:id="8592" w:name="_Toc98707626"/>
      <w:bookmarkStart w:id="8593" w:name="_Toc105698264"/>
      <w:bookmarkStart w:id="8594" w:name="_Toc123141923"/>
      <w:bookmarkStart w:id="8595" w:name="_Toc124166008"/>
      <w:bookmarkStart w:id="8596" w:name="_Toc130919566"/>
      <w:bookmarkStart w:id="8597" w:name="_Toc137306280"/>
      <w:bookmarkStart w:id="8598" w:name="_Toc138890482"/>
      <w:bookmarkStart w:id="8599" w:name="_Toc145094325"/>
      <w:r w:rsidRPr="007D061B">
        <w:t>7.6.3</w:t>
      </w:r>
      <w:r w:rsidRPr="007D061B">
        <w:tab/>
        <w:t>Test Purpose</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600" w:name="_Toc21095434"/>
      <w:bookmarkStart w:id="8601" w:name="_Toc29766967"/>
      <w:bookmarkStart w:id="8602" w:name="_Toc36041114"/>
      <w:bookmarkStart w:id="8603" w:name="_Toc37228524"/>
      <w:bookmarkStart w:id="8604" w:name="_Toc37229028"/>
      <w:bookmarkStart w:id="8605" w:name="_Toc37229532"/>
      <w:bookmarkStart w:id="8606" w:name="_Toc45907089"/>
      <w:bookmarkStart w:id="8607" w:name="_Toc61116576"/>
      <w:bookmarkStart w:id="8608" w:name="_Toc67055232"/>
      <w:bookmarkStart w:id="8609" w:name="_Toc74763433"/>
      <w:bookmarkStart w:id="8610" w:name="_Toc76505729"/>
      <w:bookmarkStart w:id="8611" w:name="_Toc83110190"/>
      <w:bookmarkStart w:id="8612" w:name="_Toc89875915"/>
      <w:bookmarkStart w:id="8613" w:name="_Toc98707627"/>
      <w:bookmarkStart w:id="8614" w:name="_Toc105698265"/>
      <w:bookmarkStart w:id="8615" w:name="_Toc123141924"/>
      <w:bookmarkStart w:id="8616" w:name="_Toc124166009"/>
      <w:bookmarkStart w:id="8617" w:name="_Toc130919567"/>
      <w:bookmarkStart w:id="8618" w:name="_Toc137306281"/>
      <w:bookmarkStart w:id="8619" w:name="_Toc138890483"/>
      <w:bookmarkStart w:id="8620" w:name="_Toc145094326"/>
      <w:r w:rsidRPr="007D061B">
        <w:t>7.6.4</w:t>
      </w:r>
      <w:r w:rsidRPr="007D061B">
        <w:tab/>
        <w:t>Method of test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47FD0BF" w14:textId="77777777" w:rsidR="005432EB" w:rsidRPr="007D061B" w:rsidRDefault="005432EB" w:rsidP="005432EB">
      <w:pPr>
        <w:pStyle w:val="Heading4"/>
      </w:pPr>
      <w:bookmarkStart w:id="8621" w:name="_Toc21095435"/>
      <w:bookmarkStart w:id="8622" w:name="_Toc29766968"/>
      <w:bookmarkStart w:id="8623" w:name="_Toc36041115"/>
      <w:bookmarkStart w:id="8624" w:name="_Toc37228525"/>
      <w:bookmarkStart w:id="8625" w:name="_Toc37229029"/>
      <w:bookmarkStart w:id="8626" w:name="_Toc37229533"/>
      <w:bookmarkStart w:id="8627" w:name="_Toc45907090"/>
      <w:bookmarkStart w:id="8628" w:name="_Toc61116577"/>
      <w:bookmarkStart w:id="8629" w:name="_Toc67055233"/>
      <w:bookmarkStart w:id="8630" w:name="_Toc74763434"/>
      <w:bookmarkStart w:id="8631" w:name="_Toc76505730"/>
      <w:bookmarkStart w:id="8632" w:name="_Toc83110191"/>
      <w:bookmarkStart w:id="8633" w:name="_Toc89875916"/>
      <w:bookmarkStart w:id="8634" w:name="_Toc98707628"/>
      <w:bookmarkStart w:id="8635" w:name="_Toc105698266"/>
      <w:bookmarkStart w:id="8636" w:name="_Toc123141925"/>
      <w:bookmarkStart w:id="8637" w:name="_Toc124166010"/>
      <w:bookmarkStart w:id="8638" w:name="_Toc130919568"/>
      <w:bookmarkStart w:id="8639" w:name="_Toc137306282"/>
      <w:bookmarkStart w:id="8640" w:name="_Toc138890484"/>
      <w:bookmarkStart w:id="8641" w:name="_Toc145094327"/>
      <w:r w:rsidRPr="007D061B">
        <w:t>7.6.4.1</w:t>
      </w:r>
      <w:r w:rsidRPr="007D061B">
        <w:tab/>
        <w:t>Initial conditions</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642" w:name="_Toc21095436"/>
      <w:bookmarkStart w:id="8643" w:name="_Toc29766969"/>
      <w:bookmarkStart w:id="8644" w:name="_Toc36041116"/>
      <w:bookmarkStart w:id="8645" w:name="_Toc37228526"/>
      <w:bookmarkStart w:id="8646" w:name="_Toc37229030"/>
      <w:bookmarkStart w:id="8647" w:name="_Toc37229534"/>
      <w:bookmarkStart w:id="8648" w:name="_Toc45907091"/>
      <w:bookmarkStart w:id="8649" w:name="_Toc61116578"/>
      <w:bookmarkStart w:id="8650" w:name="_Toc67055234"/>
      <w:bookmarkStart w:id="8651" w:name="_Toc74763435"/>
      <w:bookmarkStart w:id="8652" w:name="_Toc76505731"/>
      <w:bookmarkStart w:id="8653" w:name="_Toc83110192"/>
      <w:bookmarkStart w:id="8654" w:name="_Toc89875917"/>
      <w:bookmarkStart w:id="8655" w:name="_Toc98707629"/>
      <w:bookmarkStart w:id="8656" w:name="_Toc105698267"/>
      <w:bookmarkStart w:id="8657" w:name="_Toc123141926"/>
      <w:bookmarkStart w:id="8658" w:name="_Toc124166011"/>
      <w:bookmarkStart w:id="8659" w:name="_Toc130919569"/>
      <w:bookmarkStart w:id="8660" w:name="_Toc137306283"/>
      <w:bookmarkStart w:id="8661" w:name="_Toc138890485"/>
      <w:bookmarkStart w:id="8662" w:name="_Toc145094328"/>
      <w:r w:rsidRPr="007D061B">
        <w:t>7.6.4.2</w:t>
      </w:r>
      <w:r w:rsidRPr="007D061B">
        <w:tab/>
        <w:t>Procedure</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4BAC8352" w14:textId="77777777" w:rsidR="005432EB" w:rsidRPr="007D061B" w:rsidRDefault="005432EB" w:rsidP="005432EB">
      <w:pPr>
        <w:pStyle w:val="Heading5"/>
      </w:pPr>
      <w:bookmarkStart w:id="8663" w:name="_Toc21095437"/>
      <w:bookmarkStart w:id="8664" w:name="_Toc29766970"/>
      <w:bookmarkStart w:id="8665" w:name="_Toc36041117"/>
      <w:bookmarkStart w:id="8666" w:name="_Toc37228527"/>
      <w:bookmarkStart w:id="8667" w:name="_Toc37229031"/>
      <w:bookmarkStart w:id="8668" w:name="_Toc37229535"/>
      <w:bookmarkStart w:id="8669" w:name="_Toc45907092"/>
      <w:bookmarkStart w:id="8670" w:name="_Toc61116579"/>
      <w:bookmarkStart w:id="8671" w:name="_Toc67055235"/>
      <w:bookmarkStart w:id="8672" w:name="_Toc74763436"/>
      <w:bookmarkStart w:id="8673" w:name="_Toc76505732"/>
      <w:bookmarkStart w:id="8674" w:name="_Toc83110193"/>
      <w:bookmarkStart w:id="8675" w:name="_Toc89875918"/>
      <w:bookmarkStart w:id="8676" w:name="_Toc98707630"/>
      <w:bookmarkStart w:id="8677" w:name="_Toc105698268"/>
      <w:bookmarkStart w:id="8678" w:name="_Toc123141927"/>
      <w:bookmarkStart w:id="8679" w:name="_Toc124166012"/>
      <w:bookmarkStart w:id="8680" w:name="_Toc130919570"/>
      <w:bookmarkStart w:id="8681" w:name="_Toc137306284"/>
      <w:bookmarkStart w:id="8682" w:name="_Toc138890486"/>
      <w:bookmarkStart w:id="8683" w:name="_Toc145094329"/>
      <w:r w:rsidRPr="007D061B">
        <w:t>7.6.4.2.1</w:t>
      </w:r>
      <w:r w:rsidRPr="007D061B">
        <w:tab/>
        <w:t>General procedure</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684" w:name="_Toc21095438"/>
      <w:bookmarkStart w:id="8685" w:name="_Toc29766971"/>
      <w:bookmarkStart w:id="8686" w:name="_Toc36041118"/>
      <w:bookmarkStart w:id="8687" w:name="_Toc37228528"/>
      <w:bookmarkStart w:id="8688" w:name="_Toc37229032"/>
      <w:bookmarkStart w:id="8689" w:name="_Toc37229536"/>
      <w:bookmarkStart w:id="8690" w:name="_Toc45907093"/>
      <w:bookmarkStart w:id="8691" w:name="_Toc61116580"/>
      <w:bookmarkStart w:id="8692" w:name="_Toc67055236"/>
      <w:bookmarkStart w:id="8693" w:name="_Toc74763437"/>
      <w:bookmarkStart w:id="8694" w:name="_Toc76505733"/>
      <w:bookmarkStart w:id="8695" w:name="_Toc83110194"/>
      <w:bookmarkStart w:id="8696" w:name="_Toc89875919"/>
      <w:bookmarkStart w:id="8697" w:name="_Toc98707631"/>
      <w:bookmarkStart w:id="8698" w:name="_Toc105698269"/>
      <w:bookmarkStart w:id="8699" w:name="_Toc123141928"/>
      <w:bookmarkStart w:id="8700" w:name="_Toc124166013"/>
      <w:bookmarkStart w:id="8701" w:name="_Toc130919571"/>
      <w:bookmarkStart w:id="8702" w:name="_Toc137306285"/>
      <w:bookmarkStart w:id="8703" w:name="_Toc138890487"/>
      <w:bookmarkStart w:id="8704" w:name="_Toc145094330"/>
      <w:r w:rsidRPr="007D061B">
        <w:t>7.6.4.2.2</w:t>
      </w:r>
      <w:r w:rsidRPr="007D061B">
        <w:tab/>
        <w:t>MSR operation</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705" w:name="_Toc21095439"/>
      <w:bookmarkStart w:id="8706" w:name="_Toc29766972"/>
      <w:bookmarkStart w:id="8707" w:name="_Toc36041119"/>
      <w:bookmarkStart w:id="8708" w:name="_Toc37228529"/>
      <w:bookmarkStart w:id="8709" w:name="_Toc37229033"/>
      <w:bookmarkStart w:id="8710" w:name="_Toc37229537"/>
      <w:bookmarkStart w:id="8711" w:name="_Toc45907094"/>
      <w:bookmarkStart w:id="8712" w:name="_Toc61116581"/>
      <w:bookmarkStart w:id="8713" w:name="_Toc67055237"/>
      <w:bookmarkStart w:id="8714" w:name="_Toc74763438"/>
      <w:bookmarkStart w:id="8715" w:name="_Toc76505734"/>
      <w:bookmarkStart w:id="8716" w:name="_Toc83110195"/>
      <w:bookmarkStart w:id="8717" w:name="_Toc89875920"/>
      <w:bookmarkStart w:id="8718" w:name="_Toc98707632"/>
      <w:bookmarkStart w:id="8719" w:name="_Toc105698270"/>
      <w:bookmarkStart w:id="8720" w:name="_Toc123141929"/>
      <w:bookmarkStart w:id="8721" w:name="_Toc124166014"/>
      <w:bookmarkStart w:id="8722" w:name="_Toc130919572"/>
      <w:bookmarkStart w:id="8723" w:name="_Toc137306286"/>
      <w:bookmarkStart w:id="8724" w:name="_Toc138890488"/>
      <w:bookmarkStart w:id="8725" w:name="_Toc145094331"/>
      <w:r w:rsidRPr="007D061B">
        <w:t>7.6.4.2.3</w:t>
      </w:r>
      <w:r w:rsidRPr="007D061B">
        <w:tab/>
        <w:t>Single RAT UTRA FDD operation</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726" w:name="_Toc21095440"/>
      <w:bookmarkStart w:id="8727" w:name="_Toc29766973"/>
      <w:bookmarkStart w:id="8728" w:name="_Toc36041120"/>
      <w:bookmarkStart w:id="8729" w:name="_Toc37228530"/>
      <w:bookmarkStart w:id="8730" w:name="_Toc37229034"/>
      <w:bookmarkStart w:id="8731" w:name="_Toc37229538"/>
      <w:bookmarkStart w:id="8732" w:name="_Toc45907095"/>
      <w:bookmarkStart w:id="8733" w:name="_Toc61116582"/>
      <w:bookmarkStart w:id="8734" w:name="_Toc67055238"/>
      <w:bookmarkStart w:id="8735" w:name="_Toc74763439"/>
      <w:bookmarkStart w:id="8736" w:name="_Toc76505735"/>
      <w:bookmarkStart w:id="8737" w:name="_Toc83110196"/>
      <w:bookmarkStart w:id="8738" w:name="_Toc89875921"/>
      <w:bookmarkStart w:id="8739" w:name="_Toc98707633"/>
      <w:bookmarkStart w:id="8740" w:name="_Toc105698271"/>
      <w:bookmarkStart w:id="8741" w:name="_Toc123141930"/>
      <w:bookmarkStart w:id="8742" w:name="_Toc124166015"/>
      <w:bookmarkStart w:id="8743" w:name="_Toc130919573"/>
      <w:bookmarkStart w:id="8744" w:name="_Toc137306287"/>
      <w:bookmarkStart w:id="8745" w:name="_Toc138890489"/>
      <w:bookmarkStart w:id="8746" w:name="_Toc145094332"/>
      <w:r w:rsidRPr="007D061B">
        <w:t>7.6.4.2.4</w:t>
      </w:r>
      <w:r w:rsidRPr="007D061B">
        <w:tab/>
        <w:t>Single RAT UTRA TDD 1,28Mcps option operation</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747" w:name="_Toc21095441"/>
      <w:bookmarkStart w:id="8748" w:name="_Toc29766974"/>
      <w:bookmarkStart w:id="8749" w:name="_Toc36041121"/>
      <w:bookmarkStart w:id="8750" w:name="_Toc37228531"/>
      <w:bookmarkStart w:id="8751" w:name="_Toc37229035"/>
      <w:bookmarkStart w:id="8752" w:name="_Toc37229539"/>
      <w:bookmarkStart w:id="8753" w:name="_Toc45907096"/>
      <w:bookmarkStart w:id="8754" w:name="_Toc61116583"/>
      <w:bookmarkStart w:id="8755" w:name="_Toc67055239"/>
      <w:bookmarkStart w:id="8756" w:name="_Toc74763440"/>
      <w:bookmarkStart w:id="8757" w:name="_Toc76505736"/>
      <w:bookmarkStart w:id="8758" w:name="_Toc83110197"/>
      <w:bookmarkStart w:id="8759" w:name="_Toc89875922"/>
      <w:bookmarkStart w:id="8760" w:name="_Toc98707634"/>
      <w:bookmarkStart w:id="8761" w:name="_Toc105698272"/>
      <w:bookmarkStart w:id="8762" w:name="_Toc123141931"/>
      <w:bookmarkStart w:id="8763" w:name="_Toc124166016"/>
      <w:bookmarkStart w:id="8764" w:name="_Toc130919574"/>
      <w:bookmarkStart w:id="8765" w:name="_Toc137306288"/>
      <w:bookmarkStart w:id="8766" w:name="_Toc138890490"/>
      <w:bookmarkStart w:id="8767" w:name="_Toc145094333"/>
      <w:r w:rsidRPr="007D061B">
        <w:t>7.6.4.2.5</w:t>
      </w:r>
      <w:r w:rsidRPr="007D061B">
        <w:tab/>
        <w:t>Single RAT E-UTRA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768" w:name="_Toc21095442"/>
      <w:bookmarkStart w:id="8769" w:name="_Toc29766975"/>
      <w:bookmarkStart w:id="8770" w:name="_Toc36041122"/>
      <w:bookmarkStart w:id="8771" w:name="_Toc37228532"/>
      <w:bookmarkStart w:id="8772" w:name="_Toc37229036"/>
      <w:bookmarkStart w:id="8773" w:name="_Toc37229540"/>
      <w:bookmarkStart w:id="8774" w:name="_Toc45907097"/>
      <w:bookmarkStart w:id="8775" w:name="_Toc61116584"/>
      <w:bookmarkStart w:id="8776" w:name="_Toc67055240"/>
      <w:bookmarkStart w:id="8777" w:name="_Toc74763441"/>
      <w:bookmarkStart w:id="8778" w:name="_Toc76505737"/>
      <w:bookmarkStart w:id="8779" w:name="_Toc83110198"/>
      <w:bookmarkStart w:id="8780" w:name="_Toc89875923"/>
      <w:bookmarkStart w:id="8781" w:name="_Toc98707635"/>
      <w:bookmarkStart w:id="8782" w:name="_Toc105698273"/>
      <w:bookmarkStart w:id="8783" w:name="_Toc123141932"/>
      <w:bookmarkStart w:id="8784" w:name="_Toc124166017"/>
      <w:bookmarkStart w:id="8785" w:name="_Toc130919575"/>
      <w:bookmarkStart w:id="8786" w:name="_Toc137306289"/>
      <w:bookmarkStart w:id="8787" w:name="_Toc138890491"/>
      <w:bookmarkStart w:id="8788" w:name="_Toc145094334"/>
      <w:r w:rsidRPr="007D061B">
        <w:t>7.6.5</w:t>
      </w:r>
      <w:r w:rsidRPr="007D061B">
        <w:tab/>
        <w:t>Test Requirements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E2600FA" w14:textId="77777777" w:rsidR="005432EB" w:rsidRPr="007D061B" w:rsidRDefault="005432EB" w:rsidP="005432EB">
      <w:pPr>
        <w:pStyle w:val="Heading4"/>
      </w:pPr>
      <w:bookmarkStart w:id="8789" w:name="_Toc21095443"/>
      <w:bookmarkStart w:id="8790" w:name="_Toc29766976"/>
      <w:bookmarkStart w:id="8791" w:name="_Toc36041123"/>
      <w:bookmarkStart w:id="8792" w:name="_Toc37228533"/>
      <w:bookmarkStart w:id="8793" w:name="_Toc37229037"/>
      <w:bookmarkStart w:id="8794" w:name="_Toc37229541"/>
      <w:bookmarkStart w:id="8795" w:name="_Toc45907098"/>
      <w:bookmarkStart w:id="8796" w:name="_Toc61116585"/>
      <w:bookmarkStart w:id="8797" w:name="_Toc67055241"/>
      <w:bookmarkStart w:id="8798" w:name="_Toc74763442"/>
      <w:bookmarkStart w:id="8799" w:name="_Toc76505738"/>
      <w:bookmarkStart w:id="8800" w:name="_Toc83110199"/>
      <w:bookmarkStart w:id="8801" w:name="_Toc89875924"/>
      <w:bookmarkStart w:id="8802" w:name="_Toc98707636"/>
      <w:bookmarkStart w:id="8803" w:name="_Toc105698274"/>
      <w:bookmarkStart w:id="8804" w:name="_Toc123141933"/>
      <w:bookmarkStart w:id="8805" w:name="_Toc124166018"/>
      <w:bookmarkStart w:id="8806" w:name="_Toc130919576"/>
      <w:bookmarkStart w:id="8807" w:name="_Toc137306290"/>
      <w:bookmarkStart w:id="8808" w:name="_Toc138890492"/>
      <w:bookmarkStart w:id="8809" w:name="_Toc145094335"/>
      <w:r w:rsidRPr="007D061B">
        <w:t>7.6.5.1</w:t>
      </w:r>
      <w:r w:rsidRPr="007D061B">
        <w:tab/>
        <w:t>General</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810" w:name="_Toc21095444"/>
      <w:bookmarkStart w:id="8811" w:name="_Toc29766977"/>
      <w:bookmarkStart w:id="8812" w:name="_Toc36041124"/>
      <w:bookmarkStart w:id="8813" w:name="_Toc37228534"/>
      <w:bookmarkStart w:id="8814" w:name="_Toc37229038"/>
      <w:bookmarkStart w:id="8815" w:name="_Toc37229542"/>
      <w:bookmarkStart w:id="8816" w:name="_Toc45907099"/>
      <w:bookmarkStart w:id="8817" w:name="_Toc61116586"/>
      <w:bookmarkStart w:id="8818" w:name="_Toc67055242"/>
      <w:bookmarkStart w:id="8819" w:name="_Toc74763443"/>
      <w:bookmarkStart w:id="8820" w:name="_Toc76505739"/>
      <w:bookmarkStart w:id="8821" w:name="_Toc83110200"/>
      <w:bookmarkStart w:id="8822" w:name="_Toc89875925"/>
      <w:bookmarkStart w:id="8823" w:name="_Toc98707637"/>
      <w:bookmarkStart w:id="8824" w:name="_Toc105698275"/>
      <w:bookmarkStart w:id="8825" w:name="_Toc123141934"/>
      <w:bookmarkStart w:id="8826" w:name="_Toc124166019"/>
      <w:bookmarkStart w:id="8827" w:name="_Toc130919577"/>
      <w:bookmarkStart w:id="8828" w:name="_Toc137306291"/>
      <w:bookmarkStart w:id="8829" w:name="_Toc138890493"/>
      <w:bookmarkStart w:id="8830" w:name="_Toc145094336"/>
      <w:r w:rsidRPr="007D061B">
        <w:t>7.6.5.2</w:t>
      </w:r>
      <w:r w:rsidRPr="007D061B">
        <w:tab/>
        <w:t>Basic limits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7D77F6BD" w14:textId="77777777" w:rsidR="005432EB" w:rsidRPr="007D061B" w:rsidRDefault="005432EB" w:rsidP="005432EB">
      <w:pPr>
        <w:pStyle w:val="Heading5"/>
      </w:pPr>
      <w:bookmarkStart w:id="8831" w:name="_Toc21095445"/>
      <w:bookmarkStart w:id="8832" w:name="_Toc29766978"/>
      <w:bookmarkStart w:id="8833" w:name="_Toc36041125"/>
      <w:bookmarkStart w:id="8834" w:name="_Toc37228535"/>
      <w:bookmarkStart w:id="8835" w:name="_Toc37229039"/>
      <w:bookmarkStart w:id="8836" w:name="_Toc37229543"/>
      <w:bookmarkStart w:id="8837" w:name="_Toc45907100"/>
      <w:bookmarkStart w:id="8838" w:name="_Toc61116587"/>
      <w:bookmarkStart w:id="8839" w:name="_Toc67055243"/>
      <w:bookmarkStart w:id="8840" w:name="_Toc74763444"/>
      <w:bookmarkStart w:id="8841" w:name="_Toc76505740"/>
      <w:bookmarkStart w:id="8842" w:name="_Toc83110201"/>
      <w:bookmarkStart w:id="8843" w:name="_Toc89875926"/>
      <w:bookmarkStart w:id="8844" w:name="_Toc98707638"/>
      <w:bookmarkStart w:id="8845" w:name="_Toc105698276"/>
      <w:bookmarkStart w:id="8846" w:name="_Toc123141935"/>
      <w:bookmarkStart w:id="8847" w:name="_Toc124166020"/>
      <w:bookmarkStart w:id="8848" w:name="_Toc130919578"/>
      <w:bookmarkStart w:id="8849" w:name="_Toc137306292"/>
      <w:bookmarkStart w:id="8850" w:name="_Toc138890494"/>
      <w:bookmarkStart w:id="8851" w:name="_Toc145094337"/>
      <w:r w:rsidRPr="007D061B">
        <w:t>7.6.5.2.1</w:t>
      </w:r>
      <w:r w:rsidRPr="007D061B">
        <w:tab/>
        <w:t>MSR operation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852" w:name="_Toc21095446"/>
      <w:bookmarkStart w:id="8853" w:name="_Toc29766979"/>
      <w:bookmarkStart w:id="8854" w:name="_Toc36041126"/>
      <w:bookmarkStart w:id="8855" w:name="_Toc37228536"/>
      <w:bookmarkStart w:id="8856" w:name="_Toc37229040"/>
      <w:bookmarkStart w:id="8857" w:name="_Toc37229544"/>
      <w:bookmarkStart w:id="8858" w:name="_Toc45907101"/>
      <w:bookmarkStart w:id="8859" w:name="_Toc61116588"/>
      <w:bookmarkStart w:id="8860" w:name="_Toc67055244"/>
      <w:bookmarkStart w:id="8861" w:name="_Toc74763445"/>
      <w:bookmarkStart w:id="8862" w:name="_Toc76505741"/>
      <w:bookmarkStart w:id="8863" w:name="_Toc83110202"/>
      <w:bookmarkStart w:id="8864" w:name="_Toc89875927"/>
      <w:bookmarkStart w:id="8865" w:name="_Toc98707639"/>
      <w:bookmarkStart w:id="8866" w:name="_Toc105698277"/>
      <w:bookmarkStart w:id="8867" w:name="_Toc123141936"/>
      <w:bookmarkStart w:id="8868" w:name="_Toc124166021"/>
      <w:bookmarkStart w:id="8869" w:name="_Toc130919579"/>
      <w:bookmarkStart w:id="8870" w:name="_Toc137306293"/>
      <w:bookmarkStart w:id="8871" w:name="_Toc138890495"/>
      <w:bookmarkStart w:id="8872" w:name="_Toc145094338"/>
      <w:r w:rsidRPr="007D061B">
        <w:t>7.6.5.2.2</w:t>
      </w:r>
      <w:r w:rsidRPr="007D061B">
        <w:tab/>
        <w:t>Single RAT UTRA FDD operation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873" w:name="_Toc21095447"/>
      <w:bookmarkStart w:id="8874" w:name="_Toc29766980"/>
      <w:bookmarkStart w:id="8875" w:name="_Toc36041127"/>
      <w:bookmarkStart w:id="8876" w:name="_Toc37228537"/>
      <w:bookmarkStart w:id="8877" w:name="_Toc37229041"/>
      <w:bookmarkStart w:id="8878" w:name="_Toc37229545"/>
      <w:bookmarkStart w:id="8879" w:name="_Toc45907102"/>
      <w:bookmarkStart w:id="8880" w:name="_Toc61116589"/>
      <w:bookmarkStart w:id="8881" w:name="_Toc67055245"/>
      <w:bookmarkStart w:id="8882" w:name="_Toc74763446"/>
      <w:bookmarkStart w:id="8883" w:name="_Toc76505742"/>
      <w:bookmarkStart w:id="8884" w:name="_Toc83110203"/>
      <w:bookmarkStart w:id="8885" w:name="_Toc89875928"/>
      <w:bookmarkStart w:id="8886" w:name="_Toc98707640"/>
      <w:bookmarkStart w:id="8887" w:name="_Toc105698278"/>
      <w:bookmarkStart w:id="8888" w:name="_Toc123141937"/>
      <w:bookmarkStart w:id="8889" w:name="_Toc124166022"/>
      <w:bookmarkStart w:id="8890" w:name="_Toc130919580"/>
      <w:bookmarkStart w:id="8891" w:name="_Toc137306294"/>
      <w:bookmarkStart w:id="8892" w:name="_Toc138890496"/>
      <w:bookmarkStart w:id="8893" w:name="_Toc145094339"/>
      <w:r w:rsidRPr="007D061B">
        <w:t>7.6.5.2.3</w:t>
      </w:r>
      <w:r w:rsidRPr="007D061B">
        <w:tab/>
        <w:t>Single RAT UTRA TDD 1,28Mcps option operation</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894" w:name="_Toc21095448"/>
      <w:bookmarkStart w:id="8895" w:name="_Toc29766981"/>
      <w:bookmarkStart w:id="8896" w:name="_Toc36041128"/>
      <w:bookmarkStart w:id="8897" w:name="_Toc37228538"/>
      <w:bookmarkStart w:id="8898" w:name="_Toc37229042"/>
      <w:bookmarkStart w:id="8899" w:name="_Toc37229546"/>
      <w:bookmarkStart w:id="8900" w:name="_Toc45907103"/>
      <w:bookmarkStart w:id="8901" w:name="_Toc61116590"/>
      <w:bookmarkStart w:id="8902" w:name="_Toc67055246"/>
      <w:bookmarkStart w:id="8903" w:name="_Toc74763447"/>
      <w:bookmarkStart w:id="8904" w:name="_Toc76505743"/>
      <w:bookmarkStart w:id="8905" w:name="_Toc83110204"/>
      <w:bookmarkStart w:id="8906" w:name="_Toc89875929"/>
      <w:bookmarkStart w:id="8907" w:name="_Toc98707641"/>
      <w:bookmarkStart w:id="8908" w:name="_Toc105698279"/>
      <w:bookmarkStart w:id="8909" w:name="_Toc123141938"/>
      <w:bookmarkStart w:id="8910" w:name="_Toc124166023"/>
      <w:bookmarkStart w:id="8911" w:name="_Toc130919581"/>
      <w:bookmarkStart w:id="8912" w:name="_Toc137306295"/>
      <w:bookmarkStart w:id="8913" w:name="_Toc138890497"/>
      <w:bookmarkStart w:id="8914" w:name="_Toc145094340"/>
      <w:r w:rsidRPr="007D061B">
        <w:t>7.6.5.2.4</w:t>
      </w:r>
      <w:r w:rsidRPr="007D061B">
        <w:tab/>
        <w:t>Single RAT E-UTRA operation</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915" w:name="_Toc21095449"/>
      <w:bookmarkStart w:id="8916" w:name="_Toc29766982"/>
      <w:bookmarkStart w:id="8917" w:name="_Toc36041129"/>
      <w:bookmarkStart w:id="8918" w:name="_Toc37228539"/>
      <w:bookmarkStart w:id="8919" w:name="_Toc37229043"/>
      <w:bookmarkStart w:id="8920" w:name="_Toc37229547"/>
      <w:bookmarkStart w:id="8921" w:name="_Toc45907104"/>
      <w:bookmarkStart w:id="8922" w:name="_Toc61116591"/>
      <w:bookmarkStart w:id="8923" w:name="_Toc67055247"/>
      <w:bookmarkStart w:id="8924" w:name="_Toc74763448"/>
      <w:bookmarkStart w:id="8925" w:name="_Toc76505744"/>
      <w:bookmarkStart w:id="8926" w:name="_Toc83110205"/>
      <w:bookmarkStart w:id="8927" w:name="_Toc89875930"/>
      <w:bookmarkStart w:id="8928" w:name="_Toc98707642"/>
      <w:bookmarkStart w:id="8929" w:name="_Toc105698280"/>
      <w:bookmarkStart w:id="8930" w:name="_Toc123141939"/>
      <w:bookmarkStart w:id="8931" w:name="_Toc124166024"/>
      <w:bookmarkStart w:id="8932" w:name="_Toc130919582"/>
      <w:bookmarkStart w:id="8933" w:name="_Toc137306296"/>
      <w:bookmarkStart w:id="8934" w:name="_Toc138890498"/>
      <w:bookmarkStart w:id="8935" w:name="_Toc145094341"/>
      <w:r w:rsidRPr="007D061B">
        <w:t>7.7</w:t>
      </w:r>
      <w:r w:rsidRPr="007D061B">
        <w:tab/>
        <w:t>Receiver intermodulation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C8E3396" w14:textId="77777777" w:rsidR="005432EB" w:rsidRPr="007D061B" w:rsidRDefault="005432EB" w:rsidP="005432EB">
      <w:pPr>
        <w:pStyle w:val="Heading3"/>
      </w:pPr>
      <w:bookmarkStart w:id="8936" w:name="_Toc21095450"/>
      <w:bookmarkStart w:id="8937" w:name="_Toc29766983"/>
      <w:bookmarkStart w:id="8938" w:name="_Toc36041130"/>
      <w:bookmarkStart w:id="8939" w:name="_Toc37228540"/>
      <w:bookmarkStart w:id="8940" w:name="_Toc37229044"/>
      <w:bookmarkStart w:id="8941" w:name="_Toc37229548"/>
      <w:bookmarkStart w:id="8942" w:name="_Toc45907105"/>
      <w:bookmarkStart w:id="8943" w:name="_Toc61116592"/>
      <w:bookmarkStart w:id="8944" w:name="_Toc67055248"/>
      <w:bookmarkStart w:id="8945" w:name="_Toc74763449"/>
      <w:bookmarkStart w:id="8946" w:name="_Toc76505745"/>
      <w:bookmarkStart w:id="8947" w:name="_Toc83110206"/>
      <w:bookmarkStart w:id="8948" w:name="_Toc89875931"/>
      <w:bookmarkStart w:id="8949" w:name="_Toc98707643"/>
      <w:bookmarkStart w:id="8950" w:name="_Toc105698281"/>
      <w:bookmarkStart w:id="8951" w:name="_Toc123141940"/>
      <w:bookmarkStart w:id="8952" w:name="_Toc124166025"/>
      <w:bookmarkStart w:id="8953" w:name="_Toc130919583"/>
      <w:bookmarkStart w:id="8954" w:name="_Toc137306297"/>
      <w:bookmarkStart w:id="8955" w:name="_Toc138890499"/>
      <w:bookmarkStart w:id="8956" w:name="_Toc145094342"/>
      <w:r w:rsidRPr="007D061B">
        <w:t>7.7.1</w:t>
      </w:r>
      <w:r w:rsidRPr="007D061B">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957" w:name="_Toc21095451"/>
      <w:bookmarkStart w:id="8958" w:name="_Toc29766984"/>
      <w:bookmarkStart w:id="8959" w:name="_Toc36041131"/>
      <w:bookmarkStart w:id="8960" w:name="_Toc37228541"/>
      <w:bookmarkStart w:id="8961" w:name="_Toc37229045"/>
      <w:bookmarkStart w:id="8962" w:name="_Toc37229549"/>
      <w:bookmarkStart w:id="8963" w:name="_Toc45907106"/>
      <w:bookmarkStart w:id="8964" w:name="_Toc61116593"/>
      <w:bookmarkStart w:id="8965" w:name="_Toc67055249"/>
      <w:bookmarkStart w:id="8966" w:name="_Toc74763450"/>
      <w:bookmarkStart w:id="8967" w:name="_Toc76505746"/>
      <w:bookmarkStart w:id="8968" w:name="_Toc83110207"/>
      <w:bookmarkStart w:id="8969" w:name="_Toc89875932"/>
      <w:bookmarkStart w:id="8970" w:name="_Toc98707644"/>
      <w:bookmarkStart w:id="8971" w:name="_Toc105698282"/>
      <w:bookmarkStart w:id="8972" w:name="_Toc123141941"/>
      <w:bookmarkStart w:id="8973" w:name="_Toc124166026"/>
      <w:bookmarkStart w:id="8974" w:name="_Toc130919584"/>
      <w:bookmarkStart w:id="8975" w:name="_Toc137306298"/>
      <w:bookmarkStart w:id="8976" w:name="_Toc138890500"/>
      <w:bookmarkStart w:id="8977" w:name="_Toc145094343"/>
      <w:r w:rsidRPr="007D061B">
        <w:t>7.7.2</w:t>
      </w:r>
      <w:r w:rsidRPr="007D061B">
        <w:tab/>
        <w:t>Minimum requirement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978" w:name="_Toc21095452"/>
      <w:bookmarkStart w:id="8979" w:name="_Toc29766985"/>
      <w:bookmarkStart w:id="8980" w:name="_Toc36041132"/>
      <w:bookmarkStart w:id="8981" w:name="_Toc37228542"/>
      <w:bookmarkStart w:id="8982" w:name="_Toc37229046"/>
      <w:bookmarkStart w:id="8983" w:name="_Toc37229550"/>
      <w:bookmarkStart w:id="8984" w:name="_Toc45907107"/>
      <w:bookmarkStart w:id="8985" w:name="_Toc61116594"/>
      <w:bookmarkStart w:id="8986" w:name="_Toc67055250"/>
      <w:bookmarkStart w:id="8987" w:name="_Toc74763451"/>
      <w:bookmarkStart w:id="8988" w:name="_Toc76505747"/>
      <w:bookmarkStart w:id="8989" w:name="_Toc83110208"/>
      <w:bookmarkStart w:id="8990" w:name="_Toc89875933"/>
      <w:bookmarkStart w:id="8991" w:name="_Toc98707645"/>
      <w:bookmarkStart w:id="8992" w:name="_Toc105698283"/>
      <w:bookmarkStart w:id="8993" w:name="_Toc123141942"/>
      <w:bookmarkStart w:id="8994" w:name="_Toc124166027"/>
      <w:bookmarkStart w:id="8995" w:name="_Toc130919585"/>
      <w:bookmarkStart w:id="8996" w:name="_Toc137306299"/>
      <w:bookmarkStart w:id="8997" w:name="_Toc138890501"/>
      <w:bookmarkStart w:id="8998" w:name="_Toc145094344"/>
      <w:r w:rsidRPr="007D061B">
        <w:t>7.7.3</w:t>
      </w:r>
      <w:r w:rsidRPr="007D061B">
        <w:tab/>
        <w:t>Test purpose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999" w:name="_Toc21095453"/>
      <w:bookmarkStart w:id="9000" w:name="_Toc29766986"/>
      <w:bookmarkStart w:id="9001" w:name="_Toc36041133"/>
      <w:bookmarkStart w:id="9002" w:name="_Toc37228543"/>
      <w:bookmarkStart w:id="9003" w:name="_Toc37229047"/>
      <w:bookmarkStart w:id="9004" w:name="_Toc37229551"/>
      <w:bookmarkStart w:id="9005" w:name="_Toc45907108"/>
      <w:bookmarkStart w:id="9006" w:name="_Toc61116595"/>
      <w:bookmarkStart w:id="9007" w:name="_Toc67055251"/>
      <w:bookmarkStart w:id="9008" w:name="_Toc74763452"/>
      <w:bookmarkStart w:id="9009" w:name="_Toc76505748"/>
      <w:bookmarkStart w:id="9010" w:name="_Toc83110209"/>
      <w:bookmarkStart w:id="9011" w:name="_Toc89875934"/>
      <w:bookmarkStart w:id="9012" w:name="_Toc98707646"/>
      <w:bookmarkStart w:id="9013" w:name="_Toc105698284"/>
      <w:bookmarkStart w:id="9014" w:name="_Toc123141943"/>
      <w:bookmarkStart w:id="9015" w:name="_Toc124166028"/>
      <w:bookmarkStart w:id="9016" w:name="_Toc130919586"/>
      <w:bookmarkStart w:id="9017" w:name="_Toc137306300"/>
      <w:bookmarkStart w:id="9018" w:name="_Toc138890502"/>
      <w:bookmarkStart w:id="9019" w:name="_Toc145094345"/>
      <w:r w:rsidRPr="007D061B">
        <w:t>7.7.4</w:t>
      </w:r>
      <w:r w:rsidRPr="007D061B">
        <w:tab/>
        <w:t>Method of test</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1DC4DEAF" w14:textId="77777777" w:rsidR="005432EB" w:rsidRPr="007D061B" w:rsidRDefault="005432EB" w:rsidP="005432EB">
      <w:pPr>
        <w:pStyle w:val="Heading4"/>
      </w:pPr>
      <w:bookmarkStart w:id="9020" w:name="_Toc21095454"/>
      <w:bookmarkStart w:id="9021" w:name="_Toc29766987"/>
      <w:bookmarkStart w:id="9022" w:name="_Toc36041134"/>
      <w:bookmarkStart w:id="9023" w:name="_Toc37228544"/>
      <w:bookmarkStart w:id="9024" w:name="_Toc37229048"/>
      <w:bookmarkStart w:id="9025" w:name="_Toc37229552"/>
      <w:bookmarkStart w:id="9026" w:name="_Toc45907109"/>
      <w:bookmarkStart w:id="9027" w:name="_Toc61116596"/>
      <w:bookmarkStart w:id="9028" w:name="_Toc67055252"/>
      <w:bookmarkStart w:id="9029" w:name="_Toc74763453"/>
      <w:bookmarkStart w:id="9030" w:name="_Toc76505749"/>
      <w:bookmarkStart w:id="9031" w:name="_Toc83110210"/>
      <w:bookmarkStart w:id="9032" w:name="_Toc89875935"/>
      <w:bookmarkStart w:id="9033" w:name="_Toc98707647"/>
      <w:bookmarkStart w:id="9034" w:name="_Toc105698285"/>
      <w:bookmarkStart w:id="9035" w:name="_Toc123141944"/>
      <w:bookmarkStart w:id="9036" w:name="_Toc124166029"/>
      <w:bookmarkStart w:id="9037" w:name="_Toc130919587"/>
      <w:bookmarkStart w:id="9038" w:name="_Toc137306301"/>
      <w:bookmarkStart w:id="9039" w:name="_Toc138890503"/>
      <w:bookmarkStart w:id="9040" w:name="_Toc145094346"/>
      <w:r w:rsidRPr="007D061B">
        <w:t>7.7.4.1</w:t>
      </w:r>
      <w:r w:rsidRPr="007D061B">
        <w:tab/>
        <w:t>Initial conditions</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041" w:name="_Toc21095455"/>
      <w:bookmarkStart w:id="9042" w:name="_Toc29766988"/>
      <w:bookmarkStart w:id="9043" w:name="_Toc36041135"/>
      <w:bookmarkStart w:id="9044" w:name="_Toc37228545"/>
      <w:bookmarkStart w:id="9045" w:name="_Toc37229049"/>
      <w:bookmarkStart w:id="9046" w:name="_Toc37229553"/>
      <w:bookmarkStart w:id="9047" w:name="_Toc45907110"/>
      <w:bookmarkStart w:id="9048" w:name="_Toc61116597"/>
      <w:bookmarkStart w:id="9049" w:name="_Toc67055253"/>
      <w:bookmarkStart w:id="9050" w:name="_Toc74763454"/>
      <w:bookmarkStart w:id="9051" w:name="_Toc76505750"/>
      <w:bookmarkStart w:id="9052" w:name="_Toc83110211"/>
      <w:bookmarkStart w:id="9053" w:name="_Toc89875936"/>
      <w:bookmarkStart w:id="9054" w:name="_Toc98707648"/>
      <w:bookmarkStart w:id="9055" w:name="_Toc105698286"/>
      <w:bookmarkStart w:id="9056" w:name="_Toc123141945"/>
      <w:bookmarkStart w:id="9057" w:name="_Toc124166030"/>
      <w:bookmarkStart w:id="9058" w:name="_Toc130919588"/>
      <w:bookmarkStart w:id="9059" w:name="_Toc137306302"/>
      <w:bookmarkStart w:id="9060" w:name="_Toc138890504"/>
      <w:bookmarkStart w:id="9061" w:name="_Toc145094347"/>
      <w:r w:rsidRPr="007D061B">
        <w:t>7.7.4.2</w:t>
      </w:r>
      <w:r w:rsidRPr="007D061B">
        <w:tab/>
      </w:r>
      <w:r w:rsidRPr="007D061B">
        <w:rPr>
          <w:rFonts w:cs="v4.2.0"/>
        </w:rPr>
        <w:t>Procedure</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9B9B7DD" w14:textId="77777777" w:rsidR="005432EB" w:rsidRPr="007D061B" w:rsidRDefault="005432EB" w:rsidP="005432EB">
      <w:pPr>
        <w:pStyle w:val="Heading5"/>
      </w:pPr>
      <w:bookmarkStart w:id="9062" w:name="_Toc21095456"/>
      <w:bookmarkStart w:id="9063" w:name="_Toc29766989"/>
      <w:bookmarkStart w:id="9064" w:name="_Toc36041136"/>
      <w:bookmarkStart w:id="9065" w:name="_Toc37228546"/>
      <w:bookmarkStart w:id="9066" w:name="_Toc37229050"/>
      <w:bookmarkStart w:id="9067" w:name="_Toc37229554"/>
      <w:bookmarkStart w:id="9068" w:name="_Toc45907111"/>
      <w:bookmarkStart w:id="9069" w:name="_Toc61116598"/>
      <w:bookmarkStart w:id="9070" w:name="_Toc67055254"/>
      <w:bookmarkStart w:id="9071" w:name="_Toc74763455"/>
      <w:bookmarkStart w:id="9072" w:name="_Toc76505751"/>
      <w:bookmarkStart w:id="9073" w:name="_Toc83110212"/>
      <w:bookmarkStart w:id="9074" w:name="_Toc89875937"/>
      <w:bookmarkStart w:id="9075" w:name="_Toc98707649"/>
      <w:bookmarkStart w:id="9076" w:name="_Toc105698287"/>
      <w:bookmarkStart w:id="9077" w:name="_Toc123141946"/>
      <w:bookmarkStart w:id="9078" w:name="_Toc124166031"/>
      <w:bookmarkStart w:id="9079" w:name="_Toc130919589"/>
      <w:bookmarkStart w:id="9080" w:name="_Toc137306303"/>
      <w:bookmarkStart w:id="9081" w:name="_Toc138890505"/>
      <w:bookmarkStart w:id="9082" w:name="_Toc145094348"/>
      <w:r w:rsidRPr="007D061B">
        <w:t>7.7.4.2.1</w:t>
      </w:r>
      <w:r w:rsidRPr="007D061B">
        <w:tab/>
        <w:t>General procedure</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083" w:name="_Toc21095457"/>
      <w:bookmarkStart w:id="9084" w:name="_Toc29766990"/>
      <w:bookmarkStart w:id="9085" w:name="_Toc36041137"/>
      <w:bookmarkStart w:id="9086" w:name="_Toc37228547"/>
      <w:bookmarkStart w:id="9087" w:name="_Toc37229051"/>
      <w:bookmarkStart w:id="9088" w:name="_Toc37229555"/>
      <w:bookmarkStart w:id="9089" w:name="_Toc45907112"/>
      <w:bookmarkStart w:id="9090" w:name="_Toc61116599"/>
      <w:bookmarkStart w:id="9091" w:name="_Toc67055255"/>
      <w:bookmarkStart w:id="9092" w:name="_Toc74763456"/>
      <w:bookmarkStart w:id="9093" w:name="_Toc76505752"/>
      <w:bookmarkStart w:id="9094" w:name="_Toc83110213"/>
      <w:bookmarkStart w:id="9095" w:name="_Toc89875938"/>
      <w:bookmarkStart w:id="9096" w:name="_Toc98707650"/>
      <w:bookmarkStart w:id="9097" w:name="_Toc105698288"/>
      <w:bookmarkStart w:id="9098" w:name="_Toc123141947"/>
      <w:bookmarkStart w:id="9099" w:name="_Toc124166032"/>
      <w:bookmarkStart w:id="9100" w:name="_Toc130919590"/>
      <w:bookmarkStart w:id="9101" w:name="_Toc137306304"/>
      <w:bookmarkStart w:id="9102" w:name="_Toc138890506"/>
      <w:bookmarkStart w:id="9103" w:name="_Toc145094349"/>
      <w:r w:rsidRPr="007D061B">
        <w:t>7.7.4.2.2</w:t>
      </w:r>
      <w:r w:rsidRPr="007D061B">
        <w:tab/>
        <w:t>MSR operation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104" w:name="_Toc21095458"/>
      <w:bookmarkStart w:id="9105" w:name="_Toc29766991"/>
      <w:bookmarkStart w:id="9106" w:name="_Toc36041138"/>
      <w:bookmarkStart w:id="9107" w:name="_Toc37228548"/>
      <w:bookmarkStart w:id="9108" w:name="_Toc37229052"/>
      <w:bookmarkStart w:id="9109" w:name="_Toc37229556"/>
      <w:bookmarkStart w:id="9110" w:name="_Toc45907113"/>
      <w:bookmarkStart w:id="9111" w:name="_Toc61116600"/>
      <w:bookmarkStart w:id="9112" w:name="_Toc67055256"/>
      <w:bookmarkStart w:id="9113" w:name="_Toc74763457"/>
      <w:bookmarkStart w:id="9114" w:name="_Toc76505753"/>
      <w:bookmarkStart w:id="9115" w:name="_Toc83110214"/>
      <w:bookmarkStart w:id="9116" w:name="_Toc89875939"/>
      <w:bookmarkStart w:id="9117" w:name="_Toc98707651"/>
      <w:bookmarkStart w:id="9118" w:name="_Toc105698289"/>
      <w:bookmarkStart w:id="9119" w:name="_Toc123141948"/>
      <w:bookmarkStart w:id="9120" w:name="_Toc124166033"/>
      <w:bookmarkStart w:id="9121" w:name="_Toc130919591"/>
      <w:bookmarkStart w:id="9122" w:name="_Toc137306305"/>
      <w:bookmarkStart w:id="9123" w:name="_Toc138890507"/>
      <w:bookmarkStart w:id="9124" w:name="_Toc145094350"/>
      <w:r w:rsidRPr="007D061B">
        <w:t>7.7.4.2.3</w:t>
      </w:r>
      <w:r w:rsidRPr="007D061B">
        <w:tab/>
        <w:t>Single RAT UTRA FDD operation</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125" w:name="_Toc21095459"/>
      <w:bookmarkStart w:id="9126" w:name="_Toc29766992"/>
      <w:bookmarkStart w:id="9127" w:name="_Toc36041139"/>
      <w:bookmarkStart w:id="9128" w:name="_Toc37228549"/>
      <w:bookmarkStart w:id="9129" w:name="_Toc37229053"/>
      <w:bookmarkStart w:id="9130" w:name="_Toc37229557"/>
      <w:bookmarkStart w:id="9131" w:name="_Toc45907114"/>
      <w:bookmarkStart w:id="9132" w:name="_Toc61116601"/>
      <w:bookmarkStart w:id="9133" w:name="_Toc67055257"/>
      <w:bookmarkStart w:id="9134" w:name="_Toc74763458"/>
      <w:bookmarkStart w:id="9135" w:name="_Toc76505754"/>
      <w:bookmarkStart w:id="9136" w:name="_Toc83110215"/>
      <w:bookmarkStart w:id="9137" w:name="_Toc89875940"/>
      <w:bookmarkStart w:id="9138" w:name="_Toc98707652"/>
      <w:bookmarkStart w:id="9139" w:name="_Toc105698290"/>
      <w:bookmarkStart w:id="9140" w:name="_Toc123141949"/>
      <w:bookmarkStart w:id="9141" w:name="_Toc124166034"/>
      <w:bookmarkStart w:id="9142" w:name="_Toc130919592"/>
      <w:bookmarkStart w:id="9143" w:name="_Toc137306306"/>
      <w:bookmarkStart w:id="9144" w:name="_Toc138890508"/>
      <w:bookmarkStart w:id="9145" w:name="_Toc145094351"/>
      <w:r w:rsidRPr="007D061B">
        <w:t>7.7.4.2.4</w:t>
      </w:r>
      <w:r w:rsidRPr="007D061B">
        <w:tab/>
        <w:t>Single RAT UTRA TDD 1,28Mcps option operation</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146" w:name="_Toc21095460"/>
      <w:bookmarkStart w:id="9147" w:name="_Toc29766993"/>
      <w:bookmarkStart w:id="9148" w:name="_Toc36041140"/>
      <w:bookmarkStart w:id="9149" w:name="_Toc37228550"/>
      <w:bookmarkStart w:id="9150" w:name="_Toc37229054"/>
      <w:bookmarkStart w:id="9151" w:name="_Toc37229558"/>
      <w:bookmarkStart w:id="9152" w:name="_Toc45907115"/>
      <w:bookmarkStart w:id="9153" w:name="_Toc61116602"/>
      <w:bookmarkStart w:id="9154" w:name="_Toc67055258"/>
      <w:bookmarkStart w:id="9155" w:name="_Toc74763459"/>
      <w:bookmarkStart w:id="9156" w:name="_Toc76505755"/>
      <w:bookmarkStart w:id="9157" w:name="_Toc83110216"/>
      <w:bookmarkStart w:id="9158" w:name="_Toc89875941"/>
      <w:bookmarkStart w:id="9159" w:name="_Toc98707653"/>
      <w:bookmarkStart w:id="9160" w:name="_Toc105698291"/>
      <w:bookmarkStart w:id="9161" w:name="_Toc123141950"/>
      <w:bookmarkStart w:id="9162" w:name="_Toc124166035"/>
      <w:bookmarkStart w:id="9163" w:name="_Toc130919593"/>
      <w:bookmarkStart w:id="9164" w:name="_Toc137306307"/>
      <w:bookmarkStart w:id="9165" w:name="_Toc138890509"/>
      <w:bookmarkStart w:id="9166" w:name="_Toc145094352"/>
      <w:r w:rsidRPr="007D061B">
        <w:t>7.7.4.2.5</w:t>
      </w:r>
      <w:r w:rsidRPr="007D061B">
        <w:tab/>
        <w:t>Single RAT E-UTRA operation</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167" w:name="_Toc21095461"/>
      <w:bookmarkStart w:id="9168" w:name="_Toc29766994"/>
      <w:bookmarkStart w:id="9169" w:name="_Toc36041141"/>
      <w:bookmarkStart w:id="9170" w:name="_Toc37228551"/>
      <w:bookmarkStart w:id="9171" w:name="_Toc37229055"/>
      <w:bookmarkStart w:id="9172" w:name="_Toc37229559"/>
      <w:bookmarkStart w:id="9173" w:name="_Toc45907116"/>
      <w:bookmarkStart w:id="9174" w:name="_Toc61116603"/>
      <w:bookmarkStart w:id="9175" w:name="_Toc67055259"/>
      <w:bookmarkStart w:id="9176" w:name="_Toc74763460"/>
      <w:bookmarkStart w:id="9177" w:name="_Toc76505756"/>
      <w:bookmarkStart w:id="9178" w:name="_Toc83110217"/>
      <w:bookmarkStart w:id="9179" w:name="_Toc89875942"/>
      <w:bookmarkStart w:id="9180" w:name="_Toc98707654"/>
      <w:bookmarkStart w:id="9181" w:name="_Toc105698292"/>
      <w:bookmarkStart w:id="9182" w:name="_Toc123141951"/>
      <w:bookmarkStart w:id="9183" w:name="_Toc124166036"/>
      <w:bookmarkStart w:id="9184" w:name="_Toc130919594"/>
      <w:bookmarkStart w:id="9185" w:name="_Toc137306308"/>
      <w:bookmarkStart w:id="9186" w:name="_Toc138890510"/>
      <w:bookmarkStart w:id="9187" w:name="_Toc145094353"/>
      <w:r w:rsidRPr="007D061B">
        <w:t>7.7.5</w:t>
      </w:r>
      <w:r w:rsidRPr="007D061B">
        <w:tab/>
        <w:t>Test requirements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76137B89" w14:textId="77777777" w:rsidR="005432EB" w:rsidRPr="007D061B" w:rsidRDefault="005432EB" w:rsidP="005432EB">
      <w:pPr>
        <w:pStyle w:val="Heading4"/>
      </w:pPr>
      <w:bookmarkStart w:id="9188" w:name="_Toc21095462"/>
      <w:bookmarkStart w:id="9189" w:name="_Toc29766995"/>
      <w:bookmarkStart w:id="9190" w:name="_Toc36041142"/>
      <w:bookmarkStart w:id="9191" w:name="_Toc37228552"/>
      <w:bookmarkStart w:id="9192" w:name="_Toc37229056"/>
      <w:bookmarkStart w:id="9193" w:name="_Toc37229560"/>
      <w:bookmarkStart w:id="9194" w:name="_Toc45907117"/>
      <w:bookmarkStart w:id="9195" w:name="_Toc61116604"/>
      <w:bookmarkStart w:id="9196" w:name="_Toc67055260"/>
      <w:bookmarkStart w:id="9197" w:name="_Toc74763461"/>
      <w:bookmarkStart w:id="9198" w:name="_Toc76505757"/>
      <w:bookmarkStart w:id="9199" w:name="_Toc83110218"/>
      <w:bookmarkStart w:id="9200" w:name="_Toc89875943"/>
      <w:bookmarkStart w:id="9201" w:name="_Toc98707655"/>
      <w:bookmarkStart w:id="9202" w:name="_Toc105698293"/>
      <w:bookmarkStart w:id="9203" w:name="_Toc123141952"/>
      <w:bookmarkStart w:id="9204" w:name="_Toc124166037"/>
      <w:bookmarkStart w:id="9205" w:name="_Toc130919595"/>
      <w:bookmarkStart w:id="9206" w:name="_Toc137306309"/>
      <w:bookmarkStart w:id="9207" w:name="_Toc138890511"/>
      <w:bookmarkStart w:id="9208" w:name="_Toc145094354"/>
      <w:r w:rsidRPr="007D061B">
        <w:t>7.7.5.1</w:t>
      </w:r>
      <w:r w:rsidRPr="007D061B">
        <w:tab/>
        <w:t>MSR operation</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647723F0" w14:textId="77777777" w:rsidR="005432EB" w:rsidRPr="007D061B" w:rsidRDefault="005432EB" w:rsidP="005432EB">
      <w:pPr>
        <w:pStyle w:val="Heading5"/>
      </w:pPr>
      <w:bookmarkStart w:id="9209" w:name="_Toc21095463"/>
      <w:bookmarkStart w:id="9210" w:name="_Toc29766996"/>
      <w:bookmarkStart w:id="9211" w:name="_Toc36041143"/>
      <w:bookmarkStart w:id="9212" w:name="_Toc37228553"/>
      <w:bookmarkStart w:id="9213" w:name="_Toc37229057"/>
      <w:bookmarkStart w:id="9214" w:name="_Toc37229561"/>
      <w:bookmarkStart w:id="9215" w:name="_Toc45907118"/>
      <w:bookmarkStart w:id="9216" w:name="_Toc61116605"/>
      <w:bookmarkStart w:id="9217" w:name="_Toc67055261"/>
      <w:bookmarkStart w:id="9218" w:name="_Toc74763462"/>
      <w:bookmarkStart w:id="9219" w:name="_Toc76505758"/>
      <w:bookmarkStart w:id="9220" w:name="_Toc83110219"/>
      <w:bookmarkStart w:id="9221" w:name="_Toc89875944"/>
      <w:bookmarkStart w:id="9222" w:name="_Toc98707656"/>
      <w:bookmarkStart w:id="9223" w:name="_Toc105698294"/>
      <w:bookmarkStart w:id="9224" w:name="_Toc123141953"/>
      <w:bookmarkStart w:id="9225" w:name="_Toc124166038"/>
      <w:bookmarkStart w:id="9226" w:name="_Toc130919596"/>
      <w:bookmarkStart w:id="9227" w:name="_Toc137306310"/>
      <w:bookmarkStart w:id="9228" w:name="_Toc138890512"/>
      <w:bookmarkStart w:id="9229" w:name="_Toc145094355"/>
      <w:r w:rsidRPr="007D061B">
        <w:t>7.7.5.1.1</w:t>
      </w:r>
      <w:r w:rsidRPr="007D061B">
        <w:tab/>
        <w:t>General intermodulation test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30" w:name="_Toc21095464"/>
      <w:bookmarkStart w:id="9231" w:name="_Toc29766997"/>
      <w:bookmarkStart w:id="9232" w:name="_Toc36041144"/>
      <w:bookmarkStart w:id="9233" w:name="_Toc37228554"/>
      <w:bookmarkStart w:id="9234" w:name="_Toc37229058"/>
      <w:bookmarkStart w:id="9235" w:name="_Toc37229562"/>
      <w:bookmarkStart w:id="9236" w:name="_Toc45907119"/>
      <w:bookmarkStart w:id="9237" w:name="_Toc61116606"/>
      <w:bookmarkStart w:id="9238" w:name="_Toc67055262"/>
      <w:bookmarkStart w:id="9239" w:name="_Toc74763463"/>
      <w:bookmarkStart w:id="9240" w:name="_Toc76505759"/>
      <w:bookmarkStart w:id="9241" w:name="_Toc83110220"/>
      <w:bookmarkStart w:id="9242" w:name="_Toc89875945"/>
      <w:bookmarkStart w:id="9243" w:name="_Toc98707657"/>
      <w:bookmarkStart w:id="9244" w:name="_Toc105698295"/>
      <w:bookmarkStart w:id="9245" w:name="_Toc123141954"/>
      <w:bookmarkStart w:id="9246" w:name="_Toc124166039"/>
      <w:bookmarkStart w:id="9247" w:name="_Toc130919597"/>
      <w:bookmarkStart w:id="9248" w:name="_Toc137306311"/>
      <w:bookmarkStart w:id="9249" w:name="_Toc138890513"/>
      <w:bookmarkStart w:id="9250" w:name="_Toc145094356"/>
      <w:r w:rsidRPr="007D061B">
        <w:t>7.7.5.1.2</w:t>
      </w:r>
      <w:r w:rsidRPr="007D061B">
        <w:tab/>
        <w:t>General narrowband intermodulation test requirement</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51" w:name="_Toc21095465"/>
      <w:bookmarkStart w:id="9252" w:name="_Toc29766998"/>
      <w:bookmarkStart w:id="9253" w:name="_Toc36041145"/>
      <w:bookmarkStart w:id="9254" w:name="_Toc37228555"/>
      <w:bookmarkStart w:id="9255" w:name="_Toc37229059"/>
      <w:bookmarkStart w:id="9256" w:name="_Toc37229563"/>
      <w:bookmarkStart w:id="9257" w:name="_Toc45907120"/>
      <w:bookmarkStart w:id="9258" w:name="_Toc61116607"/>
      <w:bookmarkStart w:id="9259" w:name="_Toc67055263"/>
      <w:bookmarkStart w:id="9260" w:name="_Toc74763464"/>
      <w:bookmarkStart w:id="9261" w:name="_Toc76505760"/>
      <w:bookmarkStart w:id="9262" w:name="_Toc83110221"/>
      <w:bookmarkStart w:id="9263" w:name="_Toc89875946"/>
      <w:bookmarkStart w:id="9264" w:name="_Toc98707658"/>
      <w:bookmarkStart w:id="9265" w:name="_Toc105698296"/>
      <w:bookmarkStart w:id="9266" w:name="_Toc123141955"/>
      <w:bookmarkStart w:id="9267" w:name="_Toc124166040"/>
      <w:bookmarkStart w:id="9268" w:name="_Toc130919598"/>
      <w:bookmarkStart w:id="9269" w:name="_Toc137306312"/>
      <w:bookmarkStart w:id="9270" w:name="_Toc138890514"/>
      <w:bookmarkStart w:id="9271" w:name="_Toc145094357"/>
      <w:r w:rsidRPr="007D061B">
        <w:t>7.7.5.2</w:t>
      </w:r>
      <w:r w:rsidRPr="007D061B">
        <w:tab/>
        <w:t>Single RAT UTRA FDD operation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272" w:name="_Toc21095466"/>
      <w:bookmarkStart w:id="9273" w:name="_Toc29766999"/>
      <w:bookmarkStart w:id="9274" w:name="_Toc36041146"/>
      <w:bookmarkStart w:id="9275" w:name="_Toc37228556"/>
      <w:bookmarkStart w:id="9276" w:name="_Toc37229060"/>
      <w:bookmarkStart w:id="9277" w:name="_Toc37229564"/>
      <w:bookmarkStart w:id="9278" w:name="_Toc45907121"/>
      <w:bookmarkStart w:id="9279" w:name="_Toc61116608"/>
      <w:bookmarkStart w:id="9280" w:name="_Toc67055264"/>
      <w:bookmarkStart w:id="9281" w:name="_Toc74763465"/>
      <w:bookmarkStart w:id="9282" w:name="_Toc76505761"/>
      <w:bookmarkStart w:id="9283" w:name="_Toc83110222"/>
      <w:bookmarkStart w:id="9284" w:name="_Toc89875947"/>
      <w:bookmarkStart w:id="9285" w:name="_Toc98707659"/>
      <w:bookmarkStart w:id="9286" w:name="_Toc105698297"/>
      <w:bookmarkStart w:id="9287" w:name="_Toc123141956"/>
      <w:bookmarkStart w:id="9288" w:name="_Toc124166041"/>
      <w:bookmarkStart w:id="9289" w:name="_Toc130919599"/>
      <w:bookmarkStart w:id="9290" w:name="_Toc137306313"/>
      <w:bookmarkStart w:id="9291" w:name="_Toc138890515"/>
      <w:bookmarkStart w:id="9292" w:name="_Toc145094358"/>
      <w:r w:rsidRPr="007D061B">
        <w:t>7.7.5.3</w:t>
      </w:r>
      <w:r w:rsidRPr="007D061B">
        <w:tab/>
        <w:t>Single RAT UTRA TDD 1,28Mcps option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293" w:name="_Toc21095467"/>
      <w:bookmarkStart w:id="9294" w:name="_Toc29767000"/>
      <w:bookmarkStart w:id="9295" w:name="_Toc36041147"/>
      <w:bookmarkStart w:id="9296" w:name="_Toc37228557"/>
      <w:bookmarkStart w:id="9297" w:name="_Toc37229061"/>
      <w:bookmarkStart w:id="9298" w:name="_Toc37229565"/>
      <w:bookmarkStart w:id="9299" w:name="_Toc45907122"/>
      <w:bookmarkStart w:id="9300" w:name="_Toc61116609"/>
      <w:bookmarkStart w:id="9301" w:name="_Toc67055265"/>
      <w:bookmarkStart w:id="9302" w:name="_Toc74763466"/>
      <w:bookmarkStart w:id="9303" w:name="_Toc76505762"/>
      <w:bookmarkStart w:id="9304" w:name="_Toc83110223"/>
      <w:bookmarkStart w:id="9305" w:name="_Toc89875948"/>
      <w:bookmarkStart w:id="9306" w:name="_Toc98707660"/>
      <w:bookmarkStart w:id="9307" w:name="_Toc105698298"/>
      <w:bookmarkStart w:id="9308" w:name="_Toc123141957"/>
      <w:bookmarkStart w:id="9309" w:name="_Toc124166042"/>
      <w:bookmarkStart w:id="9310" w:name="_Toc130919600"/>
      <w:bookmarkStart w:id="9311" w:name="_Toc137306314"/>
      <w:bookmarkStart w:id="9312" w:name="_Toc138890516"/>
      <w:bookmarkStart w:id="9313" w:name="_Toc145094359"/>
      <w:r w:rsidRPr="007D061B">
        <w:t>7.7.5.4</w:t>
      </w:r>
      <w:r w:rsidRPr="007D061B">
        <w:tab/>
        <w:t>Single RAT E-UTRA operation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14" w:name="_Toc21095468"/>
      <w:bookmarkStart w:id="9315" w:name="_Toc29767001"/>
      <w:bookmarkStart w:id="9316" w:name="_Toc36041148"/>
      <w:bookmarkStart w:id="9317" w:name="_Toc37228558"/>
      <w:bookmarkStart w:id="9318" w:name="_Toc37229062"/>
      <w:bookmarkStart w:id="9319" w:name="_Toc37229566"/>
      <w:bookmarkStart w:id="9320" w:name="_Toc45907123"/>
      <w:bookmarkStart w:id="9321" w:name="_Toc61116610"/>
      <w:bookmarkStart w:id="9322" w:name="_Toc67055266"/>
      <w:bookmarkStart w:id="9323" w:name="_Toc74763467"/>
      <w:bookmarkStart w:id="9324" w:name="_Toc76505763"/>
      <w:bookmarkStart w:id="9325" w:name="_Toc83110224"/>
      <w:bookmarkStart w:id="9326" w:name="_Toc89875949"/>
      <w:bookmarkStart w:id="9327" w:name="_Toc98707661"/>
      <w:bookmarkStart w:id="9328" w:name="_Toc105698299"/>
      <w:bookmarkStart w:id="9329" w:name="_Toc123141958"/>
      <w:bookmarkStart w:id="9330" w:name="_Toc124166043"/>
      <w:bookmarkStart w:id="9331" w:name="_Toc130919601"/>
      <w:bookmarkStart w:id="9332" w:name="_Toc137306315"/>
      <w:bookmarkStart w:id="9333" w:name="_Toc138890517"/>
      <w:bookmarkStart w:id="9334" w:name="_Toc145094360"/>
      <w:r w:rsidRPr="007D061B">
        <w:t>7.8</w:t>
      </w:r>
      <w:r w:rsidRPr="007D061B">
        <w:tab/>
        <w:t>In-channel selectivity</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7166F22" w14:textId="77777777" w:rsidR="005432EB" w:rsidRPr="007D061B" w:rsidRDefault="005432EB" w:rsidP="005432EB">
      <w:pPr>
        <w:pStyle w:val="Heading3"/>
      </w:pPr>
      <w:bookmarkStart w:id="9335" w:name="_Toc21095469"/>
      <w:bookmarkStart w:id="9336" w:name="_Toc29767002"/>
      <w:bookmarkStart w:id="9337" w:name="_Toc36041149"/>
      <w:bookmarkStart w:id="9338" w:name="_Toc37228559"/>
      <w:bookmarkStart w:id="9339" w:name="_Toc37229063"/>
      <w:bookmarkStart w:id="9340" w:name="_Toc37229567"/>
      <w:bookmarkStart w:id="9341" w:name="_Toc45907124"/>
      <w:bookmarkStart w:id="9342" w:name="_Toc61116611"/>
      <w:bookmarkStart w:id="9343" w:name="_Toc67055267"/>
      <w:bookmarkStart w:id="9344" w:name="_Toc74763468"/>
      <w:bookmarkStart w:id="9345" w:name="_Toc76505764"/>
      <w:bookmarkStart w:id="9346" w:name="_Toc83110225"/>
      <w:bookmarkStart w:id="9347" w:name="_Toc89875950"/>
      <w:bookmarkStart w:id="9348" w:name="_Toc98707662"/>
      <w:bookmarkStart w:id="9349" w:name="_Toc105698300"/>
      <w:bookmarkStart w:id="9350" w:name="_Toc123141959"/>
      <w:bookmarkStart w:id="9351" w:name="_Toc124166044"/>
      <w:bookmarkStart w:id="9352" w:name="_Toc130919602"/>
      <w:bookmarkStart w:id="9353" w:name="_Toc137306316"/>
      <w:bookmarkStart w:id="9354" w:name="_Toc138890518"/>
      <w:bookmarkStart w:id="9355" w:name="_Toc145094361"/>
      <w:r w:rsidRPr="007D061B">
        <w:t>7.8.1</w:t>
      </w:r>
      <w:r w:rsidRPr="007D061B">
        <w:tab/>
        <w:t>Definition and applicability</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56" w:name="_Toc21095470"/>
      <w:bookmarkStart w:id="9357" w:name="_Toc29767003"/>
      <w:bookmarkStart w:id="9358" w:name="_Toc36041150"/>
      <w:bookmarkStart w:id="9359" w:name="_Toc37228560"/>
      <w:bookmarkStart w:id="9360" w:name="_Toc37229064"/>
      <w:bookmarkStart w:id="9361" w:name="_Toc37229568"/>
      <w:bookmarkStart w:id="9362" w:name="_Toc45907125"/>
      <w:bookmarkStart w:id="9363" w:name="_Toc61116612"/>
      <w:bookmarkStart w:id="9364" w:name="_Toc67055268"/>
      <w:bookmarkStart w:id="9365" w:name="_Toc74763469"/>
      <w:bookmarkStart w:id="9366" w:name="_Toc76505765"/>
      <w:bookmarkStart w:id="9367" w:name="_Toc83110226"/>
      <w:bookmarkStart w:id="9368" w:name="_Toc89875951"/>
      <w:bookmarkStart w:id="9369" w:name="_Toc98707663"/>
      <w:bookmarkStart w:id="9370" w:name="_Toc105698301"/>
      <w:bookmarkStart w:id="9371" w:name="_Toc123141960"/>
      <w:bookmarkStart w:id="9372" w:name="_Toc124166045"/>
      <w:bookmarkStart w:id="9373" w:name="_Toc130919603"/>
      <w:bookmarkStart w:id="9374" w:name="_Toc137306317"/>
      <w:bookmarkStart w:id="9375" w:name="_Toc138890519"/>
      <w:bookmarkStart w:id="9376" w:name="_Toc145094362"/>
      <w:r w:rsidRPr="007D061B">
        <w:t>7.8.2</w:t>
      </w:r>
      <w:r w:rsidRPr="007D061B">
        <w:tab/>
        <w:t>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77" w:name="_Toc21095471"/>
      <w:bookmarkStart w:id="9378" w:name="_Toc29767004"/>
      <w:bookmarkStart w:id="9379" w:name="_Toc36041151"/>
      <w:bookmarkStart w:id="9380" w:name="_Toc37228561"/>
      <w:bookmarkStart w:id="9381" w:name="_Toc37229065"/>
      <w:bookmarkStart w:id="9382" w:name="_Toc37229569"/>
      <w:bookmarkStart w:id="9383" w:name="_Toc45907126"/>
      <w:bookmarkStart w:id="9384" w:name="_Toc61116613"/>
      <w:bookmarkStart w:id="9385" w:name="_Toc67055269"/>
      <w:bookmarkStart w:id="9386" w:name="_Toc74763470"/>
      <w:bookmarkStart w:id="9387" w:name="_Toc76505766"/>
      <w:bookmarkStart w:id="9388" w:name="_Toc83110227"/>
      <w:bookmarkStart w:id="9389" w:name="_Toc89875952"/>
      <w:bookmarkStart w:id="9390" w:name="_Toc98707664"/>
      <w:bookmarkStart w:id="9391" w:name="_Toc105698302"/>
      <w:bookmarkStart w:id="9392" w:name="_Toc123141961"/>
      <w:bookmarkStart w:id="9393" w:name="_Toc124166046"/>
      <w:bookmarkStart w:id="9394" w:name="_Toc130919604"/>
      <w:bookmarkStart w:id="9395" w:name="_Toc137306318"/>
      <w:bookmarkStart w:id="9396" w:name="_Toc138890520"/>
      <w:bookmarkStart w:id="9397" w:name="_Toc145094363"/>
      <w:r w:rsidRPr="007D061B">
        <w:t>7.8.3</w:t>
      </w:r>
      <w:r w:rsidRPr="007D061B">
        <w:tab/>
        <w:t>Test purpose</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98" w:name="_Toc21095472"/>
      <w:bookmarkStart w:id="9399" w:name="_Toc29767005"/>
      <w:bookmarkStart w:id="9400" w:name="_Toc36041152"/>
      <w:bookmarkStart w:id="9401" w:name="_Toc37228562"/>
      <w:bookmarkStart w:id="9402" w:name="_Toc37229066"/>
      <w:bookmarkStart w:id="9403" w:name="_Toc37229570"/>
      <w:bookmarkStart w:id="9404" w:name="_Toc45907127"/>
      <w:bookmarkStart w:id="9405" w:name="_Toc61116614"/>
      <w:bookmarkStart w:id="9406" w:name="_Toc67055270"/>
      <w:bookmarkStart w:id="9407" w:name="_Toc74763471"/>
      <w:bookmarkStart w:id="9408" w:name="_Toc76505767"/>
      <w:bookmarkStart w:id="9409" w:name="_Toc83110228"/>
      <w:bookmarkStart w:id="9410" w:name="_Toc89875953"/>
      <w:bookmarkStart w:id="9411" w:name="_Toc98707665"/>
      <w:bookmarkStart w:id="9412" w:name="_Toc105698303"/>
      <w:bookmarkStart w:id="9413" w:name="_Toc123141962"/>
      <w:bookmarkStart w:id="9414" w:name="_Toc124166047"/>
      <w:bookmarkStart w:id="9415" w:name="_Toc130919605"/>
      <w:bookmarkStart w:id="9416" w:name="_Toc137306319"/>
      <w:bookmarkStart w:id="9417" w:name="_Toc138890521"/>
      <w:bookmarkStart w:id="9418" w:name="_Toc145094364"/>
      <w:r w:rsidRPr="007D061B">
        <w:t>7.8.4</w:t>
      </w:r>
      <w:r w:rsidRPr="007D061B">
        <w:tab/>
        <w:t>Method of test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5B2DD1D" w14:textId="77777777" w:rsidR="005432EB" w:rsidRPr="007D061B" w:rsidRDefault="005432EB" w:rsidP="005432EB">
      <w:pPr>
        <w:pStyle w:val="Heading4"/>
      </w:pPr>
      <w:bookmarkStart w:id="9419" w:name="_Toc21095473"/>
      <w:bookmarkStart w:id="9420" w:name="_Toc29767006"/>
      <w:bookmarkStart w:id="9421" w:name="_Toc36041153"/>
      <w:bookmarkStart w:id="9422" w:name="_Toc37228563"/>
      <w:bookmarkStart w:id="9423" w:name="_Toc37229067"/>
      <w:bookmarkStart w:id="9424" w:name="_Toc37229571"/>
      <w:bookmarkStart w:id="9425" w:name="_Toc45907128"/>
      <w:bookmarkStart w:id="9426" w:name="_Toc61116615"/>
      <w:bookmarkStart w:id="9427" w:name="_Toc67055271"/>
      <w:bookmarkStart w:id="9428" w:name="_Toc74763472"/>
      <w:bookmarkStart w:id="9429" w:name="_Toc76505768"/>
      <w:bookmarkStart w:id="9430" w:name="_Toc83110229"/>
      <w:bookmarkStart w:id="9431" w:name="_Toc89875954"/>
      <w:bookmarkStart w:id="9432" w:name="_Toc98707666"/>
      <w:bookmarkStart w:id="9433" w:name="_Toc105698304"/>
      <w:bookmarkStart w:id="9434" w:name="_Toc123141963"/>
      <w:bookmarkStart w:id="9435" w:name="_Toc124166048"/>
      <w:bookmarkStart w:id="9436" w:name="_Toc130919606"/>
      <w:bookmarkStart w:id="9437" w:name="_Toc137306320"/>
      <w:bookmarkStart w:id="9438" w:name="_Toc138890522"/>
      <w:bookmarkStart w:id="9439" w:name="_Toc145094365"/>
      <w:r w:rsidRPr="007D061B">
        <w:t>7.8.4.1</w:t>
      </w:r>
      <w:r w:rsidRPr="007D061B">
        <w:tab/>
        <w:t>Initial conditions</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40" w:name="_Toc21095474"/>
      <w:bookmarkStart w:id="9441" w:name="_Toc29767007"/>
      <w:bookmarkStart w:id="9442" w:name="_Toc36041154"/>
      <w:bookmarkStart w:id="9443" w:name="_Toc37228564"/>
      <w:bookmarkStart w:id="9444" w:name="_Toc37229068"/>
      <w:bookmarkStart w:id="9445" w:name="_Toc37229572"/>
      <w:bookmarkStart w:id="9446" w:name="_Toc45907129"/>
      <w:bookmarkStart w:id="9447" w:name="_Toc61116616"/>
      <w:bookmarkStart w:id="9448" w:name="_Toc67055272"/>
      <w:bookmarkStart w:id="9449" w:name="_Toc74763473"/>
      <w:bookmarkStart w:id="9450" w:name="_Toc76505769"/>
      <w:bookmarkStart w:id="9451" w:name="_Toc83110230"/>
      <w:bookmarkStart w:id="9452" w:name="_Toc89875955"/>
      <w:bookmarkStart w:id="9453" w:name="_Toc98707667"/>
      <w:bookmarkStart w:id="9454" w:name="_Toc105698305"/>
      <w:bookmarkStart w:id="9455" w:name="_Toc123141964"/>
      <w:bookmarkStart w:id="9456" w:name="_Toc124166049"/>
      <w:bookmarkStart w:id="9457" w:name="_Toc130919607"/>
      <w:bookmarkStart w:id="9458" w:name="_Toc137306321"/>
      <w:bookmarkStart w:id="9459" w:name="_Toc138890523"/>
      <w:bookmarkStart w:id="9460" w:name="_Toc145094366"/>
      <w:r w:rsidRPr="007D061B">
        <w:t>7.8.4.2</w:t>
      </w:r>
      <w:r w:rsidRPr="007D061B">
        <w:tab/>
        <w:t>Procedure</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61" w:name="_Toc21095475"/>
      <w:bookmarkStart w:id="9462" w:name="_Toc29767008"/>
      <w:bookmarkStart w:id="9463" w:name="_Toc36041155"/>
      <w:bookmarkStart w:id="9464" w:name="_Toc37228565"/>
      <w:bookmarkStart w:id="9465" w:name="_Toc37229069"/>
      <w:bookmarkStart w:id="9466" w:name="_Toc37229573"/>
      <w:bookmarkStart w:id="9467" w:name="_Toc45907130"/>
      <w:bookmarkStart w:id="9468" w:name="_Toc61116617"/>
      <w:bookmarkStart w:id="9469" w:name="_Toc67055273"/>
      <w:bookmarkStart w:id="9470" w:name="_Toc74763474"/>
      <w:bookmarkStart w:id="9471" w:name="_Toc76505770"/>
      <w:bookmarkStart w:id="9472" w:name="_Toc83110231"/>
      <w:bookmarkStart w:id="9473" w:name="_Toc89875956"/>
      <w:bookmarkStart w:id="9474" w:name="_Toc98707668"/>
      <w:bookmarkStart w:id="9475" w:name="_Toc105698306"/>
      <w:bookmarkStart w:id="9476" w:name="_Toc123141965"/>
      <w:bookmarkStart w:id="9477" w:name="_Toc124166050"/>
      <w:bookmarkStart w:id="9478" w:name="_Toc130919608"/>
      <w:bookmarkStart w:id="9479" w:name="_Toc137306322"/>
      <w:bookmarkStart w:id="9480" w:name="_Toc138890524"/>
      <w:bookmarkStart w:id="9481" w:name="_Toc145094367"/>
      <w:r w:rsidRPr="007D061B">
        <w:t>7.8.5</w:t>
      </w:r>
      <w:r w:rsidRPr="007D061B">
        <w:tab/>
        <w:t>Test requirements</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82"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82"/>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83" w:name="_Toc21095476"/>
      <w:bookmarkStart w:id="9484" w:name="_Toc29767009"/>
      <w:bookmarkStart w:id="9485" w:name="_Toc36041156"/>
      <w:bookmarkStart w:id="9486" w:name="_Toc37228566"/>
      <w:bookmarkStart w:id="9487" w:name="_Toc37229070"/>
      <w:bookmarkStart w:id="9488" w:name="_Toc37229574"/>
      <w:bookmarkStart w:id="9489" w:name="_Toc45907131"/>
      <w:bookmarkStart w:id="9490" w:name="_Toc61116618"/>
      <w:bookmarkStart w:id="9491" w:name="_Toc67055274"/>
      <w:bookmarkStart w:id="9492" w:name="_Toc74763475"/>
      <w:bookmarkStart w:id="9493" w:name="_Toc76505771"/>
      <w:bookmarkStart w:id="9494" w:name="_Toc83110232"/>
      <w:bookmarkStart w:id="9495" w:name="_Toc89875957"/>
      <w:bookmarkStart w:id="9496" w:name="_Toc98707669"/>
      <w:bookmarkStart w:id="9497" w:name="_Toc105698307"/>
      <w:bookmarkStart w:id="9498" w:name="_Toc123141966"/>
      <w:bookmarkStart w:id="9499" w:name="_Toc124166051"/>
      <w:bookmarkStart w:id="9500" w:name="_Toc130919609"/>
      <w:bookmarkStart w:id="9501" w:name="_Toc137306323"/>
      <w:bookmarkStart w:id="9502" w:name="_Toc138890525"/>
      <w:bookmarkStart w:id="9503" w:name="_Toc145094368"/>
      <w:r w:rsidRPr="007D061B">
        <w:t>8</w:t>
      </w:r>
      <w:r w:rsidRPr="007D061B">
        <w:tab/>
        <w:t>Performance requirements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43F42E3E" w14:textId="77777777" w:rsidR="005432EB" w:rsidRPr="007D061B" w:rsidRDefault="005432EB" w:rsidP="005432EB">
      <w:pPr>
        <w:pStyle w:val="Heading2"/>
      </w:pPr>
      <w:bookmarkStart w:id="9504" w:name="_Toc21095477"/>
      <w:bookmarkStart w:id="9505" w:name="_Toc29767010"/>
      <w:bookmarkStart w:id="9506" w:name="_Toc36041157"/>
      <w:bookmarkStart w:id="9507" w:name="_Toc37228567"/>
      <w:bookmarkStart w:id="9508" w:name="_Toc37229071"/>
      <w:bookmarkStart w:id="9509" w:name="_Toc37229575"/>
      <w:bookmarkStart w:id="9510" w:name="_Toc45907132"/>
      <w:bookmarkStart w:id="9511" w:name="_Toc61116619"/>
      <w:bookmarkStart w:id="9512" w:name="_Toc67055275"/>
      <w:bookmarkStart w:id="9513" w:name="_Toc74763476"/>
      <w:bookmarkStart w:id="9514" w:name="_Toc76505772"/>
      <w:bookmarkStart w:id="9515" w:name="_Toc83110233"/>
      <w:bookmarkStart w:id="9516" w:name="_Toc89875958"/>
      <w:bookmarkStart w:id="9517" w:name="_Toc98707670"/>
      <w:bookmarkStart w:id="9518" w:name="_Toc105698308"/>
      <w:bookmarkStart w:id="9519" w:name="_Toc123141967"/>
      <w:bookmarkStart w:id="9520" w:name="_Toc124166052"/>
      <w:bookmarkStart w:id="9521" w:name="_Toc130919610"/>
      <w:bookmarkStart w:id="9522" w:name="_Toc137306324"/>
      <w:bookmarkStart w:id="9523" w:name="_Toc138890526"/>
      <w:bookmarkStart w:id="9524" w:name="_Toc145094369"/>
      <w:r w:rsidRPr="007D061B">
        <w:t>8.1</w:t>
      </w:r>
      <w:r w:rsidRPr="007D061B">
        <w:tab/>
        <w:t>General</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525" w:name="_Toc21095478"/>
      <w:bookmarkStart w:id="9526" w:name="_Toc29767011"/>
      <w:bookmarkStart w:id="9527" w:name="_Toc36041158"/>
      <w:bookmarkStart w:id="9528" w:name="_Toc37228568"/>
      <w:bookmarkStart w:id="9529" w:name="_Toc37229072"/>
      <w:bookmarkStart w:id="9530" w:name="_Toc37229576"/>
      <w:bookmarkStart w:id="9531" w:name="_Toc45907133"/>
      <w:bookmarkStart w:id="9532" w:name="_Toc61116620"/>
      <w:bookmarkStart w:id="9533" w:name="_Toc67055276"/>
      <w:bookmarkStart w:id="9534" w:name="_Toc74763477"/>
      <w:bookmarkStart w:id="9535" w:name="_Toc76505773"/>
      <w:bookmarkStart w:id="9536" w:name="_Toc83110234"/>
      <w:bookmarkStart w:id="9537" w:name="_Toc89875959"/>
      <w:bookmarkStart w:id="9538" w:name="_Toc98707671"/>
      <w:bookmarkStart w:id="9539" w:name="_Toc105698309"/>
      <w:bookmarkStart w:id="9540" w:name="_Toc123141968"/>
      <w:bookmarkStart w:id="9541" w:name="_Toc124166053"/>
      <w:bookmarkStart w:id="9542" w:name="_Toc130919611"/>
      <w:bookmarkStart w:id="9543" w:name="_Toc137306325"/>
      <w:bookmarkStart w:id="9544" w:name="_Toc138890527"/>
      <w:bookmarkStart w:id="9545" w:name="_Toc145094370"/>
      <w:r w:rsidRPr="007D061B">
        <w:t>8.2</w:t>
      </w:r>
      <w:r w:rsidRPr="007D061B">
        <w:tab/>
        <w:t>Performance requirements for MSR</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46" w:name="_Toc21095479"/>
      <w:bookmarkStart w:id="9547" w:name="_Toc29767012"/>
      <w:bookmarkStart w:id="9548" w:name="_Toc36041159"/>
      <w:bookmarkStart w:id="9549" w:name="_Toc37228569"/>
      <w:bookmarkStart w:id="9550" w:name="_Toc37229073"/>
      <w:bookmarkStart w:id="9551" w:name="_Toc37229577"/>
      <w:bookmarkStart w:id="9552" w:name="_Toc45907134"/>
      <w:bookmarkStart w:id="9553" w:name="_Toc61116621"/>
      <w:bookmarkStart w:id="9554" w:name="_Toc67055277"/>
      <w:bookmarkStart w:id="9555" w:name="_Toc74763478"/>
      <w:bookmarkStart w:id="9556" w:name="_Toc76505774"/>
      <w:bookmarkStart w:id="9557" w:name="_Toc83110235"/>
      <w:bookmarkStart w:id="9558" w:name="_Toc89875960"/>
      <w:bookmarkStart w:id="9559" w:name="_Toc98707672"/>
      <w:bookmarkStart w:id="9560" w:name="_Toc105698310"/>
      <w:bookmarkStart w:id="9561" w:name="_Toc123141969"/>
      <w:bookmarkStart w:id="9562" w:name="_Toc124166054"/>
      <w:bookmarkStart w:id="9563" w:name="_Toc130919612"/>
      <w:bookmarkStart w:id="9564" w:name="_Toc137306326"/>
      <w:bookmarkStart w:id="9565" w:name="_Toc138890528"/>
      <w:bookmarkStart w:id="9566" w:name="_Toc145094371"/>
      <w:r w:rsidRPr="007D061B">
        <w:t>8.3</w:t>
      </w:r>
      <w:r w:rsidRPr="007D061B">
        <w:tab/>
        <w:t>Performance requirements for UTRA FDD</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2866BA30" w14:textId="77777777" w:rsidR="005432EB" w:rsidRPr="007D061B" w:rsidRDefault="005432EB" w:rsidP="005432EB">
      <w:pPr>
        <w:pStyle w:val="Heading3"/>
      </w:pPr>
      <w:bookmarkStart w:id="9567" w:name="_Toc21095480"/>
      <w:bookmarkStart w:id="9568" w:name="_Toc29767013"/>
      <w:bookmarkStart w:id="9569" w:name="_Toc36041160"/>
      <w:bookmarkStart w:id="9570" w:name="_Toc37228570"/>
      <w:bookmarkStart w:id="9571" w:name="_Toc37229074"/>
      <w:bookmarkStart w:id="9572" w:name="_Toc37229578"/>
      <w:bookmarkStart w:id="9573" w:name="_Toc45907135"/>
      <w:bookmarkStart w:id="9574" w:name="_Toc61116622"/>
      <w:bookmarkStart w:id="9575" w:name="_Toc67055278"/>
      <w:bookmarkStart w:id="9576" w:name="_Toc74763479"/>
      <w:bookmarkStart w:id="9577" w:name="_Toc76505775"/>
      <w:bookmarkStart w:id="9578" w:name="_Toc83110236"/>
      <w:bookmarkStart w:id="9579" w:name="_Toc89875961"/>
      <w:bookmarkStart w:id="9580" w:name="_Toc98707673"/>
      <w:bookmarkStart w:id="9581" w:name="_Toc105698311"/>
      <w:bookmarkStart w:id="9582" w:name="_Toc123141970"/>
      <w:bookmarkStart w:id="9583" w:name="_Toc124166055"/>
      <w:bookmarkStart w:id="9584" w:name="_Toc130919613"/>
      <w:bookmarkStart w:id="9585" w:name="_Toc137306327"/>
      <w:bookmarkStart w:id="9586" w:name="_Toc138890529"/>
      <w:bookmarkStart w:id="9587" w:name="_Toc145094372"/>
      <w:r w:rsidRPr="007D061B">
        <w:t>8.3.1</w:t>
      </w:r>
      <w:r w:rsidRPr="007D061B">
        <w:tab/>
        <w:t>Definition and applicability</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pt;height:36pt" o:ole="" fillcolor="window">
            <v:imagedata r:id="rId193" o:title=""/>
          </v:shape>
          <o:OLEObject Type="Embed" ProgID="Equation.3" ShapeID="_x0000_i1119" DrawAspect="Content" ObjectID="_1757423310"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5pt" o:ole="" fillcolor="window">
            <v:imagedata r:id="rId195" o:title=""/>
          </v:shape>
          <o:OLEObject Type="Embed" ProgID="Equation.3" ShapeID="_x0000_i1120" DrawAspect="Content" ObjectID="_1757423311"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5pt" o:ole="" fillcolor="window">
            <v:imagedata r:id="rId197" o:title=""/>
          </v:shape>
          <o:OLEObject Type="Embed" ProgID="Equation.3" ShapeID="_x0000_i1121" DrawAspect="Content" ObjectID="_1757423312"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57423313"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pt;height:15.5pt" o:ole="" fillcolor="window">
            <v:imagedata r:id="rId201" o:title=""/>
          </v:shape>
          <o:OLEObject Type="Embed" ProgID="Equation.3" ShapeID="_x0000_i1123" DrawAspect="Content" ObjectID="_1757423314"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88" w:name="_Toc21095481"/>
      <w:bookmarkStart w:id="9589" w:name="_Toc29767014"/>
      <w:bookmarkStart w:id="9590" w:name="_Toc36041161"/>
      <w:bookmarkStart w:id="9591" w:name="_Toc37228571"/>
      <w:bookmarkStart w:id="9592" w:name="_Toc37229075"/>
      <w:bookmarkStart w:id="9593" w:name="_Toc37229579"/>
      <w:bookmarkStart w:id="9594" w:name="_Toc45907136"/>
      <w:bookmarkStart w:id="9595" w:name="_Toc61116623"/>
      <w:bookmarkStart w:id="9596" w:name="_Toc67055279"/>
      <w:bookmarkStart w:id="9597" w:name="_Toc74763480"/>
      <w:bookmarkStart w:id="9598" w:name="_Toc76505776"/>
      <w:bookmarkStart w:id="9599" w:name="_Toc83110237"/>
      <w:bookmarkStart w:id="9600" w:name="_Toc89875962"/>
      <w:bookmarkStart w:id="9601" w:name="_Toc98707674"/>
      <w:bookmarkStart w:id="9602" w:name="_Toc105698312"/>
      <w:bookmarkStart w:id="9603" w:name="_Toc123141971"/>
      <w:bookmarkStart w:id="9604" w:name="_Toc124166056"/>
      <w:bookmarkStart w:id="9605" w:name="_Toc130919614"/>
      <w:bookmarkStart w:id="9606" w:name="_Toc137306328"/>
      <w:bookmarkStart w:id="9607" w:name="_Toc138890530"/>
      <w:bookmarkStart w:id="9608" w:name="_Toc145094373"/>
      <w:r w:rsidRPr="007D061B">
        <w:t>8.3.2</w:t>
      </w:r>
      <w:r w:rsidRPr="007D061B">
        <w:tab/>
        <w:t>Minimum Requirement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609" w:name="_Toc21095482"/>
      <w:bookmarkStart w:id="9610" w:name="_Toc29767015"/>
      <w:bookmarkStart w:id="9611" w:name="_Toc36041162"/>
      <w:bookmarkStart w:id="9612" w:name="_Toc37228572"/>
      <w:bookmarkStart w:id="9613" w:name="_Toc37229076"/>
      <w:bookmarkStart w:id="9614" w:name="_Toc37229580"/>
      <w:bookmarkStart w:id="9615" w:name="_Toc45907137"/>
      <w:bookmarkStart w:id="9616" w:name="_Toc61116624"/>
      <w:bookmarkStart w:id="9617" w:name="_Toc67055280"/>
      <w:bookmarkStart w:id="9618" w:name="_Toc74763481"/>
      <w:bookmarkStart w:id="9619" w:name="_Toc76505777"/>
      <w:bookmarkStart w:id="9620" w:name="_Toc83110238"/>
      <w:bookmarkStart w:id="9621" w:name="_Toc89875963"/>
      <w:bookmarkStart w:id="9622" w:name="_Toc98707675"/>
      <w:bookmarkStart w:id="9623" w:name="_Toc105698313"/>
      <w:bookmarkStart w:id="9624" w:name="_Toc123141972"/>
      <w:bookmarkStart w:id="9625" w:name="_Toc124166057"/>
      <w:bookmarkStart w:id="9626" w:name="_Toc130919615"/>
      <w:bookmarkStart w:id="9627" w:name="_Toc137306329"/>
      <w:bookmarkStart w:id="9628" w:name="_Toc138890531"/>
      <w:bookmarkStart w:id="9629" w:name="_Toc145094374"/>
      <w:r w:rsidRPr="007D061B">
        <w:t>8.3.3</w:t>
      </w:r>
      <w:r w:rsidRPr="007D061B">
        <w:tab/>
        <w:t>Test purpose</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630" w:name="_Toc21095483"/>
      <w:bookmarkStart w:id="9631" w:name="_Toc29767016"/>
      <w:bookmarkStart w:id="9632" w:name="_Toc36041163"/>
      <w:bookmarkStart w:id="9633" w:name="_Toc37228573"/>
      <w:bookmarkStart w:id="9634" w:name="_Toc37229077"/>
      <w:bookmarkStart w:id="9635" w:name="_Toc37229581"/>
      <w:bookmarkStart w:id="9636" w:name="_Toc45907138"/>
      <w:bookmarkStart w:id="9637" w:name="_Toc61116625"/>
      <w:bookmarkStart w:id="9638" w:name="_Toc67055281"/>
      <w:bookmarkStart w:id="9639" w:name="_Toc74763482"/>
      <w:bookmarkStart w:id="9640" w:name="_Toc76505778"/>
      <w:bookmarkStart w:id="9641" w:name="_Toc83110239"/>
      <w:bookmarkStart w:id="9642" w:name="_Toc89875964"/>
      <w:bookmarkStart w:id="9643" w:name="_Toc98707676"/>
      <w:bookmarkStart w:id="9644" w:name="_Toc105698314"/>
      <w:bookmarkStart w:id="9645" w:name="_Toc123141973"/>
      <w:bookmarkStart w:id="9646" w:name="_Toc124166058"/>
      <w:bookmarkStart w:id="9647" w:name="_Toc130919616"/>
      <w:bookmarkStart w:id="9648" w:name="_Toc137306330"/>
      <w:bookmarkStart w:id="9649" w:name="_Toc138890532"/>
      <w:bookmarkStart w:id="9650" w:name="_Toc145094375"/>
      <w:r w:rsidRPr="007D061B">
        <w:t>8.3.4</w:t>
      </w:r>
      <w:r w:rsidRPr="007D061B">
        <w:tab/>
        <w:t>Method of test</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23BB6C04" w14:textId="77777777" w:rsidR="005432EB" w:rsidRPr="007D061B" w:rsidRDefault="005432EB" w:rsidP="005432EB">
      <w:pPr>
        <w:pStyle w:val="Heading4"/>
      </w:pPr>
      <w:bookmarkStart w:id="9651" w:name="_Toc21095484"/>
      <w:bookmarkStart w:id="9652" w:name="_Toc29767017"/>
      <w:bookmarkStart w:id="9653" w:name="_Toc36041164"/>
      <w:bookmarkStart w:id="9654" w:name="_Toc37228574"/>
      <w:bookmarkStart w:id="9655" w:name="_Toc37229078"/>
      <w:bookmarkStart w:id="9656" w:name="_Toc37229582"/>
      <w:bookmarkStart w:id="9657" w:name="_Toc45907139"/>
      <w:bookmarkStart w:id="9658" w:name="_Toc61116626"/>
      <w:bookmarkStart w:id="9659" w:name="_Toc67055282"/>
      <w:bookmarkStart w:id="9660" w:name="_Toc74763483"/>
      <w:bookmarkStart w:id="9661" w:name="_Toc76505779"/>
      <w:bookmarkStart w:id="9662" w:name="_Toc83110240"/>
      <w:bookmarkStart w:id="9663" w:name="_Toc89875965"/>
      <w:bookmarkStart w:id="9664" w:name="_Toc98707677"/>
      <w:bookmarkStart w:id="9665" w:name="_Toc105698315"/>
      <w:bookmarkStart w:id="9666" w:name="_Toc123141974"/>
      <w:bookmarkStart w:id="9667" w:name="_Toc124166059"/>
      <w:bookmarkStart w:id="9668" w:name="_Toc130919617"/>
      <w:bookmarkStart w:id="9669" w:name="_Toc137306331"/>
      <w:bookmarkStart w:id="9670" w:name="_Toc138890533"/>
      <w:bookmarkStart w:id="9671" w:name="_Toc145094376"/>
      <w:r w:rsidRPr="007D061B">
        <w:t>8.3.4.1</w:t>
      </w:r>
      <w:r w:rsidRPr="007D061B">
        <w:tab/>
        <w:t>Initial Conditions</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672" w:name="_Toc21095485"/>
      <w:bookmarkStart w:id="9673" w:name="_Toc29767018"/>
      <w:bookmarkStart w:id="9674" w:name="_Toc36041165"/>
      <w:bookmarkStart w:id="9675" w:name="_Toc37228575"/>
      <w:bookmarkStart w:id="9676" w:name="_Toc37229079"/>
      <w:bookmarkStart w:id="9677" w:name="_Toc37229583"/>
      <w:bookmarkStart w:id="9678" w:name="_Toc45907140"/>
      <w:bookmarkStart w:id="9679" w:name="_Toc61116627"/>
      <w:bookmarkStart w:id="9680" w:name="_Toc67055283"/>
      <w:bookmarkStart w:id="9681" w:name="_Toc74763484"/>
      <w:bookmarkStart w:id="9682" w:name="_Toc76505780"/>
      <w:bookmarkStart w:id="9683" w:name="_Toc83110241"/>
      <w:bookmarkStart w:id="9684" w:name="_Toc89875966"/>
      <w:bookmarkStart w:id="9685" w:name="_Toc98707678"/>
      <w:bookmarkStart w:id="9686" w:name="_Toc105698316"/>
      <w:bookmarkStart w:id="9687" w:name="_Toc123141975"/>
      <w:bookmarkStart w:id="9688" w:name="_Toc124166060"/>
      <w:bookmarkStart w:id="9689" w:name="_Toc130919618"/>
      <w:bookmarkStart w:id="9690" w:name="_Toc137306332"/>
      <w:bookmarkStart w:id="9691" w:name="_Toc138890534"/>
      <w:bookmarkStart w:id="9692" w:name="_Toc145094377"/>
      <w:r w:rsidRPr="007D061B">
        <w:t>8.3.4.2</w:t>
      </w:r>
      <w:r w:rsidRPr="007D061B">
        <w:tab/>
        <w:t>Procedure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93" w:name="_Toc21095486"/>
      <w:bookmarkStart w:id="9694" w:name="_Toc29767019"/>
      <w:bookmarkStart w:id="9695" w:name="_Toc36041166"/>
      <w:bookmarkStart w:id="9696" w:name="_Toc37228576"/>
      <w:bookmarkStart w:id="9697" w:name="_Toc37229080"/>
      <w:bookmarkStart w:id="9698" w:name="_Toc37229584"/>
      <w:bookmarkStart w:id="9699" w:name="_Toc45907141"/>
      <w:bookmarkStart w:id="9700" w:name="_Toc61116628"/>
      <w:bookmarkStart w:id="9701" w:name="_Toc67055284"/>
      <w:bookmarkStart w:id="9702" w:name="_Toc74763485"/>
      <w:bookmarkStart w:id="9703" w:name="_Toc76505781"/>
      <w:bookmarkStart w:id="9704" w:name="_Toc83110242"/>
      <w:bookmarkStart w:id="9705" w:name="_Toc89875967"/>
      <w:bookmarkStart w:id="9706" w:name="_Toc98707679"/>
      <w:bookmarkStart w:id="9707" w:name="_Toc105698317"/>
      <w:bookmarkStart w:id="9708" w:name="_Toc123141976"/>
      <w:bookmarkStart w:id="9709" w:name="_Toc124166061"/>
      <w:bookmarkStart w:id="9710" w:name="_Toc130919619"/>
      <w:bookmarkStart w:id="9711" w:name="_Toc137306333"/>
      <w:bookmarkStart w:id="9712" w:name="_Toc138890535"/>
      <w:bookmarkStart w:id="9713" w:name="_Toc145094378"/>
      <w:r w:rsidRPr="007D061B">
        <w:t>8.3.5</w:t>
      </w:r>
      <w:r w:rsidRPr="007D061B">
        <w:tab/>
        <w:t>Test 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714" w:name="_Toc21095487"/>
      <w:bookmarkStart w:id="9715" w:name="_Toc29767020"/>
      <w:bookmarkStart w:id="9716" w:name="_Toc36041167"/>
      <w:bookmarkStart w:id="9717" w:name="_Toc37228577"/>
      <w:bookmarkStart w:id="9718" w:name="_Toc37229081"/>
      <w:bookmarkStart w:id="9719" w:name="_Toc37229585"/>
      <w:bookmarkStart w:id="9720" w:name="_Toc45907142"/>
      <w:bookmarkStart w:id="9721" w:name="_Toc61116629"/>
      <w:bookmarkStart w:id="9722" w:name="_Toc67055285"/>
      <w:bookmarkStart w:id="9723" w:name="_Toc74763486"/>
      <w:bookmarkStart w:id="9724" w:name="_Toc76505782"/>
      <w:bookmarkStart w:id="9725" w:name="_Toc83110243"/>
      <w:bookmarkStart w:id="9726" w:name="_Toc89875968"/>
      <w:bookmarkStart w:id="9727" w:name="_Toc98707680"/>
      <w:bookmarkStart w:id="9728" w:name="_Toc105698318"/>
      <w:bookmarkStart w:id="9729" w:name="_Toc123141977"/>
      <w:bookmarkStart w:id="9730" w:name="_Toc124166062"/>
      <w:bookmarkStart w:id="9731" w:name="_Toc130919620"/>
      <w:bookmarkStart w:id="9732" w:name="_Toc137306334"/>
      <w:bookmarkStart w:id="9733" w:name="_Toc138890536"/>
      <w:bookmarkStart w:id="9734" w:name="_Toc145094379"/>
      <w:r w:rsidRPr="007D061B">
        <w:t>8.4</w:t>
      </w:r>
      <w:r w:rsidRPr="007D061B">
        <w:tab/>
        <w:t>Performance requirements for UTRA TDD</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1F2BB491" w14:textId="77777777" w:rsidR="005432EB" w:rsidRPr="007D061B" w:rsidRDefault="005432EB" w:rsidP="005432EB">
      <w:pPr>
        <w:pStyle w:val="Heading3"/>
      </w:pPr>
      <w:bookmarkStart w:id="9735" w:name="_Toc21095488"/>
      <w:bookmarkStart w:id="9736" w:name="_Toc29767021"/>
      <w:bookmarkStart w:id="9737" w:name="_Toc36041168"/>
      <w:bookmarkStart w:id="9738" w:name="_Toc37228578"/>
      <w:bookmarkStart w:id="9739" w:name="_Toc37229082"/>
      <w:bookmarkStart w:id="9740" w:name="_Toc37229586"/>
      <w:bookmarkStart w:id="9741" w:name="_Toc45907143"/>
      <w:bookmarkStart w:id="9742" w:name="_Toc61116630"/>
      <w:bookmarkStart w:id="9743" w:name="_Toc67055286"/>
      <w:bookmarkStart w:id="9744" w:name="_Toc74763487"/>
      <w:bookmarkStart w:id="9745" w:name="_Toc76505783"/>
      <w:bookmarkStart w:id="9746" w:name="_Toc83110244"/>
      <w:bookmarkStart w:id="9747" w:name="_Toc89875969"/>
      <w:bookmarkStart w:id="9748" w:name="_Toc98707681"/>
      <w:bookmarkStart w:id="9749" w:name="_Toc105698319"/>
      <w:bookmarkStart w:id="9750" w:name="_Toc123141978"/>
      <w:bookmarkStart w:id="9751" w:name="_Toc124166063"/>
      <w:bookmarkStart w:id="9752" w:name="_Toc130919621"/>
      <w:bookmarkStart w:id="9753" w:name="_Toc137306335"/>
      <w:bookmarkStart w:id="9754" w:name="_Toc138890537"/>
      <w:bookmarkStart w:id="9755" w:name="_Toc145094380"/>
      <w:r w:rsidRPr="007D061B">
        <w:t>8.4.1</w:t>
      </w:r>
      <w:r w:rsidRPr="007D061B">
        <w:tab/>
        <w:t>Definition and applicability</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756" w:name="_Toc21095489"/>
      <w:bookmarkStart w:id="9757" w:name="_Toc29767022"/>
      <w:bookmarkStart w:id="9758" w:name="_Toc36041169"/>
      <w:bookmarkStart w:id="9759" w:name="_Toc37228579"/>
      <w:bookmarkStart w:id="9760" w:name="_Toc37229083"/>
      <w:bookmarkStart w:id="9761" w:name="_Toc37229587"/>
      <w:bookmarkStart w:id="9762" w:name="_Toc45907144"/>
      <w:bookmarkStart w:id="9763" w:name="_Toc61116631"/>
      <w:bookmarkStart w:id="9764" w:name="_Toc67055287"/>
      <w:bookmarkStart w:id="9765" w:name="_Toc74763488"/>
      <w:bookmarkStart w:id="9766" w:name="_Toc76505784"/>
      <w:bookmarkStart w:id="9767" w:name="_Toc83110245"/>
      <w:bookmarkStart w:id="9768" w:name="_Toc89875970"/>
      <w:bookmarkStart w:id="9769" w:name="_Toc98707682"/>
      <w:bookmarkStart w:id="9770" w:name="_Toc105698320"/>
      <w:bookmarkStart w:id="9771" w:name="_Toc123141979"/>
      <w:bookmarkStart w:id="9772" w:name="_Toc124166064"/>
      <w:bookmarkStart w:id="9773" w:name="_Toc130919622"/>
      <w:bookmarkStart w:id="9774" w:name="_Toc137306336"/>
      <w:bookmarkStart w:id="9775" w:name="_Toc138890538"/>
      <w:bookmarkStart w:id="9776" w:name="_Toc145094381"/>
      <w:r w:rsidRPr="007D061B">
        <w:t>8.4.2</w:t>
      </w:r>
      <w:r w:rsidRPr="007D061B">
        <w:tab/>
        <w:t>Minimum Requirement</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777" w:name="_Toc21095490"/>
      <w:bookmarkStart w:id="9778" w:name="_Toc29767023"/>
      <w:bookmarkStart w:id="9779" w:name="_Toc36041170"/>
      <w:bookmarkStart w:id="9780" w:name="_Toc37228580"/>
      <w:bookmarkStart w:id="9781" w:name="_Toc37229084"/>
      <w:bookmarkStart w:id="9782" w:name="_Toc37229588"/>
      <w:bookmarkStart w:id="9783" w:name="_Toc45907145"/>
      <w:bookmarkStart w:id="9784" w:name="_Toc61116632"/>
      <w:bookmarkStart w:id="9785" w:name="_Toc67055288"/>
      <w:bookmarkStart w:id="9786" w:name="_Toc74763489"/>
      <w:bookmarkStart w:id="9787" w:name="_Toc76505785"/>
      <w:bookmarkStart w:id="9788" w:name="_Toc83110246"/>
      <w:bookmarkStart w:id="9789" w:name="_Toc89875971"/>
      <w:bookmarkStart w:id="9790" w:name="_Toc98707683"/>
      <w:bookmarkStart w:id="9791" w:name="_Toc105698321"/>
      <w:bookmarkStart w:id="9792" w:name="_Toc123141980"/>
      <w:bookmarkStart w:id="9793" w:name="_Toc124166065"/>
      <w:bookmarkStart w:id="9794" w:name="_Toc130919623"/>
      <w:bookmarkStart w:id="9795" w:name="_Toc137306337"/>
      <w:bookmarkStart w:id="9796" w:name="_Toc138890539"/>
      <w:bookmarkStart w:id="9797" w:name="_Toc145094382"/>
      <w:r w:rsidRPr="007D061B">
        <w:t>8.4.3</w:t>
      </w:r>
      <w:r w:rsidRPr="007D061B">
        <w:tab/>
        <w:t>Test purpose</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798" w:name="_Toc21095491"/>
      <w:bookmarkStart w:id="9799" w:name="_Toc29767024"/>
      <w:bookmarkStart w:id="9800" w:name="_Toc36041171"/>
      <w:bookmarkStart w:id="9801" w:name="_Toc37228581"/>
      <w:bookmarkStart w:id="9802" w:name="_Toc37229085"/>
      <w:bookmarkStart w:id="9803" w:name="_Toc37229589"/>
      <w:bookmarkStart w:id="9804" w:name="_Toc45907146"/>
      <w:bookmarkStart w:id="9805" w:name="_Toc61116633"/>
      <w:bookmarkStart w:id="9806" w:name="_Toc67055289"/>
      <w:bookmarkStart w:id="9807" w:name="_Toc74763490"/>
      <w:bookmarkStart w:id="9808" w:name="_Toc76505786"/>
      <w:bookmarkStart w:id="9809" w:name="_Toc83110247"/>
      <w:bookmarkStart w:id="9810" w:name="_Toc89875972"/>
      <w:bookmarkStart w:id="9811" w:name="_Toc98707684"/>
      <w:bookmarkStart w:id="9812" w:name="_Toc105698322"/>
      <w:bookmarkStart w:id="9813" w:name="_Toc123141981"/>
      <w:bookmarkStart w:id="9814" w:name="_Toc124166066"/>
      <w:bookmarkStart w:id="9815" w:name="_Toc130919624"/>
      <w:bookmarkStart w:id="9816" w:name="_Toc137306338"/>
      <w:bookmarkStart w:id="9817" w:name="_Toc138890540"/>
      <w:bookmarkStart w:id="9818" w:name="_Toc145094383"/>
      <w:r w:rsidRPr="007D061B">
        <w:t>8.4.4</w:t>
      </w:r>
      <w:r w:rsidRPr="007D061B">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13992EA2" w14:textId="77777777" w:rsidR="005432EB" w:rsidRPr="007D061B" w:rsidRDefault="005432EB" w:rsidP="005432EB">
      <w:pPr>
        <w:pStyle w:val="Heading4"/>
      </w:pPr>
      <w:bookmarkStart w:id="9819" w:name="_Toc21095492"/>
      <w:bookmarkStart w:id="9820" w:name="_Toc29767025"/>
      <w:bookmarkStart w:id="9821" w:name="_Toc36041172"/>
      <w:bookmarkStart w:id="9822" w:name="_Toc37228582"/>
      <w:bookmarkStart w:id="9823" w:name="_Toc37229086"/>
      <w:bookmarkStart w:id="9824" w:name="_Toc37229590"/>
      <w:bookmarkStart w:id="9825" w:name="_Toc45907147"/>
      <w:bookmarkStart w:id="9826" w:name="_Toc61116634"/>
      <w:bookmarkStart w:id="9827" w:name="_Toc67055290"/>
      <w:bookmarkStart w:id="9828" w:name="_Toc74763491"/>
      <w:bookmarkStart w:id="9829" w:name="_Toc76505787"/>
      <w:bookmarkStart w:id="9830" w:name="_Toc83110248"/>
      <w:bookmarkStart w:id="9831" w:name="_Toc89875973"/>
      <w:bookmarkStart w:id="9832" w:name="_Toc98707685"/>
      <w:bookmarkStart w:id="9833" w:name="_Toc105698323"/>
      <w:bookmarkStart w:id="9834" w:name="_Toc123141982"/>
      <w:bookmarkStart w:id="9835" w:name="_Toc124166067"/>
      <w:bookmarkStart w:id="9836" w:name="_Toc130919625"/>
      <w:bookmarkStart w:id="9837" w:name="_Toc137306339"/>
      <w:bookmarkStart w:id="9838" w:name="_Toc138890541"/>
      <w:bookmarkStart w:id="9839" w:name="_Toc145094384"/>
      <w:r w:rsidRPr="007D061B">
        <w:t>8.4.4.1</w:t>
      </w:r>
      <w:r w:rsidRPr="007D061B">
        <w:tab/>
        <w:t>Initial Conditions</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840" w:name="_Toc21095493"/>
      <w:bookmarkStart w:id="9841" w:name="_Toc29767026"/>
      <w:bookmarkStart w:id="9842" w:name="_Toc36041173"/>
      <w:bookmarkStart w:id="9843" w:name="_Toc37228583"/>
      <w:bookmarkStart w:id="9844" w:name="_Toc37229087"/>
      <w:bookmarkStart w:id="9845" w:name="_Toc37229591"/>
      <w:bookmarkStart w:id="9846" w:name="_Toc45907148"/>
      <w:bookmarkStart w:id="9847" w:name="_Toc61116635"/>
      <w:bookmarkStart w:id="9848" w:name="_Toc67055291"/>
      <w:bookmarkStart w:id="9849" w:name="_Toc74763492"/>
      <w:bookmarkStart w:id="9850" w:name="_Toc76505788"/>
      <w:bookmarkStart w:id="9851" w:name="_Toc83110249"/>
      <w:bookmarkStart w:id="9852" w:name="_Toc89875974"/>
      <w:bookmarkStart w:id="9853" w:name="_Toc98707686"/>
      <w:bookmarkStart w:id="9854" w:name="_Toc105698324"/>
      <w:bookmarkStart w:id="9855" w:name="_Toc123141983"/>
      <w:bookmarkStart w:id="9856" w:name="_Toc124166068"/>
      <w:bookmarkStart w:id="9857" w:name="_Toc130919626"/>
      <w:bookmarkStart w:id="9858" w:name="_Toc137306340"/>
      <w:bookmarkStart w:id="9859" w:name="_Toc138890542"/>
      <w:bookmarkStart w:id="9860" w:name="_Toc145094385"/>
      <w:r w:rsidRPr="007D061B">
        <w:t>8.4.4.2</w:t>
      </w:r>
      <w:r w:rsidRPr="007D061B">
        <w:tab/>
        <w:t>Procedure</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861" w:name="_Toc21095494"/>
      <w:bookmarkStart w:id="9862" w:name="_Toc29767027"/>
      <w:bookmarkStart w:id="9863" w:name="_Toc36041174"/>
      <w:bookmarkStart w:id="9864" w:name="_Toc37228584"/>
      <w:bookmarkStart w:id="9865" w:name="_Toc37229088"/>
      <w:bookmarkStart w:id="9866" w:name="_Toc37229592"/>
      <w:bookmarkStart w:id="9867" w:name="_Toc45907149"/>
      <w:bookmarkStart w:id="9868" w:name="_Toc61116636"/>
      <w:bookmarkStart w:id="9869" w:name="_Toc67055292"/>
      <w:bookmarkStart w:id="9870" w:name="_Toc74763493"/>
      <w:bookmarkStart w:id="9871" w:name="_Toc76505789"/>
      <w:bookmarkStart w:id="9872" w:name="_Toc83110250"/>
      <w:bookmarkStart w:id="9873" w:name="_Toc89875975"/>
      <w:bookmarkStart w:id="9874" w:name="_Toc98707687"/>
      <w:bookmarkStart w:id="9875" w:name="_Toc105698325"/>
      <w:bookmarkStart w:id="9876" w:name="_Toc123141984"/>
      <w:bookmarkStart w:id="9877" w:name="_Toc124166069"/>
      <w:bookmarkStart w:id="9878" w:name="_Toc130919627"/>
      <w:bookmarkStart w:id="9879" w:name="_Toc137306341"/>
      <w:bookmarkStart w:id="9880" w:name="_Toc138890543"/>
      <w:bookmarkStart w:id="9881" w:name="_Toc145094386"/>
      <w:r w:rsidRPr="007D061B">
        <w:t>8.4.5</w:t>
      </w:r>
      <w:r w:rsidRPr="007D061B">
        <w:tab/>
        <w:t>Test Requirement</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882" w:name="_Toc21095495"/>
      <w:bookmarkStart w:id="9883" w:name="_Toc29767028"/>
      <w:bookmarkStart w:id="9884" w:name="_Toc36041175"/>
      <w:bookmarkStart w:id="9885" w:name="_Toc37228585"/>
      <w:bookmarkStart w:id="9886" w:name="_Toc37229089"/>
      <w:bookmarkStart w:id="9887" w:name="_Toc37229593"/>
      <w:bookmarkStart w:id="9888" w:name="_Toc45907150"/>
      <w:bookmarkStart w:id="9889" w:name="_Toc61116637"/>
      <w:bookmarkStart w:id="9890" w:name="_Toc67055293"/>
      <w:bookmarkStart w:id="9891" w:name="_Toc74763494"/>
      <w:bookmarkStart w:id="9892" w:name="_Toc76505790"/>
      <w:bookmarkStart w:id="9893" w:name="_Toc83110251"/>
      <w:bookmarkStart w:id="9894" w:name="_Toc89875976"/>
      <w:bookmarkStart w:id="9895" w:name="_Toc98707688"/>
      <w:bookmarkStart w:id="9896" w:name="_Toc105698326"/>
      <w:bookmarkStart w:id="9897" w:name="_Toc123141985"/>
      <w:bookmarkStart w:id="9898" w:name="_Toc124166070"/>
      <w:bookmarkStart w:id="9899" w:name="_Toc130919628"/>
      <w:bookmarkStart w:id="9900" w:name="_Toc137306342"/>
      <w:bookmarkStart w:id="9901" w:name="_Toc138890544"/>
      <w:bookmarkStart w:id="9902" w:name="_Toc145094387"/>
      <w:r w:rsidRPr="007D061B">
        <w:t>8.5</w:t>
      </w:r>
      <w:r w:rsidRPr="007D061B">
        <w:tab/>
        <w:t>Performance requirements for E-UTRA</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6A7D5FA" w14:textId="77777777" w:rsidR="005432EB" w:rsidRPr="007D061B" w:rsidRDefault="005432EB" w:rsidP="005432EB">
      <w:pPr>
        <w:pStyle w:val="Heading3"/>
      </w:pPr>
      <w:bookmarkStart w:id="9903" w:name="_Toc21095496"/>
      <w:bookmarkStart w:id="9904" w:name="_Toc29767029"/>
      <w:bookmarkStart w:id="9905" w:name="_Toc36041176"/>
      <w:bookmarkStart w:id="9906" w:name="_Toc37228586"/>
      <w:bookmarkStart w:id="9907" w:name="_Toc37229090"/>
      <w:bookmarkStart w:id="9908" w:name="_Toc37229594"/>
      <w:bookmarkStart w:id="9909" w:name="_Toc45907151"/>
      <w:bookmarkStart w:id="9910" w:name="_Toc61116638"/>
      <w:bookmarkStart w:id="9911" w:name="_Toc67055294"/>
      <w:bookmarkStart w:id="9912" w:name="_Toc74763495"/>
      <w:bookmarkStart w:id="9913" w:name="_Toc76505791"/>
      <w:bookmarkStart w:id="9914" w:name="_Toc83110252"/>
      <w:bookmarkStart w:id="9915" w:name="_Toc89875977"/>
      <w:bookmarkStart w:id="9916" w:name="_Toc98707689"/>
      <w:bookmarkStart w:id="9917" w:name="_Toc105698327"/>
      <w:bookmarkStart w:id="9918" w:name="_Toc123141986"/>
      <w:bookmarkStart w:id="9919" w:name="_Toc124166071"/>
      <w:bookmarkStart w:id="9920" w:name="_Toc130919629"/>
      <w:bookmarkStart w:id="9921" w:name="_Toc137306343"/>
      <w:bookmarkStart w:id="9922" w:name="_Toc138890545"/>
      <w:bookmarkStart w:id="9923" w:name="_Toc145094388"/>
      <w:r w:rsidRPr="007D061B">
        <w:t>8.5.1</w:t>
      </w:r>
      <w:r w:rsidRPr="007D061B">
        <w:tab/>
        <w:t>Definition and applicability</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757423315"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757423316"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757423317"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757423318"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924" w:name="_Toc21095497"/>
      <w:bookmarkStart w:id="9925" w:name="_Toc29767030"/>
      <w:bookmarkStart w:id="9926" w:name="_Toc36041177"/>
      <w:bookmarkStart w:id="9927" w:name="_Toc37228587"/>
      <w:bookmarkStart w:id="9928" w:name="_Toc37229091"/>
      <w:bookmarkStart w:id="9929" w:name="_Toc37229595"/>
      <w:bookmarkStart w:id="9930" w:name="_Toc45907152"/>
      <w:bookmarkStart w:id="9931" w:name="_Toc61116639"/>
      <w:bookmarkStart w:id="9932" w:name="_Toc67055295"/>
      <w:bookmarkStart w:id="9933" w:name="_Toc74763496"/>
      <w:bookmarkStart w:id="9934" w:name="_Toc76505792"/>
      <w:bookmarkStart w:id="9935" w:name="_Toc83110253"/>
      <w:bookmarkStart w:id="9936" w:name="_Toc89875978"/>
      <w:bookmarkStart w:id="9937" w:name="_Toc98707690"/>
      <w:bookmarkStart w:id="9938" w:name="_Toc105698328"/>
      <w:bookmarkStart w:id="9939" w:name="_Toc123141987"/>
      <w:bookmarkStart w:id="9940" w:name="_Toc124166072"/>
      <w:bookmarkStart w:id="9941" w:name="_Toc130919630"/>
      <w:bookmarkStart w:id="9942" w:name="_Toc137306344"/>
      <w:bookmarkStart w:id="9943" w:name="_Toc138890546"/>
      <w:bookmarkStart w:id="9944" w:name="_Toc145094389"/>
      <w:r w:rsidRPr="007D061B">
        <w:t>8.5.2</w:t>
      </w:r>
      <w:r w:rsidRPr="007D061B">
        <w:tab/>
        <w:t>Minimum Requirement</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945" w:name="_Hlk4751257"/>
      <w:r w:rsidRPr="007D061B">
        <w:t>–</w:t>
      </w:r>
      <w:bookmarkEnd w:id="9945"/>
      <w:r w:rsidRPr="007D061B">
        <w:t xml:space="preserve"> 8.4 </w:t>
      </w:r>
      <w:bookmarkStart w:id="9946" w:name="_Hlk4751284"/>
      <w:r w:rsidRPr="007D061B">
        <w:t xml:space="preserve">(for PUSCH, PUCCH and PRACH) and 8.6 – 8.7 (for subslot-PUSCH and SPUCCH) </w:t>
      </w:r>
      <w:bookmarkEnd w:id="9946"/>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947" w:name="_Hlk4751314"/>
      <w:r w:rsidRPr="007D061B">
        <w:t>–</w:t>
      </w:r>
      <w:bookmarkEnd w:id="9947"/>
      <w:r w:rsidRPr="007D061B">
        <w:t xml:space="preserve"> 8.4 </w:t>
      </w:r>
      <w:bookmarkStart w:id="9948" w:name="_Hlk4751326"/>
      <w:r w:rsidRPr="007D061B">
        <w:t xml:space="preserve">and 8.6 – 8.7 </w:t>
      </w:r>
      <w:bookmarkEnd w:id="9948"/>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949" w:name="_Toc21095498"/>
      <w:bookmarkStart w:id="9950" w:name="_Toc29767031"/>
      <w:bookmarkStart w:id="9951" w:name="_Toc36041178"/>
      <w:bookmarkStart w:id="9952" w:name="_Toc37228588"/>
      <w:bookmarkStart w:id="9953" w:name="_Toc37229092"/>
      <w:bookmarkStart w:id="9954" w:name="_Toc37229596"/>
      <w:bookmarkStart w:id="9955" w:name="_Toc45907153"/>
      <w:bookmarkStart w:id="9956" w:name="_Toc61116640"/>
      <w:bookmarkStart w:id="9957" w:name="_Toc67055296"/>
      <w:bookmarkStart w:id="9958" w:name="_Toc74763497"/>
      <w:bookmarkStart w:id="9959" w:name="_Toc76505793"/>
      <w:bookmarkStart w:id="9960" w:name="_Toc83110254"/>
      <w:bookmarkStart w:id="9961" w:name="_Toc89875979"/>
      <w:bookmarkStart w:id="9962" w:name="_Toc98707691"/>
      <w:bookmarkStart w:id="9963" w:name="_Toc105698329"/>
      <w:bookmarkStart w:id="9964" w:name="_Toc123141988"/>
      <w:bookmarkStart w:id="9965" w:name="_Toc124166073"/>
      <w:bookmarkStart w:id="9966" w:name="_Toc130919631"/>
      <w:bookmarkStart w:id="9967" w:name="_Toc137306345"/>
      <w:bookmarkStart w:id="9968" w:name="_Toc138890547"/>
      <w:bookmarkStart w:id="9969" w:name="_Toc145094390"/>
      <w:r w:rsidRPr="007D061B">
        <w:t>8.5.3</w:t>
      </w:r>
      <w:r w:rsidRPr="007D061B">
        <w:tab/>
        <w:t>Test purpose</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970" w:name="_Toc21095499"/>
      <w:bookmarkStart w:id="9971" w:name="_Toc29767032"/>
      <w:bookmarkStart w:id="9972" w:name="_Toc36041179"/>
      <w:bookmarkStart w:id="9973" w:name="_Toc37228589"/>
      <w:bookmarkStart w:id="9974" w:name="_Toc37229093"/>
      <w:bookmarkStart w:id="9975" w:name="_Toc37229597"/>
      <w:bookmarkStart w:id="9976" w:name="_Toc45907154"/>
      <w:bookmarkStart w:id="9977" w:name="_Toc61116641"/>
      <w:bookmarkStart w:id="9978" w:name="_Toc67055297"/>
      <w:bookmarkStart w:id="9979" w:name="_Toc74763498"/>
      <w:bookmarkStart w:id="9980" w:name="_Toc76505794"/>
      <w:bookmarkStart w:id="9981" w:name="_Toc83110255"/>
      <w:bookmarkStart w:id="9982" w:name="_Toc89875980"/>
      <w:bookmarkStart w:id="9983" w:name="_Toc98707692"/>
      <w:bookmarkStart w:id="9984" w:name="_Toc105698330"/>
      <w:bookmarkStart w:id="9985" w:name="_Toc123141989"/>
      <w:bookmarkStart w:id="9986" w:name="_Toc124166074"/>
      <w:bookmarkStart w:id="9987" w:name="_Toc130919632"/>
      <w:bookmarkStart w:id="9988" w:name="_Toc137306346"/>
      <w:bookmarkStart w:id="9989" w:name="_Toc138890548"/>
      <w:bookmarkStart w:id="9990" w:name="_Toc145094391"/>
      <w:r w:rsidRPr="007D061B">
        <w:t>8.5.4</w:t>
      </w:r>
      <w:r w:rsidRPr="007D061B">
        <w:tab/>
        <w:t>Method of test</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40DA3CA6" w14:textId="77777777" w:rsidR="005432EB" w:rsidRPr="007D061B" w:rsidRDefault="005432EB" w:rsidP="005432EB">
      <w:pPr>
        <w:pStyle w:val="Heading4"/>
      </w:pPr>
      <w:bookmarkStart w:id="9991" w:name="_Toc21095500"/>
      <w:bookmarkStart w:id="9992" w:name="_Toc29767033"/>
      <w:bookmarkStart w:id="9993" w:name="_Toc36041180"/>
      <w:bookmarkStart w:id="9994" w:name="_Toc37228590"/>
      <w:bookmarkStart w:id="9995" w:name="_Toc37229094"/>
      <w:bookmarkStart w:id="9996" w:name="_Toc37229598"/>
      <w:bookmarkStart w:id="9997" w:name="_Toc45907155"/>
      <w:bookmarkStart w:id="9998" w:name="_Toc61116642"/>
      <w:bookmarkStart w:id="9999" w:name="_Toc67055298"/>
      <w:bookmarkStart w:id="10000" w:name="_Toc74763499"/>
      <w:bookmarkStart w:id="10001" w:name="_Toc76505795"/>
      <w:bookmarkStart w:id="10002" w:name="_Toc83110256"/>
      <w:bookmarkStart w:id="10003" w:name="_Toc89875981"/>
      <w:bookmarkStart w:id="10004" w:name="_Toc98707693"/>
      <w:bookmarkStart w:id="10005" w:name="_Toc105698331"/>
      <w:bookmarkStart w:id="10006" w:name="_Toc123141990"/>
      <w:bookmarkStart w:id="10007" w:name="_Toc124166075"/>
      <w:bookmarkStart w:id="10008" w:name="_Toc130919633"/>
      <w:bookmarkStart w:id="10009" w:name="_Toc137306347"/>
      <w:bookmarkStart w:id="10010" w:name="_Toc138890549"/>
      <w:bookmarkStart w:id="10011" w:name="_Toc145094392"/>
      <w:r w:rsidRPr="007D061B">
        <w:t>8.5.4.1</w:t>
      </w:r>
      <w:r w:rsidRPr="007D061B">
        <w:tab/>
        <w:t>Initial Conditions</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012" w:name="_Toc21095501"/>
      <w:bookmarkStart w:id="10013" w:name="_Toc29767034"/>
      <w:bookmarkStart w:id="10014" w:name="_Toc36041181"/>
      <w:bookmarkStart w:id="10015" w:name="_Toc37228591"/>
      <w:bookmarkStart w:id="10016" w:name="_Toc37229095"/>
      <w:bookmarkStart w:id="10017" w:name="_Toc37229599"/>
      <w:bookmarkStart w:id="10018" w:name="_Toc45907156"/>
      <w:bookmarkStart w:id="10019" w:name="_Toc61116643"/>
      <w:bookmarkStart w:id="10020" w:name="_Toc67055299"/>
      <w:bookmarkStart w:id="10021" w:name="_Toc74763500"/>
      <w:bookmarkStart w:id="10022" w:name="_Toc76505796"/>
      <w:bookmarkStart w:id="10023" w:name="_Toc83110257"/>
      <w:bookmarkStart w:id="10024" w:name="_Toc89875982"/>
      <w:bookmarkStart w:id="10025" w:name="_Toc98707694"/>
      <w:bookmarkStart w:id="10026" w:name="_Toc105698332"/>
      <w:bookmarkStart w:id="10027" w:name="_Toc123141991"/>
      <w:bookmarkStart w:id="10028" w:name="_Toc124166076"/>
      <w:bookmarkStart w:id="10029" w:name="_Toc130919634"/>
      <w:bookmarkStart w:id="10030" w:name="_Toc137306348"/>
      <w:bookmarkStart w:id="10031" w:name="_Toc138890550"/>
      <w:bookmarkStart w:id="10032" w:name="_Toc145094393"/>
      <w:r w:rsidRPr="007D061B">
        <w:t>8.5.4.2</w:t>
      </w:r>
      <w:r w:rsidRPr="007D061B">
        <w:tab/>
        <w:t>Procedure</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033" w:name="_Toc21095502"/>
      <w:bookmarkStart w:id="10034" w:name="_Toc29767035"/>
      <w:bookmarkStart w:id="10035" w:name="_Toc36041182"/>
      <w:bookmarkStart w:id="10036" w:name="_Toc37228592"/>
      <w:bookmarkStart w:id="10037" w:name="_Toc37229096"/>
      <w:bookmarkStart w:id="10038" w:name="_Toc37229600"/>
      <w:bookmarkStart w:id="10039" w:name="_Toc45907157"/>
      <w:bookmarkStart w:id="10040" w:name="_Toc61116644"/>
      <w:bookmarkStart w:id="10041" w:name="_Toc67055300"/>
      <w:bookmarkStart w:id="10042" w:name="_Toc74763501"/>
      <w:bookmarkStart w:id="10043" w:name="_Toc76505797"/>
      <w:bookmarkStart w:id="10044" w:name="_Toc83110258"/>
      <w:bookmarkStart w:id="10045" w:name="_Toc89875983"/>
      <w:bookmarkStart w:id="10046" w:name="_Toc98707695"/>
      <w:bookmarkStart w:id="10047" w:name="_Toc105698333"/>
      <w:bookmarkStart w:id="10048" w:name="_Toc123141992"/>
      <w:bookmarkStart w:id="10049" w:name="_Toc124166077"/>
      <w:bookmarkStart w:id="10050" w:name="_Toc130919635"/>
      <w:bookmarkStart w:id="10051" w:name="_Toc137306349"/>
      <w:bookmarkStart w:id="10052" w:name="_Toc138890551"/>
      <w:bookmarkStart w:id="10053" w:name="_Toc145094394"/>
      <w:r w:rsidRPr="007D061B">
        <w:t>8.5.5</w:t>
      </w:r>
      <w:r w:rsidRPr="007D061B">
        <w:tab/>
        <w:t>Test Requirement</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054" w:name="_Toc21095503"/>
      <w:bookmarkStart w:id="10055" w:name="_Toc29767036"/>
      <w:bookmarkStart w:id="10056" w:name="_Toc36041183"/>
      <w:bookmarkStart w:id="10057" w:name="_Toc37228593"/>
      <w:bookmarkStart w:id="10058" w:name="_Toc37229097"/>
      <w:bookmarkStart w:id="10059" w:name="_Toc37229601"/>
      <w:bookmarkStart w:id="10060" w:name="_Toc45907158"/>
      <w:bookmarkStart w:id="10061" w:name="_Toc61116645"/>
      <w:bookmarkStart w:id="10062" w:name="_Toc67055301"/>
      <w:bookmarkStart w:id="10063" w:name="_Toc74763502"/>
      <w:bookmarkStart w:id="10064" w:name="_Toc76505798"/>
      <w:bookmarkStart w:id="10065" w:name="_Toc83110259"/>
      <w:bookmarkStart w:id="10066" w:name="_Toc89875984"/>
      <w:bookmarkStart w:id="10067" w:name="_Toc98707696"/>
      <w:bookmarkStart w:id="10068" w:name="_Toc105698334"/>
      <w:bookmarkStart w:id="10069" w:name="_Toc123141993"/>
      <w:bookmarkStart w:id="10070" w:name="_Toc124166078"/>
      <w:bookmarkStart w:id="10071" w:name="_Toc130919636"/>
      <w:bookmarkStart w:id="10072" w:name="_Toc137306350"/>
      <w:bookmarkStart w:id="10073" w:name="_Toc138890552"/>
      <w:bookmarkStart w:id="10074" w:name="_Toc145094395"/>
      <w:r w:rsidRPr="007D061B">
        <w:t>8.6</w:t>
      </w:r>
      <w:r w:rsidRPr="007D061B">
        <w:tab/>
        <w:t>Performance requirements for NR</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2E24D0CE" w14:textId="77777777" w:rsidR="005432EB" w:rsidRPr="007D061B" w:rsidRDefault="005432EB" w:rsidP="005432EB">
      <w:pPr>
        <w:pStyle w:val="Heading3"/>
      </w:pPr>
      <w:bookmarkStart w:id="10075" w:name="_Toc21095504"/>
      <w:bookmarkStart w:id="10076" w:name="_Toc29767037"/>
      <w:bookmarkStart w:id="10077" w:name="_Toc36041184"/>
      <w:bookmarkStart w:id="10078" w:name="_Toc37228594"/>
      <w:bookmarkStart w:id="10079" w:name="_Toc37229098"/>
      <w:bookmarkStart w:id="10080" w:name="_Toc37229602"/>
      <w:bookmarkStart w:id="10081" w:name="_Toc45907159"/>
      <w:bookmarkStart w:id="10082" w:name="_Toc61116646"/>
      <w:bookmarkStart w:id="10083" w:name="_Toc67055302"/>
      <w:bookmarkStart w:id="10084" w:name="_Toc74763503"/>
      <w:bookmarkStart w:id="10085" w:name="_Toc76505799"/>
      <w:bookmarkStart w:id="10086" w:name="_Toc83110260"/>
      <w:bookmarkStart w:id="10087" w:name="_Toc89875985"/>
      <w:bookmarkStart w:id="10088" w:name="_Toc98707697"/>
      <w:bookmarkStart w:id="10089" w:name="_Toc105698335"/>
      <w:bookmarkStart w:id="10090" w:name="_Toc123141994"/>
      <w:bookmarkStart w:id="10091" w:name="_Toc124166079"/>
      <w:bookmarkStart w:id="10092" w:name="_Toc130919637"/>
      <w:bookmarkStart w:id="10093" w:name="_Toc137306351"/>
      <w:bookmarkStart w:id="10094" w:name="_Toc138890553"/>
      <w:bookmarkStart w:id="10095" w:name="_Toc145094396"/>
      <w:r w:rsidRPr="007D061B">
        <w:t>8.6.1</w:t>
      </w:r>
      <w:r w:rsidRPr="007D061B">
        <w:tab/>
        <w:t>Definition and applicability</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096" w:name="_Toc21095505"/>
      <w:bookmarkStart w:id="10097" w:name="_Toc29767038"/>
      <w:bookmarkStart w:id="10098" w:name="_Toc36041185"/>
      <w:bookmarkStart w:id="10099" w:name="_Toc37228595"/>
      <w:bookmarkStart w:id="10100" w:name="_Toc37229099"/>
      <w:bookmarkStart w:id="10101" w:name="_Toc37229603"/>
      <w:bookmarkStart w:id="10102" w:name="_Toc45907160"/>
      <w:bookmarkStart w:id="10103" w:name="_Toc61116647"/>
      <w:bookmarkStart w:id="10104" w:name="_Toc67055303"/>
      <w:bookmarkStart w:id="10105" w:name="_Toc74763504"/>
      <w:bookmarkStart w:id="10106" w:name="_Toc76505800"/>
      <w:bookmarkStart w:id="10107" w:name="_Toc83110261"/>
      <w:bookmarkStart w:id="10108" w:name="_Toc89875986"/>
      <w:bookmarkStart w:id="10109" w:name="_Toc98707698"/>
      <w:bookmarkStart w:id="10110" w:name="_Toc105698336"/>
      <w:bookmarkStart w:id="10111" w:name="_Toc123141995"/>
      <w:bookmarkStart w:id="10112" w:name="_Toc124166080"/>
      <w:bookmarkStart w:id="10113" w:name="_Toc130919638"/>
      <w:bookmarkStart w:id="10114" w:name="_Toc137306352"/>
      <w:bookmarkStart w:id="10115" w:name="_Toc138890554"/>
      <w:bookmarkStart w:id="10116" w:name="_Toc145094397"/>
      <w:r w:rsidRPr="007D061B">
        <w:t>8.6.2</w:t>
      </w:r>
      <w:r w:rsidRPr="007D061B">
        <w:tab/>
        <w:t>Minimum Requirement</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117" w:name="_Toc21095506"/>
      <w:bookmarkStart w:id="10118" w:name="_Toc29767039"/>
      <w:bookmarkStart w:id="10119" w:name="_Toc36041186"/>
      <w:bookmarkStart w:id="10120" w:name="_Toc37228596"/>
      <w:bookmarkStart w:id="10121" w:name="_Toc37229100"/>
      <w:bookmarkStart w:id="10122" w:name="_Toc37229604"/>
      <w:bookmarkStart w:id="10123" w:name="_Toc45907161"/>
      <w:bookmarkStart w:id="10124" w:name="_Toc61116648"/>
      <w:bookmarkStart w:id="10125" w:name="_Toc67055304"/>
      <w:bookmarkStart w:id="10126" w:name="_Toc74763505"/>
      <w:bookmarkStart w:id="10127" w:name="_Toc76505801"/>
      <w:bookmarkStart w:id="10128" w:name="_Toc83110262"/>
      <w:bookmarkStart w:id="10129" w:name="_Toc89875987"/>
      <w:bookmarkStart w:id="10130" w:name="_Toc98707699"/>
      <w:bookmarkStart w:id="10131" w:name="_Toc105698337"/>
      <w:bookmarkStart w:id="10132" w:name="_Toc123141996"/>
      <w:bookmarkStart w:id="10133" w:name="_Toc124166081"/>
      <w:bookmarkStart w:id="10134" w:name="_Toc130919639"/>
      <w:bookmarkStart w:id="10135" w:name="_Toc137306353"/>
      <w:bookmarkStart w:id="10136" w:name="_Toc138890555"/>
      <w:bookmarkStart w:id="10137" w:name="_Toc145094398"/>
      <w:r w:rsidRPr="007D061B">
        <w:t>8.6.3</w:t>
      </w:r>
      <w:r w:rsidRPr="007D061B">
        <w:tab/>
        <w:t>Test purpose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138" w:name="_Toc21095507"/>
      <w:bookmarkStart w:id="10139" w:name="_Toc29767040"/>
      <w:bookmarkStart w:id="10140" w:name="_Toc36041187"/>
      <w:bookmarkStart w:id="10141" w:name="_Toc37228597"/>
      <w:bookmarkStart w:id="10142" w:name="_Toc37229101"/>
      <w:bookmarkStart w:id="10143" w:name="_Toc37229605"/>
      <w:bookmarkStart w:id="10144" w:name="_Toc45907162"/>
      <w:bookmarkStart w:id="10145" w:name="_Toc61116649"/>
      <w:bookmarkStart w:id="10146" w:name="_Toc67055305"/>
      <w:bookmarkStart w:id="10147" w:name="_Toc74763506"/>
      <w:bookmarkStart w:id="10148" w:name="_Toc76505802"/>
      <w:bookmarkStart w:id="10149" w:name="_Toc83110263"/>
      <w:bookmarkStart w:id="10150" w:name="_Toc89875988"/>
      <w:bookmarkStart w:id="10151" w:name="_Toc98707700"/>
      <w:bookmarkStart w:id="10152" w:name="_Toc105698338"/>
      <w:bookmarkStart w:id="10153" w:name="_Toc123141997"/>
      <w:bookmarkStart w:id="10154" w:name="_Toc124166082"/>
      <w:bookmarkStart w:id="10155" w:name="_Toc130919640"/>
      <w:bookmarkStart w:id="10156" w:name="_Toc137306354"/>
      <w:bookmarkStart w:id="10157" w:name="_Toc138890556"/>
      <w:bookmarkStart w:id="10158" w:name="_Toc145094399"/>
      <w:r w:rsidRPr="007D061B">
        <w:t>8.6.4</w:t>
      </w:r>
      <w:r w:rsidRPr="007D061B">
        <w:tab/>
        <w:t>Method of test</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41D9FB9F" w14:textId="77777777" w:rsidR="005432EB" w:rsidRPr="007D061B" w:rsidRDefault="005432EB" w:rsidP="005432EB">
      <w:pPr>
        <w:pStyle w:val="Heading4"/>
      </w:pPr>
      <w:bookmarkStart w:id="10159" w:name="_Toc21095508"/>
      <w:bookmarkStart w:id="10160" w:name="_Toc29767041"/>
      <w:bookmarkStart w:id="10161" w:name="_Toc36041188"/>
      <w:bookmarkStart w:id="10162" w:name="_Toc37228598"/>
      <w:bookmarkStart w:id="10163" w:name="_Toc37229102"/>
      <w:bookmarkStart w:id="10164" w:name="_Toc37229606"/>
      <w:bookmarkStart w:id="10165" w:name="_Toc45907163"/>
      <w:bookmarkStart w:id="10166" w:name="_Toc61116650"/>
      <w:bookmarkStart w:id="10167" w:name="_Toc67055306"/>
      <w:bookmarkStart w:id="10168" w:name="_Toc74763507"/>
      <w:bookmarkStart w:id="10169" w:name="_Toc76505803"/>
      <w:bookmarkStart w:id="10170" w:name="_Toc83110264"/>
      <w:bookmarkStart w:id="10171" w:name="_Toc89875989"/>
      <w:bookmarkStart w:id="10172" w:name="_Toc98707701"/>
      <w:bookmarkStart w:id="10173" w:name="_Toc105698339"/>
      <w:bookmarkStart w:id="10174" w:name="_Toc123141998"/>
      <w:bookmarkStart w:id="10175" w:name="_Toc124166083"/>
      <w:bookmarkStart w:id="10176" w:name="_Toc130919641"/>
      <w:bookmarkStart w:id="10177" w:name="_Toc137306355"/>
      <w:bookmarkStart w:id="10178" w:name="_Toc138890557"/>
      <w:bookmarkStart w:id="10179" w:name="_Toc145094400"/>
      <w:r w:rsidRPr="007D061B">
        <w:t>8.6.4.1</w:t>
      </w:r>
      <w:r w:rsidRPr="007D061B">
        <w:tab/>
        <w:t>Initial conditions</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180" w:name="_Toc21095509"/>
      <w:bookmarkStart w:id="10181" w:name="_Toc29767042"/>
      <w:bookmarkStart w:id="10182" w:name="_Toc36041189"/>
      <w:bookmarkStart w:id="10183" w:name="_Toc37228599"/>
      <w:bookmarkStart w:id="10184" w:name="_Toc37229103"/>
      <w:bookmarkStart w:id="10185" w:name="_Toc37229607"/>
      <w:bookmarkStart w:id="10186" w:name="_Toc45907164"/>
      <w:bookmarkStart w:id="10187" w:name="_Toc61116651"/>
      <w:bookmarkStart w:id="10188" w:name="_Toc67055307"/>
      <w:bookmarkStart w:id="10189" w:name="_Toc74763508"/>
      <w:bookmarkStart w:id="10190" w:name="_Toc76505804"/>
      <w:bookmarkStart w:id="10191" w:name="_Toc83110265"/>
      <w:bookmarkStart w:id="10192" w:name="_Toc89875990"/>
      <w:bookmarkStart w:id="10193" w:name="_Toc98707702"/>
      <w:bookmarkStart w:id="10194" w:name="_Toc105698340"/>
      <w:bookmarkStart w:id="10195" w:name="_Toc123141999"/>
      <w:bookmarkStart w:id="10196" w:name="_Toc124166084"/>
      <w:bookmarkStart w:id="10197" w:name="_Toc130919642"/>
      <w:bookmarkStart w:id="10198" w:name="_Toc137306356"/>
      <w:bookmarkStart w:id="10199" w:name="_Toc138890558"/>
      <w:bookmarkStart w:id="10200" w:name="_Toc145094401"/>
      <w:r w:rsidRPr="007D061B">
        <w:t>8.6.4.2</w:t>
      </w:r>
      <w:r w:rsidRPr="007D061B">
        <w:tab/>
        <w:t>Procedure</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201" w:name="_Toc21095510"/>
      <w:bookmarkStart w:id="10202" w:name="_Toc29767043"/>
      <w:bookmarkStart w:id="10203" w:name="_Toc36041190"/>
      <w:bookmarkStart w:id="10204" w:name="_Toc37228600"/>
      <w:bookmarkStart w:id="10205" w:name="_Toc37229104"/>
      <w:bookmarkStart w:id="10206" w:name="_Toc37229608"/>
      <w:bookmarkStart w:id="10207" w:name="_Toc45907165"/>
      <w:bookmarkStart w:id="10208" w:name="_Toc61116652"/>
      <w:bookmarkStart w:id="10209" w:name="_Toc67055308"/>
      <w:bookmarkStart w:id="10210" w:name="_Toc74763509"/>
      <w:bookmarkStart w:id="10211" w:name="_Toc76505805"/>
      <w:bookmarkStart w:id="10212" w:name="_Toc83110266"/>
      <w:bookmarkStart w:id="10213" w:name="_Toc89875991"/>
      <w:bookmarkStart w:id="10214" w:name="_Toc98707703"/>
      <w:bookmarkStart w:id="10215" w:name="_Toc105698341"/>
      <w:bookmarkStart w:id="10216" w:name="_Toc123142000"/>
      <w:bookmarkStart w:id="10217" w:name="_Toc124166085"/>
      <w:bookmarkStart w:id="10218" w:name="_Toc130919643"/>
      <w:bookmarkStart w:id="10219" w:name="_Toc137306357"/>
      <w:bookmarkStart w:id="10220" w:name="_Toc138890559"/>
      <w:bookmarkStart w:id="10221" w:name="_Toc145094402"/>
      <w:r w:rsidRPr="007D061B">
        <w:t>8.6.5</w:t>
      </w:r>
      <w:r w:rsidRPr="007D061B">
        <w:tab/>
        <w:t>Test Requirement</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222" w:name="_Toc21095511"/>
      <w:bookmarkStart w:id="10223" w:name="_Toc29767044"/>
      <w:bookmarkStart w:id="10224" w:name="_Toc36041191"/>
      <w:bookmarkStart w:id="10225" w:name="_Toc37228601"/>
      <w:bookmarkStart w:id="10226" w:name="_Toc37229105"/>
      <w:bookmarkStart w:id="10227" w:name="_Toc37229609"/>
      <w:bookmarkStart w:id="10228" w:name="_Toc45907166"/>
      <w:bookmarkStart w:id="10229" w:name="_Toc61116653"/>
      <w:bookmarkStart w:id="10230" w:name="_Toc67055309"/>
      <w:bookmarkStart w:id="10231" w:name="_Toc74763510"/>
      <w:bookmarkStart w:id="10232" w:name="_Toc76505806"/>
      <w:bookmarkStart w:id="10233" w:name="_Toc83110267"/>
      <w:bookmarkStart w:id="10234" w:name="_Toc89875992"/>
      <w:bookmarkStart w:id="10235" w:name="_Toc98707704"/>
      <w:bookmarkStart w:id="10236" w:name="_Toc105698342"/>
      <w:bookmarkStart w:id="10237" w:name="_Toc123142001"/>
      <w:bookmarkStart w:id="10238" w:name="_Toc124166086"/>
      <w:bookmarkStart w:id="10239" w:name="_Toc130919644"/>
      <w:bookmarkStart w:id="10240" w:name="_Toc137306358"/>
      <w:bookmarkStart w:id="10241" w:name="_Toc138890560"/>
      <w:bookmarkStart w:id="10242" w:name="_Toc145094403"/>
      <w:r w:rsidRPr="007D061B">
        <w:t xml:space="preserve">Annex A (normative): </w:t>
      </w:r>
      <w:r w:rsidRPr="007D061B">
        <w:br/>
        <w:t>Characteristics of interfering signals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3EE9DC06" w14:textId="77777777" w:rsidR="005432EB" w:rsidRPr="007D061B" w:rsidRDefault="005432EB" w:rsidP="005432EB">
      <w:pPr>
        <w:pStyle w:val="Heading8"/>
      </w:pPr>
      <w:r w:rsidRPr="007D061B">
        <w:br w:type="page"/>
      </w:r>
      <w:bookmarkStart w:id="10243" w:name="_Toc21095512"/>
      <w:bookmarkStart w:id="10244" w:name="_Toc29767045"/>
      <w:bookmarkStart w:id="10245" w:name="_Toc36041192"/>
      <w:bookmarkStart w:id="10246" w:name="_Toc37228602"/>
      <w:bookmarkStart w:id="10247" w:name="_Toc37229106"/>
      <w:bookmarkStart w:id="10248" w:name="_Toc37229610"/>
      <w:bookmarkStart w:id="10249" w:name="_Toc45907167"/>
      <w:bookmarkStart w:id="10250" w:name="_Toc61116654"/>
      <w:bookmarkStart w:id="10251" w:name="_Toc67055310"/>
      <w:bookmarkStart w:id="10252" w:name="_Toc74763511"/>
      <w:bookmarkStart w:id="10253" w:name="_Toc76505807"/>
      <w:bookmarkStart w:id="10254" w:name="_Toc83110268"/>
      <w:bookmarkStart w:id="10255" w:name="_Toc89875993"/>
      <w:bookmarkStart w:id="10256" w:name="_Toc98707705"/>
      <w:bookmarkStart w:id="10257" w:name="_Toc105698343"/>
      <w:bookmarkStart w:id="10258" w:name="_Toc123142002"/>
      <w:bookmarkStart w:id="10259" w:name="_Toc124166087"/>
      <w:bookmarkStart w:id="10260" w:name="_Toc130919645"/>
      <w:bookmarkStart w:id="10261" w:name="_Toc137306359"/>
      <w:bookmarkStart w:id="10262" w:name="_Toc138890561"/>
      <w:bookmarkStart w:id="10263" w:name="_Toc145094404"/>
      <w:r w:rsidRPr="007D061B">
        <w:t xml:space="preserve">Annex B (normative): </w:t>
      </w:r>
      <w:r w:rsidRPr="007D061B">
        <w:br/>
        <w:t>Environmental requirements for the BS equipment</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2CAAB277" w14:textId="77777777" w:rsidR="005432EB" w:rsidRPr="007D061B" w:rsidRDefault="005432EB" w:rsidP="005432EB">
      <w:pPr>
        <w:pStyle w:val="Heading1"/>
      </w:pPr>
      <w:bookmarkStart w:id="10264" w:name="_Toc21095513"/>
      <w:bookmarkStart w:id="10265" w:name="_Toc29767046"/>
      <w:bookmarkStart w:id="10266" w:name="_Toc36041193"/>
      <w:bookmarkStart w:id="10267" w:name="_Toc37228603"/>
      <w:bookmarkStart w:id="10268" w:name="_Toc37229107"/>
      <w:bookmarkStart w:id="10269" w:name="_Toc37229611"/>
      <w:bookmarkStart w:id="10270" w:name="_Toc45907168"/>
      <w:bookmarkStart w:id="10271" w:name="_Toc61116655"/>
      <w:bookmarkStart w:id="10272" w:name="_Toc67055311"/>
      <w:bookmarkStart w:id="10273" w:name="_Toc74763512"/>
      <w:bookmarkStart w:id="10274" w:name="_Toc76505808"/>
      <w:bookmarkStart w:id="10275" w:name="_Toc83110269"/>
      <w:bookmarkStart w:id="10276" w:name="_Toc89875994"/>
      <w:bookmarkStart w:id="10277" w:name="_Toc98707706"/>
      <w:bookmarkStart w:id="10278" w:name="_Toc105698344"/>
      <w:bookmarkStart w:id="10279" w:name="_Toc123142003"/>
      <w:bookmarkStart w:id="10280" w:name="_Toc124166088"/>
      <w:bookmarkStart w:id="10281" w:name="_Toc130919646"/>
      <w:bookmarkStart w:id="10282" w:name="_Toc137306360"/>
      <w:bookmarkStart w:id="10283" w:name="_Toc138890562"/>
      <w:bookmarkStart w:id="10284" w:name="_Toc145094405"/>
      <w:r w:rsidRPr="007D061B">
        <w:t>B.1</w:t>
      </w:r>
      <w:r w:rsidRPr="007D061B">
        <w:tab/>
        <w:t>General</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285" w:name="_Toc21095514"/>
      <w:bookmarkStart w:id="10286" w:name="_Toc29767047"/>
      <w:bookmarkStart w:id="10287" w:name="_Toc36041194"/>
      <w:bookmarkStart w:id="10288" w:name="_Toc37228604"/>
      <w:bookmarkStart w:id="10289" w:name="_Toc37229108"/>
      <w:bookmarkStart w:id="10290" w:name="_Toc37229612"/>
      <w:bookmarkStart w:id="10291" w:name="_Toc45907169"/>
      <w:bookmarkStart w:id="10292" w:name="_Toc61116656"/>
      <w:bookmarkStart w:id="10293" w:name="_Toc67055312"/>
      <w:bookmarkStart w:id="10294" w:name="_Toc74763513"/>
      <w:bookmarkStart w:id="10295" w:name="_Toc76505809"/>
      <w:bookmarkStart w:id="10296" w:name="_Toc83110270"/>
      <w:bookmarkStart w:id="10297" w:name="_Toc89875995"/>
      <w:bookmarkStart w:id="10298" w:name="_Toc98707707"/>
      <w:bookmarkStart w:id="10299" w:name="_Toc105698345"/>
      <w:bookmarkStart w:id="10300" w:name="_Toc123142004"/>
      <w:bookmarkStart w:id="10301" w:name="_Toc124166089"/>
      <w:bookmarkStart w:id="10302" w:name="_Toc130919647"/>
      <w:bookmarkStart w:id="10303" w:name="_Toc137306361"/>
      <w:bookmarkStart w:id="10304" w:name="_Toc138890563"/>
      <w:bookmarkStart w:id="10305" w:name="_Toc145094406"/>
      <w:r w:rsidRPr="007D061B">
        <w:t>B.2</w:t>
      </w:r>
      <w:r w:rsidRPr="007D061B">
        <w:tab/>
      </w:r>
      <w:r w:rsidRPr="007D061B">
        <w:rPr>
          <w:rFonts w:cs="v4.2.0"/>
        </w:rPr>
        <w:t>Normal test environment</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306" w:name="_Toc21095515"/>
      <w:bookmarkStart w:id="10307" w:name="_Toc29767048"/>
      <w:bookmarkStart w:id="10308" w:name="_Toc36041195"/>
      <w:bookmarkStart w:id="10309" w:name="_Toc37228605"/>
      <w:bookmarkStart w:id="10310" w:name="_Toc37229109"/>
      <w:bookmarkStart w:id="10311" w:name="_Toc37229613"/>
      <w:bookmarkStart w:id="10312" w:name="_Toc45907170"/>
      <w:bookmarkStart w:id="10313" w:name="_Toc61116657"/>
      <w:bookmarkStart w:id="10314" w:name="_Toc67055313"/>
      <w:bookmarkStart w:id="10315" w:name="_Toc74763514"/>
      <w:bookmarkStart w:id="10316" w:name="_Toc76505810"/>
      <w:bookmarkStart w:id="10317" w:name="_Toc83110271"/>
      <w:bookmarkStart w:id="10318" w:name="_Toc89875996"/>
      <w:bookmarkStart w:id="10319" w:name="_Toc98707708"/>
      <w:bookmarkStart w:id="10320" w:name="_Toc105698346"/>
      <w:bookmarkStart w:id="10321" w:name="_Toc123142005"/>
      <w:bookmarkStart w:id="10322" w:name="_Toc124166090"/>
      <w:bookmarkStart w:id="10323" w:name="_Toc130919648"/>
      <w:bookmarkStart w:id="10324" w:name="_Toc137306362"/>
      <w:bookmarkStart w:id="10325" w:name="_Toc138890564"/>
      <w:bookmarkStart w:id="10326" w:name="_Toc145094407"/>
      <w:r w:rsidRPr="007D061B">
        <w:t>B.3</w:t>
      </w:r>
      <w:r w:rsidRPr="007D061B">
        <w:tab/>
      </w:r>
      <w:r w:rsidRPr="007D061B">
        <w:rPr>
          <w:rFonts w:cs="v4.2.0"/>
        </w:rPr>
        <w:t>Extreme test environment</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54348B2" w14:textId="77777777" w:rsidR="005432EB" w:rsidRPr="007D061B" w:rsidRDefault="005432EB" w:rsidP="005432EB">
      <w:pPr>
        <w:pStyle w:val="Heading2"/>
      </w:pPr>
      <w:bookmarkStart w:id="10327" w:name="_Toc21095516"/>
      <w:bookmarkStart w:id="10328" w:name="_Toc29767049"/>
      <w:bookmarkStart w:id="10329" w:name="_Toc36041196"/>
      <w:bookmarkStart w:id="10330" w:name="_Toc37228606"/>
      <w:bookmarkStart w:id="10331" w:name="_Toc37229110"/>
      <w:bookmarkStart w:id="10332" w:name="_Toc37229614"/>
      <w:bookmarkStart w:id="10333" w:name="_Toc45907171"/>
      <w:bookmarkStart w:id="10334" w:name="_Toc61116658"/>
      <w:bookmarkStart w:id="10335" w:name="_Toc67055314"/>
      <w:bookmarkStart w:id="10336" w:name="_Toc74763515"/>
      <w:bookmarkStart w:id="10337" w:name="_Toc76505811"/>
      <w:bookmarkStart w:id="10338" w:name="_Toc83110272"/>
      <w:bookmarkStart w:id="10339" w:name="_Toc89875997"/>
      <w:bookmarkStart w:id="10340" w:name="_Toc98707709"/>
      <w:bookmarkStart w:id="10341" w:name="_Toc105698347"/>
      <w:bookmarkStart w:id="10342" w:name="_Toc123142006"/>
      <w:bookmarkStart w:id="10343" w:name="_Toc124166091"/>
      <w:bookmarkStart w:id="10344" w:name="_Toc130919649"/>
      <w:bookmarkStart w:id="10345" w:name="_Toc137306363"/>
      <w:bookmarkStart w:id="10346" w:name="_Toc138890565"/>
      <w:bookmarkStart w:id="10347" w:name="_Toc145094408"/>
      <w:r w:rsidRPr="007D061B">
        <w:t>B.3.1</w:t>
      </w:r>
      <w:r w:rsidRPr="007D061B">
        <w:tab/>
        <w:t>General</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348" w:name="_Toc21095517"/>
      <w:bookmarkStart w:id="10349" w:name="_Toc29767050"/>
      <w:bookmarkStart w:id="10350" w:name="_Toc36041197"/>
      <w:bookmarkStart w:id="10351" w:name="_Toc37228607"/>
      <w:bookmarkStart w:id="10352" w:name="_Toc37229111"/>
      <w:bookmarkStart w:id="10353" w:name="_Toc37229615"/>
      <w:bookmarkStart w:id="10354" w:name="_Toc45907172"/>
      <w:bookmarkStart w:id="10355" w:name="_Toc61116659"/>
      <w:bookmarkStart w:id="10356" w:name="_Toc67055315"/>
      <w:bookmarkStart w:id="10357" w:name="_Toc74763516"/>
      <w:bookmarkStart w:id="10358" w:name="_Toc76505812"/>
      <w:bookmarkStart w:id="10359" w:name="_Toc83110273"/>
      <w:bookmarkStart w:id="10360" w:name="_Toc89875998"/>
      <w:bookmarkStart w:id="10361" w:name="_Toc98707710"/>
      <w:bookmarkStart w:id="10362" w:name="_Toc105698348"/>
      <w:bookmarkStart w:id="10363" w:name="_Toc123142007"/>
      <w:bookmarkStart w:id="10364" w:name="_Toc124166092"/>
      <w:bookmarkStart w:id="10365" w:name="_Toc130919650"/>
      <w:bookmarkStart w:id="10366" w:name="_Toc137306364"/>
      <w:bookmarkStart w:id="10367" w:name="_Toc138890566"/>
      <w:bookmarkStart w:id="10368" w:name="_Toc145094409"/>
      <w:r w:rsidRPr="007D061B">
        <w:t>B.3.2</w:t>
      </w:r>
      <w:r w:rsidRPr="007D061B">
        <w:tab/>
        <w:t>Extreme temperature</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369" w:name="_Toc21095518"/>
      <w:bookmarkStart w:id="10370" w:name="_Toc29767051"/>
      <w:bookmarkStart w:id="10371" w:name="_Toc36041198"/>
      <w:bookmarkStart w:id="10372" w:name="_Toc37228608"/>
      <w:bookmarkStart w:id="10373" w:name="_Toc37229112"/>
      <w:bookmarkStart w:id="10374" w:name="_Toc37229616"/>
      <w:bookmarkStart w:id="10375" w:name="_Toc45907173"/>
      <w:bookmarkStart w:id="10376" w:name="_Toc61116660"/>
      <w:bookmarkStart w:id="10377" w:name="_Toc67055316"/>
      <w:bookmarkStart w:id="10378" w:name="_Toc74763517"/>
      <w:bookmarkStart w:id="10379" w:name="_Toc76505813"/>
      <w:bookmarkStart w:id="10380" w:name="_Toc83110274"/>
      <w:bookmarkStart w:id="10381" w:name="_Toc89875999"/>
      <w:bookmarkStart w:id="10382" w:name="_Toc98707711"/>
      <w:bookmarkStart w:id="10383" w:name="_Toc105698349"/>
      <w:bookmarkStart w:id="10384" w:name="_Toc123142008"/>
      <w:bookmarkStart w:id="10385" w:name="_Toc124166093"/>
      <w:bookmarkStart w:id="10386" w:name="_Toc130919651"/>
      <w:bookmarkStart w:id="10387" w:name="_Toc137306365"/>
      <w:bookmarkStart w:id="10388" w:name="_Toc138890567"/>
      <w:bookmarkStart w:id="10389" w:name="_Toc145094410"/>
      <w:r w:rsidRPr="007D061B">
        <w:t>B.4</w:t>
      </w:r>
      <w:r w:rsidRPr="007D061B">
        <w:tab/>
      </w:r>
      <w:r w:rsidRPr="007D061B">
        <w:rPr>
          <w:rFonts w:cs="v4.2.0"/>
        </w:rPr>
        <w:t>Vibration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390" w:name="_Toc21095519"/>
      <w:bookmarkStart w:id="10391" w:name="_Toc29767052"/>
      <w:bookmarkStart w:id="10392" w:name="_Toc36041199"/>
      <w:bookmarkStart w:id="10393" w:name="_Toc37228609"/>
      <w:bookmarkStart w:id="10394" w:name="_Toc37229113"/>
      <w:bookmarkStart w:id="10395" w:name="_Toc37229617"/>
      <w:bookmarkStart w:id="10396" w:name="_Toc45907174"/>
      <w:bookmarkStart w:id="10397" w:name="_Toc61116661"/>
      <w:bookmarkStart w:id="10398" w:name="_Toc67055317"/>
      <w:bookmarkStart w:id="10399" w:name="_Toc74763518"/>
      <w:bookmarkStart w:id="10400" w:name="_Toc76505814"/>
      <w:bookmarkStart w:id="10401" w:name="_Toc83110275"/>
      <w:bookmarkStart w:id="10402" w:name="_Toc89876000"/>
      <w:bookmarkStart w:id="10403" w:name="_Toc98707712"/>
      <w:bookmarkStart w:id="10404" w:name="_Toc105698350"/>
      <w:bookmarkStart w:id="10405" w:name="_Toc123142009"/>
      <w:bookmarkStart w:id="10406" w:name="_Toc124166094"/>
      <w:bookmarkStart w:id="10407" w:name="_Toc130919652"/>
      <w:bookmarkStart w:id="10408" w:name="_Toc137306366"/>
      <w:bookmarkStart w:id="10409" w:name="_Toc138890568"/>
      <w:bookmarkStart w:id="10410" w:name="_Toc145094411"/>
      <w:r w:rsidRPr="007D061B">
        <w:t>B.5</w:t>
      </w:r>
      <w:r w:rsidRPr="007D061B">
        <w:tab/>
      </w:r>
      <w:r w:rsidRPr="007D061B">
        <w:rPr>
          <w:rFonts w:cs="v4.2.0"/>
        </w:rPr>
        <w:t>Power supply</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11" w:name="_Toc21095520"/>
      <w:bookmarkStart w:id="10412" w:name="_Toc29767053"/>
      <w:bookmarkStart w:id="10413" w:name="_Toc36041200"/>
      <w:bookmarkStart w:id="10414" w:name="_Toc37228610"/>
      <w:bookmarkStart w:id="10415" w:name="_Toc37229114"/>
      <w:bookmarkStart w:id="10416" w:name="_Toc37229618"/>
      <w:bookmarkStart w:id="10417" w:name="_Toc45907175"/>
      <w:bookmarkStart w:id="10418" w:name="_Toc61116662"/>
      <w:bookmarkStart w:id="10419" w:name="_Toc67055318"/>
      <w:bookmarkStart w:id="10420" w:name="_Toc74763519"/>
      <w:bookmarkStart w:id="10421" w:name="_Toc76505815"/>
      <w:bookmarkStart w:id="10422" w:name="_Toc83110276"/>
      <w:bookmarkStart w:id="10423" w:name="_Toc89876001"/>
      <w:bookmarkStart w:id="10424" w:name="_Toc98707713"/>
      <w:bookmarkStart w:id="10425" w:name="_Toc105698351"/>
      <w:bookmarkStart w:id="10426" w:name="_Toc123142010"/>
      <w:bookmarkStart w:id="10427" w:name="_Toc124166095"/>
      <w:bookmarkStart w:id="10428" w:name="_Toc130919653"/>
      <w:bookmarkStart w:id="10429" w:name="_Toc137306367"/>
      <w:bookmarkStart w:id="10430" w:name="_Toc138890569"/>
      <w:bookmarkStart w:id="10431" w:name="_Toc145094412"/>
      <w:r w:rsidRPr="007D061B">
        <w:rPr>
          <w:lang w:eastAsia="sv-SE"/>
        </w:rPr>
        <w:t>B.6</w:t>
      </w:r>
      <w:r w:rsidRPr="007D061B">
        <w:rPr>
          <w:lang w:eastAsia="sv-SE"/>
        </w:rPr>
        <w:tab/>
        <w:t>Measurement of test environments</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32" w:name="_Toc21095521"/>
      <w:bookmarkStart w:id="10433" w:name="_Toc29767054"/>
      <w:bookmarkStart w:id="10434" w:name="_Toc36041201"/>
      <w:bookmarkStart w:id="10435" w:name="_Toc37228611"/>
      <w:bookmarkStart w:id="10436" w:name="_Toc37229115"/>
      <w:bookmarkStart w:id="10437" w:name="_Toc37229619"/>
      <w:bookmarkStart w:id="10438" w:name="_Toc45907176"/>
      <w:bookmarkStart w:id="10439" w:name="_Toc61116663"/>
      <w:bookmarkStart w:id="10440" w:name="_Toc67055319"/>
      <w:bookmarkStart w:id="10441" w:name="_Toc74763520"/>
      <w:bookmarkStart w:id="10442" w:name="_Toc76505816"/>
      <w:bookmarkStart w:id="10443" w:name="_Toc83110277"/>
      <w:bookmarkStart w:id="10444" w:name="_Toc89876002"/>
      <w:bookmarkStart w:id="10445" w:name="_Toc98707714"/>
      <w:bookmarkStart w:id="10446" w:name="_Toc105698352"/>
      <w:bookmarkStart w:id="10447" w:name="_Toc123142011"/>
      <w:bookmarkStart w:id="10448" w:name="_Toc124166096"/>
      <w:bookmarkStart w:id="10449" w:name="_Toc130919654"/>
      <w:bookmarkStart w:id="10450" w:name="_Toc137306368"/>
      <w:bookmarkStart w:id="10451" w:name="_Toc138890570"/>
      <w:bookmarkStart w:id="10452" w:name="_Toc145094413"/>
      <w:r w:rsidRPr="007D061B">
        <w:t>Annex C (informative):</w:t>
      </w:r>
      <w:r w:rsidRPr="007D061B">
        <w:br/>
        <w:t>Test tolerances and derivation of test requirements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453" w:name="_Toc21095522"/>
      <w:bookmarkStart w:id="10454" w:name="_Toc29767055"/>
      <w:bookmarkStart w:id="10455" w:name="_Toc36041202"/>
      <w:bookmarkStart w:id="10456" w:name="_Toc37228612"/>
      <w:bookmarkStart w:id="10457" w:name="_Toc37229116"/>
      <w:bookmarkStart w:id="10458" w:name="_Toc37229620"/>
      <w:bookmarkStart w:id="10459" w:name="_Toc45907177"/>
      <w:bookmarkStart w:id="10460" w:name="_Toc61116664"/>
      <w:bookmarkStart w:id="10461" w:name="_Toc67055320"/>
      <w:bookmarkStart w:id="10462" w:name="_Toc74763521"/>
      <w:bookmarkStart w:id="10463" w:name="_Toc76505817"/>
      <w:bookmarkStart w:id="10464" w:name="_Toc83110278"/>
      <w:bookmarkStart w:id="10465" w:name="_Toc89876003"/>
      <w:bookmarkStart w:id="10466" w:name="_Toc98707715"/>
      <w:bookmarkStart w:id="10467" w:name="_Toc105698353"/>
      <w:bookmarkStart w:id="10468" w:name="_Toc123142012"/>
      <w:bookmarkStart w:id="10469" w:name="_Toc124166097"/>
      <w:bookmarkStart w:id="10470" w:name="_Toc130919655"/>
      <w:bookmarkStart w:id="10471" w:name="_Toc137306369"/>
      <w:bookmarkStart w:id="10472" w:name="_Toc138890571"/>
      <w:bookmarkStart w:id="10473" w:name="_Toc145094414"/>
      <w:r w:rsidRPr="007D061B">
        <w:t xml:space="preserve">Annex D (informative): </w:t>
      </w:r>
      <w:r w:rsidRPr="007D061B">
        <w:br/>
        <w:t>Measurement system set-up</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5BDE98F7" w14:textId="77777777" w:rsidR="005432EB" w:rsidRPr="007D061B" w:rsidRDefault="005432EB" w:rsidP="005432EB">
      <w:pPr>
        <w:pStyle w:val="Heading1"/>
      </w:pPr>
      <w:bookmarkStart w:id="10474" w:name="_Toc21095523"/>
      <w:bookmarkStart w:id="10475" w:name="_Toc29767056"/>
      <w:bookmarkStart w:id="10476" w:name="_Toc36041203"/>
      <w:bookmarkStart w:id="10477" w:name="_Toc37228613"/>
      <w:bookmarkStart w:id="10478" w:name="_Toc37229117"/>
      <w:bookmarkStart w:id="10479" w:name="_Toc37229621"/>
      <w:bookmarkStart w:id="10480" w:name="_Toc45907178"/>
      <w:bookmarkStart w:id="10481" w:name="_Toc61116665"/>
      <w:bookmarkStart w:id="10482" w:name="_Toc67055321"/>
      <w:bookmarkStart w:id="10483" w:name="_Toc74763522"/>
      <w:bookmarkStart w:id="10484" w:name="_Toc76505818"/>
      <w:bookmarkStart w:id="10485" w:name="_Toc83110279"/>
      <w:bookmarkStart w:id="10486" w:name="_Toc89876004"/>
      <w:bookmarkStart w:id="10487" w:name="_Toc98707716"/>
      <w:bookmarkStart w:id="10488" w:name="_Toc105698354"/>
      <w:bookmarkStart w:id="10489" w:name="_Toc123142013"/>
      <w:bookmarkStart w:id="10490" w:name="_Toc124166098"/>
      <w:bookmarkStart w:id="10491" w:name="_Toc130919656"/>
      <w:bookmarkStart w:id="10492" w:name="_Toc137306370"/>
      <w:bookmarkStart w:id="10493" w:name="_Toc138890572"/>
      <w:bookmarkStart w:id="10494" w:name="_Toc145094415"/>
      <w:r w:rsidRPr="007D061B">
        <w:t>D.1</w:t>
      </w:r>
      <w:r w:rsidRPr="007D061B">
        <w:tab/>
        <w:t>Transmitter</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059F162C" w14:textId="77777777" w:rsidR="005432EB" w:rsidRPr="007D061B" w:rsidRDefault="005432EB" w:rsidP="005432EB">
      <w:pPr>
        <w:pStyle w:val="Heading2"/>
      </w:pPr>
      <w:bookmarkStart w:id="10495" w:name="_Toc21095524"/>
      <w:bookmarkStart w:id="10496" w:name="_Toc29767057"/>
      <w:bookmarkStart w:id="10497" w:name="_Toc36041204"/>
      <w:bookmarkStart w:id="10498" w:name="_Toc37228614"/>
      <w:bookmarkStart w:id="10499" w:name="_Toc37229118"/>
      <w:bookmarkStart w:id="10500" w:name="_Toc37229622"/>
      <w:bookmarkStart w:id="10501" w:name="_Toc45907179"/>
      <w:bookmarkStart w:id="10502" w:name="_Toc61116666"/>
      <w:bookmarkStart w:id="10503" w:name="_Toc67055322"/>
      <w:bookmarkStart w:id="10504" w:name="_Toc74763523"/>
      <w:bookmarkStart w:id="10505" w:name="_Toc76505819"/>
      <w:bookmarkStart w:id="10506" w:name="_Toc83110280"/>
      <w:bookmarkStart w:id="10507" w:name="_Toc89876005"/>
      <w:bookmarkStart w:id="10508" w:name="_Toc98707717"/>
      <w:bookmarkStart w:id="10509" w:name="_Toc105698355"/>
      <w:bookmarkStart w:id="10510" w:name="_Toc123142014"/>
      <w:bookmarkStart w:id="10511" w:name="_Toc124166099"/>
      <w:bookmarkStart w:id="10512" w:name="_Toc130919657"/>
      <w:bookmarkStart w:id="10513" w:name="_Toc137306371"/>
      <w:bookmarkStart w:id="10514" w:name="_Toc138890573"/>
      <w:bookmarkStart w:id="10515" w:name="_Toc145094416"/>
      <w:r w:rsidRPr="007D061B">
        <w:t>D.1.1</w:t>
      </w:r>
      <w:r w:rsidRPr="007D061B">
        <w:tab/>
        <w:t>AAS BS output power, transmitter ON/OFF power, modulation quality, frequency error and operating band unwanted emissions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pt" o:ole="">
            <v:imagedata r:id="rId210" o:title=""/>
          </v:shape>
          <o:OLEObject Type="Embed" ProgID="Word.Picture.8" ShapeID="_x0000_i1128" DrawAspect="Content" ObjectID="_1757423319"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16" w:name="_MON_1537739997"/>
    <w:bookmarkEnd w:id="10516"/>
    <w:p w14:paraId="63E83C7E" w14:textId="77777777" w:rsidR="005432EB" w:rsidRPr="007D061B" w:rsidRDefault="005432EB" w:rsidP="005432EB">
      <w:pPr>
        <w:pStyle w:val="TH"/>
      </w:pPr>
      <w:r w:rsidRPr="007D061B">
        <w:object w:dxaOrig="9265" w:dyaOrig="4212" w14:anchorId="032A16AE">
          <v:shape id="_x0000_i1129" type="#_x0000_t75" style="width:463pt;height:211pt" o:ole="">
            <v:imagedata r:id="rId212" o:title=""/>
          </v:shape>
          <o:OLEObject Type="Embed" ProgID="Word.Picture.8" ShapeID="_x0000_i1129" DrawAspect="Content" ObjectID="_1757423320"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17" w:name="_Toc21095525"/>
      <w:bookmarkStart w:id="10518" w:name="_Toc29767058"/>
      <w:bookmarkStart w:id="10519" w:name="_Toc36041205"/>
      <w:bookmarkStart w:id="10520" w:name="_Toc37228615"/>
      <w:bookmarkStart w:id="10521" w:name="_Toc37229119"/>
      <w:bookmarkStart w:id="10522" w:name="_Toc37229623"/>
      <w:bookmarkStart w:id="10523" w:name="_Toc45907180"/>
      <w:bookmarkStart w:id="10524" w:name="_Toc61116667"/>
      <w:bookmarkStart w:id="10525" w:name="_Toc67055323"/>
      <w:bookmarkStart w:id="10526" w:name="_Toc74763524"/>
      <w:bookmarkStart w:id="10527" w:name="_Toc76505820"/>
      <w:bookmarkStart w:id="10528" w:name="_Toc83110281"/>
      <w:bookmarkStart w:id="10529" w:name="_Toc89876006"/>
      <w:bookmarkStart w:id="10530" w:name="_Toc98707718"/>
      <w:bookmarkStart w:id="10531" w:name="_Toc105698356"/>
      <w:bookmarkStart w:id="10532" w:name="_Toc123142015"/>
      <w:bookmarkStart w:id="10533" w:name="_Toc124166100"/>
      <w:bookmarkStart w:id="10534" w:name="_Toc130919658"/>
      <w:bookmarkStart w:id="10535" w:name="_Toc137306372"/>
      <w:bookmarkStart w:id="10536" w:name="_Toc138890574"/>
      <w:bookmarkStart w:id="10537" w:name="_Toc145094417"/>
      <w:r w:rsidRPr="007D061B">
        <w:t>D.1.2</w:t>
      </w:r>
      <w:r w:rsidRPr="007D061B">
        <w:tab/>
        <w:t>Transmitter intermodulation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bookmarkStart w:id="10538" w:name="_MON_1587198493"/>
    <w:bookmarkEnd w:id="10538"/>
    <w:p w14:paraId="3B5F4B63" w14:textId="64FE5849" w:rsidR="00734A5F" w:rsidRDefault="00734A5F" w:rsidP="00734A5F">
      <w:pPr>
        <w:pStyle w:val="TH"/>
      </w:pPr>
      <w:r>
        <w:object w:dxaOrig="9639" w:dyaOrig="3967" w14:anchorId="68461E1E">
          <v:shape id="_x0000_i1130" type="#_x0000_t75" style="width:483.5pt;height:195.5pt" o:ole="">
            <v:imagedata r:id="rId214" o:title=""/>
          </v:shape>
          <o:OLEObject Type="Embed" ProgID="Word.Picture.8" ShapeID="_x0000_i1130" DrawAspect="Content" ObjectID="_1757423321"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39" w:name="_Toc21095526"/>
      <w:bookmarkStart w:id="10540" w:name="_Toc29767059"/>
      <w:bookmarkStart w:id="10541" w:name="_Toc36041206"/>
      <w:bookmarkStart w:id="10542" w:name="_Toc37228616"/>
      <w:bookmarkStart w:id="10543" w:name="_Toc37229120"/>
      <w:bookmarkStart w:id="10544" w:name="_Toc37229624"/>
      <w:bookmarkStart w:id="10545" w:name="_Toc45907181"/>
      <w:bookmarkStart w:id="10546" w:name="_Toc61116668"/>
      <w:bookmarkStart w:id="10547" w:name="_Toc67055324"/>
      <w:bookmarkStart w:id="10548" w:name="_Toc74763525"/>
      <w:bookmarkStart w:id="10549" w:name="_Toc76505821"/>
      <w:bookmarkStart w:id="10550" w:name="_Toc83110282"/>
      <w:bookmarkStart w:id="10551" w:name="_Toc89876007"/>
      <w:bookmarkStart w:id="10552" w:name="_Toc98707719"/>
      <w:bookmarkStart w:id="10553" w:name="_Toc105698357"/>
      <w:bookmarkStart w:id="10554" w:name="_Toc123142016"/>
      <w:bookmarkStart w:id="10555" w:name="_Toc124166101"/>
      <w:bookmarkStart w:id="10556" w:name="_Toc130919659"/>
      <w:bookmarkStart w:id="10557" w:name="_Toc137306373"/>
      <w:bookmarkStart w:id="10558" w:name="_Toc138890575"/>
      <w:bookmarkStart w:id="10559" w:name="_Toc145094418"/>
      <w:r w:rsidRPr="007D061B">
        <w:t>D.1.3</w:t>
      </w:r>
      <w:r w:rsidRPr="007D061B">
        <w:tab/>
        <w:t>Transmitter spurious emissions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60" w:name="_MON_1550912725"/>
    <w:bookmarkEnd w:id="10560"/>
    <w:p w14:paraId="6E502986" w14:textId="77777777" w:rsidR="005432EB" w:rsidRPr="007D061B" w:rsidRDefault="005432EB" w:rsidP="005432EB">
      <w:pPr>
        <w:pStyle w:val="TH"/>
      </w:pPr>
      <w:r w:rsidRPr="007D061B">
        <w:object w:dxaOrig="9265" w:dyaOrig="4212" w14:anchorId="20C3EDD2">
          <v:shape id="_x0000_i1131" type="#_x0000_t75" style="width:463pt;height:211pt" o:ole="">
            <v:imagedata r:id="rId216" o:title=""/>
          </v:shape>
          <o:OLEObject Type="Embed" ProgID="Word.Picture.8" ShapeID="_x0000_i1131" DrawAspect="Content" ObjectID="_1757423322"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61" w:name="_MON_1550912890"/>
    <w:bookmarkEnd w:id="10561"/>
    <w:p w14:paraId="3EFBE078" w14:textId="77777777" w:rsidR="005432EB" w:rsidRPr="007D061B" w:rsidRDefault="005432EB" w:rsidP="005432EB">
      <w:pPr>
        <w:pStyle w:val="TH"/>
      </w:pPr>
      <w:r w:rsidRPr="007D061B">
        <w:object w:dxaOrig="9265" w:dyaOrig="4212" w14:anchorId="17874EA8">
          <v:shape id="_x0000_i1132" type="#_x0000_t75" style="width:463pt;height:211pt" o:ole="">
            <v:imagedata r:id="rId218" o:title=""/>
          </v:shape>
          <o:OLEObject Type="Embed" ProgID="Word.Picture.8" ShapeID="_x0000_i1132" DrawAspect="Content" ObjectID="_1757423323"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62" w:name="_Toc21095527"/>
      <w:bookmarkStart w:id="10563" w:name="_Toc29767060"/>
      <w:bookmarkStart w:id="10564" w:name="_Toc36041207"/>
      <w:bookmarkStart w:id="10565" w:name="_Toc37228617"/>
      <w:bookmarkStart w:id="10566" w:name="_Toc37229121"/>
      <w:bookmarkStart w:id="10567" w:name="_Toc37229625"/>
      <w:bookmarkStart w:id="10568" w:name="_Toc45907182"/>
      <w:bookmarkStart w:id="10569" w:name="_Toc61116669"/>
      <w:bookmarkStart w:id="10570" w:name="_Toc67055325"/>
      <w:bookmarkStart w:id="10571" w:name="_Toc74763526"/>
      <w:bookmarkStart w:id="10572" w:name="_Toc76505822"/>
      <w:bookmarkStart w:id="10573" w:name="_Toc83110283"/>
      <w:bookmarkStart w:id="10574" w:name="_Toc89876008"/>
      <w:bookmarkStart w:id="10575" w:name="_Toc98707720"/>
      <w:bookmarkStart w:id="10576" w:name="_Toc105698358"/>
      <w:bookmarkStart w:id="10577" w:name="_Toc123142017"/>
      <w:bookmarkStart w:id="10578" w:name="_Toc124166102"/>
      <w:bookmarkStart w:id="10579" w:name="_Toc130919660"/>
      <w:bookmarkStart w:id="10580" w:name="_Toc137306374"/>
      <w:bookmarkStart w:id="10581" w:name="_Toc138890576"/>
      <w:bookmarkStart w:id="10582" w:name="_Toc145094419"/>
      <w:r w:rsidRPr="007D061B">
        <w:t>D.2</w:t>
      </w:r>
      <w:r w:rsidRPr="007D061B">
        <w:tab/>
        <w:t>Receiver</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5E3E46E5" w14:textId="77777777" w:rsidR="005432EB" w:rsidRPr="007D061B" w:rsidRDefault="005432EB" w:rsidP="005432EB">
      <w:pPr>
        <w:pStyle w:val="Heading2"/>
      </w:pPr>
      <w:bookmarkStart w:id="10583" w:name="_Toc21095528"/>
      <w:bookmarkStart w:id="10584" w:name="_Toc29767061"/>
      <w:bookmarkStart w:id="10585" w:name="_Toc36041208"/>
      <w:bookmarkStart w:id="10586" w:name="_Toc37228618"/>
      <w:bookmarkStart w:id="10587" w:name="_Toc37229122"/>
      <w:bookmarkStart w:id="10588" w:name="_Toc37229626"/>
      <w:bookmarkStart w:id="10589" w:name="_Toc45907183"/>
      <w:bookmarkStart w:id="10590" w:name="_Toc61116670"/>
      <w:bookmarkStart w:id="10591" w:name="_Toc67055326"/>
      <w:bookmarkStart w:id="10592" w:name="_Toc74763527"/>
      <w:bookmarkStart w:id="10593" w:name="_Toc76505823"/>
      <w:bookmarkStart w:id="10594" w:name="_Toc83110284"/>
      <w:bookmarkStart w:id="10595" w:name="_Toc89876009"/>
      <w:bookmarkStart w:id="10596" w:name="_Toc98707721"/>
      <w:bookmarkStart w:id="10597" w:name="_Toc105698359"/>
      <w:bookmarkStart w:id="10598" w:name="_Toc123142018"/>
      <w:bookmarkStart w:id="10599" w:name="_Toc124166103"/>
      <w:bookmarkStart w:id="10600" w:name="_Toc130919661"/>
      <w:bookmarkStart w:id="10601" w:name="_Toc137306375"/>
      <w:bookmarkStart w:id="10602" w:name="_Toc138890577"/>
      <w:bookmarkStart w:id="10603" w:name="_Toc145094420"/>
      <w:r w:rsidRPr="007D061B">
        <w:t>D.2.1</w:t>
      </w:r>
      <w:r w:rsidRPr="007D061B">
        <w:tab/>
        <w:t>Reference sensitivity level</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bookmarkStart w:id="10604" w:name="_MON_1537740134"/>
    <w:bookmarkEnd w:id="10604"/>
    <w:p w14:paraId="1632B43B" w14:textId="77777777" w:rsidR="005432EB" w:rsidRPr="007D061B" w:rsidRDefault="005432EB" w:rsidP="005432EB">
      <w:pPr>
        <w:pStyle w:val="TH"/>
      </w:pPr>
      <w:r w:rsidRPr="007D061B">
        <w:object w:dxaOrig="9265" w:dyaOrig="4212" w14:anchorId="3CE153CE">
          <v:shape id="_x0000_i1133" type="#_x0000_t75" style="width:463pt;height:211pt" o:ole="">
            <v:imagedata r:id="rId220" o:title=""/>
          </v:shape>
          <o:OLEObject Type="Embed" ProgID="Word.Picture.8" ShapeID="_x0000_i1133" DrawAspect="Content" ObjectID="_1757423324"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605" w:name="_Toc21095529"/>
      <w:bookmarkStart w:id="10606" w:name="_Toc29767062"/>
      <w:bookmarkStart w:id="10607" w:name="_Toc36041209"/>
      <w:bookmarkStart w:id="10608" w:name="_Toc37228619"/>
      <w:bookmarkStart w:id="10609" w:name="_Toc37229123"/>
      <w:bookmarkStart w:id="10610" w:name="_Toc37229627"/>
      <w:bookmarkStart w:id="10611" w:name="_Toc45907184"/>
      <w:bookmarkStart w:id="10612" w:name="_Toc61116671"/>
      <w:bookmarkStart w:id="10613" w:name="_Toc67055327"/>
      <w:bookmarkStart w:id="10614" w:name="_Toc74763528"/>
      <w:bookmarkStart w:id="10615" w:name="_Toc76505824"/>
      <w:bookmarkStart w:id="10616" w:name="_Toc83110285"/>
      <w:bookmarkStart w:id="10617" w:name="_Toc89876010"/>
      <w:bookmarkStart w:id="10618" w:name="_Toc98707722"/>
      <w:bookmarkStart w:id="10619" w:name="_Toc105698360"/>
      <w:bookmarkStart w:id="10620" w:name="_Toc123142019"/>
      <w:bookmarkStart w:id="10621" w:name="_Toc124166104"/>
      <w:bookmarkStart w:id="10622" w:name="_Toc130919662"/>
      <w:bookmarkStart w:id="10623" w:name="_Toc137306376"/>
      <w:bookmarkStart w:id="10624" w:name="_Toc138890578"/>
      <w:bookmarkStart w:id="10625" w:name="_Toc145094421"/>
      <w:r w:rsidRPr="007D061B">
        <w:t>D.2.2</w:t>
      </w:r>
      <w:r w:rsidRPr="007D061B">
        <w:tab/>
        <w:t>Receiver Dynamic Range</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bookmarkStart w:id="10626" w:name="_MON_1537740143"/>
    <w:bookmarkEnd w:id="10626"/>
    <w:p w14:paraId="7B86325B" w14:textId="77777777" w:rsidR="005432EB" w:rsidRPr="007D061B" w:rsidRDefault="005432EB" w:rsidP="005432EB">
      <w:pPr>
        <w:pStyle w:val="TH"/>
      </w:pPr>
      <w:r w:rsidRPr="007D061B">
        <w:object w:dxaOrig="9265" w:dyaOrig="4212" w14:anchorId="2B58D855">
          <v:shape id="_x0000_i1134" type="#_x0000_t75" style="width:463pt;height:211pt" o:ole="">
            <v:imagedata r:id="rId222" o:title=""/>
          </v:shape>
          <o:OLEObject Type="Embed" ProgID="Word.Picture.8" ShapeID="_x0000_i1134" DrawAspect="Content" ObjectID="_1757423325"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27" w:name="_Toc21095530"/>
      <w:bookmarkStart w:id="10628" w:name="_Toc29767063"/>
      <w:bookmarkStart w:id="10629" w:name="_Toc36041210"/>
      <w:bookmarkStart w:id="10630" w:name="_Toc37228620"/>
      <w:bookmarkStart w:id="10631" w:name="_Toc37229124"/>
      <w:bookmarkStart w:id="10632" w:name="_Toc37229628"/>
      <w:bookmarkStart w:id="10633" w:name="_Toc45907185"/>
      <w:bookmarkStart w:id="10634" w:name="_Toc61116672"/>
      <w:bookmarkStart w:id="10635" w:name="_Toc67055328"/>
      <w:bookmarkStart w:id="10636" w:name="_Toc74763529"/>
      <w:bookmarkStart w:id="10637" w:name="_Toc76505825"/>
      <w:bookmarkStart w:id="10638" w:name="_Toc83110286"/>
      <w:bookmarkStart w:id="10639" w:name="_Toc89876011"/>
      <w:bookmarkStart w:id="10640" w:name="_Toc98707723"/>
      <w:bookmarkStart w:id="10641" w:name="_Toc105698361"/>
      <w:bookmarkStart w:id="10642" w:name="_Toc123142020"/>
      <w:bookmarkStart w:id="10643" w:name="_Toc124166105"/>
      <w:bookmarkStart w:id="10644" w:name="_Toc130919663"/>
      <w:bookmarkStart w:id="10645" w:name="_Toc137306377"/>
      <w:bookmarkStart w:id="10646" w:name="_Toc138890579"/>
      <w:bookmarkStart w:id="10647" w:name="_Toc145094422"/>
      <w:r w:rsidRPr="007D061B">
        <w:t>D.2.3</w:t>
      </w:r>
      <w:r w:rsidRPr="007D061B">
        <w:tab/>
        <w:t>Receiver Adjacent channel selectivity and narrowband blocking</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bookmarkStart w:id="10648" w:name="_MON_1537740159"/>
    <w:bookmarkEnd w:id="10648"/>
    <w:p w14:paraId="5AB4B1D6" w14:textId="77777777" w:rsidR="005432EB" w:rsidRPr="007D061B" w:rsidRDefault="005432EB" w:rsidP="005432EB">
      <w:pPr>
        <w:pStyle w:val="TH"/>
      </w:pPr>
      <w:r w:rsidRPr="007D061B">
        <w:object w:dxaOrig="9265" w:dyaOrig="4212" w14:anchorId="0A700E32">
          <v:shape id="_x0000_i1135" type="#_x0000_t75" style="width:463pt;height:211pt" o:ole="">
            <v:imagedata r:id="rId224" o:title=""/>
          </v:shape>
          <o:OLEObject Type="Embed" ProgID="Word.Picture.8" ShapeID="_x0000_i1135" DrawAspect="Content" ObjectID="_1757423326"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49" w:name="_Toc21095531"/>
      <w:bookmarkStart w:id="10650" w:name="_Toc29767064"/>
      <w:bookmarkStart w:id="10651" w:name="_Toc36041211"/>
      <w:bookmarkStart w:id="10652" w:name="_Toc37228621"/>
      <w:bookmarkStart w:id="10653" w:name="_Toc37229125"/>
      <w:bookmarkStart w:id="10654" w:name="_Toc37229629"/>
      <w:bookmarkStart w:id="10655" w:name="_Toc45907186"/>
      <w:bookmarkStart w:id="10656" w:name="_Toc61116673"/>
      <w:bookmarkStart w:id="10657" w:name="_Toc67055329"/>
      <w:bookmarkStart w:id="10658" w:name="_Toc74763530"/>
      <w:bookmarkStart w:id="10659" w:name="_Toc76505826"/>
      <w:bookmarkStart w:id="10660" w:name="_Toc83110287"/>
      <w:bookmarkStart w:id="10661" w:name="_Toc89876012"/>
      <w:bookmarkStart w:id="10662" w:name="_Toc98707724"/>
      <w:bookmarkStart w:id="10663" w:name="_Toc105698362"/>
      <w:bookmarkStart w:id="10664" w:name="_Toc123142021"/>
      <w:bookmarkStart w:id="10665" w:name="_Toc124166106"/>
      <w:bookmarkStart w:id="10666" w:name="_Toc130919664"/>
      <w:bookmarkStart w:id="10667" w:name="_Toc137306378"/>
      <w:bookmarkStart w:id="10668" w:name="_Toc138890580"/>
      <w:bookmarkStart w:id="10669" w:name="_Toc145094423"/>
      <w:r w:rsidRPr="007D061B">
        <w:t>D.2.4</w:t>
      </w:r>
      <w:r w:rsidRPr="007D061B">
        <w:tab/>
        <w:t>Receiver spurious emissions</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70" w:name="_MON_1537740184"/>
    <w:bookmarkEnd w:id="10670"/>
    <w:p w14:paraId="087C97FD" w14:textId="77777777" w:rsidR="005432EB" w:rsidRPr="007D061B" w:rsidRDefault="005432EB" w:rsidP="005432EB">
      <w:pPr>
        <w:pStyle w:val="TH"/>
      </w:pPr>
      <w:r w:rsidRPr="007D061B">
        <w:object w:dxaOrig="9265" w:dyaOrig="4212" w14:anchorId="07DD5B6D">
          <v:shape id="_x0000_i1136" type="#_x0000_t75" style="width:463pt;height:211pt" o:ole="">
            <v:imagedata r:id="rId226" o:title=""/>
          </v:shape>
          <o:OLEObject Type="Embed" ProgID="Word.Picture.8" ShapeID="_x0000_i1136" DrawAspect="Content" ObjectID="_1757423327"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71" w:name="_MON_1537740200"/>
    <w:bookmarkEnd w:id="10671"/>
    <w:p w14:paraId="4DEF2193" w14:textId="77777777" w:rsidR="005432EB" w:rsidRPr="007D061B" w:rsidRDefault="005432EB" w:rsidP="005432EB">
      <w:pPr>
        <w:pStyle w:val="TH"/>
      </w:pPr>
      <w:r w:rsidRPr="007D061B">
        <w:object w:dxaOrig="9265" w:dyaOrig="4212" w14:anchorId="52090E1B">
          <v:shape id="_x0000_i1137" type="#_x0000_t75" style="width:463pt;height:211pt" o:ole="">
            <v:imagedata r:id="rId228" o:title=""/>
          </v:shape>
          <o:OLEObject Type="Embed" ProgID="Word.Picture.8" ShapeID="_x0000_i1137" DrawAspect="Content" ObjectID="_1757423328"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72" w:name="_Toc21095532"/>
      <w:bookmarkStart w:id="10673" w:name="_Toc29767065"/>
      <w:bookmarkStart w:id="10674" w:name="_Toc36041212"/>
      <w:bookmarkStart w:id="10675" w:name="_Toc37228622"/>
      <w:bookmarkStart w:id="10676" w:name="_Toc37229126"/>
      <w:bookmarkStart w:id="10677" w:name="_Toc37229630"/>
      <w:bookmarkStart w:id="10678" w:name="_Toc45907187"/>
      <w:bookmarkStart w:id="10679" w:name="_Toc61116674"/>
      <w:bookmarkStart w:id="10680" w:name="_Toc67055330"/>
      <w:bookmarkStart w:id="10681" w:name="_Toc74763531"/>
      <w:bookmarkStart w:id="10682" w:name="_Toc76505827"/>
      <w:bookmarkStart w:id="10683" w:name="_Toc83110288"/>
      <w:bookmarkStart w:id="10684" w:name="_Toc89876013"/>
      <w:bookmarkStart w:id="10685" w:name="_Toc98707725"/>
      <w:bookmarkStart w:id="10686" w:name="_Toc105698363"/>
      <w:bookmarkStart w:id="10687" w:name="_Toc123142022"/>
      <w:bookmarkStart w:id="10688" w:name="_Toc124166107"/>
      <w:bookmarkStart w:id="10689" w:name="_Toc130919665"/>
      <w:bookmarkStart w:id="10690" w:name="_Toc137306379"/>
      <w:bookmarkStart w:id="10691" w:name="_Toc138890581"/>
      <w:bookmarkStart w:id="10692" w:name="_Toc145094424"/>
      <w:r w:rsidRPr="007D061B">
        <w:t>D.2.5</w:t>
      </w:r>
      <w:r w:rsidRPr="007D061B">
        <w:tab/>
        <w:t>Receiver In-channel selectivity</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bookmarkStart w:id="10693" w:name="_MON_1537740211"/>
    <w:bookmarkEnd w:id="10693"/>
    <w:p w14:paraId="70A8CDFC" w14:textId="77777777" w:rsidR="005432EB" w:rsidRPr="007D061B" w:rsidRDefault="005432EB" w:rsidP="005432EB">
      <w:pPr>
        <w:pStyle w:val="TH"/>
      </w:pPr>
      <w:r w:rsidRPr="007D061B">
        <w:object w:dxaOrig="9265" w:dyaOrig="4212" w14:anchorId="406F13C6">
          <v:shape id="_x0000_i1138" type="#_x0000_t75" style="width:463pt;height:211pt" o:ole="">
            <v:imagedata r:id="rId230" o:title=""/>
          </v:shape>
          <o:OLEObject Type="Embed" ProgID="Word.Picture.8" ShapeID="_x0000_i1138" DrawAspect="Content" ObjectID="_1757423329"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94" w:name="_Toc21095533"/>
      <w:bookmarkStart w:id="10695" w:name="_Toc29767066"/>
      <w:bookmarkStart w:id="10696" w:name="_Toc36041213"/>
      <w:bookmarkStart w:id="10697" w:name="_Toc37228623"/>
      <w:bookmarkStart w:id="10698" w:name="_Toc37229127"/>
      <w:bookmarkStart w:id="10699" w:name="_Toc37229631"/>
      <w:bookmarkStart w:id="10700" w:name="_Toc45907188"/>
      <w:bookmarkStart w:id="10701" w:name="_Toc61116675"/>
      <w:bookmarkStart w:id="10702" w:name="_Toc67055331"/>
      <w:bookmarkStart w:id="10703" w:name="_Toc74763532"/>
      <w:bookmarkStart w:id="10704" w:name="_Toc76505828"/>
      <w:bookmarkStart w:id="10705" w:name="_Toc83110289"/>
      <w:bookmarkStart w:id="10706" w:name="_Toc89876014"/>
      <w:bookmarkStart w:id="10707" w:name="_Toc98707726"/>
      <w:bookmarkStart w:id="10708" w:name="_Toc105698364"/>
      <w:bookmarkStart w:id="10709" w:name="_Toc123142023"/>
      <w:bookmarkStart w:id="10710" w:name="_Toc124166108"/>
      <w:bookmarkStart w:id="10711" w:name="_Toc130919666"/>
      <w:bookmarkStart w:id="10712" w:name="_Toc137306380"/>
      <w:bookmarkStart w:id="10713" w:name="_Toc138890582"/>
      <w:bookmarkStart w:id="10714" w:name="_Toc145094425"/>
      <w:r w:rsidRPr="007D061B">
        <w:t>D.2.6</w:t>
      </w:r>
      <w:r w:rsidRPr="007D061B">
        <w:tab/>
        <w:t>Receiver Intermodulation</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bookmarkStart w:id="10715" w:name="_MON_1537740246"/>
    <w:bookmarkEnd w:id="10715"/>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57423330"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16" w:name="historyclause"/>
      <w:r w:rsidRPr="007D061B">
        <w:br w:type="page"/>
      </w:r>
      <w:bookmarkStart w:id="10717" w:name="_Toc21095534"/>
      <w:bookmarkStart w:id="10718" w:name="_Toc29767067"/>
      <w:bookmarkStart w:id="10719" w:name="_Toc36041214"/>
      <w:bookmarkStart w:id="10720" w:name="_Toc37228624"/>
      <w:bookmarkStart w:id="10721" w:name="_Toc37229128"/>
      <w:bookmarkStart w:id="10722" w:name="_Toc37229632"/>
      <w:bookmarkStart w:id="10723" w:name="_Toc45907189"/>
      <w:bookmarkStart w:id="10724" w:name="_Toc61116676"/>
      <w:bookmarkStart w:id="10725" w:name="_Toc67055332"/>
      <w:bookmarkStart w:id="10726" w:name="_Toc74763533"/>
      <w:bookmarkStart w:id="10727" w:name="_Toc76505829"/>
      <w:bookmarkStart w:id="10728" w:name="_Toc83110290"/>
      <w:bookmarkStart w:id="10729" w:name="_Toc89876015"/>
      <w:bookmarkStart w:id="10730" w:name="_Toc98707727"/>
      <w:bookmarkStart w:id="10731" w:name="_Toc105698365"/>
      <w:bookmarkStart w:id="10732" w:name="_Toc123142024"/>
      <w:bookmarkStart w:id="10733" w:name="_Toc124166109"/>
      <w:bookmarkStart w:id="10734" w:name="_Toc130919667"/>
      <w:bookmarkStart w:id="10735" w:name="_Toc137306381"/>
      <w:bookmarkStart w:id="10736" w:name="_Toc138890583"/>
      <w:bookmarkStart w:id="10737" w:name="_Toc145094426"/>
      <w:r w:rsidRPr="007D061B">
        <w:t>Annex E (informative):</w:t>
      </w:r>
      <w:r w:rsidRPr="007D061B">
        <w:br/>
        <w:t>Change history</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1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0738"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0738"/>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69318E" w14:textId="77777777" w:rsidR="00F54306" w:rsidRDefault="00F54306">
      <w:r>
        <w:separator/>
      </w:r>
    </w:p>
  </w:endnote>
  <w:endnote w:type="continuationSeparator" w:id="0">
    <w:p w14:paraId="07E23299" w14:textId="77777777" w:rsidR="00F54306" w:rsidRDefault="00F543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C8D16" w14:textId="77777777" w:rsidR="00F54306" w:rsidRDefault="00F54306">
      <w:r>
        <w:separator/>
      </w:r>
    </w:p>
  </w:footnote>
  <w:footnote w:type="continuationSeparator" w:id="0">
    <w:p w14:paraId="2A593F3F" w14:textId="77777777" w:rsidR="00F54306" w:rsidRDefault="00F543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309C0A5"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034E">
      <w:rPr>
        <w:rFonts w:ascii="Arial" w:hAnsi="Arial" w:cs="Arial"/>
        <w:b/>
        <w:noProof/>
        <w:sz w:val="18"/>
        <w:szCs w:val="18"/>
      </w:rPr>
      <w:t>3GPP TS 37.145-1 V18.3.0 (2023-09)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60737FB"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034E">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77551"/>
    <w:rsid w:val="00080512"/>
    <w:rsid w:val="00085818"/>
    <w:rsid w:val="0009635B"/>
    <w:rsid w:val="000B056C"/>
    <w:rsid w:val="000C47C3"/>
    <w:rsid w:val="000D1C59"/>
    <w:rsid w:val="000D58AB"/>
    <w:rsid w:val="00102B73"/>
    <w:rsid w:val="00103AAB"/>
    <w:rsid w:val="00133525"/>
    <w:rsid w:val="00137500"/>
    <w:rsid w:val="00142B8F"/>
    <w:rsid w:val="00142DA7"/>
    <w:rsid w:val="001522D6"/>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0982"/>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0AEA"/>
    <w:rsid w:val="008A708C"/>
    <w:rsid w:val="008C384C"/>
    <w:rsid w:val="008D1D91"/>
    <w:rsid w:val="0090271F"/>
    <w:rsid w:val="00902E23"/>
    <w:rsid w:val="009114D7"/>
    <w:rsid w:val="0091348E"/>
    <w:rsid w:val="00917CCB"/>
    <w:rsid w:val="00932366"/>
    <w:rsid w:val="00942E0C"/>
    <w:rsid w:val="00942EC2"/>
    <w:rsid w:val="00944609"/>
    <w:rsid w:val="009461B6"/>
    <w:rsid w:val="00956712"/>
    <w:rsid w:val="00961304"/>
    <w:rsid w:val="00980532"/>
    <w:rsid w:val="009813CD"/>
    <w:rsid w:val="009A3D55"/>
    <w:rsid w:val="009B227C"/>
    <w:rsid w:val="009B32F1"/>
    <w:rsid w:val="009E6C20"/>
    <w:rsid w:val="009F07F2"/>
    <w:rsid w:val="009F084A"/>
    <w:rsid w:val="009F0B51"/>
    <w:rsid w:val="009F37B7"/>
    <w:rsid w:val="009F7544"/>
    <w:rsid w:val="00A10F02"/>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009E"/>
    <w:rsid w:val="00D7034E"/>
    <w:rsid w:val="00D738D6"/>
    <w:rsid w:val="00D755EB"/>
    <w:rsid w:val="00D76048"/>
    <w:rsid w:val="00D76F4A"/>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73</Pages>
  <Words>128842</Words>
  <Characters>734401</Characters>
  <Application>Microsoft Office Word</Application>
  <DocSecurity>0</DocSecurity>
  <Lines>6120</Lines>
  <Paragraphs>1723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861520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2022-01-08T17:58:00Z</dcterms:created>
  <dcterms:modified xsi:type="dcterms:W3CDTF">2023-09-28T14:15:00Z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