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95B292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C672E8">
              <w:t>12</w:t>
            </w:r>
            <w:r w:rsidRPr="007D061B">
              <w:t>.</w:t>
            </w:r>
            <w:bookmarkEnd w:id="3"/>
            <w:r w:rsidRPr="007D061B">
              <w:t xml:space="preserve">0 </w:t>
            </w:r>
            <w:r w:rsidRPr="007D061B">
              <w:rPr>
                <w:sz w:val="32"/>
              </w:rPr>
              <w:t>(</w:t>
            </w:r>
            <w:bookmarkStart w:id="4" w:name="issueDate"/>
            <w:r w:rsidR="00C672E8" w:rsidRPr="007D061B">
              <w:rPr>
                <w:sz w:val="32"/>
              </w:rPr>
              <w:t>202</w:t>
            </w:r>
            <w:r w:rsidR="00C672E8">
              <w:rPr>
                <w:sz w:val="32"/>
              </w:rPr>
              <w:t>3</w:t>
            </w:r>
            <w:r w:rsidRPr="007D061B">
              <w:rPr>
                <w:sz w:val="32"/>
              </w:rPr>
              <w:t>-</w:t>
            </w:r>
            <w:bookmarkEnd w:id="4"/>
            <w:r w:rsidR="00C672E8">
              <w:rPr>
                <w:sz w:val="32"/>
              </w:rPr>
              <w:t>03</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1C66DC" w:rsidR="00E16509" w:rsidRPr="007D061B" w:rsidRDefault="00E16509" w:rsidP="00133525">
            <w:pPr>
              <w:pStyle w:val="FP"/>
              <w:jc w:val="center"/>
              <w:rPr>
                <w:noProof/>
                <w:sz w:val="18"/>
              </w:rPr>
            </w:pPr>
            <w:r w:rsidRPr="007D061B">
              <w:rPr>
                <w:noProof/>
                <w:sz w:val="18"/>
              </w:rPr>
              <w:t xml:space="preserve">© </w:t>
            </w:r>
            <w:r w:rsidR="00C672E8" w:rsidRPr="007D061B">
              <w:rPr>
                <w:noProof/>
                <w:sz w:val="18"/>
              </w:rPr>
              <w:t>202</w:t>
            </w:r>
            <w:r w:rsidR="00C672E8">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56BAA03B" w14:textId="40267E77" w:rsidR="00227947" w:rsidRDefault="0022794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_Toc130916226 \h </w:instrText>
      </w:r>
      <w:r>
        <w:fldChar w:fldCharType="separate"/>
      </w:r>
      <w:r>
        <w:t>12</w:t>
      </w:r>
      <w:r>
        <w:fldChar w:fldCharType="end"/>
      </w:r>
    </w:p>
    <w:p w14:paraId="50A1D398" w14:textId="69DDDCC5" w:rsidR="00227947" w:rsidRDefault="0022794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_Toc130916227 \h </w:instrText>
      </w:r>
      <w:r>
        <w:fldChar w:fldCharType="separate"/>
      </w:r>
      <w:r>
        <w:t>14</w:t>
      </w:r>
      <w:r>
        <w:fldChar w:fldCharType="end"/>
      </w:r>
    </w:p>
    <w:p w14:paraId="6B3F5817" w14:textId="16E7BA54" w:rsidR="00227947" w:rsidRDefault="0022794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_Toc130916228 \h </w:instrText>
      </w:r>
      <w:r>
        <w:fldChar w:fldCharType="separate"/>
      </w:r>
      <w:r>
        <w:t>14</w:t>
      </w:r>
      <w:r>
        <w:fldChar w:fldCharType="end"/>
      </w:r>
    </w:p>
    <w:p w14:paraId="78235D71" w14:textId="58614C29" w:rsidR="00227947" w:rsidRDefault="0022794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_Toc130916229 \h </w:instrText>
      </w:r>
      <w:r>
        <w:fldChar w:fldCharType="separate"/>
      </w:r>
      <w:r>
        <w:t>16</w:t>
      </w:r>
      <w:r>
        <w:fldChar w:fldCharType="end"/>
      </w:r>
    </w:p>
    <w:p w14:paraId="7FC4B840" w14:textId="0C25FBBC" w:rsidR="00227947" w:rsidRDefault="0022794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_Toc130916230 \h </w:instrText>
      </w:r>
      <w:r>
        <w:fldChar w:fldCharType="separate"/>
      </w:r>
      <w:r>
        <w:t>16</w:t>
      </w:r>
      <w:r>
        <w:fldChar w:fldCharType="end"/>
      </w:r>
    </w:p>
    <w:p w14:paraId="38DD675C" w14:textId="58DFB98B" w:rsidR="00227947" w:rsidRDefault="0022794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_Toc130916231 \h </w:instrText>
      </w:r>
      <w:r>
        <w:fldChar w:fldCharType="separate"/>
      </w:r>
      <w:r>
        <w:t>20</w:t>
      </w:r>
      <w:r>
        <w:fldChar w:fldCharType="end"/>
      </w:r>
    </w:p>
    <w:p w14:paraId="20D314DB" w14:textId="6E7E9E5C" w:rsidR="00227947" w:rsidRDefault="0022794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_Toc130916232 \h </w:instrText>
      </w:r>
      <w:r>
        <w:fldChar w:fldCharType="separate"/>
      </w:r>
      <w:r>
        <w:t>22</w:t>
      </w:r>
      <w:r>
        <w:fldChar w:fldCharType="end"/>
      </w:r>
    </w:p>
    <w:p w14:paraId="5CD3E6A1" w14:textId="5AB66F0E" w:rsidR="00227947" w:rsidRDefault="00227947">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_Toc130916233 \h </w:instrText>
      </w:r>
      <w:r>
        <w:fldChar w:fldCharType="separate"/>
      </w:r>
      <w:r>
        <w:t>23</w:t>
      </w:r>
      <w:r>
        <w:fldChar w:fldCharType="end"/>
      </w:r>
    </w:p>
    <w:p w14:paraId="48439CDC" w14:textId="5E92CC5D" w:rsidR="00227947" w:rsidRDefault="00227947">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_Toc130916234 \h </w:instrText>
      </w:r>
      <w:r>
        <w:fldChar w:fldCharType="separate"/>
      </w:r>
      <w:r>
        <w:t>23</w:t>
      </w:r>
      <w:r>
        <w:fldChar w:fldCharType="end"/>
      </w:r>
    </w:p>
    <w:p w14:paraId="64E56CC0" w14:textId="5076B77C" w:rsidR="00227947" w:rsidRDefault="0022794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_Toc130916235 \h </w:instrText>
      </w:r>
      <w:r>
        <w:fldChar w:fldCharType="separate"/>
      </w:r>
      <w:r>
        <w:t>23</w:t>
      </w:r>
      <w:r>
        <w:fldChar w:fldCharType="end"/>
      </w:r>
    </w:p>
    <w:p w14:paraId="5089F0DE" w14:textId="58086A22" w:rsidR="00227947" w:rsidRDefault="0022794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_Toc130916236 \h </w:instrText>
      </w:r>
      <w:r>
        <w:fldChar w:fldCharType="separate"/>
      </w:r>
      <w:r>
        <w:t>24</w:t>
      </w:r>
      <w:r>
        <w:fldChar w:fldCharType="end"/>
      </w:r>
    </w:p>
    <w:p w14:paraId="56EA5CCC" w14:textId="5844973A" w:rsidR="00227947" w:rsidRDefault="0022794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_Toc130916237 \h </w:instrText>
      </w:r>
      <w:r>
        <w:fldChar w:fldCharType="separate"/>
      </w:r>
      <w:r>
        <w:t>24</w:t>
      </w:r>
      <w:r>
        <w:fldChar w:fldCharType="end"/>
      </w:r>
    </w:p>
    <w:p w14:paraId="77F6EA61" w14:textId="1A04DF25" w:rsidR="00227947" w:rsidRDefault="00227947">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_Toc130916238 \h </w:instrText>
      </w:r>
      <w:r>
        <w:fldChar w:fldCharType="separate"/>
      </w:r>
      <w:r>
        <w:t>25</w:t>
      </w:r>
      <w:r>
        <w:fldChar w:fldCharType="end"/>
      </w:r>
    </w:p>
    <w:p w14:paraId="568A7722" w14:textId="2F4DE6FB" w:rsidR="00227947" w:rsidRDefault="0022794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_Toc130916239 \h </w:instrText>
      </w:r>
      <w:r>
        <w:fldChar w:fldCharType="separate"/>
      </w:r>
      <w:r>
        <w:t>26</w:t>
      </w:r>
      <w:r>
        <w:fldChar w:fldCharType="end"/>
      </w:r>
    </w:p>
    <w:p w14:paraId="190942C6" w14:textId="55A24F81" w:rsidR="00227947" w:rsidRDefault="0022794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_Toc130916240 \h </w:instrText>
      </w:r>
      <w:r>
        <w:fldChar w:fldCharType="separate"/>
      </w:r>
      <w:r>
        <w:t>28</w:t>
      </w:r>
      <w:r>
        <w:fldChar w:fldCharType="end"/>
      </w:r>
    </w:p>
    <w:p w14:paraId="13535D3B" w14:textId="341240C5" w:rsidR="00227947" w:rsidRDefault="00227947">
      <w:pPr>
        <w:pStyle w:val="TOC2"/>
        <w:rPr>
          <w:rFonts w:asciiTheme="minorHAnsi" w:eastAsiaTheme="minorEastAsia" w:hAnsiTheme="minorHAnsi" w:cstheme="minorBidi"/>
          <w:sz w:val="22"/>
          <w:szCs w:val="22"/>
          <w:lang w:eastAsia="en-GB"/>
        </w:rPr>
      </w:pPr>
      <w:r w:rsidRPr="00FD23B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_Toc130916241 \h </w:instrText>
      </w:r>
      <w:r>
        <w:fldChar w:fldCharType="separate"/>
      </w:r>
      <w:r>
        <w:t>29</w:t>
      </w:r>
      <w:r>
        <w:fldChar w:fldCharType="end"/>
      </w:r>
    </w:p>
    <w:p w14:paraId="002C55DD" w14:textId="2B8F984C" w:rsidR="00227947" w:rsidRDefault="00227947">
      <w:pPr>
        <w:pStyle w:val="TOC2"/>
        <w:rPr>
          <w:rFonts w:asciiTheme="minorHAnsi" w:eastAsiaTheme="minorEastAsia" w:hAnsiTheme="minorHAnsi" w:cstheme="minorBidi"/>
          <w:sz w:val="22"/>
          <w:szCs w:val="22"/>
          <w:lang w:eastAsia="en-GB"/>
        </w:rPr>
      </w:pPr>
      <w:r w:rsidRPr="00FD23B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_Toc130916242 \h </w:instrText>
      </w:r>
      <w:r>
        <w:fldChar w:fldCharType="separate"/>
      </w:r>
      <w:r>
        <w:t>29</w:t>
      </w:r>
      <w:r>
        <w:fldChar w:fldCharType="end"/>
      </w:r>
    </w:p>
    <w:p w14:paraId="3FE69FF4" w14:textId="115313F2" w:rsidR="00227947" w:rsidRDefault="0022794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_Toc130916243 \h </w:instrText>
      </w:r>
      <w:r>
        <w:fldChar w:fldCharType="separate"/>
      </w:r>
      <w:r>
        <w:t>30</w:t>
      </w:r>
      <w:r>
        <w:fldChar w:fldCharType="end"/>
      </w:r>
    </w:p>
    <w:p w14:paraId="0D9334FA" w14:textId="5FB77C3E" w:rsidR="00227947" w:rsidRDefault="00227947">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_Toc130916244 \h </w:instrText>
      </w:r>
      <w:r>
        <w:fldChar w:fldCharType="separate"/>
      </w:r>
      <w:r>
        <w:t>30</w:t>
      </w:r>
      <w:r>
        <w:fldChar w:fldCharType="end"/>
      </w:r>
    </w:p>
    <w:p w14:paraId="63641ACF" w14:textId="30881C2A" w:rsidR="00227947" w:rsidRDefault="00227947">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_Toc130916245 \h </w:instrText>
      </w:r>
      <w:r>
        <w:fldChar w:fldCharType="separate"/>
      </w:r>
      <w:r>
        <w:t>31</w:t>
      </w:r>
      <w:r>
        <w:fldChar w:fldCharType="end"/>
      </w:r>
    </w:p>
    <w:p w14:paraId="126555B0" w14:textId="1ACA4BC5" w:rsidR="00227947" w:rsidRDefault="00227947">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_Toc130916246 \h </w:instrText>
      </w:r>
      <w:r>
        <w:fldChar w:fldCharType="separate"/>
      </w:r>
      <w:r>
        <w:t>31</w:t>
      </w:r>
      <w:r>
        <w:fldChar w:fldCharType="end"/>
      </w:r>
    </w:p>
    <w:p w14:paraId="5494F649" w14:textId="3ADF794F" w:rsidR="00227947" w:rsidRDefault="00227947">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_Toc130916247 \h </w:instrText>
      </w:r>
      <w:r>
        <w:fldChar w:fldCharType="separate"/>
      </w:r>
      <w:r>
        <w:t>32</w:t>
      </w:r>
      <w:r>
        <w:fldChar w:fldCharType="end"/>
      </w:r>
    </w:p>
    <w:p w14:paraId="71B934F2" w14:textId="23E70B29" w:rsidR="00227947" w:rsidRDefault="0022794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_Toc130916248 \h </w:instrText>
      </w:r>
      <w:r>
        <w:fldChar w:fldCharType="separate"/>
      </w:r>
      <w:r>
        <w:t>32</w:t>
      </w:r>
      <w:r>
        <w:fldChar w:fldCharType="end"/>
      </w:r>
    </w:p>
    <w:p w14:paraId="69310D5D" w14:textId="03D96B33" w:rsidR="00227947" w:rsidRDefault="00227947">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_Toc130916249 \h </w:instrText>
      </w:r>
      <w:r>
        <w:fldChar w:fldCharType="separate"/>
      </w:r>
      <w:r>
        <w:t>32</w:t>
      </w:r>
      <w:r>
        <w:fldChar w:fldCharType="end"/>
      </w:r>
    </w:p>
    <w:p w14:paraId="19DAA6E4" w14:textId="4478DCA2" w:rsidR="00227947" w:rsidRDefault="00227947">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_Toc130916250 \h </w:instrText>
      </w:r>
      <w:r>
        <w:fldChar w:fldCharType="separate"/>
      </w:r>
      <w:r>
        <w:t>33</w:t>
      </w:r>
      <w:r>
        <w:fldChar w:fldCharType="end"/>
      </w:r>
    </w:p>
    <w:p w14:paraId="74414733" w14:textId="1DD05AE0" w:rsidR="00227947" w:rsidRDefault="00227947">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_Toc130916251 \h </w:instrText>
      </w:r>
      <w:r>
        <w:fldChar w:fldCharType="separate"/>
      </w:r>
      <w:r>
        <w:t>33</w:t>
      </w:r>
      <w:r>
        <w:fldChar w:fldCharType="end"/>
      </w:r>
    </w:p>
    <w:p w14:paraId="07556F95" w14:textId="778FF408" w:rsidR="00227947" w:rsidRDefault="00227947">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_Toc130916252 \h </w:instrText>
      </w:r>
      <w:r>
        <w:fldChar w:fldCharType="separate"/>
      </w:r>
      <w:r>
        <w:t>33</w:t>
      </w:r>
      <w:r>
        <w:fldChar w:fldCharType="end"/>
      </w:r>
    </w:p>
    <w:p w14:paraId="73A66AF0" w14:textId="10A4BC9A" w:rsidR="00227947" w:rsidRDefault="00227947">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_Toc130916253 \h </w:instrText>
      </w:r>
      <w:r>
        <w:fldChar w:fldCharType="separate"/>
      </w:r>
      <w:r>
        <w:t>34</w:t>
      </w:r>
      <w:r>
        <w:fldChar w:fldCharType="end"/>
      </w:r>
    </w:p>
    <w:p w14:paraId="526161C9" w14:textId="27ADF605" w:rsidR="00227947" w:rsidRDefault="00227947">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_Toc130916254 \h </w:instrText>
      </w:r>
      <w:r>
        <w:fldChar w:fldCharType="separate"/>
      </w:r>
      <w:r>
        <w:t>40</w:t>
      </w:r>
      <w:r>
        <w:fldChar w:fldCharType="end"/>
      </w:r>
    </w:p>
    <w:p w14:paraId="7CF14BBC" w14:textId="45B44574" w:rsidR="00227947" w:rsidRDefault="00227947">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_Toc130916255 \h </w:instrText>
      </w:r>
      <w:r>
        <w:fldChar w:fldCharType="separate"/>
      </w:r>
      <w:r>
        <w:t>40</w:t>
      </w:r>
      <w:r>
        <w:fldChar w:fldCharType="end"/>
      </w:r>
    </w:p>
    <w:p w14:paraId="4FF364D4" w14:textId="5D0A6441" w:rsidR="00227947" w:rsidRDefault="00227947">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_Toc130916256 \h </w:instrText>
      </w:r>
      <w:r>
        <w:fldChar w:fldCharType="separate"/>
      </w:r>
      <w:r>
        <w:t>40</w:t>
      </w:r>
      <w:r>
        <w:fldChar w:fldCharType="end"/>
      </w:r>
    </w:p>
    <w:p w14:paraId="47700AD5" w14:textId="33BDF68D" w:rsidR="00227947" w:rsidRDefault="00227947">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_Toc130916257 \h </w:instrText>
      </w:r>
      <w:r>
        <w:fldChar w:fldCharType="separate"/>
      </w:r>
      <w:r>
        <w:t>41</w:t>
      </w:r>
      <w:r>
        <w:fldChar w:fldCharType="end"/>
      </w:r>
    </w:p>
    <w:p w14:paraId="305C63D9" w14:textId="37699ACA" w:rsidR="00227947" w:rsidRDefault="00227947">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_Toc130916258 \h </w:instrText>
      </w:r>
      <w:r>
        <w:fldChar w:fldCharType="separate"/>
      </w:r>
      <w:r>
        <w:t>41</w:t>
      </w:r>
      <w:r>
        <w:fldChar w:fldCharType="end"/>
      </w:r>
    </w:p>
    <w:p w14:paraId="636F46D5" w14:textId="30392C5E" w:rsidR="00227947" w:rsidRDefault="00227947">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_Toc130916259 \h </w:instrText>
      </w:r>
      <w:r>
        <w:fldChar w:fldCharType="separate"/>
      </w:r>
      <w:r>
        <w:t>41</w:t>
      </w:r>
      <w:r>
        <w:fldChar w:fldCharType="end"/>
      </w:r>
    </w:p>
    <w:p w14:paraId="3EFD52C3" w14:textId="132BF237" w:rsidR="00227947" w:rsidRDefault="00227947">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_Toc130916260 \h </w:instrText>
      </w:r>
      <w:r>
        <w:fldChar w:fldCharType="separate"/>
      </w:r>
      <w:r>
        <w:t>41</w:t>
      </w:r>
      <w:r>
        <w:fldChar w:fldCharType="end"/>
      </w:r>
    </w:p>
    <w:p w14:paraId="175CE692" w14:textId="0E651534" w:rsidR="00227947" w:rsidRDefault="00227947">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_Toc130916261 \h </w:instrText>
      </w:r>
      <w:r>
        <w:fldChar w:fldCharType="separate"/>
      </w:r>
      <w:r>
        <w:t>41</w:t>
      </w:r>
      <w:r>
        <w:fldChar w:fldCharType="end"/>
      </w:r>
    </w:p>
    <w:p w14:paraId="62063FCF" w14:textId="33F840FD" w:rsidR="00227947" w:rsidRDefault="00227947">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_Toc130916262 \h </w:instrText>
      </w:r>
      <w:r>
        <w:fldChar w:fldCharType="separate"/>
      </w:r>
      <w:r>
        <w:t>41</w:t>
      </w:r>
      <w:r>
        <w:fldChar w:fldCharType="end"/>
      </w:r>
    </w:p>
    <w:p w14:paraId="24CAE10F" w14:textId="3F652C0E" w:rsidR="00227947" w:rsidRDefault="00227947">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_Toc130916263 \h </w:instrText>
      </w:r>
      <w:r>
        <w:fldChar w:fldCharType="separate"/>
      </w:r>
      <w:r>
        <w:t>41</w:t>
      </w:r>
      <w:r>
        <w:fldChar w:fldCharType="end"/>
      </w:r>
    </w:p>
    <w:p w14:paraId="1628D5C4" w14:textId="388F3418" w:rsidR="00227947" w:rsidRDefault="00227947">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_Toc130916264 \h </w:instrText>
      </w:r>
      <w:r>
        <w:fldChar w:fldCharType="separate"/>
      </w:r>
      <w:r>
        <w:t>41</w:t>
      </w:r>
      <w:r>
        <w:fldChar w:fldCharType="end"/>
      </w:r>
    </w:p>
    <w:p w14:paraId="379D8776" w14:textId="67860394" w:rsidR="00227947" w:rsidRDefault="00227947">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_Toc130916265 \h </w:instrText>
      </w:r>
      <w:r>
        <w:fldChar w:fldCharType="separate"/>
      </w:r>
      <w:r>
        <w:t>41</w:t>
      </w:r>
      <w:r>
        <w:fldChar w:fldCharType="end"/>
      </w:r>
    </w:p>
    <w:p w14:paraId="316289BE" w14:textId="21D9E1BB" w:rsidR="00227947" w:rsidRDefault="00227947">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_Toc130916266 \h </w:instrText>
      </w:r>
      <w:r>
        <w:fldChar w:fldCharType="separate"/>
      </w:r>
      <w:r>
        <w:t>42</w:t>
      </w:r>
      <w:r>
        <w:fldChar w:fldCharType="end"/>
      </w:r>
    </w:p>
    <w:p w14:paraId="2C4B09A1" w14:textId="326EEBFC" w:rsidR="00227947" w:rsidRDefault="00227947">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_Toc130916267 \h </w:instrText>
      </w:r>
      <w:r>
        <w:fldChar w:fldCharType="separate"/>
      </w:r>
      <w:r>
        <w:t>42</w:t>
      </w:r>
      <w:r>
        <w:fldChar w:fldCharType="end"/>
      </w:r>
    </w:p>
    <w:p w14:paraId="55BD2387" w14:textId="201BC0D6" w:rsidR="00227947" w:rsidRDefault="00227947">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_Toc130916268 \h </w:instrText>
      </w:r>
      <w:r>
        <w:fldChar w:fldCharType="separate"/>
      </w:r>
      <w:r>
        <w:t>42</w:t>
      </w:r>
      <w:r>
        <w:fldChar w:fldCharType="end"/>
      </w:r>
    </w:p>
    <w:p w14:paraId="5408DB2B" w14:textId="3D85B0FA" w:rsidR="00227947" w:rsidRDefault="00227947">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_Toc130916269 \h </w:instrText>
      </w:r>
      <w:r>
        <w:fldChar w:fldCharType="separate"/>
      </w:r>
      <w:r>
        <w:t>42</w:t>
      </w:r>
      <w:r>
        <w:fldChar w:fldCharType="end"/>
      </w:r>
    </w:p>
    <w:p w14:paraId="72CCD463" w14:textId="42DE6926" w:rsidR="00227947" w:rsidRDefault="00227947">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_Toc130916270 \h </w:instrText>
      </w:r>
      <w:r>
        <w:fldChar w:fldCharType="separate"/>
      </w:r>
      <w:r>
        <w:t>42</w:t>
      </w:r>
      <w:r>
        <w:fldChar w:fldCharType="end"/>
      </w:r>
    </w:p>
    <w:p w14:paraId="36FCDD04" w14:textId="2B6BC745" w:rsidR="00227947" w:rsidRDefault="00227947">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_Toc130916271 \h </w:instrText>
      </w:r>
      <w:r>
        <w:fldChar w:fldCharType="separate"/>
      </w:r>
      <w:r>
        <w:t>43</w:t>
      </w:r>
      <w:r>
        <w:fldChar w:fldCharType="end"/>
      </w:r>
    </w:p>
    <w:p w14:paraId="1DB7B075" w14:textId="64709834" w:rsidR="00227947" w:rsidRDefault="00227947">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_Toc130916272 \h </w:instrText>
      </w:r>
      <w:r>
        <w:fldChar w:fldCharType="separate"/>
      </w:r>
      <w:r>
        <w:t>43</w:t>
      </w:r>
      <w:r>
        <w:fldChar w:fldCharType="end"/>
      </w:r>
    </w:p>
    <w:p w14:paraId="2AF92F5A" w14:textId="37A03083" w:rsidR="00227947" w:rsidRDefault="00227947">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_Toc130916273 \h </w:instrText>
      </w:r>
      <w:r>
        <w:fldChar w:fldCharType="separate"/>
      </w:r>
      <w:r>
        <w:t>43</w:t>
      </w:r>
      <w:r>
        <w:fldChar w:fldCharType="end"/>
      </w:r>
    </w:p>
    <w:p w14:paraId="349A6809" w14:textId="7507DC40" w:rsidR="00227947" w:rsidRDefault="00227947">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_Toc130916274 \h </w:instrText>
      </w:r>
      <w:r>
        <w:fldChar w:fldCharType="separate"/>
      </w:r>
      <w:r>
        <w:t>43</w:t>
      </w:r>
      <w:r>
        <w:fldChar w:fldCharType="end"/>
      </w:r>
    </w:p>
    <w:p w14:paraId="22960108" w14:textId="1F8631DC" w:rsidR="00227947" w:rsidRDefault="00227947">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_Toc130916275 \h </w:instrText>
      </w:r>
      <w:r>
        <w:fldChar w:fldCharType="separate"/>
      </w:r>
      <w:r>
        <w:t>44</w:t>
      </w:r>
      <w:r>
        <w:fldChar w:fldCharType="end"/>
      </w:r>
    </w:p>
    <w:p w14:paraId="6FB248A0" w14:textId="413E1D3E" w:rsidR="00227947" w:rsidRDefault="00227947">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_Toc130916276 \h </w:instrText>
      </w:r>
      <w:r>
        <w:fldChar w:fldCharType="separate"/>
      </w:r>
      <w:r>
        <w:t>44</w:t>
      </w:r>
      <w:r>
        <w:fldChar w:fldCharType="end"/>
      </w:r>
    </w:p>
    <w:p w14:paraId="25990F39" w14:textId="1D3E3921" w:rsidR="00227947" w:rsidRDefault="00227947">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_Toc130916277 \h </w:instrText>
      </w:r>
      <w:r>
        <w:fldChar w:fldCharType="separate"/>
      </w:r>
      <w:r>
        <w:t>44</w:t>
      </w:r>
      <w:r>
        <w:fldChar w:fldCharType="end"/>
      </w:r>
    </w:p>
    <w:p w14:paraId="7BE9C32A" w14:textId="6A329498" w:rsidR="00227947" w:rsidRDefault="00227947">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_Toc130916278 \h </w:instrText>
      </w:r>
      <w:r>
        <w:fldChar w:fldCharType="separate"/>
      </w:r>
      <w:r>
        <w:t>44</w:t>
      </w:r>
      <w:r>
        <w:fldChar w:fldCharType="end"/>
      </w:r>
    </w:p>
    <w:p w14:paraId="51F10AB5" w14:textId="7BD21412" w:rsidR="00227947" w:rsidRDefault="00227947">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_Toc130916279 \h </w:instrText>
      </w:r>
      <w:r>
        <w:fldChar w:fldCharType="separate"/>
      </w:r>
      <w:r>
        <w:t>44</w:t>
      </w:r>
      <w:r>
        <w:fldChar w:fldCharType="end"/>
      </w:r>
    </w:p>
    <w:p w14:paraId="2734A3B0" w14:textId="7066D90A" w:rsidR="00227947" w:rsidRDefault="00227947">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_Toc130916280 \h </w:instrText>
      </w:r>
      <w:r>
        <w:fldChar w:fldCharType="separate"/>
      </w:r>
      <w:r>
        <w:t>45</w:t>
      </w:r>
      <w:r>
        <w:fldChar w:fldCharType="end"/>
      </w:r>
    </w:p>
    <w:p w14:paraId="297859ED" w14:textId="192FA521" w:rsidR="00227947" w:rsidRDefault="00227947">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_Toc130916281 \h </w:instrText>
      </w:r>
      <w:r>
        <w:fldChar w:fldCharType="separate"/>
      </w:r>
      <w:r>
        <w:t>45</w:t>
      </w:r>
      <w:r>
        <w:fldChar w:fldCharType="end"/>
      </w:r>
    </w:p>
    <w:p w14:paraId="091E9B6A" w14:textId="2DBAAE29" w:rsidR="00227947" w:rsidRDefault="00227947">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_Toc130916282 \h </w:instrText>
      </w:r>
      <w:r>
        <w:fldChar w:fldCharType="separate"/>
      </w:r>
      <w:r>
        <w:t>45</w:t>
      </w:r>
      <w:r>
        <w:fldChar w:fldCharType="end"/>
      </w:r>
    </w:p>
    <w:p w14:paraId="763CDB77" w14:textId="00AEC1BC" w:rsidR="00227947" w:rsidRDefault="00227947">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_Toc130916283 \h </w:instrText>
      </w:r>
      <w:r>
        <w:fldChar w:fldCharType="separate"/>
      </w:r>
      <w:r>
        <w:t>45</w:t>
      </w:r>
      <w:r>
        <w:fldChar w:fldCharType="end"/>
      </w:r>
    </w:p>
    <w:p w14:paraId="17BC59A5" w14:textId="1B1D9E6F" w:rsidR="00227947" w:rsidRDefault="00227947">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_Toc130916284 \h </w:instrText>
      </w:r>
      <w:r>
        <w:fldChar w:fldCharType="separate"/>
      </w:r>
      <w:r>
        <w:t>45</w:t>
      </w:r>
      <w:r>
        <w:fldChar w:fldCharType="end"/>
      </w:r>
    </w:p>
    <w:p w14:paraId="2FC7DAB2" w14:textId="25E935B4" w:rsidR="00227947" w:rsidRDefault="00227947">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_Toc130916285 \h </w:instrText>
      </w:r>
      <w:r>
        <w:fldChar w:fldCharType="separate"/>
      </w:r>
      <w:r>
        <w:t>45</w:t>
      </w:r>
      <w:r>
        <w:fldChar w:fldCharType="end"/>
      </w:r>
    </w:p>
    <w:p w14:paraId="211DAAA5" w14:textId="4499D494" w:rsidR="00227947" w:rsidRDefault="00227947">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_Toc130916286 \h </w:instrText>
      </w:r>
      <w:r>
        <w:fldChar w:fldCharType="separate"/>
      </w:r>
      <w:r>
        <w:t>45</w:t>
      </w:r>
      <w:r>
        <w:fldChar w:fldCharType="end"/>
      </w:r>
    </w:p>
    <w:p w14:paraId="0A283677" w14:textId="45C10270" w:rsidR="00227947" w:rsidRDefault="00227947">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_Toc130916287 \h </w:instrText>
      </w:r>
      <w:r>
        <w:fldChar w:fldCharType="separate"/>
      </w:r>
      <w:r>
        <w:t>46</w:t>
      </w:r>
      <w:r>
        <w:fldChar w:fldCharType="end"/>
      </w:r>
    </w:p>
    <w:p w14:paraId="43BE2163" w14:textId="74568A1D" w:rsidR="00227947" w:rsidRDefault="00227947">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_Toc130916288 \h </w:instrText>
      </w:r>
      <w:r>
        <w:fldChar w:fldCharType="separate"/>
      </w:r>
      <w:r>
        <w:t>46</w:t>
      </w:r>
      <w:r>
        <w:fldChar w:fldCharType="end"/>
      </w:r>
    </w:p>
    <w:p w14:paraId="7013A89B" w14:textId="78A47C76" w:rsidR="00227947" w:rsidRDefault="00227947">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_Toc130916289 \h </w:instrText>
      </w:r>
      <w:r>
        <w:fldChar w:fldCharType="separate"/>
      </w:r>
      <w:r>
        <w:t>46</w:t>
      </w:r>
      <w:r>
        <w:fldChar w:fldCharType="end"/>
      </w:r>
    </w:p>
    <w:p w14:paraId="3D3833C0" w14:textId="6C8B33D7" w:rsidR="00227947" w:rsidRDefault="00227947">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_Toc130916290 \h </w:instrText>
      </w:r>
      <w:r>
        <w:fldChar w:fldCharType="separate"/>
      </w:r>
      <w:r>
        <w:t>46</w:t>
      </w:r>
      <w:r>
        <w:fldChar w:fldCharType="end"/>
      </w:r>
    </w:p>
    <w:p w14:paraId="302626E4" w14:textId="26B2EB92" w:rsidR="00227947" w:rsidRDefault="00227947">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_Toc130916291 \h </w:instrText>
      </w:r>
      <w:r>
        <w:fldChar w:fldCharType="separate"/>
      </w:r>
      <w:r>
        <w:t>46</w:t>
      </w:r>
      <w:r>
        <w:fldChar w:fldCharType="end"/>
      </w:r>
    </w:p>
    <w:p w14:paraId="42AEC003" w14:textId="3DF6108E" w:rsidR="00227947" w:rsidRDefault="00227947">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_Toc130916292 \h </w:instrText>
      </w:r>
      <w:r>
        <w:fldChar w:fldCharType="separate"/>
      </w:r>
      <w:r>
        <w:t>47</w:t>
      </w:r>
      <w:r>
        <w:fldChar w:fldCharType="end"/>
      </w:r>
    </w:p>
    <w:p w14:paraId="4508FBFF" w14:textId="7874388F" w:rsidR="00227947" w:rsidRDefault="00227947">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_Toc130916293 \h </w:instrText>
      </w:r>
      <w:r>
        <w:fldChar w:fldCharType="separate"/>
      </w:r>
      <w:r>
        <w:t>48</w:t>
      </w:r>
      <w:r>
        <w:fldChar w:fldCharType="end"/>
      </w:r>
    </w:p>
    <w:p w14:paraId="04B8355D" w14:textId="4019ABDB" w:rsidR="00227947" w:rsidRDefault="00227947">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_Toc130916294 \h </w:instrText>
      </w:r>
      <w:r>
        <w:fldChar w:fldCharType="separate"/>
      </w:r>
      <w:r>
        <w:t>48</w:t>
      </w:r>
      <w:r>
        <w:fldChar w:fldCharType="end"/>
      </w:r>
    </w:p>
    <w:p w14:paraId="29E3EE74" w14:textId="67119D6C" w:rsidR="00227947" w:rsidRDefault="00227947">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_Toc130916295 \h </w:instrText>
      </w:r>
      <w:r>
        <w:fldChar w:fldCharType="separate"/>
      </w:r>
      <w:r>
        <w:t>48</w:t>
      </w:r>
      <w:r>
        <w:fldChar w:fldCharType="end"/>
      </w:r>
    </w:p>
    <w:p w14:paraId="283F9E6D" w14:textId="2CBE721A" w:rsidR="00227947" w:rsidRDefault="00227947">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_Toc130916296 \h </w:instrText>
      </w:r>
      <w:r>
        <w:fldChar w:fldCharType="separate"/>
      </w:r>
      <w:r>
        <w:t>49</w:t>
      </w:r>
      <w:r>
        <w:fldChar w:fldCharType="end"/>
      </w:r>
    </w:p>
    <w:p w14:paraId="2BAD7D9C" w14:textId="4889C99F" w:rsidR="00227947" w:rsidRDefault="00227947">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_Toc130916297 \h </w:instrText>
      </w:r>
      <w:r>
        <w:fldChar w:fldCharType="separate"/>
      </w:r>
      <w:r>
        <w:t>49</w:t>
      </w:r>
      <w:r>
        <w:fldChar w:fldCharType="end"/>
      </w:r>
    </w:p>
    <w:p w14:paraId="39B8A47C" w14:textId="2BE28FED" w:rsidR="00227947" w:rsidRDefault="00227947">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_Toc130916298 \h </w:instrText>
      </w:r>
      <w:r>
        <w:fldChar w:fldCharType="separate"/>
      </w:r>
      <w:r>
        <w:t>49</w:t>
      </w:r>
      <w:r>
        <w:fldChar w:fldCharType="end"/>
      </w:r>
    </w:p>
    <w:p w14:paraId="7B8B0894" w14:textId="17E762F6" w:rsidR="00227947" w:rsidRDefault="00227947">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_Toc130916299 \h </w:instrText>
      </w:r>
      <w:r>
        <w:fldChar w:fldCharType="separate"/>
      </w:r>
      <w:r>
        <w:t>49</w:t>
      </w:r>
      <w:r>
        <w:fldChar w:fldCharType="end"/>
      </w:r>
    </w:p>
    <w:p w14:paraId="1FD5064F" w14:textId="007763B9" w:rsidR="00227947" w:rsidRDefault="00227947">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_Toc130916300 \h </w:instrText>
      </w:r>
      <w:r>
        <w:fldChar w:fldCharType="separate"/>
      </w:r>
      <w:r>
        <w:t>49</w:t>
      </w:r>
      <w:r>
        <w:fldChar w:fldCharType="end"/>
      </w:r>
    </w:p>
    <w:p w14:paraId="4A5FD7F2" w14:textId="0ED67AEF" w:rsidR="00227947" w:rsidRDefault="00227947">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_Toc130916301 \h </w:instrText>
      </w:r>
      <w:r>
        <w:fldChar w:fldCharType="separate"/>
      </w:r>
      <w:r>
        <w:t>49</w:t>
      </w:r>
      <w:r>
        <w:fldChar w:fldCharType="end"/>
      </w:r>
    </w:p>
    <w:p w14:paraId="59EC312F" w14:textId="537B3072" w:rsidR="00227947" w:rsidRDefault="00227947">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_Toc130916302 \h </w:instrText>
      </w:r>
      <w:r>
        <w:fldChar w:fldCharType="separate"/>
      </w:r>
      <w:r>
        <w:t>50</w:t>
      </w:r>
      <w:r>
        <w:fldChar w:fldCharType="end"/>
      </w:r>
    </w:p>
    <w:p w14:paraId="5527C2D9" w14:textId="26921769" w:rsidR="00227947" w:rsidRDefault="00227947">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_Toc130916303 \h </w:instrText>
      </w:r>
      <w:r>
        <w:fldChar w:fldCharType="separate"/>
      </w:r>
      <w:r>
        <w:t>50</w:t>
      </w:r>
      <w:r>
        <w:fldChar w:fldCharType="end"/>
      </w:r>
    </w:p>
    <w:p w14:paraId="716AD273" w14:textId="3433832D" w:rsidR="00227947" w:rsidRDefault="00227947">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_Toc130916304 \h </w:instrText>
      </w:r>
      <w:r>
        <w:fldChar w:fldCharType="separate"/>
      </w:r>
      <w:r>
        <w:t>50</w:t>
      </w:r>
      <w:r>
        <w:fldChar w:fldCharType="end"/>
      </w:r>
    </w:p>
    <w:p w14:paraId="2A187AE4" w14:textId="12EC9E8F" w:rsidR="00227947" w:rsidRDefault="00227947">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_Toc130916305 \h </w:instrText>
      </w:r>
      <w:r>
        <w:fldChar w:fldCharType="separate"/>
      </w:r>
      <w:r>
        <w:t>50</w:t>
      </w:r>
      <w:r>
        <w:fldChar w:fldCharType="end"/>
      </w:r>
    </w:p>
    <w:p w14:paraId="082F5313" w14:textId="28A8B668" w:rsidR="00227947" w:rsidRDefault="00227947">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_Toc130916306 \h </w:instrText>
      </w:r>
      <w:r>
        <w:fldChar w:fldCharType="separate"/>
      </w:r>
      <w:r>
        <w:t>50</w:t>
      </w:r>
      <w:r>
        <w:fldChar w:fldCharType="end"/>
      </w:r>
    </w:p>
    <w:p w14:paraId="1A92B601" w14:textId="41456C5C" w:rsidR="00227947" w:rsidRDefault="00227947">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_Toc130916307 \h </w:instrText>
      </w:r>
      <w:r>
        <w:fldChar w:fldCharType="separate"/>
      </w:r>
      <w:r>
        <w:t>50</w:t>
      </w:r>
      <w:r>
        <w:fldChar w:fldCharType="end"/>
      </w:r>
    </w:p>
    <w:p w14:paraId="095CFD63" w14:textId="7E99C87A" w:rsidR="00227947" w:rsidRDefault="00227947">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_Toc130916308 \h </w:instrText>
      </w:r>
      <w:r>
        <w:fldChar w:fldCharType="separate"/>
      </w:r>
      <w:r>
        <w:t>51</w:t>
      </w:r>
      <w:r>
        <w:fldChar w:fldCharType="end"/>
      </w:r>
    </w:p>
    <w:p w14:paraId="4F717B35" w14:textId="6AD5DDE1" w:rsidR="00227947" w:rsidRDefault="00227947">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_Toc130916309 \h </w:instrText>
      </w:r>
      <w:r>
        <w:fldChar w:fldCharType="separate"/>
      </w:r>
      <w:r>
        <w:t>51</w:t>
      </w:r>
      <w:r>
        <w:fldChar w:fldCharType="end"/>
      </w:r>
    </w:p>
    <w:p w14:paraId="4F907B97" w14:textId="77699319" w:rsidR="00227947" w:rsidRDefault="00227947">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_Toc130916310 \h </w:instrText>
      </w:r>
      <w:r>
        <w:fldChar w:fldCharType="separate"/>
      </w:r>
      <w:r>
        <w:t>51</w:t>
      </w:r>
      <w:r>
        <w:fldChar w:fldCharType="end"/>
      </w:r>
    </w:p>
    <w:p w14:paraId="74E239CD" w14:textId="1CB96817" w:rsidR="00227947" w:rsidRDefault="00227947">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_Toc130916311 \h </w:instrText>
      </w:r>
      <w:r>
        <w:fldChar w:fldCharType="separate"/>
      </w:r>
      <w:r>
        <w:t>51</w:t>
      </w:r>
      <w:r>
        <w:fldChar w:fldCharType="end"/>
      </w:r>
    </w:p>
    <w:p w14:paraId="25D06788" w14:textId="65D3603C" w:rsidR="00227947" w:rsidRDefault="00227947">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_Toc130916312 \h </w:instrText>
      </w:r>
      <w:r>
        <w:fldChar w:fldCharType="separate"/>
      </w:r>
      <w:r>
        <w:t>52</w:t>
      </w:r>
      <w:r>
        <w:fldChar w:fldCharType="end"/>
      </w:r>
    </w:p>
    <w:p w14:paraId="4720A233" w14:textId="3719EC83" w:rsidR="00227947" w:rsidRDefault="00227947">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_Toc130916313 \h </w:instrText>
      </w:r>
      <w:r>
        <w:fldChar w:fldCharType="separate"/>
      </w:r>
      <w:r>
        <w:t>52</w:t>
      </w:r>
      <w:r>
        <w:fldChar w:fldCharType="end"/>
      </w:r>
    </w:p>
    <w:p w14:paraId="49FB578B" w14:textId="486D1AFB" w:rsidR="00227947" w:rsidRDefault="00227947">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_Toc130916314 \h </w:instrText>
      </w:r>
      <w:r>
        <w:fldChar w:fldCharType="separate"/>
      </w:r>
      <w:r>
        <w:t>52</w:t>
      </w:r>
      <w:r>
        <w:fldChar w:fldCharType="end"/>
      </w:r>
    </w:p>
    <w:p w14:paraId="4A5A413E" w14:textId="44EBF8BA" w:rsidR="00227947" w:rsidRDefault="00227947">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_Toc130916315 \h </w:instrText>
      </w:r>
      <w:r>
        <w:fldChar w:fldCharType="separate"/>
      </w:r>
      <w:r>
        <w:t>52</w:t>
      </w:r>
      <w:r>
        <w:fldChar w:fldCharType="end"/>
      </w:r>
    </w:p>
    <w:p w14:paraId="0385C7E3" w14:textId="0F2288F9" w:rsidR="00227947" w:rsidRDefault="00227947">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_Toc130916316 \h </w:instrText>
      </w:r>
      <w:r>
        <w:fldChar w:fldCharType="separate"/>
      </w:r>
      <w:r>
        <w:t>52</w:t>
      </w:r>
      <w:r>
        <w:fldChar w:fldCharType="end"/>
      </w:r>
    </w:p>
    <w:p w14:paraId="3E51F335" w14:textId="192BA3C3" w:rsidR="00227947" w:rsidRDefault="00227947">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_Toc130916317 \h </w:instrText>
      </w:r>
      <w:r>
        <w:fldChar w:fldCharType="separate"/>
      </w:r>
      <w:r>
        <w:t>53</w:t>
      </w:r>
      <w:r>
        <w:fldChar w:fldCharType="end"/>
      </w:r>
    </w:p>
    <w:p w14:paraId="68EC0461" w14:textId="4CAA399C" w:rsidR="00227947" w:rsidRDefault="00227947">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_Toc130916318 \h </w:instrText>
      </w:r>
      <w:r>
        <w:fldChar w:fldCharType="separate"/>
      </w:r>
      <w:r>
        <w:t>55</w:t>
      </w:r>
      <w:r>
        <w:fldChar w:fldCharType="end"/>
      </w:r>
    </w:p>
    <w:p w14:paraId="4170EC0F" w14:textId="720E9651" w:rsidR="00227947" w:rsidRDefault="0022794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_Toc130916319 \h </w:instrText>
      </w:r>
      <w:r>
        <w:fldChar w:fldCharType="separate"/>
      </w:r>
      <w:r>
        <w:t>56</w:t>
      </w:r>
      <w:r>
        <w:fldChar w:fldCharType="end"/>
      </w:r>
    </w:p>
    <w:p w14:paraId="241CC7BA" w14:textId="1C4F12FD" w:rsidR="00227947" w:rsidRDefault="0022794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_Toc130916320 \h </w:instrText>
      </w:r>
      <w:r>
        <w:fldChar w:fldCharType="separate"/>
      </w:r>
      <w:r>
        <w:t>56</w:t>
      </w:r>
      <w:r>
        <w:fldChar w:fldCharType="end"/>
      </w:r>
    </w:p>
    <w:p w14:paraId="7F2700F6" w14:textId="19F13CCC" w:rsidR="00227947" w:rsidRDefault="0022794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_Toc130916321 \h </w:instrText>
      </w:r>
      <w:r>
        <w:fldChar w:fldCharType="separate"/>
      </w:r>
      <w:r>
        <w:t>57</w:t>
      </w:r>
      <w:r>
        <w:fldChar w:fldCharType="end"/>
      </w:r>
    </w:p>
    <w:p w14:paraId="165CC7C5" w14:textId="3A93598E" w:rsidR="00227947" w:rsidRDefault="0022794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_Toc130916322 \h </w:instrText>
      </w:r>
      <w:r>
        <w:fldChar w:fldCharType="separate"/>
      </w:r>
      <w:r>
        <w:t>63</w:t>
      </w:r>
      <w:r>
        <w:fldChar w:fldCharType="end"/>
      </w:r>
    </w:p>
    <w:p w14:paraId="00688159" w14:textId="449303DA" w:rsidR="00227947" w:rsidRDefault="0022794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_Toc130916323 \h </w:instrText>
      </w:r>
      <w:r>
        <w:fldChar w:fldCharType="separate"/>
      </w:r>
      <w:r>
        <w:t>63</w:t>
      </w:r>
      <w:r>
        <w:fldChar w:fldCharType="end"/>
      </w:r>
    </w:p>
    <w:p w14:paraId="4436F053" w14:textId="003DFBEE" w:rsidR="00227947" w:rsidRDefault="0022794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_Toc130916324 \h </w:instrText>
      </w:r>
      <w:r>
        <w:fldChar w:fldCharType="separate"/>
      </w:r>
      <w:r>
        <w:t>63</w:t>
      </w:r>
      <w:r>
        <w:fldChar w:fldCharType="end"/>
      </w:r>
    </w:p>
    <w:p w14:paraId="0AAE7474" w14:textId="5183B990" w:rsidR="00227947" w:rsidRDefault="0022794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_Toc130916325 \h </w:instrText>
      </w:r>
      <w:r>
        <w:fldChar w:fldCharType="separate"/>
      </w:r>
      <w:r>
        <w:t>67</w:t>
      </w:r>
      <w:r>
        <w:fldChar w:fldCharType="end"/>
      </w:r>
    </w:p>
    <w:p w14:paraId="61B62EE6" w14:textId="099490D7" w:rsidR="00227947" w:rsidRDefault="0022794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_Toc130916326 \h </w:instrText>
      </w:r>
      <w:r>
        <w:fldChar w:fldCharType="separate"/>
      </w:r>
      <w:r>
        <w:t>68</w:t>
      </w:r>
      <w:r>
        <w:fldChar w:fldCharType="end"/>
      </w:r>
    </w:p>
    <w:p w14:paraId="25322691" w14:textId="4A707D74" w:rsidR="00227947" w:rsidRDefault="00227947">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D23BC">
        <w:rPr>
          <w:i/>
          <w:lang w:eastAsia="zh-CN"/>
        </w:rPr>
        <w:t>Multi-band</w:t>
      </w:r>
      <w:r w:rsidRPr="00FD23BC">
        <w:rPr>
          <w:i/>
        </w:rPr>
        <w:t xml:space="preserve"> TAB connectors</w:t>
      </w:r>
      <w:r>
        <w:tab/>
      </w:r>
      <w:r>
        <w:fldChar w:fldCharType="begin"/>
      </w:r>
      <w:r>
        <w:instrText xml:space="preserve"> PAGEREF _Toc130916327 \h </w:instrText>
      </w:r>
      <w:r>
        <w:fldChar w:fldCharType="separate"/>
      </w:r>
      <w:r>
        <w:t>70</w:t>
      </w:r>
      <w:r>
        <w:fldChar w:fldCharType="end"/>
      </w:r>
    </w:p>
    <w:p w14:paraId="0FFE4991" w14:textId="7163D5DC" w:rsidR="00227947" w:rsidRDefault="0022794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_Toc130916328 \h </w:instrText>
      </w:r>
      <w:r>
        <w:fldChar w:fldCharType="separate"/>
      </w:r>
      <w:r>
        <w:t>70</w:t>
      </w:r>
      <w:r>
        <w:fldChar w:fldCharType="end"/>
      </w:r>
    </w:p>
    <w:p w14:paraId="2958FEB1" w14:textId="5A73AE6E" w:rsidR="00227947" w:rsidRDefault="00227947">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_Toc130916329 \h </w:instrText>
      </w:r>
      <w:r>
        <w:fldChar w:fldCharType="separate"/>
      </w:r>
      <w:r>
        <w:t>71</w:t>
      </w:r>
      <w:r>
        <w:fldChar w:fldCharType="end"/>
      </w:r>
    </w:p>
    <w:p w14:paraId="562F9CEC" w14:textId="6C78AE67" w:rsidR="00227947" w:rsidRDefault="00227947">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_Toc130916330 \h </w:instrText>
      </w:r>
      <w:r>
        <w:fldChar w:fldCharType="separate"/>
      </w:r>
      <w:r>
        <w:t>72</w:t>
      </w:r>
      <w:r>
        <w:fldChar w:fldCharType="end"/>
      </w:r>
    </w:p>
    <w:p w14:paraId="7BA3F4A7" w14:textId="3AF59B8D" w:rsidR="00227947" w:rsidRDefault="00227947">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_Toc130916331 \h </w:instrText>
      </w:r>
      <w:r>
        <w:fldChar w:fldCharType="separate"/>
      </w:r>
      <w:r>
        <w:t>72</w:t>
      </w:r>
      <w:r>
        <w:fldChar w:fldCharType="end"/>
      </w:r>
    </w:p>
    <w:p w14:paraId="5BEDB296" w14:textId="0FD2CF21" w:rsidR="00227947" w:rsidRDefault="00227947">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_Toc130916332 \h </w:instrText>
      </w:r>
      <w:r>
        <w:fldChar w:fldCharType="separate"/>
      </w:r>
      <w:r>
        <w:t>73</w:t>
      </w:r>
      <w:r>
        <w:fldChar w:fldCharType="end"/>
      </w:r>
    </w:p>
    <w:p w14:paraId="48E91183" w14:textId="5D3C6A21" w:rsidR="00227947" w:rsidRDefault="0022794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_Toc130916333 \h </w:instrText>
      </w:r>
      <w:r>
        <w:fldChar w:fldCharType="separate"/>
      </w:r>
      <w:r>
        <w:t>73</w:t>
      </w:r>
      <w:r>
        <w:fldChar w:fldCharType="end"/>
      </w:r>
    </w:p>
    <w:p w14:paraId="3051B372" w14:textId="6F51DF6F" w:rsidR="00227947" w:rsidRDefault="00227947">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_Toc130916334 \h </w:instrText>
      </w:r>
      <w:r>
        <w:fldChar w:fldCharType="separate"/>
      </w:r>
      <w:r>
        <w:t>73</w:t>
      </w:r>
      <w:r>
        <w:fldChar w:fldCharType="end"/>
      </w:r>
    </w:p>
    <w:p w14:paraId="495DE29F" w14:textId="5352BB0A" w:rsidR="00227947" w:rsidRDefault="0022794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_Toc130916335 \h </w:instrText>
      </w:r>
      <w:r>
        <w:fldChar w:fldCharType="separate"/>
      </w:r>
      <w:r>
        <w:t>73</w:t>
      </w:r>
      <w:r>
        <w:fldChar w:fldCharType="end"/>
      </w:r>
    </w:p>
    <w:p w14:paraId="31CBCF2B" w14:textId="5B19696A" w:rsidR="00227947" w:rsidRDefault="0022794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_Toc130916336 \h </w:instrText>
      </w:r>
      <w:r>
        <w:fldChar w:fldCharType="separate"/>
      </w:r>
      <w:r>
        <w:t>74</w:t>
      </w:r>
      <w:r>
        <w:fldChar w:fldCharType="end"/>
      </w:r>
    </w:p>
    <w:p w14:paraId="72D7838D" w14:textId="55B66E72" w:rsidR="00227947" w:rsidRDefault="0022794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_Toc130916337 \h </w:instrText>
      </w:r>
      <w:r>
        <w:fldChar w:fldCharType="separate"/>
      </w:r>
      <w:r>
        <w:t>74</w:t>
      </w:r>
      <w:r>
        <w:fldChar w:fldCharType="end"/>
      </w:r>
    </w:p>
    <w:p w14:paraId="50DEBDBF" w14:textId="5AF188BD" w:rsidR="00227947" w:rsidRDefault="0022794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_Toc130916338 \h </w:instrText>
      </w:r>
      <w:r>
        <w:fldChar w:fldCharType="separate"/>
      </w:r>
      <w:r>
        <w:t>74</w:t>
      </w:r>
      <w:r>
        <w:fldChar w:fldCharType="end"/>
      </w:r>
    </w:p>
    <w:p w14:paraId="0C22163E" w14:textId="61475666" w:rsidR="00227947" w:rsidRDefault="00227947">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_Toc130916339 \h </w:instrText>
      </w:r>
      <w:r>
        <w:fldChar w:fldCharType="separate"/>
      </w:r>
      <w:r>
        <w:t>74</w:t>
      </w:r>
      <w:r>
        <w:fldChar w:fldCharType="end"/>
      </w:r>
    </w:p>
    <w:p w14:paraId="12BBF170" w14:textId="09A4F8AA" w:rsidR="00227947" w:rsidRDefault="00227947">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_Toc130916340 \h </w:instrText>
      </w:r>
      <w:r>
        <w:fldChar w:fldCharType="separate"/>
      </w:r>
      <w:r>
        <w:t>74</w:t>
      </w:r>
      <w:r>
        <w:fldChar w:fldCharType="end"/>
      </w:r>
    </w:p>
    <w:p w14:paraId="4F2A0FE8" w14:textId="14ED7ADB" w:rsidR="00227947" w:rsidRDefault="00227947">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_Toc130916341 \h </w:instrText>
      </w:r>
      <w:r>
        <w:fldChar w:fldCharType="separate"/>
      </w:r>
      <w:r>
        <w:t>74</w:t>
      </w:r>
      <w:r>
        <w:fldChar w:fldCharType="end"/>
      </w:r>
    </w:p>
    <w:p w14:paraId="1BB1164B" w14:textId="466BD857" w:rsidR="00227947" w:rsidRDefault="00227947">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_Toc130916342 \h </w:instrText>
      </w:r>
      <w:r>
        <w:fldChar w:fldCharType="separate"/>
      </w:r>
      <w:r>
        <w:t>75</w:t>
      </w:r>
      <w:r>
        <w:fldChar w:fldCharType="end"/>
      </w:r>
    </w:p>
    <w:p w14:paraId="73B0FB02" w14:textId="040C3019" w:rsidR="00227947" w:rsidRDefault="0022794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_Toc130916343 \h </w:instrText>
      </w:r>
      <w:r>
        <w:fldChar w:fldCharType="separate"/>
      </w:r>
      <w:r>
        <w:t>75</w:t>
      </w:r>
      <w:r>
        <w:fldChar w:fldCharType="end"/>
      </w:r>
    </w:p>
    <w:p w14:paraId="679A6BAB" w14:textId="31DE0802" w:rsidR="00227947" w:rsidRDefault="0022794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_Toc130916344 \h </w:instrText>
      </w:r>
      <w:r>
        <w:fldChar w:fldCharType="separate"/>
      </w:r>
      <w:r>
        <w:t>75</w:t>
      </w:r>
      <w:r>
        <w:fldChar w:fldCharType="end"/>
      </w:r>
    </w:p>
    <w:p w14:paraId="2A216759" w14:textId="662DD1F5" w:rsidR="00227947" w:rsidRDefault="0022794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_Toc130916345 \h </w:instrText>
      </w:r>
      <w:r>
        <w:fldChar w:fldCharType="separate"/>
      </w:r>
      <w:r>
        <w:t>75</w:t>
      </w:r>
      <w:r>
        <w:fldChar w:fldCharType="end"/>
      </w:r>
    </w:p>
    <w:p w14:paraId="5E868E35" w14:textId="7297BFAC" w:rsidR="00227947" w:rsidRDefault="0022794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_Toc130916346 \h </w:instrText>
      </w:r>
      <w:r>
        <w:fldChar w:fldCharType="separate"/>
      </w:r>
      <w:r>
        <w:t>75</w:t>
      </w:r>
      <w:r>
        <w:fldChar w:fldCharType="end"/>
      </w:r>
    </w:p>
    <w:p w14:paraId="6B0A6F07" w14:textId="01E5CFE4" w:rsidR="00227947" w:rsidRDefault="00227947">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_Toc130916347 \h </w:instrText>
      </w:r>
      <w:r>
        <w:fldChar w:fldCharType="separate"/>
      </w:r>
      <w:r>
        <w:t>75</w:t>
      </w:r>
      <w:r>
        <w:fldChar w:fldCharType="end"/>
      </w:r>
    </w:p>
    <w:p w14:paraId="0A524F57" w14:textId="42D8AAED" w:rsidR="00227947" w:rsidRDefault="00227947">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_Toc130916348 \h </w:instrText>
      </w:r>
      <w:r>
        <w:fldChar w:fldCharType="separate"/>
      </w:r>
      <w:r>
        <w:t>76</w:t>
      </w:r>
      <w:r>
        <w:fldChar w:fldCharType="end"/>
      </w:r>
    </w:p>
    <w:p w14:paraId="12BA7062" w14:textId="1C757C8F" w:rsidR="00227947" w:rsidRDefault="0022794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_Toc130916349 \h </w:instrText>
      </w:r>
      <w:r>
        <w:fldChar w:fldCharType="separate"/>
      </w:r>
      <w:r>
        <w:t>76</w:t>
      </w:r>
      <w:r>
        <w:fldChar w:fldCharType="end"/>
      </w:r>
    </w:p>
    <w:p w14:paraId="157626C9" w14:textId="7C10EA8F" w:rsidR="00227947" w:rsidRDefault="00227947">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_Toc130916350 \h </w:instrText>
      </w:r>
      <w:r>
        <w:fldChar w:fldCharType="separate"/>
      </w:r>
      <w:r>
        <w:t>76</w:t>
      </w:r>
      <w:r>
        <w:fldChar w:fldCharType="end"/>
      </w:r>
    </w:p>
    <w:p w14:paraId="70BAB5EC" w14:textId="45AAD3A7" w:rsidR="00227947" w:rsidRDefault="00227947">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_Toc130916351 \h </w:instrText>
      </w:r>
      <w:r>
        <w:fldChar w:fldCharType="separate"/>
      </w:r>
      <w:r>
        <w:t>76</w:t>
      </w:r>
      <w:r>
        <w:fldChar w:fldCharType="end"/>
      </w:r>
    </w:p>
    <w:p w14:paraId="45E214D2" w14:textId="2558420B" w:rsidR="00227947" w:rsidRDefault="00227947">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_Toc130916352 \h </w:instrText>
      </w:r>
      <w:r>
        <w:fldChar w:fldCharType="separate"/>
      </w:r>
      <w:r>
        <w:t>77</w:t>
      </w:r>
      <w:r>
        <w:fldChar w:fldCharType="end"/>
      </w:r>
    </w:p>
    <w:p w14:paraId="0D45A052" w14:textId="6858FD4D" w:rsidR="00227947" w:rsidRDefault="00227947">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_Toc130916353 \h </w:instrText>
      </w:r>
      <w:r>
        <w:fldChar w:fldCharType="separate"/>
      </w:r>
      <w:r>
        <w:t>77</w:t>
      </w:r>
      <w:r>
        <w:fldChar w:fldCharType="end"/>
      </w:r>
    </w:p>
    <w:p w14:paraId="43243012" w14:textId="27C62644" w:rsidR="00227947" w:rsidRDefault="00227947">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_Toc130916354 \h </w:instrText>
      </w:r>
      <w:r>
        <w:fldChar w:fldCharType="separate"/>
      </w:r>
      <w:r>
        <w:t>77</w:t>
      </w:r>
      <w:r>
        <w:fldChar w:fldCharType="end"/>
      </w:r>
    </w:p>
    <w:p w14:paraId="5E550AEA" w14:textId="28EA002A" w:rsidR="00227947" w:rsidRDefault="00227947">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_Toc130916355 \h </w:instrText>
      </w:r>
      <w:r>
        <w:fldChar w:fldCharType="separate"/>
      </w:r>
      <w:r>
        <w:t>77</w:t>
      </w:r>
      <w:r>
        <w:fldChar w:fldCharType="end"/>
      </w:r>
    </w:p>
    <w:p w14:paraId="7F908DD1" w14:textId="1963D93C" w:rsidR="00227947" w:rsidRDefault="00227947">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_Toc130916356 \h </w:instrText>
      </w:r>
      <w:r>
        <w:fldChar w:fldCharType="separate"/>
      </w:r>
      <w:r>
        <w:t>77</w:t>
      </w:r>
      <w:r>
        <w:fldChar w:fldCharType="end"/>
      </w:r>
    </w:p>
    <w:p w14:paraId="679D90D2" w14:textId="670DAC76" w:rsidR="00227947" w:rsidRDefault="00227947">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_Toc130916357 \h </w:instrText>
      </w:r>
      <w:r>
        <w:fldChar w:fldCharType="separate"/>
      </w:r>
      <w:r>
        <w:t>78</w:t>
      </w:r>
      <w:r>
        <w:fldChar w:fldCharType="end"/>
      </w:r>
    </w:p>
    <w:p w14:paraId="22C9B8E9" w14:textId="63CFDA14" w:rsidR="00227947" w:rsidRDefault="00227947">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D23BC">
        <w:rPr>
          <w:rFonts w:cs="v4.2.0"/>
        </w:rPr>
        <w:t>mode</w:t>
      </w:r>
      <w:r>
        <w:tab/>
      </w:r>
      <w:r>
        <w:fldChar w:fldCharType="begin"/>
      </w:r>
      <w:r>
        <w:instrText xml:space="preserve"> PAGEREF _Toc130916358 \h </w:instrText>
      </w:r>
      <w:r>
        <w:fldChar w:fldCharType="separate"/>
      </w:r>
      <w:r>
        <w:t>78</w:t>
      </w:r>
      <w:r>
        <w:fldChar w:fldCharType="end"/>
      </w:r>
    </w:p>
    <w:p w14:paraId="2FC77659" w14:textId="06EEA16D" w:rsidR="00227947" w:rsidRDefault="0022794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_Toc130916359 \h </w:instrText>
      </w:r>
      <w:r>
        <w:fldChar w:fldCharType="separate"/>
      </w:r>
      <w:r>
        <w:t>78</w:t>
      </w:r>
      <w:r>
        <w:fldChar w:fldCharType="end"/>
      </w:r>
    </w:p>
    <w:p w14:paraId="1213F48C" w14:textId="41C51677" w:rsidR="00227947" w:rsidRDefault="0022794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_Toc130916360 \h </w:instrText>
      </w:r>
      <w:r>
        <w:fldChar w:fldCharType="separate"/>
      </w:r>
      <w:r>
        <w:t>79</w:t>
      </w:r>
      <w:r>
        <w:fldChar w:fldCharType="end"/>
      </w:r>
    </w:p>
    <w:p w14:paraId="22996BE3" w14:textId="57D99D87" w:rsidR="00227947" w:rsidRDefault="0022794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_Toc130916361 \h </w:instrText>
      </w:r>
      <w:r>
        <w:fldChar w:fldCharType="separate"/>
      </w:r>
      <w:r>
        <w:t>79</w:t>
      </w:r>
      <w:r>
        <w:fldChar w:fldCharType="end"/>
      </w:r>
    </w:p>
    <w:p w14:paraId="72CCB2D0" w14:textId="6BE48739" w:rsidR="00227947" w:rsidRDefault="0022794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_Toc130916362 \h </w:instrText>
      </w:r>
      <w:r>
        <w:fldChar w:fldCharType="separate"/>
      </w:r>
      <w:r>
        <w:t>79</w:t>
      </w:r>
      <w:r>
        <w:fldChar w:fldCharType="end"/>
      </w:r>
    </w:p>
    <w:p w14:paraId="31F4BD1D" w14:textId="09323A07" w:rsidR="00227947" w:rsidRDefault="00227947">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_Toc130916363 \h </w:instrText>
      </w:r>
      <w:r>
        <w:fldChar w:fldCharType="separate"/>
      </w:r>
      <w:r>
        <w:t>79</w:t>
      </w:r>
      <w:r>
        <w:fldChar w:fldCharType="end"/>
      </w:r>
    </w:p>
    <w:p w14:paraId="1507DC93" w14:textId="0B2C7537" w:rsidR="00227947" w:rsidRDefault="00227947">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_Toc130916364 \h </w:instrText>
      </w:r>
      <w:r>
        <w:fldChar w:fldCharType="separate"/>
      </w:r>
      <w:r>
        <w:t>79</w:t>
      </w:r>
      <w:r>
        <w:fldChar w:fldCharType="end"/>
      </w:r>
    </w:p>
    <w:p w14:paraId="69A5C17A" w14:textId="35707DBB" w:rsidR="00227947" w:rsidRDefault="00227947">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_Toc130916365 \h </w:instrText>
      </w:r>
      <w:r>
        <w:fldChar w:fldCharType="separate"/>
      </w:r>
      <w:r>
        <w:t>80</w:t>
      </w:r>
      <w:r>
        <w:fldChar w:fldCharType="end"/>
      </w:r>
    </w:p>
    <w:p w14:paraId="16FC4981" w14:textId="6418AB33" w:rsidR="00227947" w:rsidRDefault="0022794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_Toc130916366 \h </w:instrText>
      </w:r>
      <w:r>
        <w:fldChar w:fldCharType="separate"/>
      </w:r>
      <w:r>
        <w:t>80</w:t>
      </w:r>
      <w:r>
        <w:fldChar w:fldCharType="end"/>
      </w:r>
    </w:p>
    <w:p w14:paraId="679C87B8" w14:textId="4A33BD02" w:rsidR="00227947" w:rsidRDefault="0022794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_Toc130916367 \h </w:instrText>
      </w:r>
      <w:r>
        <w:fldChar w:fldCharType="separate"/>
      </w:r>
      <w:r>
        <w:t>80</w:t>
      </w:r>
      <w:r>
        <w:fldChar w:fldCharType="end"/>
      </w:r>
    </w:p>
    <w:p w14:paraId="7B0F7DF9" w14:textId="26BC9E53" w:rsidR="00227947" w:rsidRDefault="0022794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_Toc130916368 \h </w:instrText>
      </w:r>
      <w:r>
        <w:fldChar w:fldCharType="separate"/>
      </w:r>
      <w:r>
        <w:t>81</w:t>
      </w:r>
      <w:r>
        <w:fldChar w:fldCharType="end"/>
      </w:r>
    </w:p>
    <w:p w14:paraId="1C60BB63" w14:textId="7DF1CE35" w:rsidR="00227947" w:rsidRDefault="0022794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_Toc130916369 \h </w:instrText>
      </w:r>
      <w:r>
        <w:fldChar w:fldCharType="separate"/>
      </w:r>
      <w:r>
        <w:t>81</w:t>
      </w:r>
      <w:r>
        <w:fldChar w:fldCharType="end"/>
      </w:r>
    </w:p>
    <w:p w14:paraId="4601773E" w14:textId="1A302C2A" w:rsidR="00227947" w:rsidRDefault="00227947">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_Toc130916370 \h </w:instrText>
      </w:r>
      <w:r>
        <w:fldChar w:fldCharType="separate"/>
      </w:r>
      <w:r>
        <w:t>81</w:t>
      </w:r>
      <w:r>
        <w:fldChar w:fldCharType="end"/>
      </w:r>
    </w:p>
    <w:p w14:paraId="41485ACB" w14:textId="2F8B8345" w:rsidR="00227947" w:rsidRDefault="00227947">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_Toc130916371 \h </w:instrText>
      </w:r>
      <w:r>
        <w:fldChar w:fldCharType="separate"/>
      </w:r>
      <w:r>
        <w:t>81</w:t>
      </w:r>
      <w:r>
        <w:fldChar w:fldCharType="end"/>
      </w:r>
    </w:p>
    <w:p w14:paraId="0FCFEC59" w14:textId="799D64E0" w:rsidR="00227947" w:rsidRDefault="00227947">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_Toc130916372 \h </w:instrText>
      </w:r>
      <w:r>
        <w:fldChar w:fldCharType="separate"/>
      </w:r>
      <w:r>
        <w:t>81</w:t>
      </w:r>
      <w:r>
        <w:fldChar w:fldCharType="end"/>
      </w:r>
    </w:p>
    <w:p w14:paraId="36AADA90" w14:textId="5EE3332F" w:rsidR="00227947" w:rsidRDefault="00227947">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_Toc130916373 \h </w:instrText>
      </w:r>
      <w:r>
        <w:fldChar w:fldCharType="separate"/>
      </w:r>
      <w:r>
        <w:t>81</w:t>
      </w:r>
      <w:r>
        <w:fldChar w:fldCharType="end"/>
      </w:r>
    </w:p>
    <w:p w14:paraId="538FA40C" w14:textId="03C992D6" w:rsidR="00227947" w:rsidRDefault="00227947">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_Toc130916374 \h </w:instrText>
      </w:r>
      <w:r>
        <w:fldChar w:fldCharType="separate"/>
      </w:r>
      <w:r>
        <w:t>82</w:t>
      </w:r>
      <w:r>
        <w:fldChar w:fldCharType="end"/>
      </w:r>
    </w:p>
    <w:p w14:paraId="4895431D" w14:textId="5795D0E2" w:rsidR="00227947" w:rsidRDefault="0022794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_Toc130916375 \h </w:instrText>
      </w:r>
      <w:r>
        <w:fldChar w:fldCharType="separate"/>
      </w:r>
      <w:r>
        <w:t>82</w:t>
      </w:r>
      <w:r>
        <w:fldChar w:fldCharType="end"/>
      </w:r>
    </w:p>
    <w:p w14:paraId="213C98D0" w14:textId="19AA864D" w:rsidR="00227947" w:rsidRDefault="00227947">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_Toc130916376 \h </w:instrText>
      </w:r>
      <w:r>
        <w:fldChar w:fldCharType="separate"/>
      </w:r>
      <w:r>
        <w:t>82</w:t>
      </w:r>
      <w:r>
        <w:fldChar w:fldCharType="end"/>
      </w:r>
    </w:p>
    <w:p w14:paraId="2CBF1EE8" w14:textId="43CE16F4" w:rsidR="00227947" w:rsidRDefault="0022794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_Toc130916377 \h </w:instrText>
      </w:r>
      <w:r>
        <w:fldChar w:fldCharType="separate"/>
      </w:r>
      <w:r>
        <w:t>82</w:t>
      </w:r>
      <w:r>
        <w:fldChar w:fldCharType="end"/>
      </w:r>
    </w:p>
    <w:p w14:paraId="3B117EBA" w14:textId="278C5C4F" w:rsidR="00227947" w:rsidRDefault="0022794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_Toc130916378 \h </w:instrText>
      </w:r>
      <w:r>
        <w:fldChar w:fldCharType="separate"/>
      </w:r>
      <w:r>
        <w:t>82</w:t>
      </w:r>
      <w:r>
        <w:fldChar w:fldCharType="end"/>
      </w:r>
    </w:p>
    <w:p w14:paraId="2937743F" w14:textId="1F1D9178" w:rsidR="00227947" w:rsidRDefault="0022794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_Toc130916379 \h </w:instrText>
      </w:r>
      <w:r>
        <w:fldChar w:fldCharType="separate"/>
      </w:r>
      <w:r>
        <w:t>82</w:t>
      </w:r>
      <w:r>
        <w:fldChar w:fldCharType="end"/>
      </w:r>
    </w:p>
    <w:p w14:paraId="4F736416" w14:textId="5E85691B" w:rsidR="00227947" w:rsidRDefault="00227947">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_Toc130916380 \h </w:instrText>
      </w:r>
      <w:r>
        <w:fldChar w:fldCharType="separate"/>
      </w:r>
      <w:r>
        <w:t>82</w:t>
      </w:r>
      <w:r>
        <w:fldChar w:fldCharType="end"/>
      </w:r>
    </w:p>
    <w:p w14:paraId="18D3799C" w14:textId="5D3E6488" w:rsidR="00227947" w:rsidRDefault="00227947">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_Toc130916381 \h </w:instrText>
      </w:r>
      <w:r>
        <w:fldChar w:fldCharType="separate"/>
      </w:r>
      <w:r>
        <w:t>82</w:t>
      </w:r>
      <w:r>
        <w:fldChar w:fldCharType="end"/>
      </w:r>
    </w:p>
    <w:p w14:paraId="03ED1271" w14:textId="42014A12" w:rsidR="00227947" w:rsidRDefault="00227947">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_Toc130916382 \h </w:instrText>
      </w:r>
      <w:r>
        <w:fldChar w:fldCharType="separate"/>
      </w:r>
      <w:r>
        <w:t>83</w:t>
      </w:r>
      <w:r>
        <w:fldChar w:fldCharType="end"/>
      </w:r>
    </w:p>
    <w:p w14:paraId="38E93871" w14:textId="754D44F2" w:rsidR="00227947" w:rsidRDefault="00227947">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_Toc130916383 \h </w:instrText>
      </w:r>
      <w:r>
        <w:fldChar w:fldCharType="separate"/>
      </w:r>
      <w:r>
        <w:t>84</w:t>
      </w:r>
      <w:r>
        <w:fldChar w:fldCharType="end"/>
      </w:r>
    </w:p>
    <w:p w14:paraId="66271426" w14:textId="63EE09DC" w:rsidR="00227947" w:rsidRDefault="00227947">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_Toc130916384 \h </w:instrText>
      </w:r>
      <w:r>
        <w:fldChar w:fldCharType="separate"/>
      </w:r>
      <w:r>
        <w:t>84</w:t>
      </w:r>
      <w:r>
        <w:fldChar w:fldCharType="end"/>
      </w:r>
    </w:p>
    <w:p w14:paraId="043CF27D" w14:textId="5A6793C6" w:rsidR="00227947" w:rsidRDefault="00227947">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_Toc130916385 \h </w:instrText>
      </w:r>
      <w:r>
        <w:fldChar w:fldCharType="separate"/>
      </w:r>
      <w:r>
        <w:t>84</w:t>
      </w:r>
      <w:r>
        <w:fldChar w:fldCharType="end"/>
      </w:r>
    </w:p>
    <w:p w14:paraId="312F627A" w14:textId="298B6368" w:rsidR="00227947" w:rsidRDefault="00227947">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_Toc130916386 \h </w:instrText>
      </w:r>
      <w:r>
        <w:fldChar w:fldCharType="separate"/>
      </w:r>
      <w:r>
        <w:t>85</w:t>
      </w:r>
      <w:r>
        <w:fldChar w:fldCharType="end"/>
      </w:r>
    </w:p>
    <w:p w14:paraId="01E1BD96" w14:textId="210EA7F7" w:rsidR="00227947" w:rsidRDefault="0022794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_Toc130916387 \h </w:instrText>
      </w:r>
      <w:r>
        <w:fldChar w:fldCharType="separate"/>
      </w:r>
      <w:r>
        <w:t>85</w:t>
      </w:r>
      <w:r>
        <w:fldChar w:fldCharType="end"/>
      </w:r>
    </w:p>
    <w:p w14:paraId="4C32E01C" w14:textId="409A2EB2" w:rsidR="00227947" w:rsidRDefault="0022794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_Toc130916388 \h </w:instrText>
      </w:r>
      <w:r>
        <w:fldChar w:fldCharType="separate"/>
      </w:r>
      <w:r>
        <w:t>85</w:t>
      </w:r>
      <w:r>
        <w:fldChar w:fldCharType="end"/>
      </w:r>
    </w:p>
    <w:p w14:paraId="56CC69FD" w14:textId="03CE6021" w:rsidR="00227947" w:rsidRDefault="0022794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_Toc130916389 \h </w:instrText>
      </w:r>
      <w:r>
        <w:fldChar w:fldCharType="separate"/>
      </w:r>
      <w:r>
        <w:t>85</w:t>
      </w:r>
      <w:r>
        <w:fldChar w:fldCharType="end"/>
      </w:r>
    </w:p>
    <w:p w14:paraId="7B0AFB41" w14:textId="7E154619" w:rsidR="00227947" w:rsidRDefault="00227947">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_Toc130916390 \h </w:instrText>
      </w:r>
      <w:r>
        <w:fldChar w:fldCharType="separate"/>
      </w:r>
      <w:r>
        <w:t>85</w:t>
      </w:r>
      <w:r>
        <w:fldChar w:fldCharType="end"/>
      </w:r>
    </w:p>
    <w:p w14:paraId="6F55DF7A" w14:textId="0015EE02" w:rsidR="00227947" w:rsidRDefault="00227947">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_Toc130916391 \h </w:instrText>
      </w:r>
      <w:r>
        <w:fldChar w:fldCharType="separate"/>
      </w:r>
      <w:r>
        <w:t>85</w:t>
      </w:r>
      <w:r>
        <w:fldChar w:fldCharType="end"/>
      </w:r>
    </w:p>
    <w:p w14:paraId="4C6B36B1" w14:textId="47496DFC" w:rsidR="00227947" w:rsidRDefault="00227947">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_Toc130916392 \h </w:instrText>
      </w:r>
      <w:r>
        <w:fldChar w:fldCharType="separate"/>
      </w:r>
      <w:r>
        <w:t>86</w:t>
      </w:r>
      <w:r>
        <w:fldChar w:fldCharType="end"/>
      </w:r>
    </w:p>
    <w:p w14:paraId="481E0961" w14:textId="05001E91" w:rsidR="00227947" w:rsidRDefault="00227947">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_Toc130916393 \h </w:instrText>
      </w:r>
      <w:r>
        <w:fldChar w:fldCharType="separate"/>
      </w:r>
      <w:r>
        <w:t>87</w:t>
      </w:r>
      <w:r>
        <w:fldChar w:fldCharType="end"/>
      </w:r>
    </w:p>
    <w:p w14:paraId="435AA95A" w14:textId="269C8492" w:rsidR="00227947" w:rsidRDefault="00227947">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_Toc130916394 \h </w:instrText>
      </w:r>
      <w:r>
        <w:fldChar w:fldCharType="separate"/>
      </w:r>
      <w:r>
        <w:t>87</w:t>
      </w:r>
      <w:r>
        <w:fldChar w:fldCharType="end"/>
      </w:r>
    </w:p>
    <w:p w14:paraId="081FB6BE" w14:textId="77B371A4" w:rsidR="00227947" w:rsidRDefault="00227947">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_Toc130916395 \h </w:instrText>
      </w:r>
      <w:r>
        <w:fldChar w:fldCharType="separate"/>
      </w:r>
      <w:r>
        <w:t>87</w:t>
      </w:r>
      <w:r>
        <w:fldChar w:fldCharType="end"/>
      </w:r>
    </w:p>
    <w:p w14:paraId="43B250B8" w14:textId="404E1C3F" w:rsidR="00227947" w:rsidRDefault="0022794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_Toc130916396 \h </w:instrText>
      </w:r>
      <w:r>
        <w:fldChar w:fldCharType="separate"/>
      </w:r>
      <w:r>
        <w:t>87</w:t>
      </w:r>
      <w:r>
        <w:fldChar w:fldCharType="end"/>
      </w:r>
    </w:p>
    <w:p w14:paraId="2ACF7770" w14:textId="7F2B2E37" w:rsidR="00227947" w:rsidRDefault="0022794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_Toc130916397 \h </w:instrText>
      </w:r>
      <w:r>
        <w:fldChar w:fldCharType="separate"/>
      </w:r>
      <w:r>
        <w:t>87</w:t>
      </w:r>
      <w:r>
        <w:fldChar w:fldCharType="end"/>
      </w:r>
    </w:p>
    <w:p w14:paraId="7425E04C" w14:textId="06BFE04D" w:rsidR="00227947" w:rsidRDefault="0022794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_Toc130916398 \h </w:instrText>
      </w:r>
      <w:r>
        <w:fldChar w:fldCharType="separate"/>
      </w:r>
      <w:r>
        <w:t>88</w:t>
      </w:r>
      <w:r>
        <w:fldChar w:fldCharType="end"/>
      </w:r>
    </w:p>
    <w:p w14:paraId="6C1AB0ED" w14:textId="6EBCB3B4" w:rsidR="00227947" w:rsidRDefault="0022794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_Toc130916399 \h </w:instrText>
      </w:r>
      <w:r>
        <w:fldChar w:fldCharType="separate"/>
      </w:r>
      <w:r>
        <w:t>88</w:t>
      </w:r>
      <w:r>
        <w:fldChar w:fldCharType="end"/>
      </w:r>
    </w:p>
    <w:p w14:paraId="570274E6" w14:textId="7CF4718E" w:rsidR="00227947" w:rsidRDefault="00227947">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_Toc130916400 \h </w:instrText>
      </w:r>
      <w:r>
        <w:fldChar w:fldCharType="separate"/>
      </w:r>
      <w:r>
        <w:t>88</w:t>
      </w:r>
      <w:r>
        <w:fldChar w:fldCharType="end"/>
      </w:r>
    </w:p>
    <w:p w14:paraId="144B7EB0" w14:textId="0CAA2860" w:rsidR="00227947" w:rsidRDefault="00227947">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_Toc130916401 \h </w:instrText>
      </w:r>
      <w:r>
        <w:fldChar w:fldCharType="separate"/>
      </w:r>
      <w:r>
        <w:t>88</w:t>
      </w:r>
      <w:r>
        <w:fldChar w:fldCharType="end"/>
      </w:r>
    </w:p>
    <w:p w14:paraId="2F47E554" w14:textId="13EB29D0" w:rsidR="00227947" w:rsidRDefault="00227947">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_Toc130916402 \h </w:instrText>
      </w:r>
      <w:r>
        <w:fldChar w:fldCharType="separate"/>
      </w:r>
      <w:r>
        <w:t>89</w:t>
      </w:r>
      <w:r>
        <w:fldChar w:fldCharType="end"/>
      </w:r>
    </w:p>
    <w:p w14:paraId="7435949D" w14:textId="5A5DA3F8" w:rsidR="00227947" w:rsidRDefault="00227947">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_Toc130916403 \h </w:instrText>
      </w:r>
      <w:r>
        <w:fldChar w:fldCharType="separate"/>
      </w:r>
      <w:r>
        <w:t>90</w:t>
      </w:r>
      <w:r>
        <w:fldChar w:fldCharType="end"/>
      </w:r>
    </w:p>
    <w:p w14:paraId="469347B7" w14:textId="10E686A9" w:rsidR="00227947" w:rsidRDefault="00227947">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_Toc130916404 \h </w:instrText>
      </w:r>
      <w:r>
        <w:fldChar w:fldCharType="separate"/>
      </w:r>
      <w:r>
        <w:t>90</w:t>
      </w:r>
      <w:r>
        <w:fldChar w:fldCharType="end"/>
      </w:r>
    </w:p>
    <w:p w14:paraId="1B331AEA" w14:textId="2DE7939E" w:rsidR="00227947" w:rsidRDefault="00227947">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_Toc130916405 \h </w:instrText>
      </w:r>
      <w:r>
        <w:fldChar w:fldCharType="separate"/>
      </w:r>
      <w:r>
        <w:t>90</w:t>
      </w:r>
      <w:r>
        <w:fldChar w:fldCharType="end"/>
      </w:r>
    </w:p>
    <w:p w14:paraId="129C37E9" w14:textId="790EE170" w:rsidR="00227947" w:rsidRDefault="00227947">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_Toc130916406 \h </w:instrText>
      </w:r>
      <w:r>
        <w:fldChar w:fldCharType="separate"/>
      </w:r>
      <w:r>
        <w:t>90</w:t>
      </w:r>
      <w:r>
        <w:fldChar w:fldCharType="end"/>
      </w:r>
    </w:p>
    <w:p w14:paraId="0E19A244" w14:textId="1536F812" w:rsidR="00227947" w:rsidRDefault="00227947">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_Toc130916407 \h </w:instrText>
      </w:r>
      <w:r>
        <w:fldChar w:fldCharType="separate"/>
      </w:r>
      <w:r>
        <w:t>91</w:t>
      </w:r>
      <w:r>
        <w:fldChar w:fldCharType="end"/>
      </w:r>
    </w:p>
    <w:p w14:paraId="0872BC29" w14:textId="0366998E" w:rsidR="00227947" w:rsidRDefault="00227947">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_Toc130916408 \h </w:instrText>
      </w:r>
      <w:r>
        <w:fldChar w:fldCharType="separate"/>
      </w:r>
      <w:r>
        <w:t>91</w:t>
      </w:r>
      <w:r>
        <w:fldChar w:fldCharType="end"/>
      </w:r>
    </w:p>
    <w:p w14:paraId="34A91FE0" w14:textId="53EEC3EF" w:rsidR="00227947" w:rsidRDefault="00227947">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_Toc130916409 \h </w:instrText>
      </w:r>
      <w:r>
        <w:fldChar w:fldCharType="separate"/>
      </w:r>
      <w:r>
        <w:t>91</w:t>
      </w:r>
      <w:r>
        <w:fldChar w:fldCharType="end"/>
      </w:r>
    </w:p>
    <w:p w14:paraId="5738A9F1" w14:textId="2D0CFCCD" w:rsidR="00227947" w:rsidRDefault="00227947">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_Toc130916410 \h </w:instrText>
      </w:r>
      <w:r>
        <w:fldChar w:fldCharType="separate"/>
      </w:r>
      <w:r>
        <w:t>91</w:t>
      </w:r>
      <w:r>
        <w:fldChar w:fldCharType="end"/>
      </w:r>
    </w:p>
    <w:p w14:paraId="33DC6D06" w14:textId="26E9B1E6" w:rsidR="00227947" w:rsidRDefault="00227947">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_Toc130916411 \h </w:instrText>
      </w:r>
      <w:r>
        <w:fldChar w:fldCharType="separate"/>
      </w:r>
      <w:r>
        <w:t>91</w:t>
      </w:r>
      <w:r>
        <w:fldChar w:fldCharType="end"/>
      </w:r>
    </w:p>
    <w:p w14:paraId="2A4F5D4B" w14:textId="2E7A5748" w:rsidR="00227947" w:rsidRDefault="00227947">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_Toc130916412 \h </w:instrText>
      </w:r>
      <w:r>
        <w:fldChar w:fldCharType="separate"/>
      </w:r>
      <w:r>
        <w:t>91</w:t>
      </w:r>
      <w:r>
        <w:fldChar w:fldCharType="end"/>
      </w:r>
    </w:p>
    <w:p w14:paraId="41BABF1E" w14:textId="54590D19" w:rsidR="00227947" w:rsidRDefault="00227947">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_Toc130916413 \h </w:instrText>
      </w:r>
      <w:r>
        <w:fldChar w:fldCharType="separate"/>
      </w:r>
      <w:r>
        <w:t>91</w:t>
      </w:r>
      <w:r>
        <w:fldChar w:fldCharType="end"/>
      </w:r>
    </w:p>
    <w:p w14:paraId="3442B692" w14:textId="01197137" w:rsidR="00227947" w:rsidRDefault="00227947">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_Toc130916414 \h </w:instrText>
      </w:r>
      <w:r>
        <w:fldChar w:fldCharType="separate"/>
      </w:r>
      <w:r>
        <w:t>92</w:t>
      </w:r>
      <w:r>
        <w:fldChar w:fldCharType="end"/>
      </w:r>
    </w:p>
    <w:p w14:paraId="7E62BC41" w14:textId="4E24C451" w:rsidR="00227947" w:rsidRDefault="00227947">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_Toc130916415 \h </w:instrText>
      </w:r>
      <w:r>
        <w:fldChar w:fldCharType="separate"/>
      </w:r>
      <w:r>
        <w:t>92</w:t>
      </w:r>
      <w:r>
        <w:fldChar w:fldCharType="end"/>
      </w:r>
    </w:p>
    <w:p w14:paraId="2CDCF2D0" w14:textId="1CCB4D8D" w:rsidR="00227947" w:rsidRDefault="0022794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_Toc130916416 \h </w:instrText>
      </w:r>
      <w:r>
        <w:fldChar w:fldCharType="separate"/>
      </w:r>
      <w:r>
        <w:t>92</w:t>
      </w:r>
      <w:r>
        <w:fldChar w:fldCharType="end"/>
      </w:r>
    </w:p>
    <w:p w14:paraId="335BF04D" w14:textId="3E251F3A" w:rsidR="00227947" w:rsidRDefault="00227947">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_Toc130916417 \h </w:instrText>
      </w:r>
      <w:r>
        <w:fldChar w:fldCharType="separate"/>
      </w:r>
      <w:r>
        <w:t>92</w:t>
      </w:r>
      <w:r>
        <w:fldChar w:fldCharType="end"/>
      </w:r>
    </w:p>
    <w:p w14:paraId="691E9289" w14:textId="742E59C0" w:rsidR="00227947" w:rsidRDefault="0022794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_Toc130916418 \h </w:instrText>
      </w:r>
      <w:r>
        <w:fldChar w:fldCharType="separate"/>
      </w:r>
      <w:r>
        <w:t>92</w:t>
      </w:r>
      <w:r>
        <w:fldChar w:fldCharType="end"/>
      </w:r>
    </w:p>
    <w:p w14:paraId="54E8866F" w14:textId="6B6692D7" w:rsidR="00227947" w:rsidRDefault="00227947">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_Toc130916419 \h </w:instrText>
      </w:r>
      <w:r>
        <w:fldChar w:fldCharType="separate"/>
      </w:r>
      <w:r>
        <w:t>93</w:t>
      </w:r>
      <w:r>
        <w:fldChar w:fldCharType="end"/>
      </w:r>
    </w:p>
    <w:p w14:paraId="777A230B" w14:textId="7F4E8561" w:rsidR="00227947" w:rsidRDefault="0022794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_Toc130916420 \h </w:instrText>
      </w:r>
      <w:r>
        <w:fldChar w:fldCharType="separate"/>
      </w:r>
      <w:r>
        <w:t>93</w:t>
      </w:r>
      <w:r>
        <w:fldChar w:fldCharType="end"/>
      </w:r>
    </w:p>
    <w:p w14:paraId="239F4B38" w14:textId="7B232B91" w:rsidR="00227947" w:rsidRDefault="0022794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_Toc130916421 \h </w:instrText>
      </w:r>
      <w:r>
        <w:fldChar w:fldCharType="separate"/>
      </w:r>
      <w:r>
        <w:t>93</w:t>
      </w:r>
      <w:r>
        <w:fldChar w:fldCharType="end"/>
      </w:r>
    </w:p>
    <w:p w14:paraId="31155E50" w14:textId="428C961F" w:rsidR="00227947" w:rsidRDefault="0022794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_Toc130916422 \h </w:instrText>
      </w:r>
      <w:r>
        <w:fldChar w:fldCharType="separate"/>
      </w:r>
      <w:r>
        <w:t>93</w:t>
      </w:r>
      <w:r>
        <w:fldChar w:fldCharType="end"/>
      </w:r>
    </w:p>
    <w:p w14:paraId="1BCFFB08" w14:textId="52B10192" w:rsidR="00227947" w:rsidRDefault="0022794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_Toc130916423 \h </w:instrText>
      </w:r>
      <w:r>
        <w:fldChar w:fldCharType="separate"/>
      </w:r>
      <w:r>
        <w:t>93</w:t>
      </w:r>
      <w:r>
        <w:fldChar w:fldCharType="end"/>
      </w:r>
    </w:p>
    <w:p w14:paraId="14DE1ED3" w14:textId="109864F3" w:rsidR="00227947" w:rsidRDefault="0022794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_Toc130916424 \h </w:instrText>
      </w:r>
      <w:r>
        <w:fldChar w:fldCharType="separate"/>
      </w:r>
      <w:r>
        <w:t>93</w:t>
      </w:r>
      <w:r>
        <w:fldChar w:fldCharType="end"/>
      </w:r>
    </w:p>
    <w:p w14:paraId="285151FB" w14:textId="07DE272B" w:rsidR="00227947" w:rsidRDefault="00227947">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_Toc130916425 \h </w:instrText>
      </w:r>
      <w:r>
        <w:fldChar w:fldCharType="separate"/>
      </w:r>
      <w:r>
        <w:t>93</w:t>
      </w:r>
      <w:r>
        <w:fldChar w:fldCharType="end"/>
      </w:r>
    </w:p>
    <w:p w14:paraId="52C2CF0B" w14:textId="6E926A1A" w:rsidR="00227947" w:rsidRDefault="00227947">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_Toc130916426 \h </w:instrText>
      </w:r>
      <w:r>
        <w:fldChar w:fldCharType="separate"/>
      </w:r>
      <w:r>
        <w:t>93</w:t>
      </w:r>
      <w:r>
        <w:fldChar w:fldCharType="end"/>
      </w:r>
    </w:p>
    <w:p w14:paraId="168DB011" w14:textId="1A3525E0" w:rsidR="00227947" w:rsidRDefault="00227947">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_Toc130916427 \h </w:instrText>
      </w:r>
      <w:r>
        <w:fldChar w:fldCharType="separate"/>
      </w:r>
      <w:r>
        <w:t>94</w:t>
      </w:r>
      <w:r>
        <w:fldChar w:fldCharType="end"/>
      </w:r>
    </w:p>
    <w:p w14:paraId="54A83233" w14:textId="4C5569F2" w:rsidR="00227947" w:rsidRDefault="00227947">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_Toc130916428 \h </w:instrText>
      </w:r>
      <w:r>
        <w:fldChar w:fldCharType="separate"/>
      </w:r>
      <w:r>
        <w:t>94</w:t>
      </w:r>
      <w:r>
        <w:fldChar w:fldCharType="end"/>
      </w:r>
    </w:p>
    <w:p w14:paraId="539AA6F1" w14:textId="722D04E3" w:rsidR="00227947" w:rsidRDefault="0022794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_Toc130916429 \h </w:instrText>
      </w:r>
      <w:r>
        <w:fldChar w:fldCharType="separate"/>
      </w:r>
      <w:r>
        <w:t>94</w:t>
      </w:r>
      <w:r>
        <w:fldChar w:fldCharType="end"/>
      </w:r>
    </w:p>
    <w:p w14:paraId="6F035246" w14:textId="0A94EC61" w:rsidR="00227947" w:rsidRDefault="00227947">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_Toc130916430 \h </w:instrText>
      </w:r>
      <w:r>
        <w:fldChar w:fldCharType="separate"/>
      </w:r>
      <w:r>
        <w:t>94</w:t>
      </w:r>
      <w:r>
        <w:fldChar w:fldCharType="end"/>
      </w:r>
    </w:p>
    <w:p w14:paraId="6D7848C1" w14:textId="77B52E66" w:rsidR="00227947" w:rsidRDefault="00227947">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_Toc130916431 \h </w:instrText>
      </w:r>
      <w:r>
        <w:fldChar w:fldCharType="separate"/>
      </w:r>
      <w:r>
        <w:t>95</w:t>
      </w:r>
      <w:r>
        <w:fldChar w:fldCharType="end"/>
      </w:r>
    </w:p>
    <w:p w14:paraId="3A8C01BC" w14:textId="7B798EAB" w:rsidR="00227947" w:rsidRDefault="00227947">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_Toc130916432 \h </w:instrText>
      </w:r>
      <w:r>
        <w:fldChar w:fldCharType="separate"/>
      </w:r>
      <w:r>
        <w:t>95</w:t>
      </w:r>
      <w:r>
        <w:fldChar w:fldCharType="end"/>
      </w:r>
    </w:p>
    <w:p w14:paraId="282B593F" w14:textId="0C00FF75" w:rsidR="00227947" w:rsidRDefault="00227947">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_Toc130916433 \h </w:instrText>
      </w:r>
      <w:r>
        <w:fldChar w:fldCharType="separate"/>
      </w:r>
      <w:r>
        <w:t>95</w:t>
      </w:r>
      <w:r>
        <w:fldChar w:fldCharType="end"/>
      </w:r>
    </w:p>
    <w:p w14:paraId="220B9876" w14:textId="367D3A90" w:rsidR="00227947" w:rsidRDefault="00227947">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_Toc130916434 \h </w:instrText>
      </w:r>
      <w:r>
        <w:fldChar w:fldCharType="separate"/>
      </w:r>
      <w:r>
        <w:t>95</w:t>
      </w:r>
      <w:r>
        <w:fldChar w:fldCharType="end"/>
      </w:r>
    </w:p>
    <w:p w14:paraId="31E4A0CA" w14:textId="003B8BA4" w:rsidR="00227947" w:rsidRDefault="00227947">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_Toc130916435 \h </w:instrText>
      </w:r>
      <w:r>
        <w:fldChar w:fldCharType="separate"/>
      </w:r>
      <w:r>
        <w:t>96</w:t>
      </w:r>
      <w:r>
        <w:fldChar w:fldCharType="end"/>
      </w:r>
    </w:p>
    <w:p w14:paraId="2AF92885" w14:textId="77E3BDDA" w:rsidR="00227947" w:rsidRDefault="00227947">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_Toc130916436 \h </w:instrText>
      </w:r>
      <w:r>
        <w:fldChar w:fldCharType="separate"/>
      </w:r>
      <w:r>
        <w:t>97</w:t>
      </w:r>
      <w:r>
        <w:fldChar w:fldCharType="end"/>
      </w:r>
    </w:p>
    <w:p w14:paraId="33944691" w14:textId="33BF8139" w:rsidR="00227947" w:rsidRDefault="0022794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_Toc130916437 \h </w:instrText>
      </w:r>
      <w:r>
        <w:fldChar w:fldCharType="separate"/>
      </w:r>
      <w:r>
        <w:t>97</w:t>
      </w:r>
      <w:r>
        <w:fldChar w:fldCharType="end"/>
      </w:r>
    </w:p>
    <w:p w14:paraId="5A63F0C1" w14:textId="2456BE25" w:rsidR="00227947" w:rsidRDefault="0022794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_Toc130916438 \h </w:instrText>
      </w:r>
      <w:r>
        <w:fldChar w:fldCharType="separate"/>
      </w:r>
      <w:r>
        <w:t>97</w:t>
      </w:r>
      <w:r>
        <w:fldChar w:fldCharType="end"/>
      </w:r>
    </w:p>
    <w:p w14:paraId="47181246" w14:textId="59460323" w:rsidR="00227947" w:rsidRDefault="0022794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_Toc130916439 \h </w:instrText>
      </w:r>
      <w:r>
        <w:fldChar w:fldCharType="separate"/>
      </w:r>
      <w:r>
        <w:t>97</w:t>
      </w:r>
      <w:r>
        <w:fldChar w:fldCharType="end"/>
      </w:r>
    </w:p>
    <w:p w14:paraId="0181F26E" w14:textId="007A4BF8" w:rsidR="00227947" w:rsidRDefault="00227947">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_Toc130916440 \h </w:instrText>
      </w:r>
      <w:r>
        <w:fldChar w:fldCharType="separate"/>
      </w:r>
      <w:r>
        <w:t>97</w:t>
      </w:r>
      <w:r>
        <w:fldChar w:fldCharType="end"/>
      </w:r>
    </w:p>
    <w:p w14:paraId="713E281F" w14:textId="7149C908" w:rsidR="00227947" w:rsidRDefault="0022794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_Toc130916441 \h </w:instrText>
      </w:r>
      <w:r>
        <w:fldChar w:fldCharType="separate"/>
      </w:r>
      <w:r>
        <w:t>97</w:t>
      </w:r>
      <w:r>
        <w:fldChar w:fldCharType="end"/>
      </w:r>
    </w:p>
    <w:p w14:paraId="78961602" w14:textId="1B2C8889" w:rsidR="00227947" w:rsidRDefault="0022794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_Toc130916442 \h </w:instrText>
      </w:r>
      <w:r>
        <w:fldChar w:fldCharType="separate"/>
      </w:r>
      <w:r>
        <w:t>98</w:t>
      </w:r>
      <w:r>
        <w:fldChar w:fldCharType="end"/>
      </w:r>
    </w:p>
    <w:p w14:paraId="30D753EC" w14:textId="457E7428" w:rsidR="00227947" w:rsidRDefault="0022794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_Toc130916443 \h </w:instrText>
      </w:r>
      <w:r>
        <w:fldChar w:fldCharType="separate"/>
      </w:r>
      <w:r>
        <w:t>98</w:t>
      </w:r>
      <w:r>
        <w:fldChar w:fldCharType="end"/>
      </w:r>
    </w:p>
    <w:p w14:paraId="4FBB4EB0" w14:textId="7F6C087B" w:rsidR="00227947" w:rsidRDefault="0022794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_Toc130916444 \h </w:instrText>
      </w:r>
      <w:r>
        <w:fldChar w:fldCharType="separate"/>
      </w:r>
      <w:r>
        <w:t>98</w:t>
      </w:r>
      <w:r>
        <w:fldChar w:fldCharType="end"/>
      </w:r>
    </w:p>
    <w:p w14:paraId="5FC69A7D" w14:textId="650B5111" w:rsidR="00227947" w:rsidRDefault="0022794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_Toc130916445 \h </w:instrText>
      </w:r>
      <w:r>
        <w:fldChar w:fldCharType="separate"/>
      </w:r>
      <w:r>
        <w:t>98</w:t>
      </w:r>
      <w:r>
        <w:fldChar w:fldCharType="end"/>
      </w:r>
    </w:p>
    <w:p w14:paraId="6121A478" w14:textId="11855310" w:rsidR="00227947" w:rsidRDefault="0022794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_Toc130916446 \h </w:instrText>
      </w:r>
      <w:r>
        <w:fldChar w:fldCharType="separate"/>
      </w:r>
      <w:r>
        <w:t>98</w:t>
      </w:r>
      <w:r>
        <w:fldChar w:fldCharType="end"/>
      </w:r>
    </w:p>
    <w:p w14:paraId="62AF817C" w14:textId="4CA39786" w:rsidR="00227947" w:rsidRDefault="0022794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_Toc130916447 \h </w:instrText>
      </w:r>
      <w:r>
        <w:fldChar w:fldCharType="separate"/>
      </w:r>
      <w:r>
        <w:t>98</w:t>
      </w:r>
      <w:r>
        <w:fldChar w:fldCharType="end"/>
      </w:r>
    </w:p>
    <w:p w14:paraId="02074F7D" w14:textId="39AA82FB" w:rsidR="00227947" w:rsidRDefault="0022794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_Toc130916448 \h </w:instrText>
      </w:r>
      <w:r>
        <w:fldChar w:fldCharType="separate"/>
      </w:r>
      <w:r>
        <w:t>98</w:t>
      </w:r>
      <w:r>
        <w:fldChar w:fldCharType="end"/>
      </w:r>
    </w:p>
    <w:p w14:paraId="6D810EED" w14:textId="6D718FDD" w:rsidR="00227947" w:rsidRDefault="0022794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_Toc130916449 \h </w:instrText>
      </w:r>
      <w:r>
        <w:fldChar w:fldCharType="separate"/>
      </w:r>
      <w:r>
        <w:t>98</w:t>
      </w:r>
      <w:r>
        <w:fldChar w:fldCharType="end"/>
      </w:r>
    </w:p>
    <w:p w14:paraId="0B2693DD" w14:textId="3FE1281C" w:rsidR="00227947" w:rsidRDefault="00227947">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_Toc130916450 \h </w:instrText>
      </w:r>
      <w:r>
        <w:fldChar w:fldCharType="separate"/>
      </w:r>
      <w:r>
        <w:t>98</w:t>
      </w:r>
      <w:r>
        <w:fldChar w:fldCharType="end"/>
      </w:r>
    </w:p>
    <w:p w14:paraId="62032FC5" w14:textId="661AEA00" w:rsidR="00227947" w:rsidRDefault="0022794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_Toc130916451 \h </w:instrText>
      </w:r>
      <w:r>
        <w:fldChar w:fldCharType="separate"/>
      </w:r>
      <w:r>
        <w:t>99</w:t>
      </w:r>
      <w:r>
        <w:fldChar w:fldCharType="end"/>
      </w:r>
    </w:p>
    <w:p w14:paraId="2F4C7208" w14:textId="7E06CD8B" w:rsidR="00227947" w:rsidRDefault="0022794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_Toc130916452 \h </w:instrText>
      </w:r>
      <w:r>
        <w:fldChar w:fldCharType="separate"/>
      </w:r>
      <w:r>
        <w:t>99</w:t>
      </w:r>
      <w:r>
        <w:fldChar w:fldCharType="end"/>
      </w:r>
    </w:p>
    <w:p w14:paraId="22BF721A" w14:textId="4C784188" w:rsidR="00227947" w:rsidRDefault="0022794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_Toc130916453 \h </w:instrText>
      </w:r>
      <w:r>
        <w:fldChar w:fldCharType="separate"/>
      </w:r>
      <w:r>
        <w:t>99</w:t>
      </w:r>
      <w:r>
        <w:fldChar w:fldCharType="end"/>
      </w:r>
    </w:p>
    <w:p w14:paraId="25891714" w14:textId="08A8E992" w:rsidR="00227947" w:rsidRDefault="00227947">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_Toc130916454 \h </w:instrText>
      </w:r>
      <w:r>
        <w:fldChar w:fldCharType="separate"/>
      </w:r>
      <w:r>
        <w:t>99</w:t>
      </w:r>
      <w:r>
        <w:fldChar w:fldCharType="end"/>
      </w:r>
    </w:p>
    <w:p w14:paraId="1747269F" w14:textId="6D78CD90" w:rsidR="00227947" w:rsidRDefault="00227947">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_Toc130916455 \h </w:instrText>
      </w:r>
      <w:r>
        <w:fldChar w:fldCharType="separate"/>
      </w:r>
      <w:r>
        <w:t>99</w:t>
      </w:r>
      <w:r>
        <w:fldChar w:fldCharType="end"/>
      </w:r>
    </w:p>
    <w:p w14:paraId="1FA158C3" w14:textId="3653CC91" w:rsidR="00227947" w:rsidRDefault="00227947">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_Toc130916456 \h </w:instrText>
      </w:r>
      <w:r>
        <w:fldChar w:fldCharType="separate"/>
      </w:r>
      <w:r>
        <w:t>99</w:t>
      </w:r>
      <w:r>
        <w:fldChar w:fldCharType="end"/>
      </w:r>
    </w:p>
    <w:p w14:paraId="0BD6F0C2" w14:textId="4175D769" w:rsidR="00227947" w:rsidRDefault="00227947">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_Toc130916457 \h </w:instrText>
      </w:r>
      <w:r>
        <w:fldChar w:fldCharType="separate"/>
      </w:r>
      <w:r>
        <w:t>100</w:t>
      </w:r>
      <w:r>
        <w:fldChar w:fldCharType="end"/>
      </w:r>
    </w:p>
    <w:p w14:paraId="4FDEF3A1" w14:textId="24D3043A" w:rsidR="00227947" w:rsidRDefault="00227947">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_Toc130916458 \h </w:instrText>
      </w:r>
      <w:r>
        <w:fldChar w:fldCharType="separate"/>
      </w:r>
      <w:r>
        <w:t>101</w:t>
      </w:r>
      <w:r>
        <w:fldChar w:fldCharType="end"/>
      </w:r>
    </w:p>
    <w:p w14:paraId="37354753" w14:textId="7035CD78" w:rsidR="00227947" w:rsidRDefault="00227947">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_Toc130916459 \h </w:instrText>
      </w:r>
      <w:r>
        <w:fldChar w:fldCharType="separate"/>
      </w:r>
      <w:r>
        <w:t>101</w:t>
      </w:r>
      <w:r>
        <w:fldChar w:fldCharType="end"/>
      </w:r>
    </w:p>
    <w:p w14:paraId="11FDFAD8" w14:textId="7F106488" w:rsidR="00227947" w:rsidRDefault="00227947">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_Toc130916460 \h </w:instrText>
      </w:r>
      <w:r>
        <w:fldChar w:fldCharType="separate"/>
      </w:r>
      <w:r>
        <w:t>102</w:t>
      </w:r>
      <w:r>
        <w:fldChar w:fldCharType="end"/>
      </w:r>
    </w:p>
    <w:p w14:paraId="578CF314" w14:textId="47C92950" w:rsidR="00227947" w:rsidRDefault="00227947">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_Toc130916461 \h </w:instrText>
      </w:r>
      <w:r>
        <w:fldChar w:fldCharType="separate"/>
      </w:r>
      <w:r>
        <w:t>102</w:t>
      </w:r>
      <w:r>
        <w:fldChar w:fldCharType="end"/>
      </w:r>
    </w:p>
    <w:p w14:paraId="55563276" w14:textId="6D32F8AE" w:rsidR="00227947" w:rsidRDefault="00227947">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_Toc130916462 \h </w:instrText>
      </w:r>
      <w:r>
        <w:fldChar w:fldCharType="separate"/>
      </w:r>
      <w:r>
        <w:t>102</w:t>
      </w:r>
      <w:r>
        <w:fldChar w:fldCharType="end"/>
      </w:r>
    </w:p>
    <w:p w14:paraId="66DABDCB" w14:textId="088A823D" w:rsidR="00227947" w:rsidRDefault="00227947">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_Toc130916463 \h </w:instrText>
      </w:r>
      <w:r>
        <w:fldChar w:fldCharType="separate"/>
      </w:r>
      <w:r>
        <w:t>102</w:t>
      </w:r>
      <w:r>
        <w:fldChar w:fldCharType="end"/>
      </w:r>
    </w:p>
    <w:p w14:paraId="70B00848" w14:textId="3C694183" w:rsidR="00227947" w:rsidRDefault="00227947">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_Toc130916464 \h </w:instrText>
      </w:r>
      <w:r>
        <w:fldChar w:fldCharType="separate"/>
      </w:r>
      <w:r>
        <w:t>102</w:t>
      </w:r>
      <w:r>
        <w:fldChar w:fldCharType="end"/>
      </w:r>
    </w:p>
    <w:p w14:paraId="2C3AB5CF" w14:textId="257B6B78" w:rsidR="00227947" w:rsidRDefault="00227947">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_Toc130916465 \h </w:instrText>
      </w:r>
      <w:r>
        <w:fldChar w:fldCharType="separate"/>
      </w:r>
      <w:r>
        <w:t>102</w:t>
      </w:r>
      <w:r>
        <w:fldChar w:fldCharType="end"/>
      </w:r>
    </w:p>
    <w:p w14:paraId="635D7F38" w14:textId="06080127" w:rsidR="00227947" w:rsidRDefault="00227947">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_Toc130916466 \h </w:instrText>
      </w:r>
      <w:r>
        <w:fldChar w:fldCharType="separate"/>
      </w:r>
      <w:r>
        <w:t>102</w:t>
      </w:r>
      <w:r>
        <w:fldChar w:fldCharType="end"/>
      </w:r>
    </w:p>
    <w:p w14:paraId="14E669F4" w14:textId="0EB5E115" w:rsidR="00227947" w:rsidRDefault="00227947">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_Toc130916467 \h </w:instrText>
      </w:r>
      <w:r>
        <w:fldChar w:fldCharType="separate"/>
      </w:r>
      <w:r>
        <w:t>103</w:t>
      </w:r>
      <w:r>
        <w:fldChar w:fldCharType="end"/>
      </w:r>
    </w:p>
    <w:p w14:paraId="667B6A9D" w14:textId="41E0F1D5" w:rsidR="00227947" w:rsidRDefault="00227947">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_Toc130916468 \h </w:instrText>
      </w:r>
      <w:r>
        <w:fldChar w:fldCharType="separate"/>
      </w:r>
      <w:r>
        <w:t>103</w:t>
      </w:r>
      <w:r>
        <w:fldChar w:fldCharType="end"/>
      </w:r>
    </w:p>
    <w:p w14:paraId="27B5F2FC" w14:textId="736F4732" w:rsidR="00227947" w:rsidRDefault="00227947">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_Toc130916469 \h </w:instrText>
      </w:r>
      <w:r>
        <w:fldChar w:fldCharType="separate"/>
      </w:r>
      <w:r>
        <w:t>103</w:t>
      </w:r>
      <w:r>
        <w:fldChar w:fldCharType="end"/>
      </w:r>
    </w:p>
    <w:p w14:paraId="0A37813F" w14:textId="576C1B74" w:rsidR="00227947" w:rsidRDefault="00227947">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_Toc130916470 \h </w:instrText>
      </w:r>
      <w:r>
        <w:fldChar w:fldCharType="separate"/>
      </w:r>
      <w:r>
        <w:t>104</w:t>
      </w:r>
      <w:r>
        <w:fldChar w:fldCharType="end"/>
      </w:r>
    </w:p>
    <w:p w14:paraId="0E65FD3F" w14:textId="00CB042F" w:rsidR="00227947" w:rsidRDefault="00227947">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_Toc130916471 \h </w:instrText>
      </w:r>
      <w:r>
        <w:fldChar w:fldCharType="separate"/>
      </w:r>
      <w:r>
        <w:t>104</w:t>
      </w:r>
      <w:r>
        <w:fldChar w:fldCharType="end"/>
      </w:r>
    </w:p>
    <w:p w14:paraId="79B10591" w14:textId="01859B21" w:rsidR="00227947" w:rsidRDefault="00227947">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_Toc130916472 \h </w:instrText>
      </w:r>
      <w:r>
        <w:fldChar w:fldCharType="separate"/>
      </w:r>
      <w:r>
        <w:t>105</w:t>
      </w:r>
      <w:r>
        <w:fldChar w:fldCharType="end"/>
      </w:r>
    </w:p>
    <w:p w14:paraId="172F87E9" w14:textId="4D42D5C8" w:rsidR="00227947" w:rsidRDefault="00227947">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_Toc130916473 \h </w:instrText>
      </w:r>
      <w:r>
        <w:fldChar w:fldCharType="separate"/>
      </w:r>
      <w:r>
        <w:t>106</w:t>
      </w:r>
      <w:r>
        <w:fldChar w:fldCharType="end"/>
      </w:r>
    </w:p>
    <w:p w14:paraId="157DAF6B" w14:textId="150E8335" w:rsidR="00227947" w:rsidRDefault="00227947">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_Toc130916474 \h </w:instrText>
      </w:r>
      <w:r>
        <w:fldChar w:fldCharType="separate"/>
      </w:r>
      <w:r>
        <w:t>106</w:t>
      </w:r>
      <w:r>
        <w:fldChar w:fldCharType="end"/>
      </w:r>
    </w:p>
    <w:p w14:paraId="11BF5113" w14:textId="410273B4" w:rsidR="00227947" w:rsidRDefault="00227947">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_Toc130916475 \h </w:instrText>
      </w:r>
      <w:r>
        <w:fldChar w:fldCharType="separate"/>
      </w:r>
      <w:r>
        <w:t>107</w:t>
      </w:r>
      <w:r>
        <w:fldChar w:fldCharType="end"/>
      </w:r>
    </w:p>
    <w:p w14:paraId="7395F807" w14:textId="13CE730B" w:rsidR="00227947" w:rsidRDefault="00227947">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_Toc130916476 \h </w:instrText>
      </w:r>
      <w:r>
        <w:fldChar w:fldCharType="separate"/>
      </w:r>
      <w:r>
        <w:t>108</w:t>
      </w:r>
      <w:r>
        <w:fldChar w:fldCharType="end"/>
      </w:r>
    </w:p>
    <w:p w14:paraId="5B59123D" w14:textId="08BE4623" w:rsidR="00227947" w:rsidRDefault="00227947">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_Toc130916477 \h </w:instrText>
      </w:r>
      <w:r>
        <w:fldChar w:fldCharType="separate"/>
      </w:r>
      <w:r>
        <w:t>108</w:t>
      </w:r>
      <w:r>
        <w:fldChar w:fldCharType="end"/>
      </w:r>
    </w:p>
    <w:p w14:paraId="031D8502" w14:textId="1E2A84FE" w:rsidR="00227947" w:rsidRDefault="00227947">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_Toc130916478 \h </w:instrText>
      </w:r>
      <w:r>
        <w:fldChar w:fldCharType="separate"/>
      </w:r>
      <w:r>
        <w:t>108</w:t>
      </w:r>
      <w:r>
        <w:fldChar w:fldCharType="end"/>
      </w:r>
    </w:p>
    <w:p w14:paraId="1E843ED9" w14:textId="562ACCC8" w:rsidR="00227947" w:rsidRDefault="00227947">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_Toc130916479 \h </w:instrText>
      </w:r>
      <w:r>
        <w:fldChar w:fldCharType="separate"/>
      </w:r>
      <w:r>
        <w:t>108</w:t>
      </w:r>
      <w:r>
        <w:fldChar w:fldCharType="end"/>
      </w:r>
    </w:p>
    <w:p w14:paraId="526BC940" w14:textId="24F69756" w:rsidR="00227947" w:rsidRDefault="00227947">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_Toc130916480 \h </w:instrText>
      </w:r>
      <w:r>
        <w:fldChar w:fldCharType="separate"/>
      </w:r>
      <w:r>
        <w:t>109</w:t>
      </w:r>
      <w:r>
        <w:fldChar w:fldCharType="end"/>
      </w:r>
    </w:p>
    <w:p w14:paraId="0C14727F" w14:textId="61AD1DFA" w:rsidR="00227947" w:rsidRDefault="0022794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_Toc130916481 \h </w:instrText>
      </w:r>
      <w:r>
        <w:fldChar w:fldCharType="separate"/>
      </w:r>
      <w:r>
        <w:t>109</w:t>
      </w:r>
      <w:r>
        <w:fldChar w:fldCharType="end"/>
      </w:r>
    </w:p>
    <w:p w14:paraId="0779283D" w14:textId="7614228B" w:rsidR="00227947" w:rsidRDefault="0022794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_Toc130916482 \h </w:instrText>
      </w:r>
      <w:r>
        <w:fldChar w:fldCharType="separate"/>
      </w:r>
      <w:r>
        <w:t>109</w:t>
      </w:r>
      <w:r>
        <w:fldChar w:fldCharType="end"/>
      </w:r>
    </w:p>
    <w:p w14:paraId="4E09652E" w14:textId="652B4005" w:rsidR="00227947" w:rsidRDefault="0022794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_Toc130916483 \h </w:instrText>
      </w:r>
      <w:r>
        <w:fldChar w:fldCharType="separate"/>
      </w:r>
      <w:r>
        <w:t>109</w:t>
      </w:r>
      <w:r>
        <w:fldChar w:fldCharType="end"/>
      </w:r>
    </w:p>
    <w:p w14:paraId="597B7851" w14:textId="34A9BF7C" w:rsidR="00227947" w:rsidRDefault="0022794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_Toc130916484 \h </w:instrText>
      </w:r>
      <w:r>
        <w:fldChar w:fldCharType="separate"/>
      </w:r>
      <w:r>
        <w:t>109</w:t>
      </w:r>
      <w:r>
        <w:fldChar w:fldCharType="end"/>
      </w:r>
    </w:p>
    <w:p w14:paraId="70C396C3" w14:textId="5AF40E92" w:rsidR="00227947" w:rsidRDefault="0022794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_Toc130916485 \h </w:instrText>
      </w:r>
      <w:r>
        <w:fldChar w:fldCharType="separate"/>
      </w:r>
      <w:r>
        <w:t>110</w:t>
      </w:r>
      <w:r>
        <w:fldChar w:fldCharType="end"/>
      </w:r>
    </w:p>
    <w:p w14:paraId="1A7BA0CB" w14:textId="4CFDA249" w:rsidR="00227947" w:rsidRDefault="0022794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_Toc130916486 \h </w:instrText>
      </w:r>
      <w:r>
        <w:fldChar w:fldCharType="separate"/>
      </w:r>
      <w:r>
        <w:t>110</w:t>
      </w:r>
      <w:r>
        <w:fldChar w:fldCharType="end"/>
      </w:r>
    </w:p>
    <w:p w14:paraId="13D4393B" w14:textId="37DC1EBB" w:rsidR="00227947" w:rsidRDefault="0022794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_Toc130916487 \h </w:instrText>
      </w:r>
      <w:r>
        <w:fldChar w:fldCharType="separate"/>
      </w:r>
      <w:r>
        <w:t>110</w:t>
      </w:r>
      <w:r>
        <w:fldChar w:fldCharType="end"/>
      </w:r>
    </w:p>
    <w:p w14:paraId="4FA449B9" w14:textId="30C3AE69" w:rsidR="00227947" w:rsidRDefault="00227947">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_Toc130916488 \h </w:instrText>
      </w:r>
      <w:r>
        <w:fldChar w:fldCharType="separate"/>
      </w:r>
      <w:r>
        <w:t>111</w:t>
      </w:r>
      <w:r>
        <w:fldChar w:fldCharType="end"/>
      </w:r>
    </w:p>
    <w:p w14:paraId="6CAD2E5F" w14:textId="4ED3C413" w:rsidR="00227947" w:rsidRDefault="0022794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_Toc130916489 \h </w:instrText>
      </w:r>
      <w:r>
        <w:fldChar w:fldCharType="separate"/>
      </w:r>
      <w:r>
        <w:t>113</w:t>
      </w:r>
      <w:r>
        <w:fldChar w:fldCharType="end"/>
      </w:r>
    </w:p>
    <w:p w14:paraId="4AD8EF7E" w14:textId="2190B4BB" w:rsidR="00227947" w:rsidRDefault="00227947">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_Toc130916490 \h </w:instrText>
      </w:r>
      <w:r>
        <w:fldChar w:fldCharType="separate"/>
      </w:r>
      <w:r>
        <w:t>113</w:t>
      </w:r>
      <w:r>
        <w:fldChar w:fldCharType="end"/>
      </w:r>
    </w:p>
    <w:p w14:paraId="7F688DB6" w14:textId="35FD9DA3" w:rsidR="00227947" w:rsidRDefault="00227947">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_Toc130916491 \h </w:instrText>
      </w:r>
      <w:r>
        <w:fldChar w:fldCharType="separate"/>
      </w:r>
      <w:r>
        <w:t>113</w:t>
      </w:r>
      <w:r>
        <w:fldChar w:fldCharType="end"/>
      </w:r>
    </w:p>
    <w:p w14:paraId="69117042" w14:textId="6151CEAB" w:rsidR="00227947" w:rsidRDefault="00227947">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_Toc130916492 \h </w:instrText>
      </w:r>
      <w:r>
        <w:fldChar w:fldCharType="separate"/>
      </w:r>
      <w:r>
        <w:t>113</w:t>
      </w:r>
      <w:r>
        <w:fldChar w:fldCharType="end"/>
      </w:r>
    </w:p>
    <w:p w14:paraId="5D0C789B" w14:textId="2A54B55A" w:rsidR="00227947" w:rsidRDefault="00227947">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_Toc130916493 \h </w:instrText>
      </w:r>
      <w:r>
        <w:fldChar w:fldCharType="separate"/>
      </w:r>
      <w:r>
        <w:t>113</w:t>
      </w:r>
      <w:r>
        <w:fldChar w:fldCharType="end"/>
      </w:r>
    </w:p>
    <w:p w14:paraId="427BA9FA" w14:textId="41E9DB07" w:rsidR="00227947" w:rsidRDefault="0022794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_Toc130916494 \h </w:instrText>
      </w:r>
      <w:r>
        <w:fldChar w:fldCharType="separate"/>
      </w:r>
      <w:r>
        <w:t>113</w:t>
      </w:r>
      <w:r>
        <w:fldChar w:fldCharType="end"/>
      </w:r>
    </w:p>
    <w:p w14:paraId="1D34A33B" w14:textId="50D5ECBE" w:rsidR="00227947" w:rsidRDefault="0022794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_Toc130916495 \h </w:instrText>
      </w:r>
      <w:r>
        <w:fldChar w:fldCharType="separate"/>
      </w:r>
      <w:r>
        <w:t>113</w:t>
      </w:r>
      <w:r>
        <w:fldChar w:fldCharType="end"/>
      </w:r>
    </w:p>
    <w:p w14:paraId="0766C5E2" w14:textId="2F638FF4" w:rsidR="00227947" w:rsidRDefault="0022794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_Toc130916496 \h </w:instrText>
      </w:r>
      <w:r>
        <w:fldChar w:fldCharType="separate"/>
      </w:r>
      <w:r>
        <w:t>114</w:t>
      </w:r>
      <w:r>
        <w:fldChar w:fldCharType="end"/>
      </w:r>
    </w:p>
    <w:p w14:paraId="0CC23277" w14:textId="235A5538" w:rsidR="00227947" w:rsidRDefault="0022794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_Toc130916497 \h </w:instrText>
      </w:r>
      <w:r>
        <w:fldChar w:fldCharType="separate"/>
      </w:r>
      <w:r>
        <w:t>114</w:t>
      </w:r>
      <w:r>
        <w:fldChar w:fldCharType="end"/>
      </w:r>
    </w:p>
    <w:p w14:paraId="1116BE06" w14:textId="5D95B98B" w:rsidR="00227947" w:rsidRDefault="0022794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_Toc130916498 \h </w:instrText>
      </w:r>
      <w:r>
        <w:fldChar w:fldCharType="separate"/>
      </w:r>
      <w:r>
        <w:t>114</w:t>
      </w:r>
      <w:r>
        <w:fldChar w:fldCharType="end"/>
      </w:r>
    </w:p>
    <w:p w14:paraId="3084A7E6" w14:textId="2433EB26" w:rsidR="00227947" w:rsidRDefault="0022794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_Toc130916499 \h </w:instrText>
      </w:r>
      <w:r>
        <w:fldChar w:fldCharType="separate"/>
      </w:r>
      <w:r>
        <w:t>114</w:t>
      </w:r>
      <w:r>
        <w:fldChar w:fldCharType="end"/>
      </w:r>
    </w:p>
    <w:p w14:paraId="6C29F37A" w14:textId="6E49A161" w:rsidR="00227947" w:rsidRDefault="0022794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_Toc130916500 \h </w:instrText>
      </w:r>
      <w:r>
        <w:fldChar w:fldCharType="separate"/>
      </w:r>
      <w:r>
        <w:t>115</w:t>
      </w:r>
      <w:r>
        <w:fldChar w:fldCharType="end"/>
      </w:r>
    </w:p>
    <w:p w14:paraId="206E6FC1" w14:textId="72C64BEE" w:rsidR="00227947" w:rsidRDefault="0022794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_Toc130916501 \h </w:instrText>
      </w:r>
      <w:r>
        <w:fldChar w:fldCharType="separate"/>
      </w:r>
      <w:r>
        <w:t>117</w:t>
      </w:r>
      <w:r>
        <w:fldChar w:fldCharType="end"/>
      </w:r>
    </w:p>
    <w:p w14:paraId="47C21043" w14:textId="26497A3E" w:rsidR="00227947" w:rsidRDefault="0022794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_Toc130916502 \h </w:instrText>
      </w:r>
      <w:r>
        <w:fldChar w:fldCharType="separate"/>
      </w:r>
      <w:r>
        <w:t>117</w:t>
      </w:r>
      <w:r>
        <w:fldChar w:fldCharType="end"/>
      </w:r>
    </w:p>
    <w:p w14:paraId="7AF6A950" w14:textId="57960929" w:rsidR="00227947" w:rsidRDefault="0022794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_Toc130916503 \h </w:instrText>
      </w:r>
      <w:r>
        <w:fldChar w:fldCharType="separate"/>
      </w:r>
      <w:r>
        <w:t>118</w:t>
      </w:r>
      <w:r>
        <w:fldChar w:fldCharType="end"/>
      </w:r>
    </w:p>
    <w:p w14:paraId="63CA4D22" w14:textId="572B5EB9" w:rsidR="00227947" w:rsidRDefault="00227947">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_Toc130916504 \h </w:instrText>
      </w:r>
      <w:r>
        <w:fldChar w:fldCharType="separate"/>
      </w:r>
      <w:r>
        <w:t>118</w:t>
      </w:r>
      <w:r>
        <w:fldChar w:fldCharType="end"/>
      </w:r>
    </w:p>
    <w:p w14:paraId="62FE00EB" w14:textId="10B0026D" w:rsidR="00227947" w:rsidRDefault="00227947">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_Toc130916505 \h </w:instrText>
      </w:r>
      <w:r>
        <w:fldChar w:fldCharType="separate"/>
      </w:r>
      <w:r>
        <w:t>123</w:t>
      </w:r>
      <w:r>
        <w:fldChar w:fldCharType="end"/>
      </w:r>
    </w:p>
    <w:p w14:paraId="457622F8" w14:textId="24DF2C5E" w:rsidR="00227947" w:rsidRDefault="00227947">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_Toc130916506 \h </w:instrText>
      </w:r>
      <w:r>
        <w:fldChar w:fldCharType="separate"/>
      </w:r>
      <w:r>
        <w:t>124</w:t>
      </w:r>
      <w:r>
        <w:fldChar w:fldCharType="end"/>
      </w:r>
    </w:p>
    <w:p w14:paraId="602857A3" w14:textId="6EB1735A" w:rsidR="00227947" w:rsidRDefault="00227947">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_Toc130916507 \h </w:instrText>
      </w:r>
      <w:r>
        <w:fldChar w:fldCharType="separate"/>
      </w:r>
      <w:r>
        <w:t>125</w:t>
      </w:r>
      <w:r>
        <w:fldChar w:fldCharType="end"/>
      </w:r>
    </w:p>
    <w:p w14:paraId="06B6F65D" w14:textId="293F8A63" w:rsidR="00227947" w:rsidRDefault="0022794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_Toc130916508 \h </w:instrText>
      </w:r>
      <w:r>
        <w:fldChar w:fldCharType="separate"/>
      </w:r>
      <w:r>
        <w:t>127</w:t>
      </w:r>
      <w:r>
        <w:fldChar w:fldCharType="end"/>
      </w:r>
    </w:p>
    <w:p w14:paraId="341601B6" w14:textId="3D7210E3" w:rsidR="00227947" w:rsidRDefault="0022794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_Toc130916509 \h </w:instrText>
      </w:r>
      <w:r>
        <w:fldChar w:fldCharType="separate"/>
      </w:r>
      <w:r>
        <w:t>127</w:t>
      </w:r>
      <w:r>
        <w:fldChar w:fldCharType="end"/>
      </w:r>
    </w:p>
    <w:p w14:paraId="4B4C783C" w14:textId="0E32B97A" w:rsidR="00227947" w:rsidRDefault="0022794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_Toc130916510 \h </w:instrText>
      </w:r>
      <w:r>
        <w:fldChar w:fldCharType="separate"/>
      </w:r>
      <w:r>
        <w:t>127</w:t>
      </w:r>
      <w:r>
        <w:fldChar w:fldCharType="end"/>
      </w:r>
    </w:p>
    <w:p w14:paraId="4FAD7CD3" w14:textId="7B95CCCC" w:rsidR="00227947" w:rsidRDefault="0022794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_Toc130916511 \h </w:instrText>
      </w:r>
      <w:r>
        <w:fldChar w:fldCharType="separate"/>
      </w:r>
      <w:r>
        <w:t>127</w:t>
      </w:r>
      <w:r>
        <w:fldChar w:fldCharType="end"/>
      </w:r>
    </w:p>
    <w:p w14:paraId="4D9A7B20" w14:textId="0D9E3764" w:rsidR="00227947" w:rsidRDefault="0022794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_Toc130916512 \h </w:instrText>
      </w:r>
      <w:r>
        <w:fldChar w:fldCharType="separate"/>
      </w:r>
      <w:r>
        <w:t>128</w:t>
      </w:r>
      <w:r>
        <w:fldChar w:fldCharType="end"/>
      </w:r>
    </w:p>
    <w:p w14:paraId="3A72579D" w14:textId="47281E14" w:rsidR="00227947" w:rsidRDefault="00227947">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_Toc130916513 \h </w:instrText>
      </w:r>
      <w:r>
        <w:fldChar w:fldCharType="separate"/>
      </w:r>
      <w:r>
        <w:t>128</w:t>
      </w:r>
      <w:r>
        <w:fldChar w:fldCharType="end"/>
      </w:r>
    </w:p>
    <w:p w14:paraId="4F97E578" w14:textId="3425D85F" w:rsidR="00227947" w:rsidRDefault="00227947">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_Toc130916514 \h </w:instrText>
      </w:r>
      <w:r>
        <w:fldChar w:fldCharType="separate"/>
      </w:r>
      <w:r>
        <w:t>129</w:t>
      </w:r>
      <w:r>
        <w:fldChar w:fldCharType="end"/>
      </w:r>
    </w:p>
    <w:p w14:paraId="114B18B8" w14:textId="2AB937F8" w:rsidR="00227947" w:rsidRDefault="00227947">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_Toc130916515 \h </w:instrText>
      </w:r>
      <w:r>
        <w:fldChar w:fldCharType="separate"/>
      </w:r>
      <w:r>
        <w:t>130</w:t>
      </w:r>
      <w:r>
        <w:fldChar w:fldCharType="end"/>
      </w:r>
    </w:p>
    <w:p w14:paraId="09000272" w14:textId="6E151ECC" w:rsidR="00227947" w:rsidRDefault="0022794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_Toc130916516 \h </w:instrText>
      </w:r>
      <w:r>
        <w:fldChar w:fldCharType="separate"/>
      </w:r>
      <w:r>
        <w:t>130</w:t>
      </w:r>
      <w:r>
        <w:fldChar w:fldCharType="end"/>
      </w:r>
    </w:p>
    <w:p w14:paraId="606A7A59" w14:textId="3AEE8587" w:rsidR="00227947" w:rsidRDefault="0022794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_Toc130916517 \h </w:instrText>
      </w:r>
      <w:r>
        <w:fldChar w:fldCharType="separate"/>
      </w:r>
      <w:r>
        <w:t>130</w:t>
      </w:r>
      <w:r>
        <w:fldChar w:fldCharType="end"/>
      </w:r>
    </w:p>
    <w:p w14:paraId="6FE4853E" w14:textId="238D9ADA" w:rsidR="00227947" w:rsidRDefault="0022794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_Toc130916518 \h </w:instrText>
      </w:r>
      <w:r>
        <w:fldChar w:fldCharType="separate"/>
      </w:r>
      <w:r>
        <w:t>142</w:t>
      </w:r>
      <w:r>
        <w:fldChar w:fldCharType="end"/>
      </w:r>
    </w:p>
    <w:p w14:paraId="2CD87E5B" w14:textId="78F8006E" w:rsidR="00227947" w:rsidRDefault="0022794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_Toc130916519 \h </w:instrText>
      </w:r>
      <w:r>
        <w:fldChar w:fldCharType="separate"/>
      </w:r>
      <w:r>
        <w:t>142</w:t>
      </w:r>
      <w:r>
        <w:fldChar w:fldCharType="end"/>
      </w:r>
    </w:p>
    <w:p w14:paraId="08743304" w14:textId="57CA394B" w:rsidR="00227947" w:rsidRDefault="0022794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_Toc130916520 \h </w:instrText>
      </w:r>
      <w:r>
        <w:fldChar w:fldCharType="separate"/>
      </w:r>
      <w:r>
        <w:t>142</w:t>
      </w:r>
      <w:r>
        <w:fldChar w:fldCharType="end"/>
      </w:r>
    </w:p>
    <w:p w14:paraId="6CD5DEA4" w14:textId="01572660" w:rsidR="00227947" w:rsidRDefault="0022794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_Toc130916521 \h </w:instrText>
      </w:r>
      <w:r>
        <w:fldChar w:fldCharType="separate"/>
      </w:r>
      <w:r>
        <w:t>143</w:t>
      </w:r>
      <w:r>
        <w:fldChar w:fldCharType="end"/>
      </w:r>
    </w:p>
    <w:p w14:paraId="63CB30A3" w14:textId="0AF60717" w:rsidR="00227947" w:rsidRDefault="00227947">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_Toc130916522 \h </w:instrText>
      </w:r>
      <w:r>
        <w:fldChar w:fldCharType="separate"/>
      </w:r>
      <w:r>
        <w:t>143</w:t>
      </w:r>
      <w:r>
        <w:fldChar w:fldCharType="end"/>
      </w:r>
    </w:p>
    <w:p w14:paraId="0515CF2F" w14:textId="1FBFAAF8" w:rsidR="00227947" w:rsidRDefault="00227947">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_Toc130916523 \h </w:instrText>
      </w:r>
      <w:r>
        <w:fldChar w:fldCharType="separate"/>
      </w:r>
      <w:r>
        <w:t>143</w:t>
      </w:r>
      <w:r>
        <w:fldChar w:fldCharType="end"/>
      </w:r>
    </w:p>
    <w:p w14:paraId="30B9FC1E" w14:textId="2BA830C4" w:rsidR="00227947" w:rsidRDefault="00227947">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_Toc130916524 \h </w:instrText>
      </w:r>
      <w:r>
        <w:fldChar w:fldCharType="separate"/>
      </w:r>
      <w:r>
        <w:t>143</w:t>
      </w:r>
      <w:r>
        <w:fldChar w:fldCharType="end"/>
      </w:r>
    </w:p>
    <w:p w14:paraId="6A09CDA8" w14:textId="33D689C6" w:rsidR="00227947" w:rsidRDefault="00227947">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_Toc130916525 \h </w:instrText>
      </w:r>
      <w:r>
        <w:fldChar w:fldCharType="separate"/>
      </w:r>
      <w:r>
        <w:t>144</w:t>
      </w:r>
      <w:r>
        <w:fldChar w:fldCharType="end"/>
      </w:r>
    </w:p>
    <w:p w14:paraId="1523A02B" w14:textId="12764C3A" w:rsidR="00227947" w:rsidRDefault="00227947">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_Toc130916526 \h </w:instrText>
      </w:r>
      <w:r>
        <w:fldChar w:fldCharType="separate"/>
      </w:r>
      <w:r>
        <w:t>144</w:t>
      </w:r>
      <w:r>
        <w:fldChar w:fldCharType="end"/>
      </w:r>
    </w:p>
    <w:p w14:paraId="12C447F2" w14:textId="20175A34" w:rsidR="00227947" w:rsidRDefault="00227947">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_Toc130916527 \h </w:instrText>
      </w:r>
      <w:r>
        <w:fldChar w:fldCharType="separate"/>
      </w:r>
      <w:r>
        <w:t>144</w:t>
      </w:r>
      <w:r>
        <w:fldChar w:fldCharType="end"/>
      </w:r>
    </w:p>
    <w:p w14:paraId="0F08DCD8" w14:textId="45788896" w:rsidR="00227947" w:rsidRDefault="00227947">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_Toc130916528 \h </w:instrText>
      </w:r>
      <w:r>
        <w:fldChar w:fldCharType="separate"/>
      </w:r>
      <w:r>
        <w:t>154</w:t>
      </w:r>
      <w:r>
        <w:fldChar w:fldCharType="end"/>
      </w:r>
    </w:p>
    <w:p w14:paraId="620CFA59" w14:textId="08FD1B1C" w:rsidR="00227947" w:rsidRDefault="00227947">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_Toc130916529 \h </w:instrText>
      </w:r>
      <w:r>
        <w:fldChar w:fldCharType="separate"/>
      </w:r>
      <w:r>
        <w:t>161</w:t>
      </w:r>
      <w:r>
        <w:fldChar w:fldCharType="end"/>
      </w:r>
    </w:p>
    <w:p w14:paraId="26ED04CC" w14:textId="02ECECBC" w:rsidR="00227947" w:rsidRDefault="00227947">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_Toc130916530 \h </w:instrText>
      </w:r>
      <w:r>
        <w:fldChar w:fldCharType="separate"/>
      </w:r>
      <w:r>
        <w:t>164</w:t>
      </w:r>
      <w:r>
        <w:fldChar w:fldCharType="end"/>
      </w:r>
    </w:p>
    <w:p w14:paraId="6DDDBF21" w14:textId="3FA1D71D" w:rsidR="00227947" w:rsidRDefault="00227947">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_Toc130916531 \h </w:instrText>
      </w:r>
      <w:r>
        <w:fldChar w:fldCharType="separate"/>
      </w:r>
      <w:r>
        <w:t>186</w:t>
      </w:r>
      <w:r>
        <w:fldChar w:fldCharType="end"/>
      </w:r>
    </w:p>
    <w:p w14:paraId="6EFA3797" w14:textId="55097FF1" w:rsidR="00227947" w:rsidRDefault="00227947">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_Toc130916532 \h </w:instrText>
      </w:r>
      <w:r>
        <w:fldChar w:fldCharType="separate"/>
      </w:r>
      <w:r>
        <w:t>186</w:t>
      </w:r>
      <w:r>
        <w:fldChar w:fldCharType="end"/>
      </w:r>
    </w:p>
    <w:p w14:paraId="10339D8F" w14:textId="0393F1DC" w:rsidR="00227947" w:rsidRDefault="00227947">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_Toc130916533 \h </w:instrText>
      </w:r>
      <w:r>
        <w:fldChar w:fldCharType="separate"/>
      </w:r>
      <w:r>
        <w:t>187</w:t>
      </w:r>
      <w:r>
        <w:fldChar w:fldCharType="end"/>
      </w:r>
    </w:p>
    <w:p w14:paraId="27303A9C" w14:textId="4BEA0840" w:rsidR="00227947" w:rsidRDefault="0022794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_Toc130916534 \h </w:instrText>
      </w:r>
      <w:r>
        <w:fldChar w:fldCharType="separate"/>
      </w:r>
      <w:r>
        <w:t>187</w:t>
      </w:r>
      <w:r>
        <w:fldChar w:fldCharType="end"/>
      </w:r>
    </w:p>
    <w:p w14:paraId="00454D57" w14:textId="7B036882" w:rsidR="00227947" w:rsidRDefault="00227947">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_Toc130916535 \h </w:instrText>
      </w:r>
      <w:r>
        <w:fldChar w:fldCharType="separate"/>
      </w:r>
      <w:r>
        <w:t>187</w:t>
      </w:r>
      <w:r>
        <w:fldChar w:fldCharType="end"/>
      </w:r>
    </w:p>
    <w:p w14:paraId="7DB4ADD6" w14:textId="717F79C8" w:rsidR="00227947" w:rsidRDefault="00227947">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_Toc130916536 \h </w:instrText>
      </w:r>
      <w:r>
        <w:fldChar w:fldCharType="separate"/>
      </w:r>
      <w:r>
        <w:t>187</w:t>
      </w:r>
      <w:r>
        <w:fldChar w:fldCharType="end"/>
      </w:r>
    </w:p>
    <w:p w14:paraId="177DE388" w14:textId="17732637" w:rsidR="00227947" w:rsidRDefault="00227947">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_Toc130916537 \h </w:instrText>
      </w:r>
      <w:r>
        <w:fldChar w:fldCharType="separate"/>
      </w:r>
      <w:r>
        <w:t>187</w:t>
      </w:r>
      <w:r>
        <w:fldChar w:fldCharType="end"/>
      </w:r>
    </w:p>
    <w:p w14:paraId="538E92C6" w14:textId="00090679" w:rsidR="00227947" w:rsidRDefault="00227947">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_Toc130916538 \h </w:instrText>
      </w:r>
      <w:r>
        <w:fldChar w:fldCharType="separate"/>
      </w:r>
      <w:r>
        <w:t>188</w:t>
      </w:r>
      <w:r>
        <w:fldChar w:fldCharType="end"/>
      </w:r>
    </w:p>
    <w:p w14:paraId="1FA1A2E1" w14:textId="3685A74A" w:rsidR="00227947" w:rsidRDefault="00227947">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_Toc130916539 \h </w:instrText>
      </w:r>
      <w:r>
        <w:fldChar w:fldCharType="separate"/>
      </w:r>
      <w:r>
        <w:t>188</w:t>
      </w:r>
      <w:r>
        <w:fldChar w:fldCharType="end"/>
      </w:r>
    </w:p>
    <w:p w14:paraId="16F24943" w14:textId="5CF7675A" w:rsidR="00227947" w:rsidRDefault="00227947">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_Toc130916540 \h </w:instrText>
      </w:r>
      <w:r>
        <w:fldChar w:fldCharType="separate"/>
      </w:r>
      <w:r>
        <w:t>188</w:t>
      </w:r>
      <w:r>
        <w:fldChar w:fldCharType="end"/>
      </w:r>
    </w:p>
    <w:p w14:paraId="67F159AB" w14:textId="6051E792" w:rsidR="00227947" w:rsidRDefault="00227947">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_Toc130916541 \h </w:instrText>
      </w:r>
      <w:r>
        <w:fldChar w:fldCharType="separate"/>
      </w:r>
      <w:r>
        <w:t>210</w:t>
      </w:r>
      <w:r>
        <w:fldChar w:fldCharType="end"/>
      </w:r>
    </w:p>
    <w:p w14:paraId="3109D628" w14:textId="7795481C" w:rsidR="00227947" w:rsidRDefault="0022794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_Toc130916542 \h </w:instrText>
      </w:r>
      <w:r>
        <w:fldChar w:fldCharType="separate"/>
      </w:r>
      <w:r>
        <w:t>210</w:t>
      </w:r>
      <w:r>
        <w:fldChar w:fldCharType="end"/>
      </w:r>
    </w:p>
    <w:p w14:paraId="6169789F" w14:textId="479207F6" w:rsidR="00227947" w:rsidRDefault="00227947">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_Toc130916543 \h </w:instrText>
      </w:r>
      <w:r>
        <w:fldChar w:fldCharType="separate"/>
      </w:r>
      <w:r>
        <w:t>210</w:t>
      </w:r>
      <w:r>
        <w:fldChar w:fldCharType="end"/>
      </w:r>
    </w:p>
    <w:p w14:paraId="26455F87" w14:textId="1D4771AC" w:rsidR="00227947" w:rsidRDefault="0022794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_Toc130916544 \h </w:instrText>
      </w:r>
      <w:r>
        <w:fldChar w:fldCharType="separate"/>
      </w:r>
      <w:r>
        <w:t>211</w:t>
      </w:r>
      <w:r>
        <w:fldChar w:fldCharType="end"/>
      </w:r>
    </w:p>
    <w:p w14:paraId="4E6E89DF" w14:textId="72C77DEA" w:rsidR="00227947" w:rsidRDefault="0022794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_Toc130916545 \h </w:instrText>
      </w:r>
      <w:r>
        <w:fldChar w:fldCharType="separate"/>
      </w:r>
      <w:r>
        <w:t>211</w:t>
      </w:r>
      <w:r>
        <w:fldChar w:fldCharType="end"/>
      </w:r>
    </w:p>
    <w:p w14:paraId="01AC02F6" w14:textId="3514258D" w:rsidR="00227947" w:rsidRDefault="0022794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_Toc130916546 \h </w:instrText>
      </w:r>
      <w:r>
        <w:fldChar w:fldCharType="separate"/>
      </w:r>
      <w:r>
        <w:t>211</w:t>
      </w:r>
      <w:r>
        <w:fldChar w:fldCharType="end"/>
      </w:r>
    </w:p>
    <w:p w14:paraId="3EFA4DC4" w14:textId="4815D86D" w:rsidR="00227947" w:rsidRDefault="00227947">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_Toc130916547 \h </w:instrText>
      </w:r>
      <w:r>
        <w:fldChar w:fldCharType="separate"/>
      </w:r>
      <w:r>
        <w:t>211</w:t>
      </w:r>
      <w:r>
        <w:fldChar w:fldCharType="end"/>
      </w:r>
    </w:p>
    <w:p w14:paraId="23862D1A" w14:textId="6B451DC1" w:rsidR="00227947" w:rsidRDefault="00227947">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_Toc130916548 \h </w:instrText>
      </w:r>
      <w:r>
        <w:fldChar w:fldCharType="separate"/>
      </w:r>
      <w:r>
        <w:t>211</w:t>
      </w:r>
      <w:r>
        <w:fldChar w:fldCharType="end"/>
      </w:r>
    </w:p>
    <w:p w14:paraId="6D7D0134" w14:textId="2680DB0E" w:rsidR="00227947" w:rsidRDefault="0022794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_Toc130916549 \h </w:instrText>
      </w:r>
      <w:r>
        <w:fldChar w:fldCharType="separate"/>
      </w:r>
      <w:r>
        <w:t>214</w:t>
      </w:r>
      <w:r>
        <w:fldChar w:fldCharType="end"/>
      </w:r>
    </w:p>
    <w:p w14:paraId="6FA42205" w14:textId="4B6ED382" w:rsidR="00227947" w:rsidRDefault="0022794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_Toc130916550 \h </w:instrText>
      </w:r>
      <w:r>
        <w:fldChar w:fldCharType="separate"/>
      </w:r>
      <w:r>
        <w:t>214</w:t>
      </w:r>
      <w:r>
        <w:fldChar w:fldCharType="end"/>
      </w:r>
    </w:p>
    <w:p w14:paraId="06BA1D05" w14:textId="0BF9B30F" w:rsidR="00227947" w:rsidRDefault="00227947">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_Toc130916551 \h </w:instrText>
      </w:r>
      <w:r>
        <w:fldChar w:fldCharType="separate"/>
      </w:r>
      <w:r>
        <w:t>214</w:t>
      </w:r>
      <w:r>
        <w:fldChar w:fldCharType="end"/>
      </w:r>
    </w:p>
    <w:p w14:paraId="2CF7FE64" w14:textId="1F621A91" w:rsidR="00227947" w:rsidRDefault="00227947">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_Toc130916552 \h </w:instrText>
      </w:r>
      <w:r>
        <w:fldChar w:fldCharType="separate"/>
      </w:r>
      <w:r>
        <w:t>214</w:t>
      </w:r>
      <w:r>
        <w:fldChar w:fldCharType="end"/>
      </w:r>
    </w:p>
    <w:p w14:paraId="40E7174C" w14:textId="6552C180" w:rsidR="00227947" w:rsidRDefault="00227947">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_Toc130916553 \h </w:instrText>
      </w:r>
      <w:r>
        <w:fldChar w:fldCharType="separate"/>
      </w:r>
      <w:r>
        <w:t>215</w:t>
      </w:r>
      <w:r>
        <w:fldChar w:fldCharType="end"/>
      </w:r>
    </w:p>
    <w:p w14:paraId="7C7597B2" w14:textId="1F094B26" w:rsidR="00227947" w:rsidRDefault="00227947">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_Toc130916554 \h </w:instrText>
      </w:r>
      <w:r>
        <w:fldChar w:fldCharType="separate"/>
      </w:r>
      <w:r>
        <w:t>215</w:t>
      </w:r>
      <w:r>
        <w:fldChar w:fldCharType="end"/>
      </w:r>
    </w:p>
    <w:p w14:paraId="464986BE" w14:textId="0634FE23" w:rsidR="00227947" w:rsidRDefault="0022794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_Toc130916555 \h </w:instrText>
      </w:r>
      <w:r>
        <w:fldChar w:fldCharType="separate"/>
      </w:r>
      <w:r>
        <w:t>215</w:t>
      </w:r>
      <w:r>
        <w:fldChar w:fldCharType="end"/>
      </w:r>
    </w:p>
    <w:p w14:paraId="0DC30343" w14:textId="7CCBAAE6" w:rsidR="00227947" w:rsidRDefault="00227947">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_Toc130916556 \h </w:instrText>
      </w:r>
      <w:r>
        <w:fldChar w:fldCharType="separate"/>
      </w:r>
      <w:r>
        <w:t>215</w:t>
      </w:r>
      <w:r>
        <w:fldChar w:fldCharType="end"/>
      </w:r>
    </w:p>
    <w:p w14:paraId="0D60EBD2" w14:textId="44F66FC1" w:rsidR="00227947" w:rsidRDefault="00227947">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_Toc130916557 \h </w:instrText>
      </w:r>
      <w:r>
        <w:fldChar w:fldCharType="separate"/>
      </w:r>
      <w:r>
        <w:t>216</w:t>
      </w:r>
      <w:r>
        <w:fldChar w:fldCharType="end"/>
      </w:r>
    </w:p>
    <w:p w14:paraId="5A439FE5" w14:textId="0D1C99DE" w:rsidR="00227947" w:rsidRDefault="00227947">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_Toc130916558 \h </w:instrText>
      </w:r>
      <w:r>
        <w:fldChar w:fldCharType="separate"/>
      </w:r>
      <w:r>
        <w:t>216</w:t>
      </w:r>
      <w:r>
        <w:fldChar w:fldCharType="end"/>
      </w:r>
    </w:p>
    <w:p w14:paraId="6F59EE67" w14:textId="6568ACFD" w:rsidR="00227947" w:rsidRDefault="0022794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_Toc130916559 \h </w:instrText>
      </w:r>
      <w:r>
        <w:fldChar w:fldCharType="separate"/>
      </w:r>
      <w:r>
        <w:t>216</w:t>
      </w:r>
      <w:r>
        <w:fldChar w:fldCharType="end"/>
      </w:r>
    </w:p>
    <w:p w14:paraId="681BD9EE" w14:textId="5116EFA8" w:rsidR="00227947" w:rsidRDefault="00227947">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_Toc130916560 \h </w:instrText>
      </w:r>
      <w:r>
        <w:fldChar w:fldCharType="separate"/>
      </w:r>
      <w:r>
        <w:t>216</w:t>
      </w:r>
      <w:r>
        <w:fldChar w:fldCharType="end"/>
      </w:r>
    </w:p>
    <w:p w14:paraId="0F846AB0" w14:textId="183E6B09" w:rsidR="00227947" w:rsidRDefault="00227947">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_Toc130916561 \h </w:instrText>
      </w:r>
      <w:r>
        <w:fldChar w:fldCharType="separate"/>
      </w:r>
      <w:r>
        <w:t>216</w:t>
      </w:r>
      <w:r>
        <w:fldChar w:fldCharType="end"/>
      </w:r>
    </w:p>
    <w:p w14:paraId="65FD92A4" w14:textId="4D924A8C" w:rsidR="00227947" w:rsidRDefault="00227947">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_Toc130916562 \h </w:instrText>
      </w:r>
      <w:r>
        <w:fldChar w:fldCharType="separate"/>
      </w:r>
      <w:r>
        <w:t>216</w:t>
      </w:r>
      <w:r>
        <w:fldChar w:fldCharType="end"/>
      </w:r>
    </w:p>
    <w:p w14:paraId="4BEF79F7" w14:textId="0FA63DAD" w:rsidR="00227947" w:rsidRDefault="00227947">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_Toc130916563 \h </w:instrText>
      </w:r>
      <w:r>
        <w:fldChar w:fldCharType="separate"/>
      </w:r>
      <w:r>
        <w:t>217</w:t>
      </w:r>
      <w:r>
        <w:fldChar w:fldCharType="end"/>
      </w:r>
    </w:p>
    <w:p w14:paraId="3D26D125" w14:textId="0EB8E052" w:rsidR="00227947" w:rsidRDefault="0022794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_Toc130916564 \h </w:instrText>
      </w:r>
      <w:r>
        <w:fldChar w:fldCharType="separate"/>
      </w:r>
      <w:r>
        <w:t>217</w:t>
      </w:r>
      <w:r>
        <w:fldChar w:fldCharType="end"/>
      </w:r>
    </w:p>
    <w:p w14:paraId="15325F2C" w14:textId="00680112" w:rsidR="00227947" w:rsidRDefault="0022794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_Toc130916565 \h </w:instrText>
      </w:r>
      <w:r>
        <w:fldChar w:fldCharType="separate"/>
      </w:r>
      <w:r>
        <w:t>217</w:t>
      </w:r>
      <w:r>
        <w:fldChar w:fldCharType="end"/>
      </w:r>
    </w:p>
    <w:p w14:paraId="4879CF95" w14:textId="71B7E553" w:rsidR="00227947" w:rsidRDefault="0022794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_Toc130916566 \h </w:instrText>
      </w:r>
      <w:r>
        <w:fldChar w:fldCharType="separate"/>
      </w:r>
      <w:r>
        <w:t>217</w:t>
      </w:r>
      <w:r>
        <w:fldChar w:fldCharType="end"/>
      </w:r>
    </w:p>
    <w:p w14:paraId="041D749A" w14:textId="08D045F6" w:rsidR="00227947" w:rsidRDefault="0022794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_Toc130916567 \h </w:instrText>
      </w:r>
      <w:r>
        <w:fldChar w:fldCharType="separate"/>
      </w:r>
      <w:r>
        <w:t>217</w:t>
      </w:r>
      <w:r>
        <w:fldChar w:fldCharType="end"/>
      </w:r>
    </w:p>
    <w:p w14:paraId="790EF9E1" w14:textId="282BCAA2" w:rsidR="00227947" w:rsidRDefault="0022794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_Toc130916568 \h </w:instrText>
      </w:r>
      <w:r>
        <w:fldChar w:fldCharType="separate"/>
      </w:r>
      <w:r>
        <w:t>218</w:t>
      </w:r>
      <w:r>
        <w:fldChar w:fldCharType="end"/>
      </w:r>
    </w:p>
    <w:p w14:paraId="4E9526F2" w14:textId="39CB21DD" w:rsidR="00227947" w:rsidRDefault="0022794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_Toc130916569 \h </w:instrText>
      </w:r>
      <w:r>
        <w:fldChar w:fldCharType="separate"/>
      </w:r>
      <w:r>
        <w:t>218</w:t>
      </w:r>
      <w:r>
        <w:fldChar w:fldCharType="end"/>
      </w:r>
    </w:p>
    <w:p w14:paraId="4B03F5A5" w14:textId="25F3506B" w:rsidR="00227947" w:rsidRDefault="0022794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_Toc130916570 \h </w:instrText>
      </w:r>
      <w:r>
        <w:fldChar w:fldCharType="separate"/>
      </w:r>
      <w:r>
        <w:t>218</w:t>
      </w:r>
      <w:r>
        <w:fldChar w:fldCharType="end"/>
      </w:r>
    </w:p>
    <w:p w14:paraId="71F38BB6" w14:textId="033589D4" w:rsidR="00227947" w:rsidRDefault="0022794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_Toc130916571 \h </w:instrText>
      </w:r>
      <w:r>
        <w:fldChar w:fldCharType="separate"/>
      </w:r>
      <w:r>
        <w:t>218</w:t>
      </w:r>
      <w:r>
        <w:fldChar w:fldCharType="end"/>
      </w:r>
    </w:p>
    <w:p w14:paraId="2743BDFA" w14:textId="447C6F7E" w:rsidR="00227947" w:rsidRDefault="0022794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_Toc130916572 \h </w:instrText>
      </w:r>
      <w:r>
        <w:fldChar w:fldCharType="separate"/>
      </w:r>
      <w:r>
        <w:t>219</w:t>
      </w:r>
      <w:r>
        <w:fldChar w:fldCharType="end"/>
      </w:r>
    </w:p>
    <w:p w14:paraId="6CDBF935" w14:textId="4DF101EB" w:rsidR="00227947" w:rsidRDefault="0022794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_Toc130916573 \h </w:instrText>
      </w:r>
      <w:r>
        <w:fldChar w:fldCharType="separate"/>
      </w:r>
      <w:r>
        <w:t>219</w:t>
      </w:r>
      <w:r>
        <w:fldChar w:fldCharType="end"/>
      </w:r>
    </w:p>
    <w:p w14:paraId="4DF45AD8" w14:textId="5B932300" w:rsidR="00227947" w:rsidRDefault="0022794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_Toc130916574 \h </w:instrText>
      </w:r>
      <w:r>
        <w:fldChar w:fldCharType="separate"/>
      </w:r>
      <w:r>
        <w:t>219</w:t>
      </w:r>
      <w:r>
        <w:fldChar w:fldCharType="end"/>
      </w:r>
    </w:p>
    <w:p w14:paraId="324DDC39" w14:textId="04FF6254" w:rsidR="00227947" w:rsidRDefault="0022794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_Toc130916575 \h </w:instrText>
      </w:r>
      <w:r>
        <w:fldChar w:fldCharType="separate"/>
      </w:r>
      <w:r>
        <w:t>220</w:t>
      </w:r>
      <w:r>
        <w:fldChar w:fldCharType="end"/>
      </w:r>
    </w:p>
    <w:p w14:paraId="700642AF" w14:textId="17B21D9C" w:rsidR="00227947" w:rsidRDefault="00227947">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_Toc130916576 \h </w:instrText>
      </w:r>
      <w:r>
        <w:fldChar w:fldCharType="separate"/>
      </w:r>
      <w:r>
        <w:t>221</w:t>
      </w:r>
      <w:r>
        <w:fldChar w:fldCharType="end"/>
      </w:r>
    </w:p>
    <w:p w14:paraId="3B391475" w14:textId="7CFD9F78" w:rsidR="00227947" w:rsidRDefault="0022794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_Toc130916577 \h </w:instrText>
      </w:r>
      <w:r>
        <w:fldChar w:fldCharType="separate"/>
      </w:r>
      <w:r>
        <w:t>222</w:t>
      </w:r>
      <w:r>
        <w:fldChar w:fldCharType="end"/>
      </w:r>
    </w:p>
    <w:p w14:paraId="17D2A11A" w14:textId="58FDAAB2" w:rsidR="00227947" w:rsidRDefault="0022794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_Toc130916578 \h </w:instrText>
      </w:r>
      <w:r>
        <w:fldChar w:fldCharType="separate"/>
      </w:r>
      <w:r>
        <w:t>222</w:t>
      </w:r>
      <w:r>
        <w:fldChar w:fldCharType="end"/>
      </w:r>
    </w:p>
    <w:p w14:paraId="067B18B2" w14:textId="22FEC50C" w:rsidR="00227947" w:rsidRDefault="0022794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_Toc130916579 \h </w:instrText>
      </w:r>
      <w:r>
        <w:fldChar w:fldCharType="separate"/>
      </w:r>
      <w:r>
        <w:t>222</w:t>
      </w:r>
      <w:r>
        <w:fldChar w:fldCharType="end"/>
      </w:r>
    </w:p>
    <w:p w14:paraId="3B6F2B9F" w14:textId="0DEF5B3E" w:rsidR="00227947" w:rsidRDefault="0022794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_Toc130916580 \h </w:instrText>
      </w:r>
      <w:r>
        <w:fldChar w:fldCharType="separate"/>
      </w:r>
      <w:r>
        <w:t>223</w:t>
      </w:r>
      <w:r>
        <w:fldChar w:fldCharType="end"/>
      </w:r>
    </w:p>
    <w:p w14:paraId="32E94D20" w14:textId="4D40467A" w:rsidR="00227947" w:rsidRDefault="0022794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_Toc130916581 \h </w:instrText>
      </w:r>
      <w:r>
        <w:fldChar w:fldCharType="separate"/>
      </w:r>
      <w:r>
        <w:t>223</w:t>
      </w:r>
      <w:r>
        <w:fldChar w:fldCharType="end"/>
      </w:r>
    </w:p>
    <w:p w14:paraId="3B40A0B6" w14:textId="5E0BEBFB" w:rsidR="00227947" w:rsidRDefault="0022794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_Toc130916582 \h </w:instrText>
      </w:r>
      <w:r>
        <w:fldChar w:fldCharType="separate"/>
      </w:r>
      <w:r>
        <w:t>223</w:t>
      </w:r>
      <w:r>
        <w:fldChar w:fldCharType="end"/>
      </w:r>
    </w:p>
    <w:p w14:paraId="39624906" w14:textId="45BF0A29" w:rsidR="00227947" w:rsidRDefault="0022794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_Toc130916583 \h </w:instrText>
      </w:r>
      <w:r>
        <w:fldChar w:fldCharType="separate"/>
      </w:r>
      <w:r>
        <w:t>223</w:t>
      </w:r>
      <w:r>
        <w:fldChar w:fldCharType="end"/>
      </w:r>
    </w:p>
    <w:p w14:paraId="0A983C08" w14:textId="0B5D9824" w:rsidR="00227947" w:rsidRDefault="0022794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_Toc130916584 \h </w:instrText>
      </w:r>
      <w:r>
        <w:fldChar w:fldCharType="separate"/>
      </w:r>
      <w:r>
        <w:t>224</w:t>
      </w:r>
      <w:r>
        <w:fldChar w:fldCharType="end"/>
      </w:r>
    </w:p>
    <w:p w14:paraId="0D43B203" w14:textId="2E9D879A" w:rsidR="00227947" w:rsidRDefault="0022794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_Toc130916585 \h </w:instrText>
      </w:r>
      <w:r>
        <w:fldChar w:fldCharType="separate"/>
      </w:r>
      <w:r>
        <w:t>224</w:t>
      </w:r>
      <w:r>
        <w:fldChar w:fldCharType="end"/>
      </w:r>
    </w:p>
    <w:p w14:paraId="7910CBEB" w14:textId="1018A4F7" w:rsidR="00227947" w:rsidRDefault="0022794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_Toc130916586 \h </w:instrText>
      </w:r>
      <w:r>
        <w:fldChar w:fldCharType="separate"/>
      </w:r>
      <w:r>
        <w:t>224</w:t>
      </w:r>
      <w:r>
        <w:fldChar w:fldCharType="end"/>
      </w:r>
    </w:p>
    <w:p w14:paraId="146BE45E" w14:textId="4C9826B8" w:rsidR="00227947" w:rsidRDefault="0022794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_Toc130916587 \h </w:instrText>
      </w:r>
      <w:r>
        <w:fldChar w:fldCharType="separate"/>
      </w:r>
      <w:r>
        <w:t>224</w:t>
      </w:r>
      <w:r>
        <w:fldChar w:fldCharType="end"/>
      </w:r>
    </w:p>
    <w:p w14:paraId="0A24B681" w14:textId="34D69B68" w:rsidR="00227947" w:rsidRDefault="00227947">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_Toc130916588 \h </w:instrText>
      </w:r>
      <w:r>
        <w:fldChar w:fldCharType="separate"/>
      </w:r>
      <w:r>
        <w:t>226</w:t>
      </w:r>
      <w:r>
        <w:fldChar w:fldCharType="end"/>
      </w:r>
    </w:p>
    <w:p w14:paraId="3D7A29DC" w14:textId="34099E48" w:rsidR="00227947" w:rsidRDefault="0022794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_Toc130916589 \h </w:instrText>
      </w:r>
      <w:r>
        <w:fldChar w:fldCharType="separate"/>
      </w:r>
      <w:r>
        <w:t>229</w:t>
      </w:r>
      <w:r>
        <w:fldChar w:fldCharType="end"/>
      </w:r>
    </w:p>
    <w:p w14:paraId="12A4C334" w14:textId="50FCF5ED" w:rsidR="00227947" w:rsidRDefault="0022794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_Toc130916590 \h </w:instrText>
      </w:r>
      <w:r>
        <w:fldChar w:fldCharType="separate"/>
      </w:r>
      <w:r>
        <w:t>229</w:t>
      </w:r>
      <w:r>
        <w:fldChar w:fldCharType="end"/>
      </w:r>
    </w:p>
    <w:p w14:paraId="55E1530B" w14:textId="72CC3A7C" w:rsidR="00227947" w:rsidRDefault="0022794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_Toc130916591 \h </w:instrText>
      </w:r>
      <w:r>
        <w:fldChar w:fldCharType="separate"/>
      </w:r>
      <w:r>
        <w:t>230</w:t>
      </w:r>
      <w:r>
        <w:fldChar w:fldCharType="end"/>
      </w:r>
    </w:p>
    <w:p w14:paraId="403BACD4" w14:textId="0F91D8CE" w:rsidR="00227947" w:rsidRDefault="0022794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_Toc130916592 \h </w:instrText>
      </w:r>
      <w:r>
        <w:fldChar w:fldCharType="separate"/>
      </w:r>
      <w:r>
        <w:t>230</w:t>
      </w:r>
      <w:r>
        <w:fldChar w:fldCharType="end"/>
      </w:r>
    </w:p>
    <w:p w14:paraId="4C622711" w14:textId="05B1AEB8" w:rsidR="00227947" w:rsidRDefault="0022794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_Toc130916593 \h </w:instrText>
      </w:r>
      <w:r>
        <w:fldChar w:fldCharType="separate"/>
      </w:r>
      <w:r>
        <w:t>230</w:t>
      </w:r>
      <w:r>
        <w:fldChar w:fldCharType="end"/>
      </w:r>
    </w:p>
    <w:p w14:paraId="6C81A026" w14:textId="6F29A542" w:rsidR="00227947" w:rsidRDefault="0022794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FD23BC">
        <w:rPr>
          <w:rFonts w:cs="v4.2.0"/>
        </w:rPr>
        <w:t>Procedure</w:t>
      </w:r>
      <w:r>
        <w:tab/>
      </w:r>
      <w:r>
        <w:fldChar w:fldCharType="begin"/>
      </w:r>
      <w:r>
        <w:instrText xml:space="preserve"> PAGEREF _Toc130916594 \h </w:instrText>
      </w:r>
      <w:r>
        <w:fldChar w:fldCharType="separate"/>
      </w:r>
      <w:r>
        <w:t>231</w:t>
      </w:r>
      <w:r>
        <w:fldChar w:fldCharType="end"/>
      </w:r>
    </w:p>
    <w:p w14:paraId="43E9BE00" w14:textId="262A02B5" w:rsidR="00227947" w:rsidRDefault="00227947">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_Toc130916595 \h </w:instrText>
      </w:r>
      <w:r>
        <w:fldChar w:fldCharType="separate"/>
      </w:r>
      <w:r>
        <w:t>231</w:t>
      </w:r>
      <w:r>
        <w:fldChar w:fldCharType="end"/>
      </w:r>
    </w:p>
    <w:p w14:paraId="792AEAED" w14:textId="1CC22465" w:rsidR="00227947" w:rsidRDefault="00227947">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_Toc130916596 \h </w:instrText>
      </w:r>
      <w:r>
        <w:fldChar w:fldCharType="separate"/>
      </w:r>
      <w:r>
        <w:t>231</w:t>
      </w:r>
      <w:r>
        <w:fldChar w:fldCharType="end"/>
      </w:r>
    </w:p>
    <w:p w14:paraId="7E8379A2" w14:textId="57E2FC88" w:rsidR="00227947" w:rsidRDefault="00227947">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_Toc130916597 \h </w:instrText>
      </w:r>
      <w:r>
        <w:fldChar w:fldCharType="separate"/>
      </w:r>
      <w:r>
        <w:t>232</w:t>
      </w:r>
      <w:r>
        <w:fldChar w:fldCharType="end"/>
      </w:r>
    </w:p>
    <w:p w14:paraId="14DE3FA7" w14:textId="38F0C3C2" w:rsidR="00227947" w:rsidRDefault="00227947">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_Toc130916598 \h </w:instrText>
      </w:r>
      <w:r>
        <w:fldChar w:fldCharType="separate"/>
      </w:r>
      <w:r>
        <w:t>232</w:t>
      </w:r>
      <w:r>
        <w:fldChar w:fldCharType="end"/>
      </w:r>
    </w:p>
    <w:p w14:paraId="2D3CB0A0" w14:textId="5D205CA9" w:rsidR="00227947" w:rsidRDefault="00227947">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_Toc130916599 \h </w:instrText>
      </w:r>
      <w:r>
        <w:fldChar w:fldCharType="separate"/>
      </w:r>
      <w:r>
        <w:t>232</w:t>
      </w:r>
      <w:r>
        <w:fldChar w:fldCharType="end"/>
      </w:r>
    </w:p>
    <w:p w14:paraId="0C50C47E" w14:textId="178E7242" w:rsidR="00227947" w:rsidRDefault="00227947">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_Toc130916600 \h </w:instrText>
      </w:r>
      <w:r>
        <w:fldChar w:fldCharType="separate"/>
      </w:r>
      <w:r>
        <w:t>233</w:t>
      </w:r>
      <w:r>
        <w:fldChar w:fldCharType="end"/>
      </w:r>
    </w:p>
    <w:p w14:paraId="118ECB80" w14:textId="77BADE3C" w:rsidR="00227947" w:rsidRDefault="0022794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_Toc130916601 \h </w:instrText>
      </w:r>
      <w:r>
        <w:fldChar w:fldCharType="separate"/>
      </w:r>
      <w:r>
        <w:t>233</w:t>
      </w:r>
      <w:r>
        <w:fldChar w:fldCharType="end"/>
      </w:r>
    </w:p>
    <w:p w14:paraId="2E21AA0B" w14:textId="680BD9F7" w:rsidR="00227947" w:rsidRDefault="00227947">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_Toc130916602 \h </w:instrText>
      </w:r>
      <w:r>
        <w:fldChar w:fldCharType="separate"/>
      </w:r>
      <w:r>
        <w:t>233</w:t>
      </w:r>
      <w:r>
        <w:fldChar w:fldCharType="end"/>
      </w:r>
    </w:p>
    <w:p w14:paraId="5C8538D8" w14:textId="156D354E" w:rsidR="00227947" w:rsidRDefault="00227947">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_Toc130916603 \h </w:instrText>
      </w:r>
      <w:r>
        <w:fldChar w:fldCharType="separate"/>
      </w:r>
      <w:r>
        <w:t>234</w:t>
      </w:r>
      <w:r>
        <w:fldChar w:fldCharType="end"/>
      </w:r>
    </w:p>
    <w:p w14:paraId="7DE28FEE" w14:textId="0522600F" w:rsidR="00227947" w:rsidRDefault="00227947">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_Toc130916604 \h </w:instrText>
      </w:r>
      <w:r>
        <w:fldChar w:fldCharType="separate"/>
      </w:r>
      <w:r>
        <w:t>235</w:t>
      </w:r>
      <w:r>
        <w:fldChar w:fldCharType="end"/>
      </w:r>
    </w:p>
    <w:p w14:paraId="77B89904" w14:textId="76CFC034" w:rsidR="00227947" w:rsidRDefault="0022794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_Toc130916605 \h </w:instrText>
      </w:r>
      <w:r>
        <w:fldChar w:fldCharType="separate"/>
      </w:r>
      <w:r>
        <w:t>236</w:t>
      </w:r>
      <w:r>
        <w:fldChar w:fldCharType="end"/>
      </w:r>
    </w:p>
    <w:p w14:paraId="7FD31C85" w14:textId="036E74EC" w:rsidR="00227947" w:rsidRDefault="00227947">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_Toc130916606 \h </w:instrText>
      </w:r>
      <w:r>
        <w:fldChar w:fldCharType="separate"/>
      </w:r>
      <w:r>
        <w:t>236</w:t>
      </w:r>
      <w:r>
        <w:fldChar w:fldCharType="end"/>
      </w:r>
    </w:p>
    <w:p w14:paraId="60FA1413" w14:textId="23F29406" w:rsidR="00227947" w:rsidRDefault="00227947">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_Toc130916607 \h </w:instrText>
      </w:r>
      <w:r>
        <w:fldChar w:fldCharType="separate"/>
      </w:r>
      <w:r>
        <w:t>237</w:t>
      </w:r>
      <w:r>
        <w:fldChar w:fldCharType="end"/>
      </w:r>
    </w:p>
    <w:p w14:paraId="74E0FD2F" w14:textId="0FD8B17F" w:rsidR="00227947" w:rsidRDefault="0022794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_Toc130916608 \h </w:instrText>
      </w:r>
      <w:r>
        <w:fldChar w:fldCharType="separate"/>
      </w:r>
      <w:r>
        <w:t>239</w:t>
      </w:r>
      <w:r>
        <w:fldChar w:fldCharType="end"/>
      </w:r>
    </w:p>
    <w:p w14:paraId="765DDD92" w14:textId="53916E9E" w:rsidR="00227947" w:rsidRDefault="0022794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_Toc130916609 \h </w:instrText>
      </w:r>
      <w:r>
        <w:fldChar w:fldCharType="separate"/>
      </w:r>
      <w:r>
        <w:t>239</w:t>
      </w:r>
      <w:r>
        <w:fldChar w:fldCharType="end"/>
      </w:r>
    </w:p>
    <w:p w14:paraId="0A0A20A7" w14:textId="7C7D1113" w:rsidR="00227947" w:rsidRDefault="0022794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_Toc130916610 \h </w:instrText>
      </w:r>
      <w:r>
        <w:fldChar w:fldCharType="separate"/>
      </w:r>
      <w:r>
        <w:t>239</w:t>
      </w:r>
      <w:r>
        <w:fldChar w:fldCharType="end"/>
      </w:r>
    </w:p>
    <w:p w14:paraId="41936ED3" w14:textId="5B8B7162" w:rsidR="00227947" w:rsidRDefault="00227947">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_Toc130916611 \h </w:instrText>
      </w:r>
      <w:r>
        <w:fldChar w:fldCharType="separate"/>
      </w:r>
      <w:r>
        <w:t>240</w:t>
      </w:r>
      <w:r>
        <w:fldChar w:fldCharType="end"/>
      </w:r>
    </w:p>
    <w:p w14:paraId="500F6B6B" w14:textId="2D01AFC5" w:rsidR="00227947" w:rsidRDefault="0022794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_Toc130916612 \h </w:instrText>
      </w:r>
      <w:r>
        <w:fldChar w:fldCharType="separate"/>
      </w:r>
      <w:r>
        <w:t>240</w:t>
      </w:r>
      <w:r>
        <w:fldChar w:fldCharType="end"/>
      </w:r>
    </w:p>
    <w:p w14:paraId="7A98CEBF" w14:textId="2FCC5F43" w:rsidR="00227947" w:rsidRDefault="00227947">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_Toc130916613 \h </w:instrText>
      </w:r>
      <w:r>
        <w:fldChar w:fldCharType="separate"/>
      </w:r>
      <w:r>
        <w:t>240</w:t>
      </w:r>
      <w:r>
        <w:fldChar w:fldCharType="end"/>
      </w:r>
    </w:p>
    <w:p w14:paraId="53405E49" w14:textId="4B92C29A" w:rsidR="00227947" w:rsidRDefault="00227947">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_Toc130916614 \h </w:instrText>
      </w:r>
      <w:r>
        <w:fldChar w:fldCharType="separate"/>
      </w:r>
      <w:r>
        <w:t>240</w:t>
      </w:r>
      <w:r>
        <w:fldChar w:fldCharType="end"/>
      </w:r>
    </w:p>
    <w:p w14:paraId="676DFBBF" w14:textId="368DA0C3" w:rsidR="00227947" w:rsidRDefault="00227947">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_Toc130916615 \h </w:instrText>
      </w:r>
      <w:r>
        <w:fldChar w:fldCharType="separate"/>
      </w:r>
      <w:r>
        <w:t>240</w:t>
      </w:r>
      <w:r>
        <w:fldChar w:fldCharType="end"/>
      </w:r>
    </w:p>
    <w:p w14:paraId="015FB771" w14:textId="5E193AD7" w:rsidR="00227947" w:rsidRDefault="00227947">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_Toc130916616 \h </w:instrText>
      </w:r>
      <w:r>
        <w:fldChar w:fldCharType="separate"/>
      </w:r>
      <w:r>
        <w:t>240</w:t>
      </w:r>
      <w:r>
        <w:fldChar w:fldCharType="end"/>
      </w:r>
    </w:p>
    <w:p w14:paraId="500D107D" w14:textId="22ED1772" w:rsidR="00227947" w:rsidRDefault="00227947">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_Toc130916617 \h </w:instrText>
      </w:r>
      <w:r>
        <w:fldChar w:fldCharType="separate"/>
      </w:r>
      <w:r>
        <w:t>241</w:t>
      </w:r>
      <w:r>
        <w:fldChar w:fldCharType="end"/>
      </w:r>
    </w:p>
    <w:p w14:paraId="203E6C39" w14:textId="25356990" w:rsidR="00227947" w:rsidRDefault="00227947">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_Toc130916618 \h </w:instrText>
      </w:r>
      <w:r>
        <w:fldChar w:fldCharType="separate"/>
      </w:r>
      <w:r>
        <w:t>241</w:t>
      </w:r>
      <w:r>
        <w:fldChar w:fldCharType="end"/>
      </w:r>
    </w:p>
    <w:p w14:paraId="15CA795D" w14:textId="2C4469B8" w:rsidR="00227947" w:rsidRDefault="00227947">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_Toc130916619 \h </w:instrText>
      </w:r>
      <w:r>
        <w:fldChar w:fldCharType="separate"/>
      </w:r>
      <w:r>
        <w:t>242</w:t>
      </w:r>
      <w:r>
        <w:fldChar w:fldCharType="end"/>
      </w:r>
    </w:p>
    <w:p w14:paraId="139E902C" w14:textId="1A220666" w:rsidR="00227947" w:rsidRDefault="00227947">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_Toc130916620 \h </w:instrText>
      </w:r>
      <w:r>
        <w:fldChar w:fldCharType="separate"/>
      </w:r>
      <w:r>
        <w:t>242</w:t>
      </w:r>
      <w:r>
        <w:fldChar w:fldCharType="end"/>
      </w:r>
    </w:p>
    <w:p w14:paraId="450DA1FB" w14:textId="6B09413B" w:rsidR="00227947" w:rsidRDefault="00227947">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_Toc130916621 \h </w:instrText>
      </w:r>
      <w:r>
        <w:fldChar w:fldCharType="separate"/>
      </w:r>
      <w:r>
        <w:t>242</w:t>
      </w:r>
      <w:r>
        <w:fldChar w:fldCharType="end"/>
      </w:r>
    </w:p>
    <w:p w14:paraId="370BE44A" w14:textId="13FEC08E" w:rsidR="00227947" w:rsidRDefault="00227947">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_Toc130916622 \h </w:instrText>
      </w:r>
      <w:r>
        <w:fldChar w:fldCharType="separate"/>
      </w:r>
      <w:r>
        <w:t>242</w:t>
      </w:r>
      <w:r>
        <w:fldChar w:fldCharType="end"/>
      </w:r>
    </w:p>
    <w:p w14:paraId="5E41B702" w14:textId="3F4B53A3" w:rsidR="00227947" w:rsidRDefault="00227947">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_Toc130916623 \h </w:instrText>
      </w:r>
      <w:r>
        <w:fldChar w:fldCharType="separate"/>
      </w:r>
      <w:r>
        <w:t>243</w:t>
      </w:r>
      <w:r>
        <w:fldChar w:fldCharType="end"/>
      </w:r>
    </w:p>
    <w:p w14:paraId="1A16B68C" w14:textId="2CC84AC0" w:rsidR="00227947" w:rsidRDefault="00227947">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_Toc130916624 \h </w:instrText>
      </w:r>
      <w:r>
        <w:fldChar w:fldCharType="separate"/>
      </w:r>
      <w:r>
        <w:t>248</w:t>
      </w:r>
      <w:r>
        <w:fldChar w:fldCharType="end"/>
      </w:r>
    </w:p>
    <w:p w14:paraId="7465E522" w14:textId="351034D6" w:rsidR="00227947" w:rsidRDefault="00227947">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_Toc130916625 \h </w:instrText>
      </w:r>
      <w:r>
        <w:fldChar w:fldCharType="separate"/>
      </w:r>
      <w:r>
        <w:t>266</w:t>
      </w:r>
      <w:r>
        <w:fldChar w:fldCharType="end"/>
      </w:r>
    </w:p>
    <w:p w14:paraId="0414461C" w14:textId="1F0E57D9" w:rsidR="00227947" w:rsidRDefault="00227947">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_Toc130916626 \h </w:instrText>
      </w:r>
      <w:r>
        <w:fldChar w:fldCharType="separate"/>
      </w:r>
      <w:r>
        <w:t>266</w:t>
      </w:r>
      <w:r>
        <w:fldChar w:fldCharType="end"/>
      </w:r>
    </w:p>
    <w:p w14:paraId="18D26449" w14:textId="2EE579C7" w:rsidR="00227947" w:rsidRDefault="00227947">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_Toc130916627 \h </w:instrText>
      </w:r>
      <w:r>
        <w:fldChar w:fldCharType="separate"/>
      </w:r>
      <w:r>
        <w:t>270</w:t>
      </w:r>
      <w:r>
        <w:fldChar w:fldCharType="end"/>
      </w:r>
    </w:p>
    <w:p w14:paraId="5A5DFC44" w14:textId="2F2981E4" w:rsidR="00227947" w:rsidRDefault="00227947">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_Toc130916628 \h </w:instrText>
      </w:r>
      <w:r>
        <w:fldChar w:fldCharType="separate"/>
      </w:r>
      <w:r>
        <w:t>274</w:t>
      </w:r>
      <w:r>
        <w:fldChar w:fldCharType="end"/>
      </w:r>
    </w:p>
    <w:p w14:paraId="62A39BEF" w14:textId="393622BA" w:rsidR="00227947" w:rsidRDefault="00227947">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_Toc130916629 \h </w:instrText>
      </w:r>
      <w:r>
        <w:fldChar w:fldCharType="separate"/>
      </w:r>
      <w:r>
        <w:t>274</w:t>
      </w:r>
      <w:r>
        <w:fldChar w:fldCharType="end"/>
      </w:r>
    </w:p>
    <w:p w14:paraId="39A21ADB" w14:textId="0510C04F" w:rsidR="00227947" w:rsidRDefault="00227947">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_Toc130916630 \h </w:instrText>
      </w:r>
      <w:r>
        <w:fldChar w:fldCharType="separate"/>
      </w:r>
      <w:r>
        <w:t>278</w:t>
      </w:r>
      <w:r>
        <w:fldChar w:fldCharType="end"/>
      </w:r>
    </w:p>
    <w:p w14:paraId="1AED2724" w14:textId="6AB122AC" w:rsidR="00227947" w:rsidRDefault="0022794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_Toc130916631 \h </w:instrText>
      </w:r>
      <w:r>
        <w:fldChar w:fldCharType="separate"/>
      </w:r>
      <w:r>
        <w:t>283</w:t>
      </w:r>
      <w:r>
        <w:fldChar w:fldCharType="end"/>
      </w:r>
    </w:p>
    <w:p w14:paraId="170352EB" w14:textId="1CD156CB" w:rsidR="00227947" w:rsidRDefault="0022794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_Toc130916632 \h </w:instrText>
      </w:r>
      <w:r>
        <w:fldChar w:fldCharType="separate"/>
      </w:r>
      <w:r>
        <w:t>283</w:t>
      </w:r>
      <w:r>
        <w:fldChar w:fldCharType="end"/>
      </w:r>
    </w:p>
    <w:p w14:paraId="7590B5BE" w14:textId="0B2A3546" w:rsidR="00227947" w:rsidRDefault="0022794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_Toc130916633 \h </w:instrText>
      </w:r>
      <w:r>
        <w:fldChar w:fldCharType="separate"/>
      </w:r>
      <w:r>
        <w:t>283</w:t>
      </w:r>
      <w:r>
        <w:fldChar w:fldCharType="end"/>
      </w:r>
    </w:p>
    <w:p w14:paraId="4B9938F4" w14:textId="5EA3EF2E" w:rsidR="00227947" w:rsidRDefault="0022794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_Toc130916634 \h </w:instrText>
      </w:r>
      <w:r>
        <w:fldChar w:fldCharType="separate"/>
      </w:r>
      <w:r>
        <w:t>283</w:t>
      </w:r>
      <w:r>
        <w:fldChar w:fldCharType="end"/>
      </w:r>
    </w:p>
    <w:p w14:paraId="502AB717" w14:textId="14C267C2" w:rsidR="00227947" w:rsidRDefault="0022794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_Toc130916635 \h </w:instrText>
      </w:r>
      <w:r>
        <w:fldChar w:fldCharType="separate"/>
      </w:r>
      <w:r>
        <w:t>283</w:t>
      </w:r>
      <w:r>
        <w:fldChar w:fldCharType="end"/>
      </w:r>
    </w:p>
    <w:p w14:paraId="11BECE04" w14:textId="40966644" w:rsidR="00227947" w:rsidRDefault="00227947">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_Toc130916636 \h </w:instrText>
      </w:r>
      <w:r>
        <w:fldChar w:fldCharType="separate"/>
      </w:r>
      <w:r>
        <w:t>283</w:t>
      </w:r>
      <w:r>
        <w:fldChar w:fldCharType="end"/>
      </w:r>
    </w:p>
    <w:p w14:paraId="5FF22F11" w14:textId="3DFDFA4C" w:rsidR="00227947" w:rsidRDefault="00227947">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_Toc130916637 \h </w:instrText>
      </w:r>
      <w:r>
        <w:fldChar w:fldCharType="separate"/>
      </w:r>
      <w:r>
        <w:t>284</w:t>
      </w:r>
      <w:r>
        <w:fldChar w:fldCharType="end"/>
      </w:r>
    </w:p>
    <w:p w14:paraId="6904812E" w14:textId="099E5E86" w:rsidR="00227947" w:rsidRDefault="00227947">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_Toc130916638 \h </w:instrText>
      </w:r>
      <w:r>
        <w:fldChar w:fldCharType="separate"/>
      </w:r>
      <w:r>
        <w:t>284</w:t>
      </w:r>
      <w:r>
        <w:fldChar w:fldCharType="end"/>
      </w:r>
    </w:p>
    <w:p w14:paraId="6CDCB207" w14:textId="73507407" w:rsidR="00227947" w:rsidRDefault="00227947">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_Toc130916639 \h </w:instrText>
      </w:r>
      <w:r>
        <w:fldChar w:fldCharType="separate"/>
      </w:r>
      <w:r>
        <w:t>284</w:t>
      </w:r>
      <w:r>
        <w:fldChar w:fldCharType="end"/>
      </w:r>
    </w:p>
    <w:p w14:paraId="69A69B18" w14:textId="1B9EEB5F" w:rsidR="00227947" w:rsidRDefault="00227947">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_Toc130916640 \h </w:instrText>
      </w:r>
      <w:r>
        <w:fldChar w:fldCharType="separate"/>
      </w:r>
      <w:r>
        <w:t>284</w:t>
      </w:r>
      <w:r>
        <w:fldChar w:fldCharType="end"/>
      </w:r>
    </w:p>
    <w:p w14:paraId="3798DEEE" w14:textId="1361C330" w:rsidR="00227947" w:rsidRDefault="00227947">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_Toc130916641 \h </w:instrText>
      </w:r>
      <w:r>
        <w:fldChar w:fldCharType="separate"/>
      </w:r>
      <w:r>
        <w:t>285</w:t>
      </w:r>
      <w:r>
        <w:fldChar w:fldCharType="end"/>
      </w:r>
    </w:p>
    <w:p w14:paraId="7EAD29EC" w14:textId="34D237D7" w:rsidR="00227947" w:rsidRDefault="00227947">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_Toc130916642 \h </w:instrText>
      </w:r>
      <w:r>
        <w:fldChar w:fldCharType="separate"/>
      </w:r>
      <w:r>
        <w:t>285</w:t>
      </w:r>
      <w:r>
        <w:fldChar w:fldCharType="end"/>
      </w:r>
    </w:p>
    <w:p w14:paraId="542E3E4A" w14:textId="42475325" w:rsidR="00227947" w:rsidRDefault="00227947">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_Toc130916643 \h </w:instrText>
      </w:r>
      <w:r>
        <w:fldChar w:fldCharType="separate"/>
      </w:r>
      <w:r>
        <w:t>286</w:t>
      </w:r>
      <w:r>
        <w:fldChar w:fldCharType="end"/>
      </w:r>
    </w:p>
    <w:p w14:paraId="0D188AF5" w14:textId="15EDBEA5" w:rsidR="00227947" w:rsidRDefault="00227947">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_Toc130916644 \h </w:instrText>
      </w:r>
      <w:r>
        <w:fldChar w:fldCharType="separate"/>
      </w:r>
      <w:r>
        <w:t>286</w:t>
      </w:r>
      <w:r>
        <w:fldChar w:fldCharType="end"/>
      </w:r>
    </w:p>
    <w:p w14:paraId="019785F7" w14:textId="14E78802" w:rsidR="00227947" w:rsidRDefault="00227947">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_Toc130916645 \h </w:instrText>
      </w:r>
      <w:r>
        <w:fldChar w:fldCharType="separate"/>
      </w:r>
      <w:r>
        <w:t>286</w:t>
      </w:r>
      <w:r>
        <w:fldChar w:fldCharType="end"/>
      </w:r>
    </w:p>
    <w:p w14:paraId="2CFB079C" w14:textId="19BF064B" w:rsidR="00227947" w:rsidRDefault="00227947">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_Toc130916646 \h </w:instrText>
      </w:r>
      <w:r>
        <w:fldChar w:fldCharType="separate"/>
      </w:r>
      <w:r>
        <w:t>286</w:t>
      </w:r>
      <w:r>
        <w:fldChar w:fldCharType="end"/>
      </w:r>
    </w:p>
    <w:p w14:paraId="355FABF6" w14:textId="3073EAFB" w:rsidR="00227947" w:rsidRDefault="00227947">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_Toc130916647 \h </w:instrText>
      </w:r>
      <w:r>
        <w:fldChar w:fldCharType="separate"/>
      </w:r>
      <w:r>
        <w:t>287</w:t>
      </w:r>
      <w:r>
        <w:fldChar w:fldCharType="end"/>
      </w:r>
    </w:p>
    <w:p w14:paraId="3254DBDD" w14:textId="66E2A4BE" w:rsidR="00227947" w:rsidRDefault="00227947">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_Toc130916648 \h </w:instrText>
      </w:r>
      <w:r>
        <w:fldChar w:fldCharType="separate"/>
      </w:r>
      <w:r>
        <w:t>287</w:t>
      </w:r>
      <w:r>
        <w:fldChar w:fldCharType="end"/>
      </w:r>
    </w:p>
    <w:p w14:paraId="7C838729" w14:textId="4E993136" w:rsidR="00227947" w:rsidRDefault="00227947">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_Toc130916649 \h </w:instrText>
      </w:r>
      <w:r>
        <w:fldChar w:fldCharType="separate"/>
      </w:r>
      <w:r>
        <w:t>287</w:t>
      </w:r>
      <w:r>
        <w:fldChar w:fldCharType="end"/>
      </w:r>
    </w:p>
    <w:p w14:paraId="5CE5183B" w14:textId="0B2EA9C2" w:rsidR="00227947" w:rsidRDefault="0022794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_Toc130916650 \h </w:instrText>
      </w:r>
      <w:r>
        <w:fldChar w:fldCharType="separate"/>
      </w:r>
      <w:r>
        <w:t>288</w:t>
      </w:r>
      <w:r>
        <w:fldChar w:fldCharType="end"/>
      </w:r>
    </w:p>
    <w:p w14:paraId="5BDF7A0E" w14:textId="3F131B46" w:rsidR="00227947" w:rsidRDefault="0022794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_Toc130916651 \h </w:instrText>
      </w:r>
      <w:r>
        <w:fldChar w:fldCharType="separate"/>
      </w:r>
      <w:r>
        <w:t>288</w:t>
      </w:r>
      <w:r>
        <w:fldChar w:fldCharType="end"/>
      </w:r>
    </w:p>
    <w:p w14:paraId="275A5722" w14:textId="74F5383A" w:rsidR="00227947" w:rsidRDefault="0022794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_Toc130916652 \h </w:instrText>
      </w:r>
      <w:r>
        <w:fldChar w:fldCharType="separate"/>
      </w:r>
      <w:r>
        <w:t>288</w:t>
      </w:r>
      <w:r>
        <w:fldChar w:fldCharType="end"/>
      </w:r>
    </w:p>
    <w:p w14:paraId="4FCD8A58" w14:textId="72DD5BCF" w:rsidR="00227947" w:rsidRDefault="0022794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_Toc130916653 \h </w:instrText>
      </w:r>
      <w:r>
        <w:fldChar w:fldCharType="separate"/>
      </w:r>
      <w:r>
        <w:t>289</w:t>
      </w:r>
      <w:r>
        <w:fldChar w:fldCharType="end"/>
      </w:r>
    </w:p>
    <w:p w14:paraId="1B412764" w14:textId="6B3414AF" w:rsidR="00227947" w:rsidRDefault="00227947">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_Toc130916654 \h </w:instrText>
      </w:r>
      <w:r>
        <w:fldChar w:fldCharType="separate"/>
      </w:r>
      <w:r>
        <w:t>289</w:t>
      </w:r>
      <w:r>
        <w:fldChar w:fldCharType="end"/>
      </w:r>
    </w:p>
    <w:p w14:paraId="2D90DD81" w14:textId="3E977F7A" w:rsidR="00227947" w:rsidRDefault="00227947">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_Toc130916655 \h </w:instrText>
      </w:r>
      <w:r>
        <w:fldChar w:fldCharType="separate"/>
      </w:r>
      <w:r>
        <w:t>289</w:t>
      </w:r>
      <w:r>
        <w:fldChar w:fldCharType="end"/>
      </w:r>
    </w:p>
    <w:p w14:paraId="298E5DDB" w14:textId="41B7628A" w:rsidR="00227947" w:rsidRDefault="00227947">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FD23BC">
        <w:rPr>
          <w:rFonts w:cs="v4.2.0"/>
        </w:rPr>
        <w:t>Procedure</w:t>
      </w:r>
      <w:r>
        <w:tab/>
      </w:r>
      <w:r>
        <w:fldChar w:fldCharType="begin"/>
      </w:r>
      <w:r>
        <w:instrText xml:space="preserve"> PAGEREF _Toc130916656 \h </w:instrText>
      </w:r>
      <w:r>
        <w:fldChar w:fldCharType="separate"/>
      </w:r>
      <w:r>
        <w:t>289</w:t>
      </w:r>
      <w:r>
        <w:fldChar w:fldCharType="end"/>
      </w:r>
    </w:p>
    <w:p w14:paraId="55B352AE" w14:textId="35467AAA" w:rsidR="00227947" w:rsidRDefault="00227947">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_Toc130916657 \h </w:instrText>
      </w:r>
      <w:r>
        <w:fldChar w:fldCharType="separate"/>
      </w:r>
      <w:r>
        <w:t>289</w:t>
      </w:r>
      <w:r>
        <w:fldChar w:fldCharType="end"/>
      </w:r>
    </w:p>
    <w:p w14:paraId="5B77B8EC" w14:textId="3D61DF97" w:rsidR="00227947" w:rsidRDefault="00227947">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_Toc130916658 \h </w:instrText>
      </w:r>
      <w:r>
        <w:fldChar w:fldCharType="separate"/>
      </w:r>
      <w:r>
        <w:t>289</w:t>
      </w:r>
      <w:r>
        <w:fldChar w:fldCharType="end"/>
      </w:r>
    </w:p>
    <w:p w14:paraId="1AFE1C2A" w14:textId="0E3B3482" w:rsidR="00227947" w:rsidRDefault="00227947">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_Toc130916659 \h </w:instrText>
      </w:r>
      <w:r>
        <w:fldChar w:fldCharType="separate"/>
      </w:r>
      <w:r>
        <w:t>290</w:t>
      </w:r>
      <w:r>
        <w:fldChar w:fldCharType="end"/>
      </w:r>
    </w:p>
    <w:p w14:paraId="218B365A" w14:textId="20BB3AF8" w:rsidR="00227947" w:rsidRDefault="00227947">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_Toc130916660 \h </w:instrText>
      </w:r>
      <w:r>
        <w:fldChar w:fldCharType="separate"/>
      </w:r>
      <w:r>
        <w:t>290</w:t>
      </w:r>
      <w:r>
        <w:fldChar w:fldCharType="end"/>
      </w:r>
    </w:p>
    <w:p w14:paraId="74B0CBEC" w14:textId="1607A14E" w:rsidR="00227947" w:rsidRDefault="00227947">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_Toc130916661 \h </w:instrText>
      </w:r>
      <w:r>
        <w:fldChar w:fldCharType="separate"/>
      </w:r>
      <w:r>
        <w:t>290</w:t>
      </w:r>
      <w:r>
        <w:fldChar w:fldCharType="end"/>
      </w:r>
    </w:p>
    <w:p w14:paraId="3D8C0389" w14:textId="58821F0B" w:rsidR="00227947" w:rsidRDefault="00227947">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_Toc130916662 \h </w:instrText>
      </w:r>
      <w:r>
        <w:fldChar w:fldCharType="separate"/>
      </w:r>
      <w:r>
        <w:t>291</w:t>
      </w:r>
      <w:r>
        <w:fldChar w:fldCharType="end"/>
      </w:r>
    </w:p>
    <w:p w14:paraId="3F7080B3" w14:textId="19D0AA26" w:rsidR="00227947" w:rsidRDefault="0022794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_Toc130916663 \h </w:instrText>
      </w:r>
      <w:r>
        <w:fldChar w:fldCharType="separate"/>
      </w:r>
      <w:r>
        <w:t>291</w:t>
      </w:r>
      <w:r>
        <w:fldChar w:fldCharType="end"/>
      </w:r>
    </w:p>
    <w:p w14:paraId="5A063C60" w14:textId="2ED5F1B0" w:rsidR="00227947" w:rsidRDefault="00227947">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_Toc130916664 \h </w:instrText>
      </w:r>
      <w:r>
        <w:fldChar w:fldCharType="separate"/>
      </w:r>
      <w:r>
        <w:t>291</w:t>
      </w:r>
      <w:r>
        <w:fldChar w:fldCharType="end"/>
      </w:r>
    </w:p>
    <w:p w14:paraId="3C47178D" w14:textId="0A3E16EC" w:rsidR="00227947" w:rsidRDefault="00227947">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_Toc130916665 \h </w:instrText>
      </w:r>
      <w:r>
        <w:fldChar w:fldCharType="separate"/>
      </w:r>
      <w:r>
        <w:t>292</w:t>
      </w:r>
      <w:r>
        <w:fldChar w:fldCharType="end"/>
      </w:r>
    </w:p>
    <w:p w14:paraId="0E5F4C8D" w14:textId="5375FF35" w:rsidR="00227947" w:rsidRDefault="0022794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_Toc130916666 \h </w:instrText>
      </w:r>
      <w:r>
        <w:fldChar w:fldCharType="separate"/>
      </w:r>
      <w:r>
        <w:t>296</w:t>
      </w:r>
      <w:r>
        <w:fldChar w:fldCharType="end"/>
      </w:r>
    </w:p>
    <w:p w14:paraId="790865E8" w14:textId="56318F6D" w:rsidR="00227947" w:rsidRDefault="00227947">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_Toc130916667 \h </w:instrText>
      </w:r>
      <w:r>
        <w:fldChar w:fldCharType="separate"/>
      </w:r>
      <w:r>
        <w:t>297</w:t>
      </w:r>
      <w:r>
        <w:fldChar w:fldCharType="end"/>
      </w:r>
    </w:p>
    <w:p w14:paraId="523A6752" w14:textId="583ADBB2" w:rsidR="00227947" w:rsidRDefault="00227947">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_Toc130916668 \h </w:instrText>
      </w:r>
      <w:r>
        <w:fldChar w:fldCharType="separate"/>
      </w:r>
      <w:r>
        <w:t>298</w:t>
      </w:r>
      <w:r>
        <w:fldChar w:fldCharType="end"/>
      </w:r>
    </w:p>
    <w:p w14:paraId="259AA050" w14:textId="316EE77E" w:rsidR="00227947" w:rsidRDefault="0022794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_Toc130916669 \h </w:instrText>
      </w:r>
      <w:r>
        <w:fldChar w:fldCharType="separate"/>
      </w:r>
      <w:r>
        <w:t>301</w:t>
      </w:r>
      <w:r>
        <w:fldChar w:fldCharType="end"/>
      </w:r>
    </w:p>
    <w:p w14:paraId="3804E9A4" w14:textId="08025E82" w:rsidR="00227947" w:rsidRDefault="0022794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_Toc130916670 \h </w:instrText>
      </w:r>
      <w:r>
        <w:fldChar w:fldCharType="separate"/>
      </w:r>
      <w:r>
        <w:t>301</w:t>
      </w:r>
      <w:r>
        <w:fldChar w:fldCharType="end"/>
      </w:r>
    </w:p>
    <w:p w14:paraId="2F84047B" w14:textId="4BF06A09" w:rsidR="00227947" w:rsidRDefault="00227947">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_Toc130916671 \h </w:instrText>
      </w:r>
      <w:r>
        <w:fldChar w:fldCharType="separate"/>
      </w:r>
      <w:r>
        <w:t>301</w:t>
      </w:r>
      <w:r>
        <w:fldChar w:fldCharType="end"/>
      </w:r>
    </w:p>
    <w:p w14:paraId="76ACBC98" w14:textId="668CDDF1" w:rsidR="00227947" w:rsidRDefault="00227947">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_Toc130916672 \h </w:instrText>
      </w:r>
      <w:r>
        <w:fldChar w:fldCharType="separate"/>
      </w:r>
      <w:r>
        <w:t>301</w:t>
      </w:r>
      <w:r>
        <w:fldChar w:fldCharType="end"/>
      </w:r>
    </w:p>
    <w:p w14:paraId="5BCC1239" w14:textId="61FB64D3" w:rsidR="00227947" w:rsidRDefault="00227947">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_Toc130916673 \h </w:instrText>
      </w:r>
      <w:r>
        <w:fldChar w:fldCharType="separate"/>
      </w:r>
      <w:r>
        <w:t>302</w:t>
      </w:r>
      <w:r>
        <w:fldChar w:fldCharType="end"/>
      </w:r>
    </w:p>
    <w:p w14:paraId="3EE3EA0D" w14:textId="3DDAF7DF" w:rsidR="00227947" w:rsidRDefault="00227947">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_Toc130916674 \h </w:instrText>
      </w:r>
      <w:r>
        <w:fldChar w:fldCharType="separate"/>
      </w:r>
      <w:r>
        <w:t>302</w:t>
      </w:r>
      <w:r>
        <w:fldChar w:fldCharType="end"/>
      </w:r>
    </w:p>
    <w:p w14:paraId="4896CA4A" w14:textId="39F7AA4F" w:rsidR="00227947" w:rsidRDefault="00227947">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_Toc130916675 \h </w:instrText>
      </w:r>
      <w:r>
        <w:fldChar w:fldCharType="separate"/>
      </w:r>
      <w:r>
        <w:t>302</w:t>
      </w:r>
      <w:r>
        <w:fldChar w:fldCharType="end"/>
      </w:r>
    </w:p>
    <w:p w14:paraId="5BDB635B" w14:textId="331DE683" w:rsidR="00227947" w:rsidRDefault="00227947">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_Toc130916676 \h </w:instrText>
      </w:r>
      <w:r>
        <w:fldChar w:fldCharType="separate"/>
      </w:r>
      <w:r>
        <w:t>302</w:t>
      </w:r>
      <w:r>
        <w:fldChar w:fldCharType="end"/>
      </w:r>
    </w:p>
    <w:p w14:paraId="0A7F782C" w14:textId="091DF399" w:rsidR="00227947" w:rsidRDefault="0022794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_Toc130916677 \h </w:instrText>
      </w:r>
      <w:r>
        <w:fldChar w:fldCharType="separate"/>
      </w:r>
      <w:r>
        <w:t>306</w:t>
      </w:r>
      <w:r>
        <w:fldChar w:fldCharType="end"/>
      </w:r>
    </w:p>
    <w:p w14:paraId="5731E8DB" w14:textId="5FEE3566" w:rsidR="00227947" w:rsidRDefault="0022794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_Toc130916678 \h </w:instrText>
      </w:r>
      <w:r>
        <w:fldChar w:fldCharType="separate"/>
      </w:r>
      <w:r>
        <w:t>306</w:t>
      </w:r>
      <w:r>
        <w:fldChar w:fldCharType="end"/>
      </w:r>
    </w:p>
    <w:p w14:paraId="30BEEE3B" w14:textId="60C9A063" w:rsidR="00227947" w:rsidRDefault="0022794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_Toc130916679 \h </w:instrText>
      </w:r>
      <w:r>
        <w:fldChar w:fldCharType="separate"/>
      </w:r>
      <w:r>
        <w:t>307</w:t>
      </w:r>
      <w:r>
        <w:fldChar w:fldCharType="end"/>
      </w:r>
    </w:p>
    <w:p w14:paraId="27C60AA7" w14:textId="45A80118" w:rsidR="00227947" w:rsidRDefault="0022794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_Toc130916680 \h </w:instrText>
      </w:r>
      <w:r>
        <w:fldChar w:fldCharType="separate"/>
      </w:r>
      <w:r>
        <w:t>307</w:t>
      </w:r>
      <w:r>
        <w:fldChar w:fldCharType="end"/>
      </w:r>
    </w:p>
    <w:p w14:paraId="73936B80" w14:textId="3F177571" w:rsidR="00227947" w:rsidRDefault="0022794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_Toc130916681 \h </w:instrText>
      </w:r>
      <w:r>
        <w:fldChar w:fldCharType="separate"/>
      </w:r>
      <w:r>
        <w:t>307</w:t>
      </w:r>
      <w:r>
        <w:fldChar w:fldCharType="end"/>
      </w:r>
    </w:p>
    <w:p w14:paraId="79900E99" w14:textId="5B9C2F55" w:rsidR="00227947" w:rsidRDefault="0022794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_Toc130916682 \h </w:instrText>
      </w:r>
      <w:r>
        <w:fldChar w:fldCharType="separate"/>
      </w:r>
      <w:r>
        <w:t>308</w:t>
      </w:r>
      <w:r>
        <w:fldChar w:fldCharType="end"/>
      </w:r>
    </w:p>
    <w:p w14:paraId="268D0296" w14:textId="09F850BB" w:rsidR="00227947" w:rsidRDefault="0022794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_Toc130916683 \h </w:instrText>
      </w:r>
      <w:r>
        <w:fldChar w:fldCharType="separate"/>
      </w:r>
      <w:r>
        <w:t>308</w:t>
      </w:r>
      <w:r>
        <w:fldChar w:fldCharType="end"/>
      </w:r>
    </w:p>
    <w:p w14:paraId="0AA909D7" w14:textId="678F0EE5" w:rsidR="00227947" w:rsidRDefault="0022794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_Toc130916684 \h </w:instrText>
      </w:r>
      <w:r>
        <w:fldChar w:fldCharType="separate"/>
      </w:r>
      <w:r>
        <w:t>308</w:t>
      </w:r>
      <w:r>
        <w:fldChar w:fldCharType="end"/>
      </w:r>
    </w:p>
    <w:p w14:paraId="11EB2C50" w14:textId="2998A702" w:rsidR="00227947" w:rsidRDefault="0022794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_Toc130916685 \h </w:instrText>
      </w:r>
      <w:r>
        <w:fldChar w:fldCharType="separate"/>
      </w:r>
      <w:r>
        <w:t>308</w:t>
      </w:r>
      <w:r>
        <w:fldChar w:fldCharType="end"/>
      </w:r>
    </w:p>
    <w:p w14:paraId="060FBD2D" w14:textId="1D4925E5" w:rsidR="00227947" w:rsidRDefault="0022794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_Toc130916686 \h </w:instrText>
      </w:r>
      <w:r>
        <w:fldChar w:fldCharType="separate"/>
      </w:r>
      <w:r>
        <w:t>308</w:t>
      </w:r>
      <w:r>
        <w:fldChar w:fldCharType="end"/>
      </w:r>
    </w:p>
    <w:p w14:paraId="24D91F19" w14:textId="3F6BDFF5" w:rsidR="00227947" w:rsidRDefault="0022794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_Toc130916687 \h </w:instrText>
      </w:r>
      <w:r>
        <w:fldChar w:fldCharType="separate"/>
      </w:r>
      <w:r>
        <w:t>308</w:t>
      </w:r>
      <w:r>
        <w:fldChar w:fldCharType="end"/>
      </w:r>
    </w:p>
    <w:p w14:paraId="388ABAF4" w14:textId="1E6EE07B" w:rsidR="00227947" w:rsidRDefault="0022794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_Toc130916688 \h </w:instrText>
      </w:r>
      <w:r>
        <w:fldChar w:fldCharType="separate"/>
      </w:r>
      <w:r>
        <w:t>309</w:t>
      </w:r>
      <w:r>
        <w:fldChar w:fldCharType="end"/>
      </w:r>
    </w:p>
    <w:p w14:paraId="3D32F74F" w14:textId="459D5A1B" w:rsidR="00227947" w:rsidRDefault="0022794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_Toc130916689 \h </w:instrText>
      </w:r>
      <w:r>
        <w:fldChar w:fldCharType="separate"/>
      </w:r>
      <w:r>
        <w:t>309</w:t>
      </w:r>
      <w:r>
        <w:fldChar w:fldCharType="end"/>
      </w:r>
    </w:p>
    <w:p w14:paraId="67467547" w14:textId="51B09737" w:rsidR="00227947" w:rsidRDefault="0022794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_Toc130916690 \h </w:instrText>
      </w:r>
      <w:r>
        <w:fldChar w:fldCharType="separate"/>
      </w:r>
      <w:r>
        <w:t>309</w:t>
      </w:r>
      <w:r>
        <w:fldChar w:fldCharType="end"/>
      </w:r>
    </w:p>
    <w:p w14:paraId="150E0DFF" w14:textId="33F0D99D" w:rsidR="00227947" w:rsidRDefault="00227947">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_Toc130916691 \h </w:instrText>
      </w:r>
      <w:r>
        <w:fldChar w:fldCharType="separate"/>
      </w:r>
      <w:r>
        <w:t>309</w:t>
      </w:r>
      <w:r>
        <w:fldChar w:fldCharType="end"/>
      </w:r>
    </w:p>
    <w:p w14:paraId="573BA403" w14:textId="7D7CCFE9" w:rsidR="00227947" w:rsidRDefault="00227947">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_Toc130916692 \h </w:instrText>
      </w:r>
      <w:r>
        <w:fldChar w:fldCharType="separate"/>
      </w:r>
      <w:r>
        <w:t>310</w:t>
      </w:r>
      <w:r>
        <w:fldChar w:fldCharType="end"/>
      </w:r>
    </w:p>
    <w:p w14:paraId="260FDFA8" w14:textId="6CFE72ED" w:rsidR="00227947" w:rsidRDefault="00227947">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_Toc130916693 \h </w:instrText>
      </w:r>
      <w:r>
        <w:fldChar w:fldCharType="separate"/>
      </w:r>
      <w:r>
        <w:t>310</w:t>
      </w:r>
      <w:r>
        <w:fldChar w:fldCharType="end"/>
      </w:r>
    </w:p>
    <w:p w14:paraId="4A03FE55" w14:textId="6E6BFC4B" w:rsidR="00227947" w:rsidRDefault="00227947">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_Toc130916694 \h </w:instrText>
      </w:r>
      <w:r>
        <w:fldChar w:fldCharType="separate"/>
      </w:r>
      <w:r>
        <w:t>310</w:t>
      </w:r>
      <w:r>
        <w:fldChar w:fldCharType="end"/>
      </w:r>
    </w:p>
    <w:p w14:paraId="1640D59A" w14:textId="46F79E1B" w:rsidR="00227947" w:rsidRDefault="00227947">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_Toc130916695 \h </w:instrText>
      </w:r>
      <w:r>
        <w:fldChar w:fldCharType="separate"/>
      </w:r>
      <w:r>
        <w:t>310</w:t>
      </w:r>
      <w:r>
        <w:fldChar w:fldCharType="end"/>
      </w:r>
    </w:p>
    <w:p w14:paraId="504F3CCD" w14:textId="48C251B4" w:rsidR="00227947" w:rsidRDefault="0022794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_Toc130916696 \h </w:instrText>
      </w:r>
      <w:r>
        <w:fldChar w:fldCharType="separate"/>
      </w:r>
      <w:r>
        <w:t>310</w:t>
      </w:r>
      <w:r>
        <w:fldChar w:fldCharType="end"/>
      </w:r>
    </w:p>
    <w:p w14:paraId="0ADC65BC" w14:textId="061F14A8" w:rsidR="00227947" w:rsidRDefault="00227947">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_Toc130916697 \h </w:instrText>
      </w:r>
      <w:r>
        <w:fldChar w:fldCharType="separate"/>
      </w:r>
      <w:r>
        <w:t>310</w:t>
      </w:r>
      <w:r>
        <w:fldChar w:fldCharType="end"/>
      </w:r>
    </w:p>
    <w:p w14:paraId="443787EE" w14:textId="62CDC82B" w:rsidR="00227947" w:rsidRDefault="00227947">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_Toc130916698 \h </w:instrText>
      </w:r>
      <w:r>
        <w:fldChar w:fldCharType="separate"/>
      </w:r>
      <w:r>
        <w:t>311</w:t>
      </w:r>
      <w:r>
        <w:fldChar w:fldCharType="end"/>
      </w:r>
    </w:p>
    <w:p w14:paraId="21669CDD" w14:textId="63D6E194" w:rsidR="00227947" w:rsidRDefault="00227947">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_Toc130916699 \h </w:instrText>
      </w:r>
      <w:r>
        <w:fldChar w:fldCharType="separate"/>
      </w:r>
      <w:r>
        <w:t>311</w:t>
      </w:r>
      <w:r>
        <w:fldChar w:fldCharType="end"/>
      </w:r>
    </w:p>
    <w:p w14:paraId="789C973C" w14:textId="237BF7C6" w:rsidR="00227947" w:rsidRDefault="00227947">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_Toc130916700 \h </w:instrText>
      </w:r>
      <w:r>
        <w:fldChar w:fldCharType="separate"/>
      </w:r>
      <w:r>
        <w:t>311</w:t>
      </w:r>
      <w:r>
        <w:fldChar w:fldCharType="end"/>
      </w:r>
    </w:p>
    <w:p w14:paraId="2A62C78B" w14:textId="36CB7A6C" w:rsidR="00227947" w:rsidRDefault="00227947">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_Toc130916701 \h </w:instrText>
      </w:r>
      <w:r>
        <w:fldChar w:fldCharType="separate"/>
      </w:r>
      <w:r>
        <w:t>311</w:t>
      </w:r>
      <w:r>
        <w:fldChar w:fldCharType="end"/>
      </w:r>
    </w:p>
    <w:p w14:paraId="2A8DE4F5" w14:textId="0A14DDFA" w:rsidR="00227947" w:rsidRDefault="00227947">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_Toc130916702 \h </w:instrText>
      </w:r>
      <w:r>
        <w:fldChar w:fldCharType="separate"/>
      </w:r>
      <w:r>
        <w:t>311</w:t>
      </w:r>
      <w:r>
        <w:fldChar w:fldCharType="end"/>
      </w:r>
    </w:p>
    <w:p w14:paraId="20954D18" w14:textId="7BB18B70" w:rsidR="00227947" w:rsidRDefault="00227947">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_Toc130916703 \h </w:instrText>
      </w:r>
      <w:r>
        <w:fldChar w:fldCharType="separate"/>
      </w:r>
      <w:r>
        <w:t>311</w:t>
      </w:r>
      <w:r>
        <w:fldChar w:fldCharType="end"/>
      </w:r>
    </w:p>
    <w:p w14:paraId="1ABB4D24" w14:textId="29A9192B" w:rsidR="00227947" w:rsidRDefault="0022794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_Toc130916704 \h </w:instrText>
      </w:r>
      <w:r>
        <w:fldChar w:fldCharType="separate"/>
      </w:r>
      <w:r>
        <w:t>311</w:t>
      </w:r>
      <w:r>
        <w:fldChar w:fldCharType="end"/>
      </w:r>
    </w:p>
    <w:p w14:paraId="1E8B1321" w14:textId="208C0A83" w:rsidR="00227947" w:rsidRDefault="00227947">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_Toc130916705 \h </w:instrText>
      </w:r>
      <w:r>
        <w:fldChar w:fldCharType="separate"/>
      </w:r>
      <w:r>
        <w:t>311</w:t>
      </w:r>
      <w:r>
        <w:fldChar w:fldCharType="end"/>
      </w:r>
    </w:p>
    <w:p w14:paraId="5869A38A" w14:textId="3B1DB214" w:rsidR="00227947" w:rsidRDefault="00227947">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_Toc130916706 \h </w:instrText>
      </w:r>
      <w:r>
        <w:fldChar w:fldCharType="separate"/>
      </w:r>
      <w:r>
        <w:t>312</w:t>
      </w:r>
      <w:r>
        <w:fldChar w:fldCharType="end"/>
      </w:r>
    </w:p>
    <w:p w14:paraId="67B3DB11" w14:textId="288F0250" w:rsidR="00227947" w:rsidRDefault="00227947">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_Toc130916707 \h </w:instrText>
      </w:r>
      <w:r>
        <w:fldChar w:fldCharType="separate"/>
      </w:r>
      <w:r>
        <w:t>312</w:t>
      </w:r>
      <w:r>
        <w:fldChar w:fldCharType="end"/>
      </w:r>
    </w:p>
    <w:p w14:paraId="79E817A1" w14:textId="4BA320C5" w:rsidR="00227947" w:rsidRDefault="00227947">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_Toc130916708 \h </w:instrText>
      </w:r>
      <w:r>
        <w:fldChar w:fldCharType="separate"/>
      </w:r>
      <w:r>
        <w:t>312</w:t>
      </w:r>
      <w:r>
        <w:fldChar w:fldCharType="end"/>
      </w:r>
    </w:p>
    <w:p w14:paraId="57DF7060" w14:textId="720CA225" w:rsidR="00227947" w:rsidRDefault="00227947">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_Toc130916709 \h </w:instrText>
      </w:r>
      <w:r>
        <w:fldChar w:fldCharType="separate"/>
      </w:r>
      <w:r>
        <w:t>312</w:t>
      </w:r>
      <w:r>
        <w:fldChar w:fldCharType="end"/>
      </w:r>
    </w:p>
    <w:p w14:paraId="31E6FA81" w14:textId="66CB3647" w:rsidR="00227947" w:rsidRDefault="00227947">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_Toc130916710 \h </w:instrText>
      </w:r>
      <w:r>
        <w:fldChar w:fldCharType="separate"/>
      </w:r>
      <w:r>
        <w:t>312</w:t>
      </w:r>
      <w:r>
        <w:fldChar w:fldCharType="end"/>
      </w:r>
    </w:p>
    <w:p w14:paraId="0524E25C" w14:textId="5952B60E" w:rsidR="00227947" w:rsidRDefault="00227947">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_Toc130916711 \h </w:instrText>
      </w:r>
      <w:r>
        <w:fldChar w:fldCharType="separate"/>
      </w:r>
      <w:r>
        <w:t>312</w:t>
      </w:r>
      <w:r>
        <w:fldChar w:fldCharType="end"/>
      </w:r>
    </w:p>
    <w:p w14:paraId="730C9F70" w14:textId="763D4DA3" w:rsidR="00227947" w:rsidRDefault="00227947">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_Toc130916712 \h </w:instrText>
      </w:r>
      <w:r>
        <w:fldChar w:fldCharType="separate"/>
      </w:r>
      <w:r>
        <w:t>314</w:t>
      </w:r>
      <w:r>
        <w:fldChar w:fldCharType="end"/>
      </w:r>
    </w:p>
    <w:p w14:paraId="464D787C" w14:textId="74DD1547" w:rsidR="00227947" w:rsidRDefault="0022794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_Toc130916713 \h </w:instrText>
      </w:r>
      <w:r>
        <w:fldChar w:fldCharType="separate"/>
      </w:r>
      <w:r>
        <w:t>315</w:t>
      </w:r>
      <w:r>
        <w:fldChar w:fldCharType="end"/>
      </w:r>
    </w:p>
    <w:p w14:paraId="2513FCFF" w14:textId="4F6593DC" w:rsidR="00227947" w:rsidRDefault="0022794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_Toc130916714 \h </w:instrText>
      </w:r>
      <w:r>
        <w:fldChar w:fldCharType="separate"/>
      </w:r>
      <w:r>
        <w:t>315</w:t>
      </w:r>
      <w:r>
        <w:fldChar w:fldCharType="end"/>
      </w:r>
    </w:p>
    <w:p w14:paraId="0ADD9536" w14:textId="06945F7B" w:rsidR="00227947" w:rsidRDefault="0022794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D23BC">
        <w:rPr>
          <w:rFonts w:cs="v4.2.0"/>
        </w:rPr>
        <w:t>Normal test environment</w:t>
      </w:r>
      <w:r>
        <w:tab/>
      </w:r>
      <w:r>
        <w:fldChar w:fldCharType="begin"/>
      </w:r>
      <w:r>
        <w:instrText xml:space="preserve"> PAGEREF _Toc130916715 \h </w:instrText>
      </w:r>
      <w:r>
        <w:fldChar w:fldCharType="separate"/>
      </w:r>
      <w:r>
        <w:t>315</w:t>
      </w:r>
      <w:r>
        <w:fldChar w:fldCharType="end"/>
      </w:r>
    </w:p>
    <w:p w14:paraId="71B1F289" w14:textId="435E9E84" w:rsidR="00227947" w:rsidRDefault="0022794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D23BC">
        <w:rPr>
          <w:rFonts w:cs="v4.2.0"/>
        </w:rPr>
        <w:t>Extreme test environment</w:t>
      </w:r>
      <w:r>
        <w:tab/>
      </w:r>
      <w:r>
        <w:fldChar w:fldCharType="begin"/>
      </w:r>
      <w:r>
        <w:instrText xml:space="preserve"> PAGEREF _Toc130916716 \h </w:instrText>
      </w:r>
      <w:r>
        <w:fldChar w:fldCharType="separate"/>
      </w:r>
      <w:r>
        <w:t>315</w:t>
      </w:r>
      <w:r>
        <w:fldChar w:fldCharType="end"/>
      </w:r>
    </w:p>
    <w:p w14:paraId="52B25B45" w14:textId="3AADD278" w:rsidR="00227947" w:rsidRDefault="0022794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_Toc130916717 \h </w:instrText>
      </w:r>
      <w:r>
        <w:fldChar w:fldCharType="separate"/>
      </w:r>
      <w:r>
        <w:t>315</w:t>
      </w:r>
      <w:r>
        <w:fldChar w:fldCharType="end"/>
      </w:r>
    </w:p>
    <w:p w14:paraId="1F643651" w14:textId="76313BF7" w:rsidR="00227947" w:rsidRDefault="00227947">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_Toc130916718 \h </w:instrText>
      </w:r>
      <w:r>
        <w:fldChar w:fldCharType="separate"/>
      </w:r>
      <w:r>
        <w:t>315</w:t>
      </w:r>
      <w:r>
        <w:fldChar w:fldCharType="end"/>
      </w:r>
    </w:p>
    <w:p w14:paraId="62848981" w14:textId="72709E28" w:rsidR="00227947" w:rsidRDefault="0022794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D23BC">
        <w:rPr>
          <w:rFonts w:cs="v4.2.0"/>
        </w:rPr>
        <w:t>Vibration</w:t>
      </w:r>
      <w:r>
        <w:tab/>
      </w:r>
      <w:r>
        <w:fldChar w:fldCharType="begin"/>
      </w:r>
      <w:r>
        <w:instrText xml:space="preserve"> PAGEREF _Toc130916719 \h </w:instrText>
      </w:r>
      <w:r>
        <w:fldChar w:fldCharType="separate"/>
      </w:r>
      <w:r>
        <w:t>316</w:t>
      </w:r>
      <w:r>
        <w:fldChar w:fldCharType="end"/>
      </w:r>
    </w:p>
    <w:p w14:paraId="119C1007" w14:textId="4810A681" w:rsidR="00227947" w:rsidRDefault="0022794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D23BC">
        <w:rPr>
          <w:rFonts w:cs="v4.2.0"/>
        </w:rPr>
        <w:t>Power supply</w:t>
      </w:r>
      <w:r>
        <w:tab/>
      </w:r>
      <w:r>
        <w:fldChar w:fldCharType="begin"/>
      </w:r>
      <w:r>
        <w:instrText xml:space="preserve"> PAGEREF _Toc130916720 \h </w:instrText>
      </w:r>
      <w:r>
        <w:fldChar w:fldCharType="separate"/>
      </w:r>
      <w:r>
        <w:t>316</w:t>
      </w:r>
      <w:r>
        <w:fldChar w:fldCharType="end"/>
      </w:r>
    </w:p>
    <w:p w14:paraId="2B1FA12E" w14:textId="187CBBF4" w:rsidR="00227947" w:rsidRDefault="0022794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_Toc130916721 \h </w:instrText>
      </w:r>
      <w:r>
        <w:fldChar w:fldCharType="separate"/>
      </w:r>
      <w:r>
        <w:t>316</w:t>
      </w:r>
      <w:r>
        <w:fldChar w:fldCharType="end"/>
      </w:r>
    </w:p>
    <w:p w14:paraId="777723DF" w14:textId="452DD308" w:rsidR="00227947" w:rsidRDefault="0022794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_Toc130916722 \h </w:instrText>
      </w:r>
      <w:r>
        <w:fldChar w:fldCharType="separate"/>
      </w:r>
      <w:r>
        <w:t>317</w:t>
      </w:r>
      <w:r>
        <w:fldChar w:fldCharType="end"/>
      </w:r>
    </w:p>
    <w:p w14:paraId="30A80AC3" w14:textId="248CF7C5" w:rsidR="00227947" w:rsidRDefault="00227947">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_Toc130916723 \h </w:instrText>
      </w:r>
      <w:r>
        <w:fldChar w:fldCharType="separate"/>
      </w:r>
      <w:r>
        <w:t>318</w:t>
      </w:r>
      <w:r>
        <w:fldChar w:fldCharType="end"/>
      </w:r>
    </w:p>
    <w:p w14:paraId="39B1B248" w14:textId="2BBEC617" w:rsidR="00227947" w:rsidRDefault="0022794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_Toc130916724 \h </w:instrText>
      </w:r>
      <w:r>
        <w:fldChar w:fldCharType="separate"/>
      </w:r>
      <w:r>
        <w:t>318</w:t>
      </w:r>
      <w:r>
        <w:fldChar w:fldCharType="end"/>
      </w:r>
    </w:p>
    <w:p w14:paraId="71114D05" w14:textId="3E425EE3" w:rsidR="00227947" w:rsidRDefault="00227947">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_Toc130916725 \h </w:instrText>
      </w:r>
      <w:r>
        <w:fldChar w:fldCharType="separate"/>
      </w:r>
      <w:r>
        <w:t>318</w:t>
      </w:r>
      <w:r>
        <w:fldChar w:fldCharType="end"/>
      </w:r>
    </w:p>
    <w:p w14:paraId="3FC4A2FD" w14:textId="22D5D0E7" w:rsidR="00227947" w:rsidRDefault="00227947">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_Toc130916726 \h </w:instrText>
      </w:r>
      <w:r>
        <w:fldChar w:fldCharType="separate"/>
      </w:r>
      <w:r>
        <w:t>319</w:t>
      </w:r>
      <w:r>
        <w:fldChar w:fldCharType="end"/>
      </w:r>
    </w:p>
    <w:p w14:paraId="75ADAC95" w14:textId="4983E315" w:rsidR="00227947" w:rsidRDefault="00227947">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_Toc130916727 \h </w:instrText>
      </w:r>
      <w:r>
        <w:fldChar w:fldCharType="separate"/>
      </w:r>
      <w:r>
        <w:t>319</w:t>
      </w:r>
      <w:r>
        <w:fldChar w:fldCharType="end"/>
      </w:r>
    </w:p>
    <w:p w14:paraId="22C2C6D1" w14:textId="3C5E6B73" w:rsidR="00227947" w:rsidRDefault="0022794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_Toc130916728 \h </w:instrText>
      </w:r>
      <w:r>
        <w:fldChar w:fldCharType="separate"/>
      </w:r>
      <w:r>
        <w:t>321</w:t>
      </w:r>
      <w:r>
        <w:fldChar w:fldCharType="end"/>
      </w:r>
    </w:p>
    <w:p w14:paraId="25520EFA" w14:textId="168539AC" w:rsidR="00227947" w:rsidRDefault="00227947">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_Toc130916729 \h </w:instrText>
      </w:r>
      <w:r>
        <w:fldChar w:fldCharType="separate"/>
      </w:r>
      <w:r>
        <w:t>321</w:t>
      </w:r>
      <w:r>
        <w:fldChar w:fldCharType="end"/>
      </w:r>
    </w:p>
    <w:p w14:paraId="5815587F" w14:textId="3F8C16BD" w:rsidR="00227947" w:rsidRDefault="00227947">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_Toc130916730 \h </w:instrText>
      </w:r>
      <w:r>
        <w:fldChar w:fldCharType="separate"/>
      </w:r>
      <w:r>
        <w:t>321</w:t>
      </w:r>
      <w:r>
        <w:fldChar w:fldCharType="end"/>
      </w:r>
    </w:p>
    <w:p w14:paraId="45F0EB82" w14:textId="1B4935D8" w:rsidR="00227947" w:rsidRDefault="00227947">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_Toc130916731 \h </w:instrText>
      </w:r>
      <w:r>
        <w:fldChar w:fldCharType="separate"/>
      </w:r>
      <w:r>
        <w:t>322</w:t>
      </w:r>
      <w:r>
        <w:fldChar w:fldCharType="end"/>
      </w:r>
    </w:p>
    <w:p w14:paraId="4687BF3B" w14:textId="684DF631" w:rsidR="00227947" w:rsidRDefault="00227947">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_Toc130916732 \h </w:instrText>
      </w:r>
      <w:r>
        <w:fldChar w:fldCharType="separate"/>
      </w:r>
      <w:r>
        <w:t>322</w:t>
      </w:r>
      <w:r>
        <w:fldChar w:fldCharType="end"/>
      </w:r>
    </w:p>
    <w:p w14:paraId="60C00E94" w14:textId="34871018" w:rsidR="00227947" w:rsidRDefault="00227947">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_Toc130916733 \h </w:instrText>
      </w:r>
      <w:r>
        <w:fldChar w:fldCharType="separate"/>
      </w:r>
      <w:r>
        <w:t>323</w:t>
      </w:r>
      <w:r>
        <w:fldChar w:fldCharType="end"/>
      </w:r>
    </w:p>
    <w:p w14:paraId="42FC1CEE" w14:textId="7A19D42E" w:rsidR="00227947" w:rsidRDefault="00227947">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_Toc130916734 \h </w:instrText>
      </w:r>
      <w:r>
        <w:fldChar w:fldCharType="separate"/>
      </w:r>
      <w:r>
        <w:t>324</w:t>
      </w:r>
      <w:r>
        <w:fldChar w:fldCharType="end"/>
      </w:r>
    </w:p>
    <w:p w14:paraId="5CEEB625" w14:textId="71500B72" w:rsidR="00227947" w:rsidRDefault="00227947">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_Toc130916735 \h </w:instrText>
      </w:r>
      <w:r>
        <w:fldChar w:fldCharType="separate"/>
      </w:r>
      <w:r>
        <w:t>325</w:t>
      </w:r>
      <w:r>
        <w:fldChar w:fldCharType="end"/>
      </w:r>
    </w:p>
    <w:p w14:paraId="353A35E4" w14:textId="148EEE9A" w:rsidR="00080512" w:rsidRPr="007D061B" w:rsidRDefault="00227947">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44DB4077" w14:textId="77777777" w:rsidR="009F084A" w:rsidRPr="007D061B" w:rsidRDefault="009F084A">
      <w:r w:rsidRPr="007D061B">
        <w:t xml:space="preserve">This Technical </w:t>
      </w:r>
      <w:bookmarkStart w:id="28" w:name="spectype3"/>
      <w:r w:rsidRPr="007D061B">
        <w:t>Specification</w:t>
      </w:r>
      <w:bookmarkEnd w:id="28"/>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9" w:name="introduction"/>
      <w:bookmarkEnd w:id="29"/>
      <w:r w:rsidRPr="007D061B">
        <w:br w:type="page"/>
      </w:r>
      <w:bookmarkStart w:id="30" w:name="scope"/>
      <w:bookmarkStart w:id="31" w:name="_Toc21095032"/>
      <w:bookmarkStart w:id="32" w:name="_Toc29766565"/>
      <w:bookmarkStart w:id="33" w:name="_Toc36040712"/>
      <w:bookmarkStart w:id="34" w:name="_Toc37228122"/>
      <w:bookmarkStart w:id="35" w:name="_Toc37228626"/>
      <w:bookmarkStart w:id="36" w:name="_Toc37229130"/>
      <w:bookmarkStart w:id="37" w:name="_Toc45906687"/>
      <w:bookmarkStart w:id="38" w:name="_Toc61115842"/>
      <w:bookmarkStart w:id="39" w:name="_Toc67060602"/>
      <w:bookmarkStart w:id="40" w:name="_Toc74814107"/>
      <w:bookmarkStart w:id="41" w:name="_Toc76505530"/>
      <w:bookmarkStart w:id="42" w:name="_Toc83113778"/>
      <w:bookmarkStart w:id="43" w:name="_Toc89874900"/>
      <w:bookmarkStart w:id="44" w:name="_Toc98705464"/>
      <w:bookmarkStart w:id="45" w:name="_Toc130916227"/>
      <w:bookmarkEnd w:id="30"/>
      <w:r w:rsidR="005432EB" w:rsidRPr="007D061B">
        <w:t>1</w:t>
      </w:r>
      <w:r w:rsidR="005432EB" w:rsidRPr="007D061B">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6" w:name="_Toc21095033"/>
      <w:bookmarkStart w:id="47" w:name="_Toc29766566"/>
      <w:bookmarkStart w:id="48" w:name="_Toc36040713"/>
      <w:bookmarkStart w:id="49" w:name="_Toc37228123"/>
      <w:bookmarkStart w:id="50" w:name="_Toc37228627"/>
      <w:bookmarkStart w:id="51" w:name="_Toc37229131"/>
      <w:bookmarkStart w:id="52" w:name="_Toc45906688"/>
      <w:bookmarkStart w:id="53" w:name="_Toc61115843"/>
      <w:bookmarkStart w:id="54" w:name="_Toc67060603"/>
      <w:bookmarkStart w:id="55" w:name="_Toc74814108"/>
      <w:bookmarkStart w:id="56" w:name="_Toc76505531"/>
      <w:bookmarkStart w:id="57" w:name="_Toc83113779"/>
      <w:bookmarkStart w:id="58" w:name="_Toc89874901"/>
      <w:bookmarkStart w:id="59" w:name="_Toc98705465"/>
      <w:bookmarkStart w:id="60" w:name="_Toc130916228"/>
      <w:r w:rsidRPr="007D061B">
        <w:t>2</w:t>
      </w:r>
      <w:r w:rsidRPr="007D061B">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1" w:name="_Toc21095034"/>
      <w:bookmarkStart w:id="62" w:name="_Toc29766567"/>
      <w:bookmarkStart w:id="63" w:name="_Toc36040714"/>
      <w:bookmarkStart w:id="64" w:name="_Toc37228124"/>
      <w:bookmarkStart w:id="65" w:name="_Toc37228628"/>
      <w:bookmarkStart w:id="66" w:name="_Toc37229132"/>
      <w:bookmarkStart w:id="67" w:name="_Toc45906689"/>
      <w:bookmarkStart w:id="68" w:name="_Toc61115844"/>
      <w:bookmarkStart w:id="69" w:name="_Toc67060604"/>
      <w:bookmarkStart w:id="70" w:name="_Toc74814109"/>
      <w:bookmarkStart w:id="71" w:name="_Toc76505532"/>
      <w:bookmarkStart w:id="72" w:name="_Toc83113780"/>
      <w:bookmarkStart w:id="73" w:name="_Toc89874902"/>
      <w:bookmarkStart w:id="74" w:name="_Toc98705466"/>
      <w:bookmarkStart w:id="75" w:name="_Toc130916229"/>
      <w:r w:rsidRPr="007D061B">
        <w:t>3</w:t>
      </w:r>
      <w:r w:rsidRPr="007D061B">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BA03801" w14:textId="77777777" w:rsidR="005432EB" w:rsidRPr="007D061B" w:rsidRDefault="005432EB" w:rsidP="005432EB">
      <w:pPr>
        <w:pStyle w:val="Heading2"/>
      </w:pPr>
      <w:bookmarkStart w:id="76" w:name="_Toc21095035"/>
      <w:bookmarkStart w:id="77" w:name="_Toc29766568"/>
      <w:bookmarkStart w:id="78" w:name="_Toc36040715"/>
      <w:bookmarkStart w:id="79" w:name="_Toc37228125"/>
      <w:bookmarkStart w:id="80" w:name="_Toc37228629"/>
      <w:bookmarkStart w:id="81" w:name="_Toc37229133"/>
      <w:bookmarkStart w:id="82" w:name="_Toc45906690"/>
      <w:bookmarkStart w:id="83" w:name="_Toc61115845"/>
      <w:bookmarkStart w:id="84" w:name="_Toc67060605"/>
      <w:bookmarkStart w:id="85" w:name="_Toc74814110"/>
      <w:bookmarkStart w:id="86" w:name="_Toc76505533"/>
      <w:bookmarkStart w:id="87" w:name="_Toc83113781"/>
      <w:bookmarkStart w:id="88" w:name="_Toc89874903"/>
      <w:bookmarkStart w:id="89" w:name="_Toc98705467"/>
      <w:bookmarkStart w:id="90" w:name="_Toc130916230"/>
      <w:r w:rsidRPr="007D061B">
        <w:t>3.1</w:t>
      </w:r>
      <w:r w:rsidRPr="007D061B">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91" w:name="OLE_LINK44"/>
      <w:bookmarkStart w:id="9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91"/>
      <w:bookmarkEnd w:id="9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9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9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94" w:name="_Toc21095036"/>
      <w:bookmarkStart w:id="95" w:name="_Toc29766569"/>
      <w:bookmarkStart w:id="96" w:name="_Toc36040716"/>
      <w:bookmarkStart w:id="97" w:name="_Toc37228126"/>
      <w:bookmarkStart w:id="98" w:name="_Toc37228630"/>
      <w:bookmarkStart w:id="99" w:name="_Toc37229134"/>
      <w:bookmarkStart w:id="100" w:name="_Toc45906691"/>
      <w:bookmarkStart w:id="101" w:name="_Toc61115846"/>
      <w:bookmarkStart w:id="102" w:name="_Toc67060606"/>
      <w:bookmarkStart w:id="103" w:name="_Toc74814111"/>
      <w:bookmarkStart w:id="104" w:name="_Toc76505534"/>
      <w:bookmarkStart w:id="105" w:name="_Toc83113782"/>
      <w:bookmarkStart w:id="106" w:name="_Toc89874904"/>
      <w:bookmarkStart w:id="107" w:name="_Toc98705468"/>
      <w:bookmarkStart w:id="108" w:name="_Toc130916231"/>
      <w:r w:rsidRPr="007D061B">
        <w:t>3.2</w:t>
      </w:r>
      <w:r w:rsidRPr="007D061B">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5pt" o:ole="">
            <v:imagedata r:id="rId11" o:title=""/>
          </v:shape>
          <o:OLEObject Type="Embed" ProgID="Word.Picture.8" ShapeID="_x0000_i1025" DrawAspect="Content" ObjectID="_174222624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pt;height:232.5pt" o:ole="">
            <v:imagedata r:id="rId13" o:title=""/>
          </v:shape>
          <o:OLEObject Type="Embed" ProgID="Word.Picture.8" ShapeID="_x0000_i1026" DrawAspect="Content" ObjectID="_174222624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pt;height:232.5pt" o:ole="">
            <v:imagedata r:id="rId15" o:title=""/>
          </v:shape>
          <o:OLEObject Type="Embed" ProgID="Word.Picture.8" ShapeID="_x0000_i1027" DrawAspect="Content" ObjectID="_174222624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9" w:name="_Toc21095037"/>
      <w:bookmarkStart w:id="110" w:name="_Toc29766570"/>
      <w:bookmarkStart w:id="111" w:name="_Toc36040717"/>
      <w:bookmarkStart w:id="112" w:name="_Toc37228127"/>
      <w:bookmarkStart w:id="113" w:name="_Toc37228631"/>
      <w:bookmarkStart w:id="114" w:name="_Toc37229135"/>
      <w:bookmarkStart w:id="115" w:name="_Toc45906692"/>
      <w:bookmarkStart w:id="116" w:name="_Toc61115847"/>
      <w:bookmarkStart w:id="117" w:name="_Toc67060607"/>
      <w:bookmarkStart w:id="118" w:name="_Toc74814112"/>
      <w:bookmarkStart w:id="119" w:name="_Toc76505535"/>
      <w:bookmarkStart w:id="120" w:name="_Toc83113783"/>
      <w:bookmarkStart w:id="121" w:name="_Toc89874905"/>
      <w:bookmarkStart w:id="122" w:name="_Toc98705469"/>
      <w:bookmarkStart w:id="123" w:name="_Toc130916232"/>
      <w:r w:rsidRPr="007D061B">
        <w:t>3.3</w:t>
      </w:r>
      <w:r w:rsidRPr="007D061B">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24" w:name="_Toc21095038"/>
      <w:bookmarkStart w:id="125" w:name="_Toc29766571"/>
      <w:bookmarkStart w:id="126" w:name="_Toc36040718"/>
      <w:bookmarkStart w:id="127" w:name="_Toc37228128"/>
      <w:bookmarkStart w:id="128" w:name="_Toc37228632"/>
      <w:bookmarkStart w:id="129" w:name="_Toc37229136"/>
      <w:bookmarkStart w:id="130" w:name="_Toc45906693"/>
      <w:bookmarkStart w:id="131" w:name="_Toc61115848"/>
      <w:bookmarkStart w:id="132" w:name="_Toc67060608"/>
      <w:bookmarkStart w:id="133" w:name="_Toc74814113"/>
      <w:bookmarkStart w:id="134" w:name="_Toc76505536"/>
      <w:bookmarkStart w:id="135" w:name="_Toc83113784"/>
      <w:bookmarkStart w:id="136" w:name="_Toc89874906"/>
      <w:bookmarkStart w:id="137" w:name="_Toc98705470"/>
      <w:bookmarkStart w:id="138" w:name="_Toc130916233"/>
      <w:r w:rsidRPr="007D061B">
        <w:rPr>
          <w:lang w:eastAsia="zh-CN"/>
        </w:rPr>
        <w:t>4</w:t>
      </w:r>
      <w:r w:rsidRPr="007D061B">
        <w:rPr>
          <w:lang w:eastAsia="zh-CN"/>
        </w:rPr>
        <w:tab/>
        <w:t>General test conditions and declarations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1058CBE" w14:textId="77777777" w:rsidR="005432EB" w:rsidRPr="007D061B" w:rsidRDefault="005432EB" w:rsidP="005432EB">
      <w:pPr>
        <w:pStyle w:val="Heading2"/>
        <w:rPr>
          <w:lang w:eastAsia="zh-CN"/>
        </w:rPr>
      </w:pPr>
      <w:bookmarkStart w:id="139" w:name="_Toc21095039"/>
      <w:bookmarkStart w:id="140" w:name="_Toc29766572"/>
      <w:bookmarkStart w:id="141" w:name="_Toc36040719"/>
      <w:bookmarkStart w:id="142" w:name="_Toc37228129"/>
      <w:bookmarkStart w:id="143" w:name="_Toc37228633"/>
      <w:bookmarkStart w:id="144" w:name="_Toc37229137"/>
      <w:bookmarkStart w:id="145" w:name="_Toc45906694"/>
      <w:bookmarkStart w:id="146" w:name="_Toc61115849"/>
      <w:bookmarkStart w:id="147" w:name="_Toc67060609"/>
      <w:bookmarkStart w:id="148" w:name="_Toc74814114"/>
      <w:bookmarkStart w:id="149" w:name="_Toc76505537"/>
      <w:bookmarkStart w:id="150" w:name="_Toc83113785"/>
      <w:bookmarkStart w:id="151" w:name="_Toc89874907"/>
      <w:bookmarkStart w:id="152" w:name="_Toc98705471"/>
      <w:bookmarkStart w:id="153" w:name="_Toc130916234"/>
      <w:r w:rsidRPr="007D061B">
        <w:rPr>
          <w:lang w:eastAsia="zh-CN"/>
        </w:rPr>
        <w:t>4.1</w:t>
      </w:r>
      <w:r w:rsidRPr="007D061B">
        <w:rPr>
          <w:lang w:eastAsia="zh-CN"/>
        </w:rPr>
        <w:tab/>
        <w:t>Measurement uncertainties and test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CF52D5D" w14:textId="77777777" w:rsidR="005432EB" w:rsidRPr="007D061B" w:rsidRDefault="005432EB" w:rsidP="005432EB">
      <w:pPr>
        <w:pStyle w:val="Heading3"/>
      </w:pPr>
      <w:bookmarkStart w:id="154" w:name="_Toc21095040"/>
      <w:bookmarkStart w:id="155" w:name="_Toc29766573"/>
      <w:bookmarkStart w:id="156" w:name="_Toc36040720"/>
      <w:bookmarkStart w:id="157" w:name="_Toc37228130"/>
      <w:bookmarkStart w:id="158" w:name="_Toc37228634"/>
      <w:bookmarkStart w:id="159" w:name="_Toc37229138"/>
      <w:bookmarkStart w:id="160" w:name="_Toc45906695"/>
      <w:bookmarkStart w:id="161" w:name="_Toc61115850"/>
      <w:bookmarkStart w:id="162" w:name="_Toc67060610"/>
      <w:bookmarkStart w:id="163" w:name="_Toc74814115"/>
      <w:bookmarkStart w:id="164" w:name="_Toc76505538"/>
      <w:bookmarkStart w:id="165" w:name="_Toc83113786"/>
      <w:bookmarkStart w:id="166" w:name="_Toc89874908"/>
      <w:bookmarkStart w:id="167" w:name="_Toc98705472"/>
      <w:bookmarkStart w:id="168" w:name="_Toc130916235"/>
      <w:r w:rsidRPr="007D061B">
        <w:t>4.1.1</w:t>
      </w:r>
      <w:r w:rsidRPr="007D061B">
        <w:tab/>
        <w:t>General</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9" w:name="_Toc21095041"/>
      <w:bookmarkStart w:id="170" w:name="_Toc29766574"/>
      <w:bookmarkStart w:id="171" w:name="_Toc36040721"/>
      <w:bookmarkStart w:id="172" w:name="_Toc37228131"/>
      <w:bookmarkStart w:id="173" w:name="_Toc37228635"/>
      <w:bookmarkStart w:id="174" w:name="_Toc37229139"/>
      <w:bookmarkStart w:id="175" w:name="_Toc45906696"/>
      <w:bookmarkStart w:id="176" w:name="_Toc61115851"/>
      <w:bookmarkStart w:id="177" w:name="_Toc67060611"/>
      <w:bookmarkStart w:id="178" w:name="_Toc74814116"/>
      <w:bookmarkStart w:id="179" w:name="_Toc76505539"/>
      <w:bookmarkStart w:id="180" w:name="_Toc83113787"/>
      <w:bookmarkStart w:id="181" w:name="_Toc89874909"/>
      <w:bookmarkStart w:id="182" w:name="_Toc98705473"/>
      <w:bookmarkStart w:id="183" w:name="_Toc130916236"/>
      <w:r w:rsidRPr="007D061B">
        <w:t>4.1.2</w:t>
      </w:r>
      <w:r w:rsidRPr="007D061B">
        <w:tab/>
        <w:t>Acceptable uncertainty of Test System</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9C9B612" w14:textId="77777777" w:rsidR="005432EB" w:rsidRPr="007D061B" w:rsidRDefault="005432EB" w:rsidP="005432EB">
      <w:pPr>
        <w:pStyle w:val="Heading4"/>
      </w:pPr>
      <w:bookmarkStart w:id="184" w:name="_Toc21095042"/>
      <w:bookmarkStart w:id="185" w:name="_Toc29766575"/>
      <w:bookmarkStart w:id="186" w:name="_Toc36040722"/>
      <w:bookmarkStart w:id="187" w:name="_Toc37228132"/>
      <w:bookmarkStart w:id="188" w:name="_Toc37228636"/>
      <w:bookmarkStart w:id="189" w:name="_Toc37229140"/>
      <w:bookmarkStart w:id="190" w:name="_Toc45906697"/>
      <w:bookmarkStart w:id="191" w:name="_Toc61115852"/>
      <w:bookmarkStart w:id="192" w:name="_Toc67060612"/>
      <w:bookmarkStart w:id="193" w:name="_Toc74814117"/>
      <w:bookmarkStart w:id="194" w:name="_Toc76505540"/>
      <w:bookmarkStart w:id="195" w:name="_Toc83113788"/>
      <w:bookmarkStart w:id="196" w:name="_Toc89874910"/>
      <w:bookmarkStart w:id="197" w:name="_Toc98705474"/>
      <w:bookmarkStart w:id="198" w:name="_Toc130916237"/>
      <w:r w:rsidRPr="007D061B">
        <w:t>4.1.2.1</w:t>
      </w:r>
      <w:r w:rsidRPr="007D061B">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99" w:name="_Toc21095043"/>
      <w:bookmarkStart w:id="200" w:name="_Toc29766576"/>
      <w:bookmarkStart w:id="201" w:name="_Toc36040723"/>
      <w:bookmarkStart w:id="202" w:name="_Toc37228133"/>
      <w:bookmarkStart w:id="203" w:name="_Toc37228637"/>
      <w:bookmarkStart w:id="204" w:name="_Toc37229141"/>
      <w:bookmarkStart w:id="205" w:name="_Toc45906698"/>
      <w:bookmarkStart w:id="206" w:name="_Toc61115853"/>
      <w:bookmarkStart w:id="207" w:name="_Toc67060613"/>
      <w:bookmarkStart w:id="208" w:name="_Toc74814118"/>
      <w:bookmarkStart w:id="209" w:name="_Toc76505541"/>
      <w:bookmarkStart w:id="210" w:name="_Toc83113789"/>
      <w:bookmarkStart w:id="211" w:name="_Toc89874911"/>
      <w:bookmarkStart w:id="212" w:name="_Toc98705475"/>
      <w:bookmarkStart w:id="213" w:name="_Toc130916238"/>
      <w:r w:rsidRPr="007D061B">
        <w:rPr>
          <w:lang w:eastAsia="sv-SE"/>
        </w:rPr>
        <w:t>4.1.</w:t>
      </w:r>
      <w:r w:rsidRPr="007D061B">
        <w:t>2.2</w:t>
      </w:r>
      <w:r w:rsidRPr="007D061B">
        <w:rPr>
          <w:lang w:eastAsia="sv-SE"/>
        </w:rPr>
        <w:tab/>
        <w:t>Measurement of t</w:t>
      </w:r>
      <w:r w:rsidRPr="007D061B">
        <w:t>ransmitter</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14" w:name="_Toc21095044"/>
      <w:bookmarkStart w:id="215" w:name="_Toc29766577"/>
      <w:bookmarkStart w:id="216" w:name="_Toc36040724"/>
      <w:bookmarkStart w:id="217" w:name="_Toc37228134"/>
      <w:bookmarkStart w:id="218" w:name="_Toc37228638"/>
      <w:bookmarkStart w:id="219" w:name="_Toc37229142"/>
      <w:bookmarkStart w:id="220" w:name="_Toc45906699"/>
      <w:bookmarkStart w:id="221" w:name="_Toc61115854"/>
      <w:bookmarkStart w:id="222" w:name="_Toc67060614"/>
      <w:bookmarkStart w:id="223" w:name="_Toc74814119"/>
      <w:bookmarkStart w:id="224" w:name="_Toc76505542"/>
      <w:bookmarkStart w:id="225" w:name="_Toc83113790"/>
      <w:bookmarkStart w:id="226" w:name="_Toc89874912"/>
      <w:bookmarkStart w:id="227" w:name="_Toc98705476"/>
      <w:bookmarkStart w:id="228" w:name="_Toc130916239"/>
      <w:r w:rsidRPr="007D061B">
        <w:rPr>
          <w:lang w:eastAsia="sv-SE"/>
        </w:rPr>
        <w:t>4.1.</w:t>
      </w:r>
      <w:r w:rsidRPr="007D061B">
        <w:t>2.3</w:t>
      </w:r>
      <w:r w:rsidRPr="007D061B">
        <w:rPr>
          <w:lang w:eastAsia="sv-SE"/>
        </w:rPr>
        <w:tab/>
        <w:t xml:space="preserve">Measurement of </w:t>
      </w:r>
      <w:r w:rsidRPr="007D061B">
        <w:t>receiver</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29" w:name="_Toc21095045"/>
      <w:bookmarkStart w:id="230" w:name="_Toc29766578"/>
      <w:bookmarkStart w:id="231" w:name="_Toc36040725"/>
      <w:bookmarkStart w:id="232" w:name="_Toc37228135"/>
      <w:bookmarkStart w:id="233" w:name="_Toc37228639"/>
      <w:bookmarkStart w:id="234" w:name="_Toc37229143"/>
      <w:bookmarkStart w:id="235" w:name="_Toc45906700"/>
      <w:bookmarkStart w:id="236" w:name="_Toc61115855"/>
      <w:bookmarkStart w:id="237" w:name="_Toc67060615"/>
      <w:bookmarkStart w:id="238" w:name="_Toc74814120"/>
      <w:bookmarkStart w:id="239" w:name="_Toc76505543"/>
      <w:bookmarkStart w:id="240" w:name="_Toc83113791"/>
      <w:bookmarkStart w:id="241" w:name="_Toc89874913"/>
      <w:bookmarkStart w:id="242" w:name="_Toc98705477"/>
      <w:bookmarkStart w:id="243" w:name="_Toc130916240"/>
      <w:r w:rsidRPr="007D061B">
        <w:rPr>
          <w:lang w:eastAsia="sv-SE"/>
        </w:rPr>
        <w:t>4.1.</w:t>
      </w:r>
      <w:r w:rsidRPr="007D061B">
        <w:t>3</w:t>
      </w:r>
      <w:r w:rsidRPr="007D061B">
        <w:rPr>
          <w:lang w:eastAsia="sv-SE"/>
        </w:rPr>
        <w:tab/>
        <w:t>Interpretation of measurement results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44" w:name="_Toc21095046"/>
      <w:bookmarkStart w:id="245" w:name="_Toc29766579"/>
      <w:bookmarkStart w:id="246" w:name="_Toc36040726"/>
      <w:bookmarkStart w:id="247" w:name="_Toc37228136"/>
      <w:bookmarkStart w:id="248" w:name="_Toc37228640"/>
      <w:bookmarkStart w:id="249" w:name="_Toc37229144"/>
      <w:bookmarkStart w:id="250" w:name="_Toc45906701"/>
      <w:bookmarkStart w:id="251" w:name="_Toc61115856"/>
      <w:bookmarkStart w:id="252" w:name="_Toc67060616"/>
      <w:bookmarkStart w:id="253" w:name="_Toc74814121"/>
      <w:bookmarkStart w:id="254" w:name="_Toc76505544"/>
      <w:bookmarkStart w:id="255" w:name="_Toc83113792"/>
      <w:bookmarkStart w:id="256" w:name="_Toc89874914"/>
      <w:bookmarkStart w:id="257" w:name="_Toc98705478"/>
      <w:bookmarkStart w:id="258" w:name="_Toc130916241"/>
      <w:r w:rsidRPr="007D061B">
        <w:rPr>
          <w:snapToGrid w:val="0"/>
        </w:rPr>
        <w:t>4.2</w:t>
      </w:r>
      <w:r w:rsidRPr="007D061B">
        <w:rPr>
          <w:snapToGrid w:val="0"/>
        </w:rPr>
        <w:tab/>
      </w:r>
      <w:r w:rsidRPr="007D061B">
        <w:rPr>
          <w:lang w:eastAsia="zh-CN"/>
        </w:rPr>
        <w:t>Conducted and radiated requirement reference points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59" w:name="_MON_1537740376"/>
    <w:bookmarkEnd w:id="25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pt;height:211pt" o:ole="">
            <v:imagedata r:id="rId17" o:title=""/>
          </v:shape>
          <o:OLEObject Type="Embed" ProgID="Word.Picture.8" ShapeID="_x0000_i1028" DrawAspect="Content" ObjectID="_174222624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60" w:name="_Toc21095047"/>
      <w:bookmarkStart w:id="261" w:name="_Toc29766580"/>
      <w:bookmarkStart w:id="262" w:name="_Toc36040727"/>
      <w:bookmarkStart w:id="263" w:name="_Toc37228137"/>
      <w:bookmarkStart w:id="264" w:name="_Toc37228641"/>
      <w:bookmarkStart w:id="265" w:name="_Toc37229145"/>
      <w:bookmarkStart w:id="266" w:name="_Toc45906702"/>
      <w:bookmarkStart w:id="267" w:name="_Toc61115857"/>
      <w:bookmarkStart w:id="268" w:name="_Toc67060617"/>
      <w:bookmarkStart w:id="269" w:name="_Toc74814122"/>
      <w:bookmarkStart w:id="270" w:name="_Toc76505545"/>
      <w:bookmarkStart w:id="271" w:name="_Toc83113793"/>
      <w:bookmarkStart w:id="272" w:name="_Toc89874915"/>
      <w:bookmarkStart w:id="273" w:name="_Toc98705479"/>
      <w:bookmarkStart w:id="274" w:name="_Toc130916242"/>
      <w:r w:rsidRPr="007D061B">
        <w:rPr>
          <w:snapToGrid w:val="0"/>
        </w:rPr>
        <w:t>4.3</w:t>
      </w:r>
      <w:r w:rsidRPr="007D061B">
        <w:rPr>
          <w:snapToGrid w:val="0"/>
        </w:rPr>
        <w:tab/>
      </w:r>
      <w:r w:rsidRPr="007D061B">
        <w:rPr>
          <w:lang w:eastAsia="zh-CN"/>
        </w:rPr>
        <w:t>Base station classes</w:t>
      </w:r>
      <w:r w:rsidRPr="007D061B">
        <w:t xml:space="preserve"> for AAS BS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75" w:name="_Toc21095048"/>
      <w:bookmarkStart w:id="276" w:name="_Toc29766581"/>
      <w:bookmarkStart w:id="277" w:name="_Toc36040728"/>
      <w:bookmarkStart w:id="278" w:name="_Toc37228138"/>
      <w:bookmarkStart w:id="279" w:name="_Toc37228642"/>
      <w:bookmarkStart w:id="280" w:name="_Toc37229146"/>
      <w:bookmarkStart w:id="281" w:name="_Toc45906703"/>
      <w:bookmarkStart w:id="282" w:name="_Toc61115858"/>
      <w:bookmarkStart w:id="283" w:name="_Toc67060618"/>
      <w:bookmarkStart w:id="284" w:name="_Toc74814123"/>
      <w:bookmarkStart w:id="285" w:name="_Toc76505546"/>
      <w:bookmarkStart w:id="286" w:name="_Toc83113794"/>
      <w:bookmarkStart w:id="287" w:name="_Toc89874916"/>
      <w:bookmarkStart w:id="288" w:name="_Toc98705480"/>
      <w:bookmarkStart w:id="289" w:name="_Toc130916243"/>
      <w:r w:rsidRPr="007D061B">
        <w:rPr>
          <w:lang w:eastAsia="zh-CN"/>
        </w:rPr>
        <w:t>4.4</w:t>
      </w:r>
      <w:r w:rsidRPr="007D061B">
        <w:rPr>
          <w:lang w:eastAsia="zh-CN"/>
        </w:rPr>
        <w:tab/>
        <w:t>Regional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90" w:name="_Toc21095049"/>
      <w:bookmarkStart w:id="291" w:name="_Toc29766582"/>
      <w:bookmarkStart w:id="292" w:name="_Toc36040729"/>
      <w:bookmarkStart w:id="293" w:name="_Toc37228139"/>
      <w:bookmarkStart w:id="294" w:name="_Toc37228643"/>
      <w:bookmarkStart w:id="295" w:name="_Toc37229147"/>
      <w:bookmarkStart w:id="296" w:name="_Toc45906704"/>
      <w:bookmarkStart w:id="297" w:name="_Toc61115859"/>
      <w:bookmarkStart w:id="298" w:name="_Toc67060619"/>
      <w:bookmarkStart w:id="299" w:name="_Toc74814124"/>
      <w:bookmarkStart w:id="300" w:name="_Toc76505547"/>
      <w:bookmarkStart w:id="301" w:name="_Toc83113795"/>
      <w:bookmarkStart w:id="302" w:name="_Toc89874917"/>
      <w:bookmarkStart w:id="303" w:name="_Toc98705481"/>
      <w:bookmarkStart w:id="304" w:name="_Toc130916244"/>
      <w:r w:rsidRPr="007D061B">
        <w:rPr>
          <w:lang w:eastAsia="zh-CN"/>
        </w:rPr>
        <w:t>4.5</w:t>
      </w:r>
      <w:r w:rsidRPr="007D061B">
        <w:rPr>
          <w:lang w:eastAsia="zh-CN"/>
        </w:rPr>
        <w:tab/>
        <w:t>Operating bands and band categories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05" w:name="_Toc21095050"/>
      <w:bookmarkStart w:id="306" w:name="_Toc29766583"/>
      <w:bookmarkStart w:id="307" w:name="_Toc36040730"/>
      <w:bookmarkStart w:id="308" w:name="_Toc37228140"/>
      <w:bookmarkStart w:id="309" w:name="_Toc37228644"/>
      <w:bookmarkStart w:id="310" w:name="_Toc37229148"/>
      <w:bookmarkStart w:id="311" w:name="_Toc45906705"/>
      <w:bookmarkStart w:id="312" w:name="_Toc61115860"/>
      <w:bookmarkStart w:id="313" w:name="_Toc67060620"/>
      <w:bookmarkStart w:id="314" w:name="_Toc74814125"/>
      <w:bookmarkStart w:id="315" w:name="_Toc76505548"/>
      <w:bookmarkStart w:id="316" w:name="_Toc83113796"/>
      <w:bookmarkStart w:id="317" w:name="_Toc89874918"/>
      <w:bookmarkStart w:id="318" w:name="_Toc98705482"/>
      <w:bookmarkStart w:id="319" w:name="_Toc130916245"/>
      <w:r w:rsidRPr="007D061B">
        <w:rPr>
          <w:lang w:eastAsia="zh-CN"/>
        </w:rPr>
        <w:t>4.6</w:t>
      </w:r>
      <w:r w:rsidRPr="007D061B">
        <w:rPr>
          <w:lang w:eastAsia="zh-CN"/>
        </w:rPr>
        <w:tab/>
        <w:t>Channel arrangements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20" w:name="_Toc21095051"/>
      <w:bookmarkStart w:id="321" w:name="_Toc29766584"/>
      <w:bookmarkStart w:id="322" w:name="_Toc36040731"/>
      <w:bookmarkStart w:id="323" w:name="_Toc37228141"/>
      <w:bookmarkStart w:id="324" w:name="_Toc37228645"/>
      <w:bookmarkStart w:id="325" w:name="_Toc37229149"/>
      <w:bookmarkStart w:id="326" w:name="_Toc45906706"/>
      <w:bookmarkStart w:id="327" w:name="_Toc61115861"/>
      <w:bookmarkStart w:id="328" w:name="_Toc67060621"/>
      <w:bookmarkStart w:id="329" w:name="_Toc74814126"/>
      <w:bookmarkStart w:id="330" w:name="_Toc76505549"/>
      <w:bookmarkStart w:id="331" w:name="_Toc83113797"/>
      <w:bookmarkStart w:id="332" w:name="_Toc89874919"/>
      <w:bookmarkStart w:id="333" w:name="_Toc98705483"/>
      <w:bookmarkStart w:id="334" w:name="_Toc130916246"/>
      <w:r w:rsidRPr="007D061B">
        <w:rPr>
          <w:lang w:eastAsia="zh-CN"/>
        </w:rPr>
        <w:t>4.7</w:t>
      </w:r>
      <w:r w:rsidRPr="007D061B">
        <w:rPr>
          <w:lang w:eastAsia="zh-CN"/>
        </w:rPr>
        <w:tab/>
        <w:t>Requirements for AAS BS capable of multi-band operation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35" w:name="_Toc21095052"/>
      <w:bookmarkStart w:id="336" w:name="_Toc29766585"/>
      <w:bookmarkStart w:id="337" w:name="_Toc36040732"/>
      <w:bookmarkStart w:id="338" w:name="_Toc37228142"/>
      <w:bookmarkStart w:id="339" w:name="_Toc37228646"/>
      <w:bookmarkStart w:id="340" w:name="_Toc37229150"/>
      <w:bookmarkStart w:id="341" w:name="_Toc45906707"/>
      <w:bookmarkStart w:id="342" w:name="_Toc61115862"/>
      <w:bookmarkStart w:id="343" w:name="_Toc67060622"/>
      <w:bookmarkStart w:id="344" w:name="_Toc74814127"/>
      <w:bookmarkStart w:id="345" w:name="_Toc76505550"/>
      <w:bookmarkStart w:id="346" w:name="_Toc83113798"/>
      <w:bookmarkStart w:id="347" w:name="_Toc89874920"/>
      <w:bookmarkStart w:id="348" w:name="_Toc98705484"/>
      <w:bookmarkStart w:id="349" w:name="_Toc130916247"/>
      <w:r w:rsidRPr="007D061B">
        <w:rPr>
          <w:lang w:eastAsia="zh-CN"/>
        </w:rPr>
        <w:t>4.8</w:t>
      </w:r>
      <w:r w:rsidRPr="007D061B">
        <w:rPr>
          <w:lang w:eastAsia="zh-CN"/>
        </w:rPr>
        <w:tab/>
        <w:t>AAS BS configurations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B7EFD34" w14:textId="77777777" w:rsidR="005432EB" w:rsidRPr="007D061B" w:rsidRDefault="005432EB" w:rsidP="005432EB">
      <w:pPr>
        <w:pStyle w:val="Heading3"/>
      </w:pPr>
      <w:bookmarkStart w:id="350" w:name="_Toc21095053"/>
      <w:bookmarkStart w:id="351" w:name="_Toc29766586"/>
      <w:bookmarkStart w:id="352" w:name="_Toc36040733"/>
      <w:bookmarkStart w:id="353" w:name="_Toc37228143"/>
      <w:bookmarkStart w:id="354" w:name="_Toc37228647"/>
      <w:bookmarkStart w:id="355" w:name="_Toc37229151"/>
      <w:bookmarkStart w:id="356" w:name="_Toc45906708"/>
      <w:bookmarkStart w:id="357" w:name="_Toc61115863"/>
      <w:bookmarkStart w:id="358" w:name="_Toc67060623"/>
      <w:bookmarkStart w:id="359" w:name="_Toc74814128"/>
      <w:bookmarkStart w:id="360" w:name="_Toc76505551"/>
      <w:bookmarkStart w:id="361" w:name="_Toc83113799"/>
      <w:bookmarkStart w:id="362" w:name="_Toc89874921"/>
      <w:bookmarkStart w:id="363" w:name="_Toc98705485"/>
      <w:bookmarkStart w:id="364" w:name="_Toc130916248"/>
      <w:r w:rsidRPr="007D061B">
        <w:t>4.8.1</w:t>
      </w:r>
      <w:r w:rsidRPr="007D061B">
        <w:tab/>
        <w:t>Transmit configurations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65" w:name="_MON_1537740340"/>
    <w:bookmarkEnd w:id="365"/>
    <w:p w14:paraId="6D2D68B7" w14:textId="77777777" w:rsidR="005432EB" w:rsidRPr="007D061B" w:rsidRDefault="005432EB" w:rsidP="005432EB">
      <w:pPr>
        <w:pStyle w:val="TH"/>
      </w:pPr>
      <w:r w:rsidRPr="007D061B">
        <w:object w:dxaOrig="9265" w:dyaOrig="4212" w14:anchorId="6701F72C">
          <v:shape id="_x0000_i1029" type="#_x0000_t75" style="width:462pt;height:211pt" o:ole="">
            <v:imagedata r:id="rId19" o:title=""/>
          </v:shape>
          <o:OLEObject Type="Embed" ProgID="Word.Picture.8" ShapeID="_x0000_i1029" DrawAspect="Content" ObjectID="_174222624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66" w:name="_Toc21095054"/>
      <w:bookmarkStart w:id="367" w:name="_Toc29766587"/>
      <w:bookmarkStart w:id="368" w:name="_Toc36040734"/>
      <w:bookmarkStart w:id="369" w:name="_Toc37228144"/>
      <w:bookmarkStart w:id="370" w:name="_Toc37228648"/>
      <w:bookmarkStart w:id="371" w:name="_Toc37229152"/>
      <w:bookmarkStart w:id="372" w:name="_Toc45906709"/>
      <w:bookmarkStart w:id="373" w:name="_Toc61115864"/>
      <w:bookmarkStart w:id="374" w:name="_Toc67060624"/>
      <w:bookmarkStart w:id="375" w:name="_Toc74814129"/>
      <w:bookmarkStart w:id="376" w:name="_Toc76505552"/>
      <w:bookmarkStart w:id="377" w:name="_Toc83113800"/>
      <w:bookmarkStart w:id="378" w:name="_Toc89874922"/>
      <w:bookmarkStart w:id="379" w:name="_Toc98705486"/>
      <w:bookmarkStart w:id="380" w:name="_Toc130916249"/>
      <w:r w:rsidRPr="007D061B">
        <w:t>4.8.2</w:t>
      </w:r>
      <w:r w:rsidRPr="007D061B">
        <w:tab/>
        <w:t>Receive configurations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81" w:name="_MON_1537740308"/>
    <w:bookmarkEnd w:id="381"/>
    <w:p w14:paraId="00888FAF" w14:textId="77777777" w:rsidR="005432EB" w:rsidRPr="007D061B" w:rsidRDefault="005432EB" w:rsidP="005432EB">
      <w:pPr>
        <w:pStyle w:val="TH"/>
      </w:pPr>
      <w:r w:rsidRPr="007D061B">
        <w:object w:dxaOrig="9265" w:dyaOrig="4212" w14:anchorId="5174349D">
          <v:shape id="_x0000_i1030" type="#_x0000_t75" style="width:462pt;height:211pt" o:ole="">
            <v:imagedata r:id="rId21" o:title=""/>
          </v:shape>
          <o:OLEObject Type="Embed" ProgID="Word.Picture.8" ShapeID="_x0000_i1030" DrawAspect="Content" ObjectID="_174222624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82" w:name="_Toc21095055"/>
      <w:bookmarkStart w:id="383" w:name="_Toc29766588"/>
      <w:bookmarkStart w:id="384" w:name="_Toc36040735"/>
      <w:bookmarkStart w:id="385" w:name="_Toc37228145"/>
      <w:bookmarkStart w:id="386" w:name="_Toc37228649"/>
      <w:bookmarkStart w:id="387" w:name="_Toc37229153"/>
      <w:bookmarkStart w:id="388" w:name="_Toc45906710"/>
      <w:bookmarkStart w:id="389" w:name="_Toc61115865"/>
      <w:bookmarkStart w:id="390" w:name="_Toc67060625"/>
      <w:bookmarkStart w:id="391" w:name="_Toc74814130"/>
      <w:bookmarkStart w:id="392" w:name="_Toc76505553"/>
      <w:bookmarkStart w:id="393" w:name="_Toc83113801"/>
      <w:bookmarkStart w:id="394" w:name="_Toc89874923"/>
      <w:bookmarkStart w:id="395" w:name="_Toc98705487"/>
      <w:bookmarkStart w:id="396" w:name="_Toc130916250"/>
      <w:r w:rsidRPr="007D061B">
        <w:t>4.8.3</w:t>
      </w:r>
      <w:r w:rsidRPr="007D061B">
        <w:tab/>
        <w:t>Power supply options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97" w:name="_Toc21095056"/>
      <w:bookmarkStart w:id="398" w:name="_Toc29766589"/>
      <w:bookmarkStart w:id="399" w:name="_Toc36040736"/>
      <w:bookmarkStart w:id="400" w:name="_Toc37228146"/>
      <w:bookmarkStart w:id="401" w:name="_Toc37228650"/>
      <w:bookmarkStart w:id="402" w:name="_Toc37229154"/>
      <w:bookmarkStart w:id="403" w:name="_Toc45906711"/>
      <w:bookmarkStart w:id="404" w:name="_Toc61115866"/>
      <w:bookmarkStart w:id="405" w:name="_Toc67060626"/>
      <w:bookmarkStart w:id="406" w:name="_Toc74814131"/>
      <w:bookmarkStart w:id="407" w:name="_Toc76505554"/>
      <w:bookmarkStart w:id="408" w:name="_Toc83113802"/>
      <w:bookmarkStart w:id="409" w:name="_Toc89874924"/>
      <w:bookmarkStart w:id="410" w:name="_Toc98705488"/>
      <w:bookmarkStart w:id="411" w:name="_Toc130916251"/>
      <w:r w:rsidRPr="007D061B">
        <w:t>4.8.4</w:t>
      </w:r>
      <w:r w:rsidRPr="007D061B">
        <w:tab/>
        <w:t>BS with integrated Iuant BS modem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12" w:name="_Toc21095057"/>
      <w:bookmarkStart w:id="413" w:name="_Toc29766590"/>
      <w:bookmarkStart w:id="414" w:name="_Toc36040737"/>
      <w:bookmarkStart w:id="415" w:name="_Toc37228147"/>
      <w:bookmarkStart w:id="416" w:name="_Toc37228651"/>
      <w:bookmarkStart w:id="417" w:name="_Toc37229155"/>
      <w:bookmarkStart w:id="418" w:name="_Toc45906712"/>
      <w:bookmarkStart w:id="419" w:name="_Toc61115867"/>
      <w:bookmarkStart w:id="420" w:name="_Toc67060627"/>
      <w:bookmarkStart w:id="421" w:name="_Toc74814132"/>
      <w:bookmarkStart w:id="422" w:name="_Toc76505555"/>
      <w:bookmarkStart w:id="423" w:name="_Toc83113803"/>
      <w:bookmarkStart w:id="424" w:name="_Toc89874925"/>
      <w:bookmarkStart w:id="425" w:name="_Toc98705489"/>
      <w:bookmarkStart w:id="426" w:name="_Toc130916252"/>
      <w:r w:rsidRPr="007D061B">
        <w:rPr>
          <w:lang w:eastAsia="zh-CN"/>
        </w:rPr>
        <w:t>4.9</w:t>
      </w:r>
      <w:r w:rsidRPr="007D061B">
        <w:rPr>
          <w:lang w:eastAsia="zh-CN"/>
        </w:rPr>
        <w:tab/>
        <w:t>Capability sets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27" w:name="_Toc21095058"/>
      <w:bookmarkStart w:id="428" w:name="_Toc29766591"/>
      <w:bookmarkStart w:id="429" w:name="_Toc36040738"/>
      <w:bookmarkStart w:id="430" w:name="_Toc37228148"/>
      <w:bookmarkStart w:id="431" w:name="_Toc37228652"/>
      <w:bookmarkStart w:id="432" w:name="_Toc37229156"/>
      <w:bookmarkStart w:id="433" w:name="_Toc45906713"/>
      <w:bookmarkStart w:id="434" w:name="_Toc61115868"/>
      <w:bookmarkStart w:id="435" w:name="_Toc67060628"/>
      <w:bookmarkStart w:id="436" w:name="_Toc74814133"/>
      <w:bookmarkStart w:id="437" w:name="_Toc76505556"/>
      <w:bookmarkStart w:id="438" w:name="_Toc83113804"/>
      <w:bookmarkStart w:id="439" w:name="_Toc89874926"/>
      <w:bookmarkStart w:id="440" w:name="_Toc98705490"/>
      <w:bookmarkStart w:id="441" w:name="_Toc130916253"/>
      <w:r w:rsidRPr="007D061B">
        <w:rPr>
          <w:lang w:eastAsia="zh-CN"/>
        </w:rPr>
        <w:t>4.10</w:t>
      </w:r>
      <w:r w:rsidRPr="007D061B">
        <w:rPr>
          <w:lang w:eastAsia="zh-CN"/>
        </w:rPr>
        <w:tab/>
        <w:t>Manufacturer declarations for AAS BS testing</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42" w:name="_Toc21095059"/>
      <w:bookmarkStart w:id="443" w:name="_Toc29766592"/>
      <w:bookmarkStart w:id="444" w:name="_Toc36040739"/>
      <w:bookmarkStart w:id="445" w:name="_Toc37228149"/>
      <w:bookmarkStart w:id="446" w:name="_Toc37228653"/>
      <w:bookmarkStart w:id="447" w:name="_Toc37229157"/>
      <w:bookmarkStart w:id="448" w:name="_Toc45906714"/>
      <w:bookmarkStart w:id="449" w:name="_Toc61115869"/>
      <w:bookmarkStart w:id="450" w:name="_Toc67060629"/>
      <w:bookmarkStart w:id="451" w:name="_Toc74814134"/>
      <w:bookmarkStart w:id="452" w:name="_Toc76505557"/>
      <w:bookmarkStart w:id="453" w:name="_Toc83113805"/>
      <w:bookmarkStart w:id="454" w:name="_Toc89874927"/>
      <w:bookmarkStart w:id="455" w:name="_Toc98705491"/>
      <w:bookmarkStart w:id="456" w:name="_Toc130916254"/>
      <w:r w:rsidRPr="007D061B">
        <w:rPr>
          <w:lang w:eastAsia="zh-CN"/>
        </w:rPr>
        <w:t>4.11</w:t>
      </w:r>
      <w:r w:rsidRPr="007D061B">
        <w:rPr>
          <w:lang w:eastAsia="zh-CN"/>
        </w:rPr>
        <w:tab/>
        <w:t>Test signal configurations for AAS BS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621EFA1" w14:textId="77777777" w:rsidR="005432EB" w:rsidRPr="007D061B" w:rsidRDefault="005432EB" w:rsidP="005432EB">
      <w:pPr>
        <w:pStyle w:val="Heading3"/>
        <w:rPr>
          <w:lang w:eastAsia="zh-CN"/>
        </w:rPr>
      </w:pPr>
      <w:bookmarkStart w:id="457" w:name="_Toc21095060"/>
      <w:bookmarkStart w:id="458" w:name="_Toc29766593"/>
      <w:bookmarkStart w:id="459" w:name="_Toc36040740"/>
      <w:bookmarkStart w:id="460" w:name="_Toc37228150"/>
      <w:bookmarkStart w:id="461" w:name="_Toc37228654"/>
      <w:bookmarkStart w:id="462" w:name="_Toc37229158"/>
      <w:bookmarkStart w:id="463" w:name="_Toc45906715"/>
      <w:bookmarkStart w:id="464" w:name="_Toc61115870"/>
      <w:bookmarkStart w:id="465" w:name="_Toc67060630"/>
      <w:bookmarkStart w:id="466" w:name="_Toc74814135"/>
      <w:bookmarkStart w:id="467" w:name="_Toc76505558"/>
      <w:bookmarkStart w:id="468" w:name="_Toc83113806"/>
      <w:bookmarkStart w:id="469" w:name="_Toc89874928"/>
      <w:bookmarkStart w:id="470" w:name="_Toc98705492"/>
      <w:bookmarkStart w:id="471" w:name="_Toc130916255"/>
      <w:r w:rsidRPr="007D061B">
        <w:rPr>
          <w:lang w:eastAsia="zh-CN"/>
        </w:rPr>
        <w:t>4.11.1</w:t>
      </w:r>
      <w:r w:rsidRPr="007D061B">
        <w:rPr>
          <w:lang w:eastAsia="zh-CN"/>
        </w:rPr>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72" w:name="_Toc21095061"/>
      <w:bookmarkStart w:id="473" w:name="_Toc29766594"/>
      <w:bookmarkStart w:id="474" w:name="_Toc36040741"/>
      <w:bookmarkStart w:id="475" w:name="_Toc37228151"/>
      <w:bookmarkStart w:id="476" w:name="_Toc37228655"/>
      <w:bookmarkStart w:id="477" w:name="_Toc37229159"/>
      <w:bookmarkStart w:id="478" w:name="_Toc45906716"/>
      <w:bookmarkStart w:id="479" w:name="_Toc61115871"/>
      <w:bookmarkStart w:id="480" w:name="_Toc67060631"/>
      <w:bookmarkStart w:id="481" w:name="_Toc74814136"/>
      <w:bookmarkStart w:id="482" w:name="_Toc76505559"/>
      <w:bookmarkStart w:id="483" w:name="_Toc83113807"/>
      <w:bookmarkStart w:id="484" w:name="_Toc89874929"/>
      <w:bookmarkStart w:id="485" w:name="_Toc98705493"/>
      <w:bookmarkStart w:id="486" w:name="_Toc130916256"/>
      <w:r w:rsidRPr="007D061B">
        <w:rPr>
          <w:lang w:eastAsia="zh-CN"/>
        </w:rPr>
        <w:t>4.11.1a</w:t>
      </w:r>
      <w:r w:rsidRPr="007D061B">
        <w:rPr>
          <w:lang w:eastAsia="zh-CN"/>
        </w:rPr>
        <w:tab/>
        <w:t xml:space="preserve">NR </w:t>
      </w:r>
      <w:r w:rsidRPr="007D061B">
        <w:t>Test signal used to build Test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87" w:name="_Ref516750404"/>
      <w:r w:rsidRPr="007D061B">
        <w:t>Table</w:t>
      </w:r>
      <w:bookmarkEnd w:id="487"/>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88" w:name="_Hlk525743459"/>
            <w:r w:rsidRPr="007D061B">
              <w:t>F</w:t>
            </w:r>
            <w:r w:rsidRPr="007D061B">
              <w:rPr>
                <w:vertAlign w:val="subscript"/>
              </w:rPr>
              <w:t>DL_high</w:t>
            </w:r>
            <w:r w:rsidRPr="007D061B">
              <w:t xml:space="preserve"> – F</w:t>
            </w:r>
            <w:r w:rsidRPr="007D061B">
              <w:rPr>
                <w:vertAlign w:val="subscript"/>
              </w:rPr>
              <w:t>DL_low</w:t>
            </w:r>
            <w:bookmarkEnd w:id="488"/>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89" w:name="_Toc21095062"/>
      <w:bookmarkStart w:id="490" w:name="_Toc29766595"/>
      <w:bookmarkStart w:id="491" w:name="_Toc36040742"/>
      <w:bookmarkStart w:id="492" w:name="_Toc37228152"/>
      <w:bookmarkStart w:id="493" w:name="_Toc37228656"/>
      <w:bookmarkStart w:id="494" w:name="_Toc37229160"/>
      <w:bookmarkStart w:id="495" w:name="_Toc45906717"/>
      <w:bookmarkStart w:id="496" w:name="_Toc61115872"/>
      <w:bookmarkStart w:id="497" w:name="_Toc67060632"/>
      <w:bookmarkStart w:id="498" w:name="_Toc74814137"/>
      <w:bookmarkStart w:id="499" w:name="_Toc76505560"/>
      <w:bookmarkStart w:id="500" w:name="_Toc83113808"/>
      <w:bookmarkStart w:id="501" w:name="_Toc89874930"/>
      <w:bookmarkStart w:id="502" w:name="_Toc98705494"/>
      <w:bookmarkStart w:id="503" w:name="_Toc130916257"/>
      <w:r w:rsidRPr="007D061B">
        <w:rPr>
          <w:lang w:eastAsia="zh-CN"/>
        </w:rPr>
        <w:t>4.11.2</w:t>
      </w:r>
      <w:r w:rsidRPr="007D061B">
        <w:rPr>
          <w:lang w:eastAsia="zh-CN"/>
        </w:rPr>
        <w:tab/>
        <w:t>Test signal configurations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41E5862" w14:textId="77777777" w:rsidR="005432EB" w:rsidRPr="007D061B" w:rsidRDefault="005432EB" w:rsidP="005432EB">
      <w:pPr>
        <w:pStyle w:val="Heading4"/>
      </w:pPr>
      <w:bookmarkStart w:id="504" w:name="_Toc21095063"/>
      <w:bookmarkStart w:id="505" w:name="_Toc29766596"/>
      <w:bookmarkStart w:id="506" w:name="_Toc36040743"/>
      <w:bookmarkStart w:id="507" w:name="_Toc37228153"/>
      <w:bookmarkStart w:id="508" w:name="_Toc37228657"/>
      <w:bookmarkStart w:id="509" w:name="_Toc37229161"/>
      <w:bookmarkStart w:id="510" w:name="_Toc45906718"/>
      <w:bookmarkStart w:id="511" w:name="_Toc61115873"/>
      <w:bookmarkStart w:id="512" w:name="_Toc67060633"/>
      <w:bookmarkStart w:id="513" w:name="_Toc74814138"/>
      <w:bookmarkStart w:id="514" w:name="_Toc76505561"/>
      <w:bookmarkStart w:id="515" w:name="_Toc83113809"/>
      <w:bookmarkStart w:id="516" w:name="_Toc89874931"/>
      <w:bookmarkStart w:id="517" w:name="_Toc98705495"/>
      <w:bookmarkStart w:id="518" w:name="_Toc130916258"/>
      <w:r w:rsidRPr="007D061B">
        <w:t>4.11.2.1</w:t>
      </w:r>
      <w:r w:rsidRPr="007D061B">
        <w:tab/>
        <w:t>ATC1: UTRA multicarrier operation</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B318305" w14:textId="77777777" w:rsidR="005432EB" w:rsidRPr="007D061B" w:rsidRDefault="005432EB" w:rsidP="005432EB">
      <w:pPr>
        <w:pStyle w:val="Heading5"/>
      </w:pPr>
      <w:bookmarkStart w:id="519" w:name="_Toc21095064"/>
      <w:bookmarkStart w:id="520" w:name="_Toc29766597"/>
      <w:bookmarkStart w:id="521" w:name="_Toc36040744"/>
      <w:bookmarkStart w:id="522" w:name="_Toc37228154"/>
      <w:bookmarkStart w:id="523" w:name="_Toc37228658"/>
      <w:bookmarkStart w:id="524" w:name="_Toc37229162"/>
      <w:bookmarkStart w:id="525" w:name="_Toc45906719"/>
      <w:bookmarkStart w:id="526" w:name="_Toc61115874"/>
      <w:bookmarkStart w:id="527" w:name="_Toc67060634"/>
      <w:bookmarkStart w:id="528" w:name="_Toc74814139"/>
      <w:bookmarkStart w:id="529" w:name="_Toc76505562"/>
      <w:bookmarkStart w:id="530" w:name="_Toc83113810"/>
      <w:bookmarkStart w:id="531" w:name="_Toc89874932"/>
      <w:bookmarkStart w:id="532" w:name="_Toc98705496"/>
      <w:bookmarkStart w:id="533" w:name="_Toc130916259"/>
      <w:r w:rsidRPr="007D061B">
        <w:t>4.11.2.1.1</w:t>
      </w:r>
      <w:r w:rsidRPr="007D061B">
        <w:tab/>
        <w:t>General</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34" w:name="_Toc21095065"/>
      <w:bookmarkStart w:id="535" w:name="_Toc29766598"/>
      <w:bookmarkStart w:id="536" w:name="_Toc36040745"/>
      <w:bookmarkStart w:id="537" w:name="_Toc37228155"/>
      <w:bookmarkStart w:id="538" w:name="_Toc37228659"/>
      <w:bookmarkStart w:id="539" w:name="_Toc37229163"/>
      <w:bookmarkStart w:id="540" w:name="_Toc45906720"/>
      <w:bookmarkStart w:id="541" w:name="_Toc61115875"/>
      <w:bookmarkStart w:id="542" w:name="_Toc67060635"/>
      <w:bookmarkStart w:id="543" w:name="_Toc74814140"/>
      <w:bookmarkStart w:id="544" w:name="_Toc76505563"/>
      <w:bookmarkStart w:id="545" w:name="_Toc83113811"/>
      <w:bookmarkStart w:id="546" w:name="_Toc89874933"/>
      <w:bookmarkStart w:id="547" w:name="_Toc98705497"/>
      <w:bookmarkStart w:id="548" w:name="_Toc130916260"/>
      <w:r w:rsidRPr="007D061B">
        <w:t>4.11.2.1.2</w:t>
      </w:r>
      <w:r w:rsidRPr="007D061B">
        <w:tab/>
        <w:t>ATC1a generation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49" w:name="_Toc21095066"/>
      <w:bookmarkStart w:id="550" w:name="_Toc29766599"/>
      <w:bookmarkStart w:id="551" w:name="_Toc36040746"/>
      <w:bookmarkStart w:id="552" w:name="_Toc37228156"/>
      <w:bookmarkStart w:id="553" w:name="_Toc37228660"/>
      <w:bookmarkStart w:id="554" w:name="_Toc37229164"/>
      <w:bookmarkStart w:id="555" w:name="_Toc45906721"/>
      <w:bookmarkStart w:id="556" w:name="_Toc61115876"/>
      <w:bookmarkStart w:id="557" w:name="_Toc67060636"/>
      <w:bookmarkStart w:id="558" w:name="_Toc74814141"/>
      <w:bookmarkStart w:id="559" w:name="_Toc76505564"/>
      <w:bookmarkStart w:id="560" w:name="_Toc83113812"/>
      <w:bookmarkStart w:id="561" w:name="_Toc89874934"/>
      <w:bookmarkStart w:id="562" w:name="_Toc98705498"/>
      <w:bookmarkStart w:id="563" w:name="_Toc130916261"/>
      <w:r w:rsidRPr="007D061B">
        <w:t>4.11.2.1.3</w:t>
      </w:r>
      <w:r w:rsidRPr="007D061B">
        <w:tab/>
        <w:t>ATC1b generation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64" w:name="_Toc21095067"/>
      <w:bookmarkStart w:id="565" w:name="_Toc29766600"/>
      <w:bookmarkStart w:id="566" w:name="_Toc36040747"/>
      <w:bookmarkStart w:id="567" w:name="_Toc37228157"/>
      <w:bookmarkStart w:id="568" w:name="_Toc37228661"/>
      <w:bookmarkStart w:id="569" w:name="_Toc37229165"/>
      <w:bookmarkStart w:id="570" w:name="_Toc45906722"/>
      <w:bookmarkStart w:id="571" w:name="_Toc61115877"/>
      <w:bookmarkStart w:id="572" w:name="_Toc67060637"/>
      <w:bookmarkStart w:id="573" w:name="_Toc74814142"/>
      <w:bookmarkStart w:id="574" w:name="_Toc76505565"/>
      <w:bookmarkStart w:id="575" w:name="_Toc83113813"/>
      <w:bookmarkStart w:id="576" w:name="_Toc89874935"/>
      <w:bookmarkStart w:id="577" w:name="_Toc98705499"/>
      <w:bookmarkStart w:id="578" w:name="_Toc130916262"/>
      <w:r w:rsidRPr="007D061B">
        <w:t>4.11.2.1.4</w:t>
      </w:r>
      <w:r w:rsidRPr="007D061B">
        <w:tab/>
        <w:t>ATC1 power allocation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79" w:name="_Toc21095068"/>
      <w:bookmarkStart w:id="580" w:name="_Toc29766601"/>
      <w:bookmarkStart w:id="581" w:name="_Toc36040748"/>
      <w:bookmarkStart w:id="582" w:name="_Toc37228158"/>
      <w:bookmarkStart w:id="583" w:name="_Toc37228662"/>
      <w:bookmarkStart w:id="584" w:name="_Toc37229166"/>
      <w:bookmarkStart w:id="585" w:name="_Toc45906723"/>
      <w:bookmarkStart w:id="586" w:name="_Toc61115878"/>
      <w:bookmarkStart w:id="587" w:name="_Toc67060638"/>
      <w:bookmarkStart w:id="588" w:name="_Toc74814143"/>
      <w:bookmarkStart w:id="589" w:name="_Toc76505566"/>
      <w:bookmarkStart w:id="590" w:name="_Toc83113814"/>
      <w:bookmarkStart w:id="591" w:name="_Toc89874936"/>
      <w:bookmarkStart w:id="592" w:name="_Toc98705500"/>
      <w:bookmarkStart w:id="593" w:name="_Toc130916263"/>
      <w:r w:rsidRPr="007D061B">
        <w:t>4.11.2.2</w:t>
      </w:r>
      <w:r w:rsidRPr="007D061B">
        <w:tab/>
        <w:t>ANTC1: UTRA FDD multicarrier non-contiguous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6486579" w14:textId="77777777" w:rsidR="005432EB" w:rsidRPr="007D061B" w:rsidRDefault="005432EB" w:rsidP="005432EB">
      <w:pPr>
        <w:pStyle w:val="Heading5"/>
      </w:pPr>
      <w:bookmarkStart w:id="594" w:name="_Toc21095069"/>
      <w:bookmarkStart w:id="595" w:name="_Toc29766602"/>
      <w:bookmarkStart w:id="596" w:name="_Toc36040749"/>
      <w:bookmarkStart w:id="597" w:name="_Toc37228159"/>
      <w:bookmarkStart w:id="598" w:name="_Toc37228663"/>
      <w:bookmarkStart w:id="599" w:name="_Toc37229167"/>
      <w:bookmarkStart w:id="600" w:name="_Toc45906724"/>
      <w:bookmarkStart w:id="601" w:name="_Toc61115879"/>
      <w:bookmarkStart w:id="602" w:name="_Toc67060639"/>
      <w:bookmarkStart w:id="603" w:name="_Toc74814144"/>
      <w:bookmarkStart w:id="604" w:name="_Toc76505567"/>
      <w:bookmarkStart w:id="605" w:name="_Toc83113815"/>
      <w:bookmarkStart w:id="606" w:name="_Toc89874937"/>
      <w:bookmarkStart w:id="607" w:name="_Toc98705501"/>
      <w:bookmarkStart w:id="608" w:name="_Toc130916264"/>
      <w:r w:rsidRPr="007D061B">
        <w:t>4.11.2.2.1</w:t>
      </w:r>
      <w:r w:rsidRPr="007D061B">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609" w:name="_Toc21095070"/>
      <w:bookmarkStart w:id="610" w:name="_Toc29766603"/>
      <w:bookmarkStart w:id="611" w:name="_Toc36040750"/>
      <w:bookmarkStart w:id="612" w:name="_Toc37228160"/>
      <w:bookmarkStart w:id="613" w:name="_Toc37228664"/>
      <w:bookmarkStart w:id="614" w:name="_Toc37229168"/>
      <w:bookmarkStart w:id="615" w:name="_Toc45906725"/>
      <w:bookmarkStart w:id="616" w:name="_Toc61115880"/>
      <w:bookmarkStart w:id="617" w:name="_Toc67060640"/>
      <w:bookmarkStart w:id="618" w:name="_Toc74814145"/>
      <w:bookmarkStart w:id="619" w:name="_Toc76505568"/>
      <w:bookmarkStart w:id="620" w:name="_Toc83113816"/>
      <w:bookmarkStart w:id="621" w:name="_Toc89874938"/>
      <w:bookmarkStart w:id="622" w:name="_Toc98705502"/>
      <w:bookmarkStart w:id="623" w:name="_Toc130916265"/>
      <w:r w:rsidRPr="007D061B">
        <w:t>4.11.2.2.2</w:t>
      </w:r>
      <w:r w:rsidRPr="007D061B">
        <w:tab/>
        <w:t>ANTC1 generation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624" w:name="_Toc21095071"/>
      <w:bookmarkStart w:id="625" w:name="_Toc29766604"/>
      <w:bookmarkStart w:id="626" w:name="_Toc36040751"/>
      <w:bookmarkStart w:id="627" w:name="_Toc37228161"/>
      <w:bookmarkStart w:id="628" w:name="_Toc37228665"/>
      <w:bookmarkStart w:id="629" w:name="_Toc37229169"/>
      <w:bookmarkStart w:id="630" w:name="_Toc45906726"/>
      <w:bookmarkStart w:id="631" w:name="_Toc61115881"/>
      <w:bookmarkStart w:id="632" w:name="_Toc67060641"/>
      <w:bookmarkStart w:id="633" w:name="_Toc74814146"/>
      <w:bookmarkStart w:id="634" w:name="_Toc76505569"/>
      <w:bookmarkStart w:id="635" w:name="_Toc83113817"/>
      <w:bookmarkStart w:id="636" w:name="_Toc89874939"/>
      <w:bookmarkStart w:id="637" w:name="_Toc98705503"/>
      <w:bookmarkStart w:id="638" w:name="_Toc130916266"/>
      <w:r w:rsidRPr="007D061B">
        <w:t>4.11.2.2.3</w:t>
      </w:r>
      <w:r w:rsidRPr="007D061B">
        <w:tab/>
        <w:t>ANTC1 power allocation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639" w:name="_Toc21095072"/>
      <w:bookmarkStart w:id="640" w:name="_Toc29766605"/>
      <w:bookmarkStart w:id="641" w:name="_Toc36040752"/>
      <w:bookmarkStart w:id="642" w:name="_Toc37228162"/>
      <w:bookmarkStart w:id="643" w:name="_Toc37228666"/>
      <w:bookmarkStart w:id="644" w:name="_Toc37229170"/>
      <w:bookmarkStart w:id="645" w:name="_Toc45906727"/>
      <w:bookmarkStart w:id="646" w:name="_Toc61115882"/>
      <w:bookmarkStart w:id="647" w:name="_Toc67060642"/>
      <w:bookmarkStart w:id="648" w:name="_Toc74814147"/>
      <w:bookmarkStart w:id="649" w:name="_Toc76505570"/>
      <w:bookmarkStart w:id="650" w:name="_Toc83113818"/>
      <w:bookmarkStart w:id="651" w:name="_Toc89874940"/>
      <w:bookmarkStart w:id="652" w:name="_Toc98705504"/>
      <w:bookmarkStart w:id="653" w:name="_Toc130916267"/>
      <w:r w:rsidRPr="007D061B">
        <w:t>4.11.2.3</w:t>
      </w:r>
      <w:r w:rsidRPr="007D061B">
        <w:tab/>
        <w:t>ATC2: E-UTRA multicarrier operation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5FA46C2" w14:textId="77777777" w:rsidR="005432EB" w:rsidRPr="007D061B" w:rsidRDefault="005432EB" w:rsidP="005432EB">
      <w:pPr>
        <w:pStyle w:val="Heading5"/>
      </w:pPr>
      <w:bookmarkStart w:id="654" w:name="_Toc21095073"/>
      <w:bookmarkStart w:id="655" w:name="_Toc29766606"/>
      <w:bookmarkStart w:id="656" w:name="_Toc36040753"/>
      <w:bookmarkStart w:id="657" w:name="_Toc37228163"/>
      <w:bookmarkStart w:id="658" w:name="_Toc37228667"/>
      <w:bookmarkStart w:id="659" w:name="_Toc37229171"/>
      <w:bookmarkStart w:id="660" w:name="_Toc45906728"/>
      <w:bookmarkStart w:id="661" w:name="_Toc61115883"/>
      <w:bookmarkStart w:id="662" w:name="_Toc67060643"/>
      <w:bookmarkStart w:id="663" w:name="_Toc74814148"/>
      <w:bookmarkStart w:id="664" w:name="_Toc76505571"/>
      <w:bookmarkStart w:id="665" w:name="_Toc83113819"/>
      <w:bookmarkStart w:id="666" w:name="_Toc89874941"/>
      <w:bookmarkStart w:id="667" w:name="_Toc98705505"/>
      <w:bookmarkStart w:id="668" w:name="_Toc130916268"/>
      <w:r w:rsidRPr="007D061B">
        <w:t>4.11.2.3.1</w:t>
      </w:r>
      <w:r w:rsidRPr="007D061B">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69" w:name="_Toc21095074"/>
      <w:bookmarkStart w:id="670" w:name="_Toc29766607"/>
      <w:bookmarkStart w:id="671" w:name="_Toc36040754"/>
      <w:bookmarkStart w:id="672" w:name="_Toc37228164"/>
      <w:bookmarkStart w:id="673" w:name="_Toc37228668"/>
      <w:bookmarkStart w:id="674" w:name="_Toc37229172"/>
      <w:bookmarkStart w:id="675" w:name="_Toc45906729"/>
      <w:bookmarkStart w:id="676" w:name="_Toc61115884"/>
      <w:bookmarkStart w:id="677" w:name="_Toc67060644"/>
      <w:bookmarkStart w:id="678" w:name="_Toc74814149"/>
      <w:bookmarkStart w:id="679" w:name="_Toc76505572"/>
      <w:bookmarkStart w:id="680" w:name="_Toc83113820"/>
      <w:bookmarkStart w:id="681" w:name="_Toc89874942"/>
      <w:bookmarkStart w:id="682" w:name="_Toc98705506"/>
      <w:bookmarkStart w:id="683" w:name="_Toc130916269"/>
      <w:r w:rsidRPr="007D061B">
        <w:t>4.11.2.3.2</w:t>
      </w:r>
      <w:r w:rsidRPr="007D061B">
        <w:tab/>
        <w:t>ATC2a generation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84" w:name="_Toc21095075"/>
      <w:bookmarkStart w:id="685" w:name="_Toc29766608"/>
      <w:bookmarkStart w:id="686" w:name="_Toc36040755"/>
      <w:bookmarkStart w:id="687" w:name="_Toc37228165"/>
      <w:bookmarkStart w:id="688" w:name="_Toc37228669"/>
      <w:bookmarkStart w:id="689" w:name="_Toc37229173"/>
      <w:bookmarkStart w:id="690" w:name="_Toc45906730"/>
      <w:bookmarkStart w:id="691" w:name="_Toc61115885"/>
      <w:bookmarkStart w:id="692" w:name="_Toc67060645"/>
      <w:bookmarkStart w:id="693" w:name="_Toc74814150"/>
      <w:bookmarkStart w:id="694" w:name="_Toc76505573"/>
      <w:bookmarkStart w:id="695" w:name="_Toc83113821"/>
      <w:bookmarkStart w:id="696" w:name="_Toc89874943"/>
      <w:bookmarkStart w:id="697" w:name="_Toc98705507"/>
      <w:bookmarkStart w:id="698" w:name="_Toc130916270"/>
      <w:r w:rsidRPr="007D061B">
        <w:t>4.11.2.3.3</w:t>
      </w:r>
      <w:r w:rsidRPr="007D061B">
        <w:tab/>
        <w:t>ATC2b generation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699" w:name="OLE_LINK18"/>
      <w:r>
        <w:rPr>
          <w:lang w:eastAsia="zh-CN"/>
        </w:rPr>
        <w:t>component carrier</w:t>
      </w:r>
      <w:bookmarkEnd w:id="69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700" w:name="_Toc21095076"/>
      <w:bookmarkStart w:id="701" w:name="_Toc29766609"/>
      <w:bookmarkStart w:id="702" w:name="_Toc36040756"/>
      <w:bookmarkStart w:id="703" w:name="_Toc37228166"/>
      <w:bookmarkStart w:id="704" w:name="_Toc37228670"/>
      <w:bookmarkStart w:id="705" w:name="_Toc37229174"/>
      <w:bookmarkStart w:id="706" w:name="_Toc45906731"/>
      <w:bookmarkStart w:id="707" w:name="_Toc61115886"/>
      <w:bookmarkStart w:id="708" w:name="_Toc67060646"/>
      <w:bookmarkStart w:id="709" w:name="_Toc74814151"/>
      <w:bookmarkStart w:id="710" w:name="_Toc76505574"/>
      <w:bookmarkStart w:id="711" w:name="_Toc83113822"/>
      <w:bookmarkStart w:id="712" w:name="_Toc89874944"/>
      <w:bookmarkStart w:id="713" w:name="_Toc98705508"/>
      <w:bookmarkStart w:id="714" w:name="_Toc130916271"/>
      <w:r w:rsidRPr="007D061B">
        <w:t>4.11.2.3.4</w:t>
      </w:r>
      <w:r w:rsidRPr="007D061B">
        <w:tab/>
        <w:t>ATC2 power allocation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715" w:name="_Toc21095077"/>
      <w:bookmarkStart w:id="716" w:name="_Toc29766610"/>
      <w:bookmarkStart w:id="717" w:name="_Toc36040757"/>
      <w:bookmarkStart w:id="718" w:name="_Toc37228167"/>
      <w:bookmarkStart w:id="719" w:name="_Toc37228671"/>
      <w:bookmarkStart w:id="720" w:name="_Toc37229175"/>
      <w:bookmarkStart w:id="721" w:name="_Toc45906732"/>
      <w:bookmarkStart w:id="722" w:name="_Toc61115887"/>
      <w:bookmarkStart w:id="723" w:name="_Toc67060647"/>
      <w:bookmarkStart w:id="724" w:name="_Toc74814152"/>
      <w:bookmarkStart w:id="725" w:name="_Toc76505575"/>
      <w:bookmarkStart w:id="726" w:name="_Toc83113823"/>
      <w:bookmarkStart w:id="727" w:name="_Toc89874945"/>
      <w:bookmarkStart w:id="728" w:name="_Toc98705509"/>
      <w:bookmarkStart w:id="729" w:name="_Toc130916272"/>
      <w:r w:rsidRPr="007D061B">
        <w:t>4.11.2.4</w:t>
      </w:r>
      <w:r w:rsidRPr="007D061B">
        <w:tab/>
        <w:t>ANTC2: E-UTRA multicarrier non-contiguous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70280E4" w14:textId="77777777" w:rsidR="005432EB" w:rsidRPr="007D061B" w:rsidRDefault="005432EB" w:rsidP="005432EB">
      <w:pPr>
        <w:pStyle w:val="Heading5"/>
      </w:pPr>
      <w:bookmarkStart w:id="730" w:name="_Toc21095078"/>
      <w:bookmarkStart w:id="731" w:name="_Toc29766611"/>
      <w:bookmarkStart w:id="732" w:name="_Toc36040758"/>
      <w:bookmarkStart w:id="733" w:name="_Toc37228168"/>
      <w:bookmarkStart w:id="734" w:name="_Toc37228672"/>
      <w:bookmarkStart w:id="735" w:name="_Toc37229176"/>
      <w:bookmarkStart w:id="736" w:name="_Toc45906733"/>
      <w:bookmarkStart w:id="737" w:name="_Toc61115888"/>
      <w:bookmarkStart w:id="738" w:name="_Toc67060648"/>
      <w:bookmarkStart w:id="739" w:name="_Toc74814153"/>
      <w:bookmarkStart w:id="740" w:name="_Toc76505576"/>
      <w:bookmarkStart w:id="741" w:name="_Toc83113824"/>
      <w:bookmarkStart w:id="742" w:name="_Toc89874946"/>
      <w:bookmarkStart w:id="743" w:name="_Toc98705510"/>
      <w:bookmarkStart w:id="744" w:name="_Toc130916273"/>
      <w:r w:rsidRPr="007D061B">
        <w:t>4.11.2.4.1</w:t>
      </w:r>
      <w:r w:rsidRPr="007D061B">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745" w:name="_Toc21095079"/>
      <w:bookmarkStart w:id="746" w:name="_Toc29766612"/>
      <w:bookmarkStart w:id="747" w:name="_Toc36040759"/>
      <w:bookmarkStart w:id="748" w:name="_Toc37228169"/>
      <w:bookmarkStart w:id="749" w:name="_Toc37228673"/>
      <w:bookmarkStart w:id="750" w:name="_Toc37229177"/>
      <w:bookmarkStart w:id="751" w:name="_Toc45906734"/>
      <w:bookmarkStart w:id="752" w:name="_Toc61115889"/>
      <w:bookmarkStart w:id="753" w:name="_Toc67060649"/>
      <w:bookmarkStart w:id="754" w:name="_Toc74814154"/>
      <w:bookmarkStart w:id="755" w:name="_Toc76505577"/>
      <w:bookmarkStart w:id="756" w:name="_Toc83113825"/>
      <w:bookmarkStart w:id="757" w:name="_Toc89874947"/>
      <w:bookmarkStart w:id="758" w:name="_Toc98705511"/>
      <w:bookmarkStart w:id="759" w:name="_Toc130916274"/>
      <w:r w:rsidRPr="007D061B">
        <w:t>4.11.2.4.2</w:t>
      </w:r>
      <w:r w:rsidRPr="007D061B">
        <w:tab/>
        <w:t>ANTC2 generation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60" w:name="_Toc21095080"/>
      <w:bookmarkStart w:id="761" w:name="_Toc29766613"/>
      <w:bookmarkStart w:id="762" w:name="_Toc36040760"/>
      <w:bookmarkStart w:id="763" w:name="_Toc37228170"/>
      <w:bookmarkStart w:id="764" w:name="_Toc37228674"/>
      <w:bookmarkStart w:id="765" w:name="_Toc37229178"/>
      <w:bookmarkStart w:id="766" w:name="_Toc45906735"/>
      <w:bookmarkStart w:id="767" w:name="_Toc61115890"/>
      <w:bookmarkStart w:id="768" w:name="_Toc67060650"/>
      <w:bookmarkStart w:id="769" w:name="_Toc74814155"/>
      <w:bookmarkStart w:id="770" w:name="_Toc76505578"/>
      <w:bookmarkStart w:id="771" w:name="_Toc83113826"/>
      <w:bookmarkStart w:id="772" w:name="_Toc89874948"/>
      <w:bookmarkStart w:id="773" w:name="_Toc98705512"/>
      <w:bookmarkStart w:id="774" w:name="_Toc130916275"/>
      <w:r w:rsidRPr="007D061B">
        <w:t>4.11.2.4.3</w:t>
      </w:r>
      <w:r w:rsidRPr="007D061B">
        <w:tab/>
        <w:t>ANTC2 power allocation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775" w:name="_Toc21095081"/>
      <w:bookmarkStart w:id="776" w:name="_Toc29766614"/>
      <w:bookmarkStart w:id="777" w:name="_Toc36040761"/>
      <w:bookmarkStart w:id="778" w:name="_Toc37228171"/>
      <w:bookmarkStart w:id="779" w:name="_Toc37228675"/>
      <w:bookmarkStart w:id="780" w:name="_Toc37229179"/>
      <w:bookmarkStart w:id="781" w:name="_Toc45906736"/>
      <w:bookmarkStart w:id="782" w:name="_Toc61115891"/>
      <w:bookmarkStart w:id="783" w:name="_Toc67060651"/>
      <w:bookmarkStart w:id="784" w:name="_Toc74814156"/>
      <w:bookmarkStart w:id="785" w:name="_Toc76505579"/>
      <w:bookmarkStart w:id="786" w:name="_Toc83113827"/>
      <w:bookmarkStart w:id="787" w:name="_Toc89874949"/>
      <w:bookmarkStart w:id="788" w:name="_Toc98705513"/>
      <w:bookmarkStart w:id="789" w:name="_Toc130916276"/>
      <w:r w:rsidRPr="007D061B">
        <w:t>4.11.2.5</w:t>
      </w:r>
      <w:r w:rsidRPr="007D061B">
        <w:tab/>
        <w:t>ATC3: UTRA and E-UTRA multi</w:t>
      </w:r>
      <w:r w:rsidR="00353938">
        <w:t>-</w:t>
      </w:r>
      <w:r w:rsidRPr="007D061B">
        <w:t>RAT operation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BC9C6F7" w14:textId="77777777" w:rsidR="005432EB" w:rsidRPr="007D061B" w:rsidRDefault="005432EB" w:rsidP="005432EB">
      <w:pPr>
        <w:pStyle w:val="Heading5"/>
      </w:pPr>
      <w:bookmarkStart w:id="790" w:name="_Toc21095082"/>
      <w:bookmarkStart w:id="791" w:name="_Toc29766615"/>
      <w:bookmarkStart w:id="792" w:name="_Toc36040762"/>
      <w:bookmarkStart w:id="793" w:name="_Toc37228172"/>
      <w:bookmarkStart w:id="794" w:name="_Toc37228676"/>
      <w:bookmarkStart w:id="795" w:name="_Toc37229180"/>
      <w:bookmarkStart w:id="796" w:name="_Toc45906737"/>
      <w:bookmarkStart w:id="797" w:name="_Toc61115892"/>
      <w:bookmarkStart w:id="798" w:name="_Toc67060652"/>
      <w:bookmarkStart w:id="799" w:name="_Toc74814157"/>
      <w:bookmarkStart w:id="800" w:name="_Toc76505580"/>
      <w:bookmarkStart w:id="801" w:name="_Toc83113828"/>
      <w:bookmarkStart w:id="802" w:name="_Toc89874950"/>
      <w:bookmarkStart w:id="803" w:name="_Toc98705514"/>
      <w:bookmarkStart w:id="804" w:name="_Toc130916277"/>
      <w:r w:rsidRPr="007D061B">
        <w:t>4.11.2.5.1</w:t>
      </w:r>
      <w:r w:rsidRPr="007D061B">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805" w:name="_Toc21095083"/>
      <w:bookmarkStart w:id="806" w:name="_Toc29766616"/>
      <w:bookmarkStart w:id="807" w:name="_Toc36040763"/>
      <w:bookmarkStart w:id="808" w:name="_Toc37228173"/>
      <w:bookmarkStart w:id="809" w:name="_Toc37228677"/>
      <w:bookmarkStart w:id="810" w:name="_Toc37229181"/>
      <w:bookmarkStart w:id="811" w:name="_Toc45906738"/>
      <w:bookmarkStart w:id="812" w:name="_Toc61115893"/>
      <w:bookmarkStart w:id="813" w:name="_Toc67060653"/>
      <w:bookmarkStart w:id="814" w:name="_Toc74814158"/>
      <w:bookmarkStart w:id="815" w:name="_Toc76505581"/>
      <w:bookmarkStart w:id="816" w:name="_Toc83113829"/>
      <w:bookmarkStart w:id="817" w:name="_Toc89874951"/>
      <w:bookmarkStart w:id="818" w:name="_Toc98705515"/>
      <w:bookmarkStart w:id="819" w:name="_Toc130916278"/>
      <w:r w:rsidRPr="007D061B">
        <w:t>4.11.2.5.2</w:t>
      </w:r>
      <w:r w:rsidRPr="007D061B">
        <w:tab/>
        <w:t>ATC3a generation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820" w:name="_Toc21095084"/>
      <w:bookmarkStart w:id="821" w:name="_Toc29766617"/>
      <w:bookmarkStart w:id="822" w:name="_Toc36040764"/>
      <w:bookmarkStart w:id="823" w:name="_Toc37228174"/>
      <w:bookmarkStart w:id="824" w:name="_Toc37228678"/>
      <w:bookmarkStart w:id="825" w:name="_Toc37229182"/>
      <w:bookmarkStart w:id="826" w:name="_Toc45906739"/>
      <w:bookmarkStart w:id="827" w:name="_Toc61115894"/>
      <w:bookmarkStart w:id="828" w:name="_Toc67060654"/>
      <w:bookmarkStart w:id="829" w:name="_Toc74814159"/>
      <w:bookmarkStart w:id="830" w:name="_Toc76505582"/>
      <w:bookmarkStart w:id="831" w:name="_Toc83113830"/>
      <w:bookmarkStart w:id="832" w:name="_Toc89874952"/>
      <w:bookmarkStart w:id="833" w:name="_Toc98705516"/>
      <w:bookmarkStart w:id="834" w:name="_Toc130916279"/>
      <w:r w:rsidRPr="007D061B">
        <w:t>4.11.2.5.3</w:t>
      </w:r>
      <w:r w:rsidRPr="007D061B">
        <w:tab/>
        <w:t>ATC3b generation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835" w:name="_Toc21095085"/>
      <w:bookmarkStart w:id="836" w:name="_Toc29766618"/>
      <w:bookmarkStart w:id="837" w:name="_Toc36040765"/>
      <w:bookmarkStart w:id="838" w:name="_Toc37228175"/>
      <w:bookmarkStart w:id="839" w:name="_Toc37228679"/>
      <w:bookmarkStart w:id="840" w:name="_Toc37229183"/>
      <w:bookmarkStart w:id="841" w:name="_Toc45906740"/>
      <w:bookmarkStart w:id="842" w:name="_Toc61115895"/>
      <w:bookmarkStart w:id="843" w:name="_Toc67060655"/>
      <w:bookmarkStart w:id="844" w:name="_Toc74814160"/>
      <w:bookmarkStart w:id="845" w:name="_Toc76505583"/>
      <w:bookmarkStart w:id="846" w:name="_Toc83113831"/>
      <w:bookmarkStart w:id="847" w:name="_Toc89874953"/>
      <w:bookmarkStart w:id="848" w:name="_Toc98705517"/>
      <w:bookmarkStart w:id="849" w:name="_Toc130916280"/>
      <w:r w:rsidRPr="007D061B">
        <w:t>4.11.2.5.4</w:t>
      </w:r>
      <w:r w:rsidRPr="007D061B">
        <w:tab/>
        <w:t>ATC3 power allocation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850" w:name="_Toc21095086"/>
      <w:bookmarkStart w:id="851" w:name="_Toc29766619"/>
      <w:bookmarkStart w:id="852" w:name="_Toc36040766"/>
      <w:bookmarkStart w:id="853" w:name="_Toc37228176"/>
      <w:bookmarkStart w:id="854" w:name="_Toc37228680"/>
      <w:bookmarkStart w:id="855" w:name="_Toc37229184"/>
      <w:bookmarkStart w:id="856" w:name="_Toc45906741"/>
      <w:bookmarkStart w:id="857" w:name="_Toc61115896"/>
      <w:bookmarkStart w:id="858" w:name="_Toc67060656"/>
      <w:bookmarkStart w:id="859" w:name="_Toc74814161"/>
      <w:bookmarkStart w:id="860" w:name="_Toc76505584"/>
      <w:bookmarkStart w:id="861" w:name="_Toc83113832"/>
      <w:bookmarkStart w:id="862" w:name="_Toc89874954"/>
      <w:bookmarkStart w:id="863" w:name="_Toc98705518"/>
      <w:bookmarkStart w:id="864" w:name="_Toc130916281"/>
      <w:r w:rsidRPr="007D061B">
        <w:t>4.11.2.6</w:t>
      </w:r>
      <w:r w:rsidRPr="007D061B">
        <w:tab/>
        <w:t>ANTC3: UTRA and E-UTRA multi</w:t>
      </w:r>
      <w:r w:rsidR="00353938">
        <w:t>-</w:t>
      </w:r>
      <w:r w:rsidRPr="007D061B">
        <w:t>RAT non-contiguous operation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03F4765" w14:textId="77777777" w:rsidR="005432EB" w:rsidRPr="007D061B" w:rsidRDefault="005432EB" w:rsidP="005432EB">
      <w:pPr>
        <w:pStyle w:val="Heading5"/>
      </w:pPr>
      <w:bookmarkStart w:id="865" w:name="_Toc21095087"/>
      <w:bookmarkStart w:id="866" w:name="_Toc29766620"/>
      <w:bookmarkStart w:id="867" w:name="_Toc36040767"/>
      <w:bookmarkStart w:id="868" w:name="_Toc37228177"/>
      <w:bookmarkStart w:id="869" w:name="_Toc37228681"/>
      <w:bookmarkStart w:id="870" w:name="_Toc37229185"/>
      <w:bookmarkStart w:id="871" w:name="_Toc45906742"/>
      <w:bookmarkStart w:id="872" w:name="_Toc61115897"/>
      <w:bookmarkStart w:id="873" w:name="_Toc67060657"/>
      <w:bookmarkStart w:id="874" w:name="_Toc74814162"/>
      <w:bookmarkStart w:id="875" w:name="_Toc76505585"/>
      <w:bookmarkStart w:id="876" w:name="_Toc83113833"/>
      <w:bookmarkStart w:id="877" w:name="_Toc89874955"/>
      <w:bookmarkStart w:id="878" w:name="_Toc98705519"/>
      <w:bookmarkStart w:id="879" w:name="_Toc130916282"/>
      <w:r w:rsidRPr="007D061B">
        <w:t>4.11.2.6.1</w:t>
      </w:r>
      <w:r w:rsidRPr="007D061B">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02BB4FF" w14:textId="77777777" w:rsidR="004E04C3" w:rsidRPr="007D061B" w:rsidRDefault="004E04C3" w:rsidP="004E04C3">
      <w:bookmarkStart w:id="880" w:name="_Toc21095088"/>
      <w:bookmarkStart w:id="881" w:name="_Toc29766621"/>
      <w:bookmarkStart w:id="882" w:name="_Toc36040768"/>
      <w:bookmarkStart w:id="883" w:name="_Toc37228178"/>
      <w:bookmarkStart w:id="884" w:name="_Toc37228682"/>
      <w:bookmarkStart w:id="885" w:name="_Toc37229186"/>
      <w:bookmarkStart w:id="886" w:name="_Toc45906743"/>
      <w:bookmarkStart w:id="887" w:name="_Toc61115898"/>
      <w:bookmarkStart w:id="888" w:name="_Toc67060658"/>
      <w:bookmarkStart w:id="889" w:name="_Toc74814163"/>
      <w:bookmarkStart w:id="890" w:name="_Toc76505586"/>
      <w:bookmarkStart w:id="891" w:name="_Toc83113834"/>
      <w:bookmarkStart w:id="892"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893" w:name="_Toc98705520"/>
      <w:bookmarkStart w:id="894" w:name="_Toc130916283"/>
      <w:bookmarkEnd w:id="880"/>
      <w:bookmarkEnd w:id="881"/>
      <w:bookmarkEnd w:id="882"/>
      <w:bookmarkEnd w:id="883"/>
      <w:bookmarkEnd w:id="884"/>
      <w:bookmarkEnd w:id="885"/>
      <w:bookmarkEnd w:id="886"/>
      <w:bookmarkEnd w:id="887"/>
      <w:bookmarkEnd w:id="888"/>
      <w:bookmarkEnd w:id="889"/>
      <w:bookmarkEnd w:id="890"/>
      <w:bookmarkEnd w:id="891"/>
      <w:bookmarkEnd w:id="892"/>
      <w:r w:rsidRPr="007D061B">
        <w:t>4.11.2.6.2</w:t>
      </w:r>
      <w:r w:rsidRPr="007D061B">
        <w:tab/>
        <w:t>ANTC3 generation</w:t>
      </w:r>
      <w:bookmarkEnd w:id="893"/>
      <w:bookmarkEnd w:id="894"/>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95" w:name="_Toc21095089"/>
      <w:bookmarkStart w:id="896" w:name="_Toc29766622"/>
      <w:bookmarkStart w:id="897" w:name="_Toc36040769"/>
      <w:bookmarkStart w:id="898" w:name="_Toc37228179"/>
      <w:bookmarkStart w:id="899" w:name="_Toc37228683"/>
      <w:bookmarkStart w:id="900" w:name="_Toc37229187"/>
      <w:bookmarkStart w:id="901" w:name="_Toc45906744"/>
      <w:bookmarkStart w:id="902" w:name="_Toc61115899"/>
      <w:bookmarkStart w:id="903" w:name="_Toc67060659"/>
      <w:bookmarkStart w:id="904" w:name="_Toc74814164"/>
      <w:bookmarkStart w:id="905" w:name="_Toc76505587"/>
      <w:bookmarkStart w:id="906" w:name="_Toc83113835"/>
      <w:bookmarkStart w:id="907" w:name="_Toc89874957"/>
      <w:bookmarkStart w:id="908" w:name="_Toc98705521"/>
      <w:bookmarkStart w:id="909" w:name="_Toc130916284"/>
      <w:r w:rsidRPr="007D061B">
        <w:t>4.11.2.6.3</w:t>
      </w:r>
      <w:r w:rsidRPr="007D061B">
        <w:tab/>
        <w:t>ANTC3 power allocation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910" w:name="_Toc21095090"/>
      <w:bookmarkStart w:id="911" w:name="_Toc29766623"/>
      <w:bookmarkStart w:id="912" w:name="_Toc36040770"/>
      <w:bookmarkStart w:id="913" w:name="_Toc37228180"/>
      <w:bookmarkStart w:id="914" w:name="_Toc37228684"/>
      <w:bookmarkStart w:id="915" w:name="_Toc37229188"/>
      <w:bookmarkStart w:id="916" w:name="_Toc45906745"/>
      <w:bookmarkStart w:id="917" w:name="_Toc61115900"/>
      <w:bookmarkStart w:id="918" w:name="_Toc67060660"/>
      <w:bookmarkStart w:id="919" w:name="_Toc74814165"/>
      <w:bookmarkStart w:id="920" w:name="_Toc76505588"/>
      <w:bookmarkStart w:id="921" w:name="_Toc83113836"/>
      <w:bookmarkStart w:id="922" w:name="_Toc89874958"/>
      <w:bookmarkStart w:id="923" w:name="_Toc98705522"/>
      <w:bookmarkStart w:id="924" w:name="_Toc130916285"/>
      <w:r w:rsidRPr="007D061B">
        <w:t>4.11.2.7</w:t>
      </w:r>
      <w:r w:rsidRPr="007D061B">
        <w:tab/>
        <w:t>ATC4: Single carrier for receiver tests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4DD072A" w14:textId="77777777" w:rsidR="005432EB" w:rsidRPr="007D061B" w:rsidRDefault="005432EB" w:rsidP="005432EB">
      <w:pPr>
        <w:pStyle w:val="Heading5"/>
      </w:pPr>
      <w:bookmarkStart w:id="925" w:name="_Toc21095091"/>
      <w:bookmarkStart w:id="926" w:name="_Toc29766624"/>
      <w:bookmarkStart w:id="927" w:name="_Toc36040771"/>
      <w:bookmarkStart w:id="928" w:name="_Toc37228181"/>
      <w:bookmarkStart w:id="929" w:name="_Toc37228685"/>
      <w:bookmarkStart w:id="930" w:name="_Toc37229189"/>
      <w:bookmarkStart w:id="931" w:name="_Toc45906746"/>
      <w:bookmarkStart w:id="932" w:name="_Toc61115901"/>
      <w:bookmarkStart w:id="933" w:name="_Toc67060661"/>
      <w:bookmarkStart w:id="934" w:name="_Toc74814166"/>
      <w:bookmarkStart w:id="935" w:name="_Toc76505589"/>
      <w:bookmarkStart w:id="936" w:name="_Toc83113837"/>
      <w:bookmarkStart w:id="937" w:name="_Toc89874959"/>
      <w:bookmarkStart w:id="938" w:name="_Toc98705523"/>
      <w:bookmarkStart w:id="939" w:name="_Toc130916286"/>
      <w:r w:rsidRPr="007D061B">
        <w:t>4.11.2.7.1</w:t>
      </w:r>
      <w:r w:rsidRPr="007D061B">
        <w:tab/>
        <w:t>ATC4a generation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940" w:name="_Toc21095092"/>
      <w:bookmarkStart w:id="941" w:name="_Toc29766625"/>
      <w:bookmarkStart w:id="942" w:name="_Toc36040772"/>
      <w:bookmarkStart w:id="943" w:name="_Toc37228182"/>
      <w:bookmarkStart w:id="944" w:name="_Toc37228686"/>
      <w:bookmarkStart w:id="945" w:name="_Toc37229190"/>
      <w:bookmarkStart w:id="946" w:name="_Toc45906747"/>
      <w:bookmarkStart w:id="947" w:name="_Toc61115902"/>
      <w:bookmarkStart w:id="948" w:name="_Toc67060662"/>
      <w:bookmarkStart w:id="949" w:name="_Toc74814167"/>
      <w:bookmarkStart w:id="950" w:name="_Toc76505590"/>
      <w:bookmarkStart w:id="951" w:name="_Toc83113838"/>
      <w:bookmarkStart w:id="952" w:name="_Toc89874960"/>
      <w:bookmarkStart w:id="953" w:name="_Toc98705524"/>
      <w:bookmarkStart w:id="954" w:name="_Toc130916287"/>
      <w:r w:rsidRPr="007D061B">
        <w:t>4.11.2.7.2</w:t>
      </w:r>
      <w:r w:rsidRPr="007D061B">
        <w:tab/>
        <w:t>ATC4b generation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955" w:name="_Toc21095093"/>
      <w:bookmarkStart w:id="956" w:name="_Toc29766626"/>
      <w:bookmarkStart w:id="957" w:name="_Toc36040773"/>
      <w:bookmarkStart w:id="958" w:name="_Toc37228183"/>
      <w:bookmarkStart w:id="959" w:name="_Toc37228687"/>
      <w:bookmarkStart w:id="960" w:name="_Toc37229191"/>
      <w:bookmarkStart w:id="961" w:name="_Toc45906748"/>
      <w:bookmarkStart w:id="962" w:name="_Toc61115903"/>
      <w:bookmarkStart w:id="963" w:name="_Toc67060663"/>
      <w:bookmarkStart w:id="964" w:name="_Toc74814168"/>
      <w:bookmarkStart w:id="965" w:name="_Toc76505591"/>
      <w:bookmarkStart w:id="966" w:name="_Toc83113839"/>
      <w:bookmarkStart w:id="967" w:name="_Toc89874961"/>
      <w:bookmarkStart w:id="968" w:name="_Toc98705525"/>
      <w:bookmarkStart w:id="969" w:name="_Toc130916288"/>
      <w:r w:rsidRPr="007D061B">
        <w:t>4.11.2.7.3</w:t>
      </w:r>
      <w:r w:rsidRPr="007D061B">
        <w:tab/>
        <w:t>ATC4c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70" w:name="_Toc21095094"/>
      <w:bookmarkStart w:id="971" w:name="_Toc29766627"/>
      <w:bookmarkStart w:id="972" w:name="_Toc36040774"/>
      <w:bookmarkStart w:id="973" w:name="_Toc37228184"/>
      <w:bookmarkStart w:id="974" w:name="_Toc37228688"/>
      <w:bookmarkStart w:id="975" w:name="_Toc37229192"/>
      <w:bookmarkStart w:id="976" w:name="_Toc45906749"/>
      <w:bookmarkStart w:id="977" w:name="_Toc61115904"/>
      <w:bookmarkStart w:id="978" w:name="_Toc67060664"/>
      <w:bookmarkStart w:id="979" w:name="_Toc74814169"/>
      <w:bookmarkStart w:id="980" w:name="_Toc76505592"/>
      <w:bookmarkStart w:id="981" w:name="_Toc83113840"/>
      <w:bookmarkStart w:id="982" w:name="_Toc89874962"/>
      <w:bookmarkStart w:id="983" w:name="_Toc98705526"/>
      <w:bookmarkStart w:id="984" w:name="_Toc130916289"/>
      <w:r w:rsidRPr="007D061B">
        <w:t>4.11.2.7.4</w:t>
      </w:r>
      <w:r w:rsidRPr="007D061B">
        <w:tab/>
        <w:t>ATC4d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985" w:name="_Toc21095095"/>
      <w:bookmarkStart w:id="986" w:name="_Toc29766628"/>
      <w:bookmarkStart w:id="987" w:name="_Toc36040775"/>
      <w:bookmarkStart w:id="988" w:name="_Toc37228185"/>
      <w:bookmarkStart w:id="989" w:name="_Toc37228689"/>
      <w:bookmarkStart w:id="990" w:name="_Toc37229193"/>
      <w:bookmarkStart w:id="991" w:name="_Toc45906750"/>
      <w:bookmarkStart w:id="992" w:name="_Toc61115905"/>
      <w:bookmarkStart w:id="993" w:name="_Toc67060665"/>
      <w:bookmarkStart w:id="994" w:name="_Toc74814170"/>
      <w:bookmarkStart w:id="995" w:name="_Toc76505593"/>
      <w:bookmarkStart w:id="996" w:name="_Toc83113841"/>
      <w:bookmarkStart w:id="997" w:name="_Toc89874963"/>
      <w:bookmarkStart w:id="998" w:name="_Toc98705527"/>
      <w:bookmarkStart w:id="999" w:name="_Toc130916290"/>
      <w:r w:rsidRPr="007D061B">
        <w:rPr>
          <w:lang w:eastAsia="zh-CN"/>
        </w:rPr>
        <w:t>4.11.2.8</w:t>
      </w:r>
      <w:r w:rsidRPr="007D061B">
        <w:tab/>
      </w:r>
      <w:bookmarkEnd w:id="985"/>
      <w:bookmarkEnd w:id="986"/>
      <w:bookmarkEnd w:id="987"/>
      <w:bookmarkEnd w:id="988"/>
      <w:bookmarkEnd w:id="989"/>
      <w:bookmarkEnd w:id="990"/>
      <w:bookmarkEnd w:id="991"/>
      <w:bookmarkEnd w:id="992"/>
      <w:r w:rsidR="0090228E" w:rsidRPr="00C42459">
        <w:t xml:space="preserve">ATC5: MB-MSR </w:t>
      </w:r>
      <w:r w:rsidR="0090228E" w:rsidRPr="00C42459">
        <w:rPr>
          <w:lang w:eastAsia="zh-CN"/>
        </w:rPr>
        <w:t>operation</w:t>
      </w:r>
      <w:bookmarkEnd w:id="993"/>
      <w:bookmarkEnd w:id="994"/>
      <w:bookmarkEnd w:id="995"/>
      <w:bookmarkEnd w:id="996"/>
      <w:bookmarkEnd w:id="997"/>
      <w:bookmarkEnd w:id="998"/>
      <w:bookmarkEnd w:id="999"/>
    </w:p>
    <w:p w14:paraId="54804873" w14:textId="77777777" w:rsidR="005432EB" w:rsidRPr="007D061B" w:rsidRDefault="005432EB" w:rsidP="005432EB">
      <w:pPr>
        <w:pStyle w:val="Heading5"/>
      </w:pPr>
      <w:bookmarkStart w:id="1000" w:name="_Toc21095096"/>
      <w:bookmarkStart w:id="1001" w:name="_Toc29766629"/>
      <w:bookmarkStart w:id="1002" w:name="_Toc36040776"/>
      <w:bookmarkStart w:id="1003" w:name="_Toc37228186"/>
      <w:bookmarkStart w:id="1004" w:name="_Toc37228690"/>
      <w:bookmarkStart w:id="1005" w:name="_Toc37229194"/>
      <w:bookmarkStart w:id="1006" w:name="_Toc45906751"/>
      <w:bookmarkStart w:id="1007" w:name="_Toc61115906"/>
      <w:bookmarkStart w:id="1008" w:name="_Toc67060666"/>
      <w:bookmarkStart w:id="1009" w:name="_Toc74814171"/>
      <w:bookmarkStart w:id="1010" w:name="_Toc76505594"/>
      <w:bookmarkStart w:id="1011" w:name="_Toc83113842"/>
      <w:bookmarkStart w:id="1012" w:name="_Toc89874964"/>
      <w:bookmarkStart w:id="1013" w:name="_Toc98705528"/>
      <w:bookmarkStart w:id="1014" w:name="_Toc13091629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015" w:name="_Toc21095097"/>
      <w:bookmarkStart w:id="1016" w:name="_Toc29766630"/>
      <w:bookmarkStart w:id="1017" w:name="_Toc36040777"/>
      <w:bookmarkStart w:id="1018" w:name="_Toc37228187"/>
      <w:bookmarkStart w:id="1019" w:name="_Toc37228691"/>
      <w:bookmarkStart w:id="1020" w:name="_Toc37229195"/>
      <w:bookmarkStart w:id="1021" w:name="_Toc45906752"/>
      <w:bookmarkStart w:id="1022" w:name="_Toc61115907"/>
      <w:bookmarkStart w:id="1023" w:name="_Toc67060667"/>
      <w:bookmarkStart w:id="1024" w:name="_Toc74814172"/>
      <w:bookmarkStart w:id="1025" w:name="_Toc76505595"/>
      <w:bookmarkStart w:id="1026" w:name="_Toc83113843"/>
      <w:bookmarkStart w:id="1027" w:name="_Toc89874965"/>
      <w:bookmarkStart w:id="1028" w:name="_Toc98705529"/>
      <w:bookmarkStart w:id="1029" w:name="_Toc13091629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030" w:name="_Toc21095098"/>
      <w:bookmarkStart w:id="1031" w:name="_Toc29766631"/>
      <w:bookmarkStart w:id="1032" w:name="_Toc36040778"/>
      <w:bookmarkStart w:id="1033" w:name="_Toc37228188"/>
      <w:bookmarkStart w:id="1034" w:name="_Toc37228692"/>
      <w:bookmarkStart w:id="1035" w:name="_Toc37229196"/>
      <w:bookmarkStart w:id="1036" w:name="_Toc45906753"/>
      <w:bookmarkStart w:id="1037" w:name="_Toc61115908"/>
      <w:bookmarkStart w:id="1038" w:name="_Toc67060668"/>
      <w:bookmarkStart w:id="1039" w:name="_Toc74814173"/>
      <w:bookmarkStart w:id="1040" w:name="_Toc76505596"/>
      <w:bookmarkStart w:id="1041" w:name="_Toc83113844"/>
      <w:bookmarkStart w:id="1042" w:name="_Toc89874966"/>
      <w:bookmarkStart w:id="1043" w:name="_Toc98705530"/>
      <w:bookmarkStart w:id="1044" w:name="_Toc130916293"/>
      <w:r w:rsidRPr="007D061B">
        <w:t>4.11.2.9</w:t>
      </w:r>
      <w:r w:rsidRPr="007D061B">
        <w:tab/>
        <w:t>ATC6: E-UTRA and NR multi RAT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1332882" w14:textId="77777777" w:rsidR="008D5425" w:rsidRPr="00C42459" w:rsidRDefault="008D5425" w:rsidP="008D5425">
      <w:bookmarkStart w:id="1045" w:name="_Toc21095102"/>
      <w:bookmarkStart w:id="1046" w:name="_Toc29766635"/>
      <w:bookmarkStart w:id="1047" w:name="_Toc36040782"/>
      <w:bookmarkStart w:id="1048" w:name="_Toc37228192"/>
      <w:bookmarkStart w:id="1049" w:name="_Toc37228696"/>
      <w:bookmarkStart w:id="1050" w:name="_Toc37229200"/>
      <w:bookmarkStart w:id="1051" w:name="_Toc45906757"/>
      <w:bookmarkStart w:id="105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053" w:name="_Toc21095100"/>
      <w:bookmarkStart w:id="1054" w:name="_Toc29766633"/>
      <w:bookmarkStart w:id="1055" w:name="_Toc36040780"/>
      <w:bookmarkStart w:id="1056" w:name="_Toc37228190"/>
      <w:bookmarkStart w:id="1057" w:name="_Toc37228694"/>
      <w:bookmarkStart w:id="1058" w:name="_Toc37229198"/>
      <w:bookmarkStart w:id="1059" w:name="_Toc45906755"/>
      <w:bookmarkStart w:id="1060" w:name="_Toc67060669"/>
      <w:bookmarkStart w:id="1061" w:name="_Toc74814174"/>
      <w:bookmarkStart w:id="1062" w:name="_Toc76505597"/>
      <w:bookmarkStart w:id="1063" w:name="_Toc83113845"/>
      <w:bookmarkStart w:id="1064" w:name="_Toc89874967"/>
      <w:bookmarkStart w:id="1065" w:name="_Toc98705531"/>
      <w:bookmarkStart w:id="1066" w:name="_Toc130916294"/>
      <w:r w:rsidRPr="00C42459">
        <w:t>4.11.2.9.2</w:t>
      </w:r>
      <w:r w:rsidRPr="00C42459">
        <w:tab/>
        <w:t>ATC6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067" w:name="_Toc21095101"/>
      <w:bookmarkStart w:id="1068" w:name="_Toc29766634"/>
      <w:bookmarkStart w:id="1069" w:name="_Toc36040781"/>
      <w:bookmarkStart w:id="1070" w:name="_Toc37228191"/>
      <w:bookmarkStart w:id="1071" w:name="_Toc37228695"/>
      <w:bookmarkStart w:id="1072" w:name="_Toc37229199"/>
      <w:bookmarkStart w:id="1073" w:name="_Toc45906756"/>
      <w:bookmarkStart w:id="1074" w:name="_Toc67060670"/>
      <w:bookmarkStart w:id="1075" w:name="_Toc74814175"/>
      <w:bookmarkStart w:id="1076" w:name="_Toc76505598"/>
      <w:bookmarkStart w:id="1077" w:name="_Toc83113846"/>
      <w:bookmarkStart w:id="1078" w:name="_Toc89874968"/>
      <w:bookmarkStart w:id="1079" w:name="_Toc98705532"/>
      <w:bookmarkStart w:id="1080" w:name="_Toc130916295"/>
      <w:r w:rsidRPr="00C42459">
        <w:t>4.11.2.9.3</w:t>
      </w:r>
      <w:r w:rsidRPr="00C42459">
        <w:tab/>
        <w:t>ATC6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081" w:name="_Toc67060671"/>
      <w:bookmarkStart w:id="1082" w:name="_Toc74814176"/>
      <w:bookmarkStart w:id="1083" w:name="_Toc76505599"/>
      <w:bookmarkStart w:id="1084" w:name="_Toc83113847"/>
      <w:bookmarkStart w:id="1085" w:name="_Toc89874969"/>
      <w:bookmarkStart w:id="1086" w:name="_Toc98705533"/>
      <w:bookmarkStart w:id="1087" w:name="_Toc130916296"/>
      <w:bookmarkStart w:id="1088" w:name="_Toc21095106"/>
      <w:bookmarkStart w:id="1089" w:name="_Toc29766639"/>
      <w:bookmarkStart w:id="1090" w:name="_Toc36040786"/>
      <w:bookmarkStart w:id="1091" w:name="_Toc37228196"/>
      <w:bookmarkStart w:id="1092" w:name="_Toc37228700"/>
      <w:bookmarkStart w:id="1093" w:name="_Toc37229204"/>
      <w:bookmarkStart w:id="1094" w:name="_Toc45906761"/>
      <w:bookmarkStart w:id="1095" w:name="_Toc61115916"/>
      <w:bookmarkEnd w:id="1045"/>
      <w:bookmarkEnd w:id="1046"/>
      <w:bookmarkEnd w:id="1047"/>
      <w:bookmarkEnd w:id="1048"/>
      <w:bookmarkEnd w:id="1049"/>
      <w:bookmarkEnd w:id="1050"/>
      <w:bookmarkEnd w:id="1051"/>
      <w:bookmarkEnd w:id="1052"/>
      <w:r w:rsidRPr="00C42459">
        <w:t>4.11.2.10</w:t>
      </w:r>
      <w:r w:rsidRPr="00C42459">
        <w:tab/>
        <w:t>ANTC6: E-UTRA and NR multi RAT non-contiguous operation</w:t>
      </w:r>
      <w:bookmarkEnd w:id="1081"/>
      <w:bookmarkEnd w:id="1082"/>
      <w:bookmarkEnd w:id="1083"/>
      <w:bookmarkEnd w:id="1084"/>
      <w:bookmarkEnd w:id="1085"/>
      <w:bookmarkEnd w:id="1086"/>
      <w:bookmarkEnd w:id="1087"/>
    </w:p>
    <w:p w14:paraId="2AFF1F75" w14:textId="77777777" w:rsidR="008D5425" w:rsidRPr="00C42459" w:rsidRDefault="008D5425" w:rsidP="008D5425">
      <w:pPr>
        <w:pStyle w:val="Heading5"/>
      </w:pPr>
      <w:bookmarkStart w:id="1096" w:name="_Toc21095103"/>
      <w:bookmarkStart w:id="1097" w:name="_Toc29766636"/>
      <w:bookmarkStart w:id="1098" w:name="_Toc36040783"/>
      <w:bookmarkStart w:id="1099" w:name="_Toc37228193"/>
      <w:bookmarkStart w:id="1100" w:name="_Toc37228697"/>
      <w:bookmarkStart w:id="1101" w:name="_Toc37229201"/>
      <w:bookmarkStart w:id="1102" w:name="_Toc45906758"/>
      <w:bookmarkStart w:id="1103" w:name="_Toc67060672"/>
      <w:bookmarkStart w:id="1104" w:name="_Toc74814177"/>
      <w:bookmarkStart w:id="1105" w:name="_Toc76505600"/>
      <w:bookmarkStart w:id="1106" w:name="_Toc83113848"/>
      <w:bookmarkStart w:id="1107" w:name="_Toc89874970"/>
      <w:bookmarkStart w:id="1108" w:name="_Toc98705534"/>
      <w:bookmarkStart w:id="1109" w:name="_Toc130916297"/>
      <w:r w:rsidRPr="00C42459">
        <w:t>4.11.2.10.1</w:t>
      </w:r>
      <w:r w:rsidRPr="00C42459">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6E0A60C8" w14:textId="77777777" w:rsidR="004E04C3" w:rsidRPr="00C42459" w:rsidRDefault="004E04C3" w:rsidP="004E04C3">
      <w:bookmarkStart w:id="1110" w:name="_Toc21095104"/>
      <w:bookmarkStart w:id="1111" w:name="_Toc29766637"/>
      <w:bookmarkStart w:id="1112" w:name="_Toc36040784"/>
      <w:bookmarkStart w:id="1113" w:name="_Toc37228194"/>
      <w:bookmarkStart w:id="1114" w:name="_Toc37228698"/>
      <w:bookmarkStart w:id="1115" w:name="_Toc37229202"/>
      <w:bookmarkStart w:id="1116" w:name="_Toc45906759"/>
      <w:bookmarkStart w:id="1117" w:name="_Toc67060673"/>
      <w:bookmarkStart w:id="1118" w:name="_Toc74814178"/>
      <w:bookmarkStart w:id="1119" w:name="_Toc76505601"/>
      <w:bookmarkStart w:id="1120" w:name="_Toc83113849"/>
      <w:bookmarkStart w:id="1121"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122" w:name="_Toc98705535"/>
      <w:bookmarkStart w:id="1123" w:name="_Toc130916298"/>
      <w:r w:rsidRPr="00C42459">
        <w:t>4.11.2.10.2</w:t>
      </w:r>
      <w:r w:rsidRPr="00C42459">
        <w:tab/>
        <w:t>ANTC6 generation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124" w:name="_Toc21095105"/>
      <w:bookmarkStart w:id="1125" w:name="_Toc29766638"/>
      <w:bookmarkStart w:id="1126" w:name="_Toc36040785"/>
      <w:bookmarkStart w:id="1127" w:name="_Toc37228195"/>
      <w:bookmarkStart w:id="1128" w:name="_Toc37228699"/>
      <w:bookmarkStart w:id="1129" w:name="_Toc37229203"/>
      <w:bookmarkStart w:id="1130" w:name="_Toc45906760"/>
      <w:bookmarkStart w:id="1131" w:name="_Toc67060674"/>
      <w:bookmarkStart w:id="1132" w:name="_Toc74814179"/>
      <w:bookmarkStart w:id="1133" w:name="_Toc76505602"/>
      <w:bookmarkStart w:id="1134" w:name="_Toc83113850"/>
      <w:bookmarkStart w:id="1135" w:name="_Toc89874972"/>
      <w:bookmarkStart w:id="1136" w:name="_Toc98705536"/>
      <w:bookmarkStart w:id="1137" w:name="_Toc130916299"/>
      <w:r w:rsidRPr="00C42459">
        <w:t>4.11.2.10.3</w:t>
      </w:r>
      <w:r w:rsidRPr="00C42459">
        <w:tab/>
        <w:t>ANTC6 power allocation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138" w:name="_Toc67060675"/>
      <w:bookmarkStart w:id="1139" w:name="_Toc74814180"/>
      <w:bookmarkStart w:id="1140" w:name="_Toc76505603"/>
      <w:bookmarkStart w:id="1141" w:name="_Toc83113851"/>
      <w:bookmarkStart w:id="1142" w:name="_Toc89874973"/>
      <w:bookmarkStart w:id="1143" w:name="_Toc98705537"/>
      <w:bookmarkStart w:id="1144" w:name="_Toc130916300"/>
      <w:r w:rsidRPr="007D061B">
        <w:t>4.11.2.11</w:t>
      </w:r>
      <w:r w:rsidRPr="007D061B">
        <w:tab/>
        <w:t>ATC7: NR multicarrier operation</w:t>
      </w:r>
      <w:bookmarkEnd w:id="1088"/>
      <w:bookmarkEnd w:id="1089"/>
      <w:bookmarkEnd w:id="1090"/>
      <w:bookmarkEnd w:id="1091"/>
      <w:bookmarkEnd w:id="1092"/>
      <w:bookmarkEnd w:id="1093"/>
      <w:bookmarkEnd w:id="1094"/>
      <w:bookmarkEnd w:id="1095"/>
      <w:bookmarkEnd w:id="1138"/>
      <w:bookmarkEnd w:id="1139"/>
      <w:bookmarkEnd w:id="1140"/>
      <w:bookmarkEnd w:id="1141"/>
      <w:bookmarkEnd w:id="1142"/>
      <w:bookmarkEnd w:id="1143"/>
      <w:bookmarkEnd w:id="1144"/>
    </w:p>
    <w:p w14:paraId="447CF142" w14:textId="77777777" w:rsidR="005432EB" w:rsidRPr="007D061B" w:rsidRDefault="005432EB" w:rsidP="005432EB">
      <w:pPr>
        <w:pStyle w:val="Heading5"/>
      </w:pPr>
      <w:bookmarkStart w:id="1145" w:name="_Toc21095107"/>
      <w:bookmarkStart w:id="1146" w:name="_Toc29766640"/>
      <w:bookmarkStart w:id="1147" w:name="_Toc36040787"/>
      <w:bookmarkStart w:id="1148" w:name="_Toc37228197"/>
      <w:bookmarkStart w:id="1149" w:name="_Toc37228701"/>
      <w:bookmarkStart w:id="1150" w:name="_Toc37229205"/>
      <w:bookmarkStart w:id="1151" w:name="_Toc45906762"/>
      <w:bookmarkStart w:id="1152" w:name="_Toc61115917"/>
      <w:bookmarkStart w:id="1153" w:name="_Toc67060676"/>
      <w:bookmarkStart w:id="1154" w:name="_Toc74814181"/>
      <w:bookmarkStart w:id="1155" w:name="_Toc76505604"/>
      <w:bookmarkStart w:id="1156" w:name="_Toc83113852"/>
      <w:bookmarkStart w:id="1157" w:name="_Toc89874974"/>
      <w:bookmarkStart w:id="1158" w:name="_Toc98705538"/>
      <w:bookmarkStart w:id="1159" w:name="_Toc130916301"/>
      <w:r w:rsidRPr="007D061B">
        <w:t>4.11.2.11.1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160" w:name="_Toc21095108"/>
      <w:bookmarkStart w:id="1161" w:name="_Toc29766641"/>
      <w:bookmarkStart w:id="1162" w:name="_Toc36040788"/>
      <w:bookmarkStart w:id="1163" w:name="_Toc37228198"/>
      <w:bookmarkStart w:id="1164" w:name="_Toc37228702"/>
      <w:bookmarkStart w:id="1165" w:name="_Toc37229206"/>
      <w:bookmarkStart w:id="1166" w:name="_Toc45906763"/>
      <w:bookmarkStart w:id="1167" w:name="_Toc61115918"/>
      <w:bookmarkStart w:id="1168" w:name="_Toc67060677"/>
      <w:bookmarkStart w:id="1169" w:name="_Toc74814182"/>
      <w:bookmarkStart w:id="1170" w:name="_Toc76505605"/>
      <w:bookmarkStart w:id="1171" w:name="_Toc83113853"/>
      <w:bookmarkStart w:id="1172" w:name="_Toc89874975"/>
      <w:bookmarkStart w:id="1173" w:name="_Toc98705539"/>
      <w:bookmarkStart w:id="1174" w:name="_Toc130916302"/>
      <w:r w:rsidRPr="007D061B">
        <w:t>4.11.2.11.2</w:t>
      </w:r>
      <w:r w:rsidRPr="007D061B">
        <w:tab/>
        <w:t>ATC7 generation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175" w:name="_Toc21095109"/>
      <w:bookmarkStart w:id="1176" w:name="_Toc29766642"/>
      <w:bookmarkStart w:id="1177" w:name="_Toc36040789"/>
      <w:bookmarkStart w:id="1178" w:name="_Toc37228199"/>
      <w:bookmarkStart w:id="1179" w:name="_Toc37228703"/>
      <w:bookmarkStart w:id="1180" w:name="_Toc37229207"/>
      <w:bookmarkStart w:id="1181" w:name="_Toc45906764"/>
      <w:bookmarkStart w:id="1182" w:name="_Toc61115919"/>
      <w:bookmarkStart w:id="1183" w:name="_Toc67060678"/>
      <w:bookmarkStart w:id="1184" w:name="_Toc74814183"/>
      <w:bookmarkStart w:id="1185" w:name="_Toc76505606"/>
      <w:bookmarkStart w:id="1186" w:name="_Toc83113854"/>
      <w:bookmarkStart w:id="1187" w:name="_Toc89874976"/>
      <w:bookmarkStart w:id="1188" w:name="_Toc98705540"/>
      <w:bookmarkStart w:id="1189" w:name="_Toc130916303"/>
      <w:r w:rsidRPr="007D061B">
        <w:t>4.11.2.11.3</w:t>
      </w:r>
      <w:r w:rsidRPr="007D061B">
        <w:tab/>
        <w:t>ATC7 power allocation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190" w:name="_Toc21095110"/>
      <w:bookmarkStart w:id="1191" w:name="_Toc29766643"/>
      <w:bookmarkStart w:id="1192" w:name="_Toc36040790"/>
      <w:bookmarkStart w:id="1193" w:name="_Toc37228200"/>
      <w:bookmarkStart w:id="1194" w:name="_Toc37228704"/>
      <w:bookmarkStart w:id="1195" w:name="_Toc37229208"/>
      <w:bookmarkStart w:id="1196" w:name="_Toc45906765"/>
      <w:bookmarkStart w:id="1197" w:name="_Toc61115920"/>
      <w:bookmarkStart w:id="1198" w:name="_Toc67060679"/>
      <w:bookmarkStart w:id="1199" w:name="_Toc74814184"/>
      <w:bookmarkStart w:id="1200" w:name="_Toc76505607"/>
      <w:bookmarkStart w:id="1201" w:name="_Toc83113855"/>
      <w:bookmarkStart w:id="1202" w:name="_Toc89874977"/>
      <w:bookmarkStart w:id="1203" w:name="_Toc98705541"/>
      <w:bookmarkStart w:id="1204" w:name="_Toc130916304"/>
      <w:r w:rsidRPr="007D061B">
        <w:t>4.11.2.12</w:t>
      </w:r>
      <w:r w:rsidRPr="007D061B">
        <w:tab/>
        <w:t>ANTC7: NR multicarrier non-contiguous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DEEFF96" w14:textId="77777777" w:rsidR="005432EB" w:rsidRPr="007D061B" w:rsidRDefault="005432EB" w:rsidP="005432EB">
      <w:pPr>
        <w:pStyle w:val="Heading5"/>
      </w:pPr>
      <w:bookmarkStart w:id="1205" w:name="_Toc21095111"/>
      <w:bookmarkStart w:id="1206" w:name="_Toc29766644"/>
      <w:bookmarkStart w:id="1207" w:name="_Toc36040791"/>
      <w:bookmarkStart w:id="1208" w:name="_Toc37228201"/>
      <w:bookmarkStart w:id="1209" w:name="_Toc37228705"/>
      <w:bookmarkStart w:id="1210" w:name="_Toc37229209"/>
      <w:bookmarkStart w:id="1211" w:name="_Toc45906766"/>
      <w:bookmarkStart w:id="1212" w:name="_Toc61115921"/>
      <w:bookmarkStart w:id="1213" w:name="_Toc67060680"/>
      <w:bookmarkStart w:id="1214" w:name="_Toc74814185"/>
      <w:bookmarkStart w:id="1215" w:name="_Toc76505608"/>
      <w:bookmarkStart w:id="1216" w:name="_Toc83113856"/>
      <w:bookmarkStart w:id="1217" w:name="_Toc89874978"/>
      <w:bookmarkStart w:id="1218" w:name="_Toc98705542"/>
      <w:bookmarkStart w:id="1219" w:name="_Toc130916305"/>
      <w:r w:rsidRPr="007D061B">
        <w:t>4.11.2.12.1</w:t>
      </w:r>
      <w:r w:rsidRPr="007D061B">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220" w:name="_Toc21095112"/>
      <w:bookmarkStart w:id="1221" w:name="_Toc29766645"/>
      <w:bookmarkStart w:id="1222" w:name="_Toc36040792"/>
      <w:bookmarkStart w:id="1223" w:name="_Toc37228202"/>
      <w:bookmarkStart w:id="1224" w:name="_Toc37228706"/>
      <w:bookmarkStart w:id="1225" w:name="_Toc37229210"/>
      <w:bookmarkStart w:id="1226" w:name="_Toc45906767"/>
      <w:bookmarkStart w:id="1227" w:name="_Toc61115922"/>
      <w:bookmarkStart w:id="1228" w:name="_Toc67060681"/>
      <w:bookmarkStart w:id="1229" w:name="_Toc74814186"/>
      <w:bookmarkStart w:id="1230" w:name="_Toc76505609"/>
      <w:bookmarkStart w:id="1231" w:name="_Toc83113857"/>
      <w:bookmarkStart w:id="1232" w:name="_Toc89874979"/>
      <w:bookmarkStart w:id="1233" w:name="_Toc98705543"/>
      <w:bookmarkStart w:id="1234" w:name="_Toc130916306"/>
      <w:r w:rsidRPr="007D061B">
        <w:t>4.11.2.12.2</w:t>
      </w:r>
      <w:r w:rsidRPr="007D061B">
        <w:tab/>
        <w:t>ANTC7 generation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235" w:name="_Toc21095113"/>
      <w:bookmarkStart w:id="1236" w:name="_Toc29766646"/>
      <w:bookmarkStart w:id="1237" w:name="_Toc36040793"/>
      <w:bookmarkStart w:id="1238" w:name="_Toc37228203"/>
      <w:bookmarkStart w:id="1239" w:name="_Toc37228707"/>
      <w:bookmarkStart w:id="1240" w:name="_Toc37229211"/>
      <w:bookmarkStart w:id="1241" w:name="_Toc45906768"/>
      <w:bookmarkStart w:id="1242" w:name="_Toc61115923"/>
      <w:bookmarkStart w:id="1243" w:name="_Toc67060682"/>
      <w:bookmarkStart w:id="1244" w:name="_Toc74814187"/>
      <w:bookmarkStart w:id="1245" w:name="_Toc76505610"/>
      <w:bookmarkStart w:id="1246" w:name="_Toc83113858"/>
      <w:bookmarkStart w:id="1247" w:name="_Toc89874980"/>
      <w:bookmarkStart w:id="1248" w:name="_Toc98705544"/>
      <w:bookmarkStart w:id="1249" w:name="_Toc130916307"/>
      <w:r w:rsidRPr="007D061B">
        <w:t>4.11.2.12.3</w:t>
      </w:r>
      <w:r w:rsidRPr="007D061B">
        <w:tab/>
        <w:t>ANTC7 power allocation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250" w:name="_Toc67060683"/>
      <w:bookmarkStart w:id="1251" w:name="_Toc74814188"/>
      <w:bookmarkStart w:id="1252" w:name="_Toc76505611"/>
      <w:bookmarkStart w:id="1253" w:name="_Toc83113859"/>
      <w:bookmarkStart w:id="1254" w:name="_Toc89874981"/>
      <w:bookmarkStart w:id="1255" w:name="_Toc98705545"/>
      <w:bookmarkStart w:id="1256" w:name="_Toc130916308"/>
      <w:r w:rsidRPr="00C42459">
        <w:t>4.11.2.13</w:t>
      </w:r>
      <w:r w:rsidRPr="00C42459">
        <w:tab/>
        <w:t>ATC8: UTRA, E-UTRA and NR multi-RAT operation</w:t>
      </w:r>
      <w:bookmarkEnd w:id="1250"/>
      <w:bookmarkEnd w:id="1251"/>
      <w:bookmarkEnd w:id="1252"/>
      <w:bookmarkEnd w:id="1253"/>
      <w:bookmarkEnd w:id="1254"/>
      <w:bookmarkEnd w:id="1255"/>
      <w:bookmarkEnd w:id="1256"/>
    </w:p>
    <w:p w14:paraId="0343189F" w14:textId="77777777" w:rsidR="008D5425" w:rsidRPr="00C42459" w:rsidRDefault="008D5425" w:rsidP="008D5425">
      <w:pPr>
        <w:pStyle w:val="Heading5"/>
      </w:pPr>
      <w:bookmarkStart w:id="1257" w:name="_Toc67060684"/>
      <w:bookmarkStart w:id="1258" w:name="_Toc74814189"/>
      <w:bookmarkStart w:id="1259" w:name="_Toc76505612"/>
      <w:bookmarkStart w:id="1260" w:name="_Toc83113860"/>
      <w:bookmarkStart w:id="1261" w:name="_Toc89874982"/>
      <w:bookmarkStart w:id="1262" w:name="_Toc98705546"/>
      <w:bookmarkStart w:id="1263" w:name="_Toc130916309"/>
      <w:r w:rsidRPr="00C42459">
        <w:t>4.11.2.13.1</w:t>
      </w:r>
      <w:r w:rsidRPr="00C42459">
        <w:tab/>
        <w:t>General</w:t>
      </w:r>
      <w:bookmarkEnd w:id="1257"/>
      <w:bookmarkEnd w:id="1258"/>
      <w:bookmarkEnd w:id="1259"/>
      <w:bookmarkEnd w:id="1260"/>
      <w:bookmarkEnd w:id="1261"/>
      <w:bookmarkEnd w:id="1262"/>
      <w:bookmarkEnd w:id="126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264" w:name="_Toc74814190"/>
      <w:bookmarkStart w:id="1265" w:name="_Toc76505613"/>
      <w:bookmarkStart w:id="1266" w:name="_Toc83113861"/>
      <w:bookmarkStart w:id="1267" w:name="_Toc89874983"/>
      <w:bookmarkStart w:id="1268" w:name="_Toc98705547"/>
      <w:r w:rsidRPr="00C42459">
        <w:t>Unless otherwise stated, the E-UTRA bandwidth shall be 5 MHz unless the BS does not support 5 MHz E-UTRA, in which case the E-UTRA bandwidth shall be the lowest supported bandwidth for the operating band.</w:t>
      </w:r>
      <w:bookmarkStart w:id="1269" w:name="_Toc67060685"/>
    </w:p>
    <w:p w14:paraId="659E60EF" w14:textId="4C914DFE" w:rsidR="008D5425" w:rsidRPr="00C42459" w:rsidRDefault="008D5425" w:rsidP="008D5425">
      <w:pPr>
        <w:pStyle w:val="Heading5"/>
      </w:pPr>
      <w:bookmarkStart w:id="1270" w:name="_Toc130916310"/>
      <w:r w:rsidRPr="00C42459">
        <w:t>4.11.2.13.2</w:t>
      </w:r>
      <w:r w:rsidRPr="00C42459">
        <w:tab/>
      </w:r>
      <w:r w:rsidRPr="00C42459">
        <w:tab/>
        <w:t>ATC8 generation</w:t>
      </w:r>
      <w:bookmarkEnd w:id="1264"/>
      <w:bookmarkEnd w:id="1265"/>
      <w:bookmarkEnd w:id="1266"/>
      <w:bookmarkEnd w:id="1267"/>
      <w:bookmarkEnd w:id="1268"/>
      <w:bookmarkEnd w:id="1269"/>
      <w:bookmarkEnd w:id="1270"/>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271" w:name="_Toc67060686"/>
      <w:bookmarkStart w:id="1272" w:name="_Toc74814191"/>
      <w:bookmarkStart w:id="1273" w:name="_Toc76505614"/>
      <w:bookmarkStart w:id="1274" w:name="_Toc83113862"/>
      <w:bookmarkStart w:id="1275" w:name="_Toc89874984"/>
      <w:bookmarkStart w:id="1276" w:name="_Toc98705548"/>
      <w:bookmarkStart w:id="1277" w:name="_Toc130916311"/>
      <w:r w:rsidRPr="00C42459">
        <w:t>4.11.2.13.3</w:t>
      </w:r>
      <w:r w:rsidRPr="00C42459">
        <w:tab/>
      </w:r>
      <w:r w:rsidRPr="00C42459">
        <w:tab/>
        <w:t>ATC8 power allocation</w:t>
      </w:r>
      <w:bookmarkEnd w:id="1271"/>
      <w:bookmarkEnd w:id="1272"/>
      <w:bookmarkEnd w:id="1273"/>
      <w:bookmarkEnd w:id="1274"/>
      <w:bookmarkEnd w:id="1275"/>
      <w:bookmarkEnd w:id="1276"/>
      <w:bookmarkEnd w:id="127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278" w:name="_Toc67060687"/>
      <w:bookmarkStart w:id="1279" w:name="_Toc74814192"/>
      <w:bookmarkStart w:id="1280" w:name="_Toc76505615"/>
      <w:bookmarkStart w:id="1281" w:name="_Toc83113863"/>
      <w:bookmarkStart w:id="1282" w:name="_Toc89874985"/>
      <w:bookmarkStart w:id="1283" w:name="_Toc98705549"/>
      <w:bookmarkStart w:id="1284" w:name="_Toc130916312"/>
      <w:r w:rsidRPr="00C42459">
        <w:t>4.11.2.14</w:t>
      </w:r>
      <w:r w:rsidRPr="00C42459">
        <w:tab/>
        <w:t>ANTC8: UTRA, E-UTRA and NR multi-RAT non-contiguous operation</w:t>
      </w:r>
      <w:bookmarkEnd w:id="1278"/>
      <w:bookmarkEnd w:id="1279"/>
      <w:bookmarkEnd w:id="1280"/>
      <w:bookmarkEnd w:id="1281"/>
      <w:bookmarkEnd w:id="1282"/>
      <w:bookmarkEnd w:id="1283"/>
      <w:bookmarkEnd w:id="1284"/>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285" w:name="_Toc67060688"/>
      <w:bookmarkStart w:id="1286" w:name="_Toc74814193"/>
      <w:bookmarkStart w:id="1287" w:name="_Toc76505616"/>
      <w:bookmarkStart w:id="1288" w:name="_Toc83113864"/>
      <w:bookmarkStart w:id="1289" w:name="_Toc89874986"/>
      <w:bookmarkStart w:id="1290" w:name="_Toc98705550"/>
      <w:bookmarkStart w:id="1291" w:name="_Toc130916313"/>
      <w:r w:rsidRPr="00C42459">
        <w:t>4.11.2.14.1</w:t>
      </w:r>
      <w:r w:rsidRPr="00C42459">
        <w:rPr>
          <w:lang w:eastAsia="zh-CN"/>
        </w:rPr>
        <w:tab/>
        <w:t>ANTC8 generation</w:t>
      </w:r>
      <w:bookmarkEnd w:id="1285"/>
      <w:bookmarkEnd w:id="1286"/>
      <w:bookmarkEnd w:id="1287"/>
      <w:bookmarkEnd w:id="1288"/>
      <w:bookmarkEnd w:id="1289"/>
      <w:bookmarkEnd w:id="1290"/>
      <w:bookmarkEnd w:id="129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292" w:name="_Toc67060689"/>
      <w:bookmarkStart w:id="1293" w:name="_Toc74814194"/>
      <w:bookmarkStart w:id="1294" w:name="_Toc76505617"/>
      <w:bookmarkStart w:id="1295" w:name="_Toc83113865"/>
      <w:bookmarkStart w:id="1296"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297" w:name="_Toc98705551"/>
      <w:bookmarkStart w:id="1298" w:name="_Toc130916314"/>
      <w:r w:rsidRPr="00C42459">
        <w:t>4.11.2.14.2</w:t>
      </w:r>
      <w:r w:rsidRPr="00C42459">
        <w:tab/>
        <w:t>ANTC8 power allocation</w:t>
      </w:r>
      <w:bookmarkEnd w:id="1292"/>
      <w:bookmarkEnd w:id="1293"/>
      <w:bookmarkEnd w:id="1294"/>
      <w:bookmarkEnd w:id="1295"/>
      <w:bookmarkEnd w:id="1296"/>
      <w:bookmarkEnd w:id="1297"/>
      <w:bookmarkEnd w:id="1298"/>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299" w:name="_Toc21095114"/>
      <w:bookmarkStart w:id="1300" w:name="_Toc29766647"/>
      <w:bookmarkStart w:id="1301" w:name="_Toc36040794"/>
      <w:bookmarkStart w:id="1302" w:name="_Toc37228204"/>
      <w:bookmarkStart w:id="1303" w:name="_Toc37228708"/>
      <w:bookmarkStart w:id="1304" w:name="_Toc37229212"/>
      <w:bookmarkStart w:id="1305" w:name="_Toc45906769"/>
      <w:bookmarkStart w:id="1306" w:name="_Toc61115924"/>
      <w:bookmarkStart w:id="1307" w:name="_Toc67060690"/>
      <w:bookmarkStart w:id="1308" w:name="_Toc74814195"/>
      <w:bookmarkStart w:id="1309" w:name="_Toc76505618"/>
      <w:bookmarkStart w:id="1310" w:name="_Toc83113866"/>
      <w:bookmarkStart w:id="1311" w:name="_Toc89874988"/>
      <w:bookmarkStart w:id="1312" w:name="_Toc98705552"/>
      <w:bookmarkStart w:id="1313" w:name="_Toc130916315"/>
      <w:r w:rsidRPr="007D061B">
        <w:rPr>
          <w:lang w:eastAsia="zh-CN"/>
        </w:rPr>
        <w:t>4.12</w:t>
      </w:r>
      <w:r w:rsidRPr="007D061B">
        <w:rPr>
          <w:lang w:eastAsia="zh-CN"/>
        </w:rPr>
        <w:tab/>
        <w:t>RF channels and test models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71FE50E8" w14:textId="77777777" w:rsidR="005432EB" w:rsidRPr="007D061B" w:rsidRDefault="005432EB" w:rsidP="005432EB">
      <w:pPr>
        <w:pStyle w:val="Heading3"/>
      </w:pPr>
      <w:bookmarkStart w:id="1314" w:name="_Toc21095115"/>
      <w:bookmarkStart w:id="1315" w:name="_Toc29766648"/>
      <w:bookmarkStart w:id="1316" w:name="_Toc36040795"/>
      <w:bookmarkStart w:id="1317" w:name="_Toc37228205"/>
      <w:bookmarkStart w:id="1318" w:name="_Toc37228709"/>
      <w:bookmarkStart w:id="1319" w:name="_Toc37229213"/>
      <w:bookmarkStart w:id="1320" w:name="_Toc45906770"/>
      <w:bookmarkStart w:id="1321" w:name="_Toc61115925"/>
      <w:bookmarkStart w:id="1322" w:name="_Toc67060691"/>
      <w:bookmarkStart w:id="1323" w:name="_Toc74814196"/>
      <w:bookmarkStart w:id="1324" w:name="_Toc76505619"/>
      <w:bookmarkStart w:id="1325" w:name="_Toc83113867"/>
      <w:bookmarkStart w:id="1326" w:name="_Toc89874989"/>
      <w:bookmarkStart w:id="1327" w:name="_Toc98705553"/>
      <w:bookmarkStart w:id="1328" w:name="_Toc130916316"/>
      <w:r w:rsidRPr="007D061B">
        <w:t>4.12.1</w:t>
      </w:r>
      <w:r w:rsidRPr="007D061B">
        <w:tab/>
        <w:t>RF channels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329" w:name="_Toc21095116"/>
      <w:bookmarkStart w:id="1330" w:name="_Toc29766649"/>
      <w:bookmarkStart w:id="1331" w:name="_Toc36040796"/>
      <w:bookmarkStart w:id="1332" w:name="_Toc37228206"/>
      <w:bookmarkStart w:id="1333" w:name="_Toc37228710"/>
      <w:bookmarkStart w:id="1334" w:name="_Toc37229214"/>
      <w:bookmarkStart w:id="1335" w:name="_Toc45906771"/>
      <w:bookmarkStart w:id="1336" w:name="_Toc61115926"/>
      <w:bookmarkStart w:id="1337" w:name="_Toc67060692"/>
      <w:bookmarkStart w:id="1338" w:name="_Toc74814197"/>
      <w:bookmarkStart w:id="1339" w:name="_Toc76505620"/>
      <w:bookmarkStart w:id="1340" w:name="_Toc83113868"/>
      <w:bookmarkStart w:id="1341" w:name="_Toc89874990"/>
      <w:bookmarkStart w:id="1342" w:name="_Toc98705554"/>
      <w:bookmarkStart w:id="1343" w:name="_Toc130916317"/>
      <w:r w:rsidRPr="007D061B">
        <w:t>4.12.2</w:t>
      </w:r>
      <w:r w:rsidRPr="007D061B">
        <w:tab/>
        <w:t>Test models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34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34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345" w:name="_Toc21095117"/>
      <w:bookmarkStart w:id="1346" w:name="_Toc29766650"/>
      <w:bookmarkStart w:id="1347" w:name="_Toc36040797"/>
      <w:bookmarkStart w:id="1348" w:name="_Toc37228207"/>
      <w:bookmarkStart w:id="1349" w:name="_Toc37228711"/>
      <w:bookmarkStart w:id="1350" w:name="_Toc37229215"/>
      <w:bookmarkStart w:id="1351" w:name="_Toc45906772"/>
      <w:bookmarkStart w:id="1352" w:name="_Toc61115927"/>
      <w:bookmarkStart w:id="1353" w:name="_Toc67060693"/>
      <w:bookmarkStart w:id="1354" w:name="_Toc74814198"/>
      <w:bookmarkStart w:id="1355" w:name="_Toc76505621"/>
      <w:bookmarkStart w:id="1356" w:name="_Toc83113869"/>
      <w:bookmarkStart w:id="1357" w:name="_Toc89874991"/>
      <w:bookmarkStart w:id="1358" w:name="_Toc98705555"/>
      <w:bookmarkStart w:id="1359" w:name="_Toc130916318"/>
      <w:r w:rsidRPr="007D061B">
        <w:rPr>
          <w:lang w:eastAsia="zh-CN"/>
        </w:rPr>
        <w:t>4.13</w:t>
      </w:r>
      <w:r w:rsidRPr="007D061B">
        <w:rPr>
          <w:lang w:eastAsia="zh-CN"/>
        </w:rPr>
        <w:tab/>
      </w:r>
      <w:r w:rsidRPr="007D061B">
        <w:t>Format and interpretation of tests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360" w:name="_Toc21095118"/>
      <w:bookmarkStart w:id="1361" w:name="_Toc29766651"/>
      <w:bookmarkStart w:id="1362" w:name="_Toc36040798"/>
      <w:bookmarkStart w:id="1363" w:name="_Toc37228208"/>
      <w:bookmarkStart w:id="1364" w:name="_Toc37228712"/>
      <w:bookmarkStart w:id="1365" w:name="_Toc37229216"/>
      <w:bookmarkStart w:id="1366" w:name="_Toc45906773"/>
      <w:bookmarkStart w:id="1367" w:name="_Toc61115928"/>
      <w:bookmarkStart w:id="1368" w:name="_Toc67060694"/>
      <w:bookmarkStart w:id="1369" w:name="_Toc74814199"/>
      <w:bookmarkStart w:id="1370" w:name="_Toc76505622"/>
      <w:bookmarkStart w:id="1371" w:name="_Toc83113870"/>
      <w:bookmarkStart w:id="1372" w:name="_Toc89874992"/>
      <w:bookmarkStart w:id="1373" w:name="_Toc98705556"/>
      <w:bookmarkStart w:id="1374" w:name="_Toc130916319"/>
      <w:r w:rsidRPr="007D061B">
        <w:rPr>
          <w:lang w:eastAsia="zh-CN"/>
        </w:rPr>
        <w:t>5</w:t>
      </w:r>
      <w:r w:rsidRPr="007D061B">
        <w:rPr>
          <w:lang w:eastAsia="zh-CN"/>
        </w:rPr>
        <w:tab/>
        <w:t>Applicability of Requirements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722ED2" w14:textId="77777777" w:rsidR="005432EB" w:rsidRPr="007D061B" w:rsidRDefault="005432EB" w:rsidP="005432EB">
      <w:pPr>
        <w:pStyle w:val="Heading2"/>
      </w:pPr>
      <w:bookmarkStart w:id="1375" w:name="_Toc21095119"/>
      <w:bookmarkStart w:id="1376" w:name="_Toc29766652"/>
      <w:bookmarkStart w:id="1377" w:name="_Toc36040799"/>
      <w:bookmarkStart w:id="1378" w:name="_Toc37228209"/>
      <w:bookmarkStart w:id="1379" w:name="_Toc37228713"/>
      <w:bookmarkStart w:id="1380" w:name="_Toc37229217"/>
      <w:bookmarkStart w:id="1381" w:name="_Toc45906774"/>
      <w:bookmarkStart w:id="1382" w:name="_Toc61115929"/>
      <w:bookmarkStart w:id="1383" w:name="_Toc67060695"/>
      <w:bookmarkStart w:id="1384" w:name="_Toc74814200"/>
      <w:bookmarkStart w:id="1385" w:name="_Toc76505623"/>
      <w:bookmarkStart w:id="1386" w:name="_Toc83113871"/>
      <w:bookmarkStart w:id="1387" w:name="_Toc89874993"/>
      <w:bookmarkStart w:id="1388" w:name="_Toc98705557"/>
      <w:bookmarkStart w:id="1389" w:name="_Toc130916320"/>
      <w:r w:rsidRPr="007D061B">
        <w:t>5.1</w:t>
      </w:r>
      <w:r w:rsidRPr="007D061B">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390" w:name="_Toc21095120"/>
      <w:bookmarkStart w:id="1391" w:name="_Toc29766653"/>
      <w:bookmarkStart w:id="1392" w:name="_Toc36040800"/>
      <w:bookmarkStart w:id="1393" w:name="_Toc37228210"/>
      <w:bookmarkStart w:id="1394" w:name="_Toc37228714"/>
      <w:bookmarkStart w:id="1395" w:name="_Toc37229218"/>
      <w:bookmarkStart w:id="1396" w:name="_Toc45906775"/>
      <w:bookmarkStart w:id="1397" w:name="_Toc61115930"/>
      <w:bookmarkStart w:id="1398" w:name="_Toc67060696"/>
      <w:bookmarkStart w:id="1399" w:name="_Toc74814201"/>
      <w:bookmarkStart w:id="1400" w:name="_Toc76505624"/>
      <w:bookmarkStart w:id="1401" w:name="_Toc83113872"/>
      <w:bookmarkStart w:id="1402" w:name="_Toc89874994"/>
      <w:bookmarkStart w:id="1403" w:name="_Toc98705558"/>
      <w:bookmarkStart w:id="1404" w:name="_Toc130916321"/>
      <w:r w:rsidRPr="007D061B">
        <w:t>5.2</w:t>
      </w:r>
      <w:r w:rsidRPr="007D061B">
        <w:tab/>
        <w:t>Test configurations for TAB connectors for operating bands where MSR is supported</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625BF5D"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111A81B4"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5376BD" w:rsidRPr="00C42459" w:rsidRDefault="005376BD" w:rsidP="005376BD">
            <w:pPr>
              <w:pStyle w:val="TAL"/>
            </w:pPr>
            <w:r w:rsidRPr="00C42459">
              <w:t>C: ATC8</w:t>
            </w:r>
          </w:p>
          <w:p w14:paraId="16F92FAD" w14:textId="77777777" w:rsidR="005376BD" w:rsidRPr="00C42459" w:rsidRDefault="005376BD" w:rsidP="005376BD">
            <w:pPr>
              <w:pStyle w:val="TAL"/>
              <w:rPr>
                <w:lang w:val="en-US"/>
              </w:rPr>
            </w:pPr>
            <w:r w:rsidRPr="00C42459">
              <w:rPr>
                <w:lang w:val="en-US"/>
              </w:rPr>
              <w:t>CNC,: ATC8, ANTC8</w:t>
            </w:r>
          </w:p>
          <w:p w14:paraId="491A27B7" w14:textId="77777777" w:rsidR="005376BD" w:rsidRPr="00C42459" w:rsidRDefault="005376BD" w:rsidP="005376BD">
            <w:pPr>
              <w:pStyle w:val="TAL"/>
              <w:rPr>
                <w:lang w:val="en-US"/>
              </w:rPr>
            </w:pPr>
            <w:r w:rsidRPr="00C42459">
              <w:rPr>
                <w:lang w:val="en-US"/>
              </w:rPr>
              <w:t>C/NC, : ANTC8, ATC8</w:t>
            </w:r>
          </w:p>
          <w:p w14:paraId="0B728434" w14:textId="77777777" w:rsidR="005376BD" w:rsidRPr="00C42459" w:rsidRDefault="005376BD" w:rsidP="005376BD">
            <w:pPr>
              <w:pStyle w:val="TAL"/>
              <w:rPr>
                <w:lang w:val="en-US"/>
              </w:rPr>
            </w:pPr>
          </w:p>
          <w:p w14:paraId="76359BBA" w14:textId="434687DF" w:rsidR="005376BD" w:rsidRPr="007D061B" w:rsidRDefault="005376BD" w:rsidP="005376BD">
            <w:pPr>
              <w:pStyle w:val="TAL"/>
              <w:rPr>
                <w:rFonts w:cs="Arial"/>
                <w:szCs w:val="18"/>
                <w:lang w:eastAsia="en-GB"/>
              </w:rPr>
            </w:pPr>
            <w:r w:rsidRPr="00C42459">
              <w:rPr>
                <w:lang w:val="sv-SE"/>
              </w:rPr>
              <w:t>SC: (Note 2)</w:t>
            </w:r>
          </w:p>
        </w:tc>
      </w:tr>
      <w:tr w:rsidR="005376B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5836745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178E54E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Clause 5.3.3 Clause 5.3.4 </w:t>
            </w:r>
            <w:r w:rsidRPr="00872070">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5376BD" w:rsidRPr="00C42459" w:rsidRDefault="005376BD" w:rsidP="005376BD">
            <w:pPr>
              <w:pStyle w:val="TAL"/>
            </w:pPr>
            <w:r w:rsidRPr="00C42459">
              <w:t>C: ATC8</w:t>
            </w:r>
          </w:p>
          <w:p w14:paraId="75A6754C" w14:textId="77777777" w:rsidR="005376BD" w:rsidRPr="00C42459" w:rsidRDefault="005376BD" w:rsidP="005376BD">
            <w:pPr>
              <w:pStyle w:val="TAL"/>
              <w:rPr>
                <w:lang w:val="en-US"/>
              </w:rPr>
            </w:pPr>
          </w:p>
          <w:p w14:paraId="0DEED1A2" w14:textId="77777777" w:rsidR="005376BD" w:rsidRPr="00C42459" w:rsidRDefault="005376BD" w:rsidP="005376BD">
            <w:pPr>
              <w:pStyle w:val="TAL"/>
              <w:rPr>
                <w:lang w:val="en-US"/>
              </w:rPr>
            </w:pPr>
            <w:r w:rsidRPr="00C42459">
              <w:rPr>
                <w:lang w:val="en-US"/>
              </w:rPr>
              <w:t>CNC: ANTC8</w:t>
            </w:r>
          </w:p>
          <w:p w14:paraId="1DECF26B" w14:textId="77777777" w:rsidR="005376BD" w:rsidRPr="00C42459" w:rsidRDefault="005376BD" w:rsidP="005376BD">
            <w:pPr>
              <w:pStyle w:val="TAL"/>
              <w:rPr>
                <w:lang w:val="en-US"/>
              </w:rPr>
            </w:pPr>
          </w:p>
          <w:p w14:paraId="261CC00D" w14:textId="77777777" w:rsidR="005376BD" w:rsidRPr="00C42459" w:rsidRDefault="005376BD" w:rsidP="005376BD">
            <w:pPr>
              <w:pStyle w:val="TAL"/>
              <w:rPr>
                <w:lang w:val="en-US"/>
              </w:rPr>
            </w:pPr>
            <w:r w:rsidRPr="00C42459">
              <w:rPr>
                <w:lang w:val="en-US"/>
              </w:rPr>
              <w:t>C/NC, : ANTC8, ATC8</w:t>
            </w:r>
          </w:p>
          <w:p w14:paraId="380069A5" w14:textId="77777777" w:rsidR="005376BD" w:rsidRPr="00C42459" w:rsidRDefault="005376BD" w:rsidP="005376BD">
            <w:pPr>
              <w:pStyle w:val="TAL"/>
              <w:rPr>
                <w:lang w:val="en-US"/>
              </w:rPr>
            </w:pPr>
          </w:p>
          <w:p w14:paraId="2F1F67FC" w14:textId="02E1BE41" w:rsidR="005376BD" w:rsidRPr="007D061B" w:rsidRDefault="005376BD" w:rsidP="005376B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376BD">
            <w:pPr>
              <w:pStyle w:val="TAL"/>
            </w:pPr>
            <w:r w:rsidRPr="00C42459">
              <w:t>C: ATC8</w:t>
            </w:r>
          </w:p>
          <w:p w14:paraId="3906EC06" w14:textId="77777777" w:rsidR="005376BD" w:rsidRPr="00C42459" w:rsidRDefault="005376BD" w:rsidP="005376BD">
            <w:pPr>
              <w:pStyle w:val="TAL"/>
              <w:rPr>
                <w:lang w:val="en-US"/>
              </w:rPr>
            </w:pPr>
            <w:r w:rsidRPr="00C42459">
              <w:rPr>
                <w:lang w:val="en-US"/>
              </w:rPr>
              <w:t>CNC: ANTC8</w:t>
            </w:r>
          </w:p>
          <w:p w14:paraId="6D10DFFE" w14:textId="49D02EC5"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376BD">
            <w:pPr>
              <w:pStyle w:val="TAL"/>
            </w:pPr>
            <w:r w:rsidRPr="00C42459">
              <w:t>C: ATC8</w:t>
            </w:r>
          </w:p>
          <w:p w14:paraId="1A97D48D" w14:textId="77777777" w:rsidR="005376BD" w:rsidRPr="00C42459" w:rsidRDefault="005376BD" w:rsidP="005376BD">
            <w:pPr>
              <w:pStyle w:val="TAL"/>
              <w:rPr>
                <w:lang w:val="en-US"/>
              </w:rPr>
            </w:pPr>
            <w:r w:rsidRPr="00C42459">
              <w:rPr>
                <w:lang w:val="en-US"/>
              </w:rPr>
              <w:t>CNC: ANTC8</w:t>
            </w:r>
          </w:p>
          <w:p w14:paraId="0F40E471" w14:textId="6B805B1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405" w:name="_Toc21095121"/>
      <w:bookmarkStart w:id="1406" w:name="_Toc29766654"/>
      <w:bookmarkStart w:id="1407" w:name="_Toc36040801"/>
      <w:bookmarkStart w:id="1408" w:name="_Toc37228211"/>
      <w:bookmarkStart w:id="1409" w:name="_Toc37228715"/>
      <w:bookmarkStart w:id="1410" w:name="_Toc37229219"/>
      <w:bookmarkStart w:id="1411" w:name="_Toc45906776"/>
      <w:bookmarkStart w:id="1412" w:name="_Toc61115931"/>
      <w:bookmarkStart w:id="1413" w:name="_Toc67060697"/>
      <w:bookmarkStart w:id="1414" w:name="_Toc74814202"/>
      <w:bookmarkStart w:id="1415" w:name="_Toc76505625"/>
      <w:bookmarkStart w:id="1416" w:name="_Toc83113873"/>
      <w:bookmarkStart w:id="1417" w:name="_Toc89874995"/>
      <w:bookmarkStart w:id="1418" w:name="_Toc98705559"/>
      <w:bookmarkStart w:id="1419" w:name="_Toc130916322"/>
      <w:r w:rsidRPr="007D061B">
        <w:t>5.3</w:t>
      </w:r>
      <w:r w:rsidRPr="007D061B">
        <w:tab/>
        <w:t>Test configurations for multi-carrier capable TAB connector(s) in operating bands where one RAT capability sets are supported</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83AE0A3" w14:textId="77777777" w:rsidR="005432EB" w:rsidRPr="007D061B" w:rsidRDefault="005432EB" w:rsidP="005432EB">
      <w:pPr>
        <w:pStyle w:val="Heading3"/>
      </w:pPr>
      <w:bookmarkStart w:id="1420" w:name="_Toc21095122"/>
      <w:bookmarkStart w:id="1421" w:name="_Toc29766655"/>
      <w:bookmarkStart w:id="1422" w:name="_Toc36040802"/>
      <w:bookmarkStart w:id="1423" w:name="_Toc37228212"/>
      <w:bookmarkStart w:id="1424" w:name="_Toc37228716"/>
      <w:bookmarkStart w:id="1425" w:name="_Toc37229220"/>
      <w:bookmarkStart w:id="1426" w:name="_Toc45906777"/>
      <w:bookmarkStart w:id="1427" w:name="_Toc61115932"/>
      <w:bookmarkStart w:id="1428" w:name="_Toc67060698"/>
      <w:bookmarkStart w:id="1429" w:name="_Toc74814203"/>
      <w:bookmarkStart w:id="1430" w:name="_Toc76505626"/>
      <w:bookmarkStart w:id="1431" w:name="_Toc83113874"/>
      <w:bookmarkStart w:id="1432" w:name="_Toc89874996"/>
      <w:bookmarkStart w:id="1433" w:name="_Toc98705560"/>
      <w:bookmarkStart w:id="1434" w:name="_Toc130916323"/>
      <w:r w:rsidRPr="007D061B">
        <w:t>5.3.1</w:t>
      </w:r>
      <w:r w:rsidRPr="007D061B">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435" w:name="_Toc21095123"/>
      <w:bookmarkStart w:id="1436" w:name="_Toc29766656"/>
      <w:bookmarkStart w:id="1437" w:name="_Toc36040803"/>
      <w:bookmarkStart w:id="1438" w:name="_Toc37228213"/>
      <w:bookmarkStart w:id="1439" w:name="_Toc37228717"/>
      <w:bookmarkStart w:id="1440" w:name="_Toc37229221"/>
      <w:bookmarkStart w:id="1441" w:name="_Toc45906778"/>
      <w:bookmarkStart w:id="1442" w:name="_Toc61115933"/>
      <w:bookmarkStart w:id="1443" w:name="_Toc67060699"/>
      <w:bookmarkStart w:id="1444" w:name="_Toc74814204"/>
      <w:bookmarkStart w:id="1445" w:name="_Toc76505627"/>
      <w:bookmarkStart w:id="1446" w:name="_Toc83113875"/>
      <w:bookmarkStart w:id="1447" w:name="_Toc89874997"/>
      <w:bookmarkStart w:id="1448" w:name="_Toc98705561"/>
      <w:bookmarkStart w:id="1449" w:name="_Toc130916324"/>
      <w:r w:rsidRPr="007D061B">
        <w:t>5.3.2</w:t>
      </w:r>
      <w:r w:rsidRPr="007D061B">
        <w:tab/>
        <w:t>TAB connector supporting one RAT only MSR in the operating band</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450" w:name="_Toc21095124"/>
      <w:bookmarkStart w:id="1451" w:name="_Toc29766657"/>
      <w:bookmarkStart w:id="1452" w:name="_Toc36040804"/>
      <w:bookmarkStart w:id="1453" w:name="_Toc37228214"/>
      <w:bookmarkStart w:id="1454" w:name="_Toc37228718"/>
      <w:bookmarkStart w:id="1455" w:name="_Toc37229222"/>
      <w:bookmarkStart w:id="1456" w:name="_Toc45906779"/>
      <w:bookmarkStart w:id="1457" w:name="_Toc61115934"/>
      <w:bookmarkStart w:id="1458" w:name="_Toc67060700"/>
      <w:bookmarkStart w:id="1459" w:name="_Toc74814205"/>
      <w:bookmarkStart w:id="1460" w:name="_Toc76505628"/>
      <w:bookmarkStart w:id="1461" w:name="_Toc83113876"/>
      <w:bookmarkStart w:id="1462" w:name="_Toc89874998"/>
      <w:bookmarkStart w:id="1463" w:name="_Toc98705562"/>
      <w:bookmarkStart w:id="1464" w:name="_Toc130916325"/>
      <w:r w:rsidRPr="007D061B">
        <w:t>5.3.3</w:t>
      </w:r>
      <w:r w:rsidRPr="007D061B">
        <w:tab/>
        <w:t>TAB connector supporting Single-RAT UTRA in the operating band</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465" w:name="_Toc21095125"/>
      <w:bookmarkStart w:id="1466" w:name="_Toc29766658"/>
      <w:bookmarkStart w:id="1467" w:name="_Toc36040805"/>
      <w:bookmarkStart w:id="1468" w:name="_Toc37228215"/>
      <w:bookmarkStart w:id="1469" w:name="_Toc37228719"/>
      <w:bookmarkStart w:id="1470" w:name="_Toc37229223"/>
      <w:bookmarkStart w:id="1471" w:name="_Toc45906780"/>
      <w:bookmarkStart w:id="1472" w:name="_Toc61115935"/>
      <w:bookmarkStart w:id="1473" w:name="_Toc67060701"/>
      <w:bookmarkStart w:id="1474" w:name="_Toc74814206"/>
      <w:bookmarkStart w:id="1475" w:name="_Toc76505629"/>
      <w:bookmarkStart w:id="1476" w:name="_Toc83113877"/>
      <w:bookmarkStart w:id="1477" w:name="_Toc89874999"/>
      <w:bookmarkStart w:id="1478" w:name="_Toc98705563"/>
      <w:bookmarkStart w:id="1479" w:name="_Toc130916326"/>
      <w:r w:rsidRPr="007D061B">
        <w:t>5.3.4</w:t>
      </w:r>
      <w:r w:rsidRPr="007D061B">
        <w:tab/>
        <w:t>TAB connector supporting Single-RAT E-UTRA in the operating band</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480" w:name="_Toc21095126"/>
      <w:bookmarkStart w:id="1481" w:name="_Toc29766659"/>
      <w:bookmarkStart w:id="1482" w:name="_Toc36040806"/>
      <w:bookmarkStart w:id="1483" w:name="_Toc37228216"/>
      <w:bookmarkStart w:id="1484" w:name="_Toc37228720"/>
      <w:bookmarkStart w:id="1485" w:name="_Toc37229224"/>
      <w:bookmarkStart w:id="1486" w:name="_Toc45906781"/>
      <w:bookmarkStart w:id="1487" w:name="_Toc61115936"/>
      <w:bookmarkStart w:id="1488" w:name="_Toc67060702"/>
      <w:bookmarkStart w:id="1489" w:name="_Toc74814207"/>
      <w:bookmarkStart w:id="1490" w:name="_Toc76505630"/>
      <w:bookmarkStart w:id="1491" w:name="_Toc83113878"/>
      <w:bookmarkStart w:id="1492" w:name="_Toc89875000"/>
      <w:bookmarkStart w:id="1493" w:name="_Toc98705564"/>
      <w:bookmarkStart w:id="1494" w:name="_Toc13091632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7CF92A9C" w14:textId="77777777" w:rsidR="005432EB" w:rsidRPr="007D061B" w:rsidRDefault="005432EB" w:rsidP="005432EB">
      <w:pPr>
        <w:pStyle w:val="Heading3"/>
      </w:pPr>
      <w:bookmarkStart w:id="1495" w:name="_Toc21095127"/>
      <w:bookmarkStart w:id="1496" w:name="_Toc29766660"/>
      <w:bookmarkStart w:id="1497" w:name="_Toc36040807"/>
      <w:bookmarkStart w:id="1498" w:name="_Toc37228217"/>
      <w:bookmarkStart w:id="1499" w:name="_Toc37228721"/>
      <w:bookmarkStart w:id="1500" w:name="_Toc37229225"/>
      <w:bookmarkStart w:id="1501" w:name="_Toc45906782"/>
      <w:bookmarkStart w:id="1502" w:name="_Toc61115937"/>
      <w:bookmarkStart w:id="1503" w:name="_Toc67060703"/>
      <w:bookmarkStart w:id="1504" w:name="_Toc74814208"/>
      <w:bookmarkStart w:id="1505" w:name="_Toc76505631"/>
      <w:bookmarkStart w:id="1506" w:name="_Toc83113879"/>
      <w:bookmarkStart w:id="1507" w:name="_Toc89875001"/>
      <w:bookmarkStart w:id="1508" w:name="_Toc98705565"/>
      <w:bookmarkStart w:id="1509" w:name="_Toc130916328"/>
      <w:r w:rsidRPr="007D061B">
        <w:t>5.4.1</w:t>
      </w:r>
      <w:r w:rsidRPr="007D061B">
        <w:tab/>
        <w:t>Multi-band TAB connector supporting MSR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510" w:name="_Toc21095128"/>
      <w:bookmarkStart w:id="1511" w:name="_Toc29766661"/>
      <w:bookmarkStart w:id="1512" w:name="_Toc36040808"/>
      <w:bookmarkStart w:id="1513" w:name="_Toc37228218"/>
      <w:bookmarkStart w:id="1514" w:name="_Toc37228722"/>
      <w:bookmarkStart w:id="1515" w:name="_Toc37229226"/>
      <w:bookmarkStart w:id="1516" w:name="_Toc45906783"/>
      <w:bookmarkStart w:id="1517" w:name="_Toc61115938"/>
      <w:bookmarkStart w:id="1518" w:name="_Toc67060704"/>
      <w:bookmarkStart w:id="1519" w:name="_Toc74814209"/>
      <w:bookmarkStart w:id="1520" w:name="_Toc76505632"/>
      <w:bookmarkStart w:id="1521" w:name="_Toc83113880"/>
      <w:bookmarkStart w:id="1522" w:name="_Toc89875002"/>
      <w:bookmarkStart w:id="1523" w:name="_Toc98705566"/>
      <w:bookmarkStart w:id="1524" w:name="_Toc13091632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525" w:name="_Toc21095129"/>
      <w:bookmarkStart w:id="1526" w:name="_Toc29766662"/>
      <w:bookmarkStart w:id="1527" w:name="_Toc36040809"/>
      <w:bookmarkStart w:id="1528" w:name="_Toc37228219"/>
      <w:bookmarkStart w:id="1529" w:name="_Toc37228723"/>
      <w:bookmarkStart w:id="1530" w:name="_Toc37229227"/>
      <w:bookmarkStart w:id="1531" w:name="_Toc45906784"/>
      <w:bookmarkStart w:id="1532" w:name="_Toc61115939"/>
      <w:bookmarkStart w:id="1533" w:name="_Toc67060705"/>
      <w:bookmarkStart w:id="1534" w:name="_Toc74814210"/>
      <w:bookmarkStart w:id="1535" w:name="_Toc76505633"/>
      <w:bookmarkStart w:id="1536" w:name="_Toc83113881"/>
      <w:bookmarkStart w:id="1537" w:name="_Toc89875003"/>
      <w:bookmarkStart w:id="1538" w:name="_Toc98705567"/>
      <w:bookmarkStart w:id="1539" w:name="_Toc130916330"/>
      <w:r w:rsidRPr="007D061B">
        <w:rPr>
          <w:lang w:eastAsia="zh-CN"/>
        </w:rPr>
        <w:t>6</w:t>
      </w:r>
      <w:r w:rsidRPr="007D061B">
        <w:rPr>
          <w:lang w:eastAsia="zh-CN"/>
        </w:rPr>
        <w:tab/>
        <w:t>Conducted transmitter characteristics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7ECC2D82" w14:textId="77777777" w:rsidR="005432EB" w:rsidRPr="007D061B" w:rsidRDefault="005432EB" w:rsidP="005432EB">
      <w:pPr>
        <w:pStyle w:val="Heading2"/>
        <w:rPr>
          <w:lang w:eastAsia="zh-CN"/>
        </w:rPr>
      </w:pPr>
      <w:bookmarkStart w:id="1540" w:name="_Toc21095130"/>
      <w:bookmarkStart w:id="1541" w:name="_Toc29766663"/>
      <w:bookmarkStart w:id="1542" w:name="_Toc36040810"/>
      <w:bookmarkStart w:id="1543" w:name="_Toc37228220"/>
      <w:bookmarkStart w:id="1544" w:name="_Toc37228724"/>
      <w:bookmarkStart w:id="1545" w:name="_Toc37229228"/>
      <w:bookmarkStart w:id="1546" w:name="_Toc45906785"/>
      <w:bookmarkStart w:id="1547" w:name="_Toc61115940"/>
      <w:bookmarkStart w:id="1548" w:name="_Toc67060706"/>
      <w:bookmarkStart w:id="1549" w:name="_Toc74814211"/>
      <w:bookmarkStart w:id="1550" w:name="_Toc76505634"/>
      <w:bookmarkStart w:id="1551" w:name="_Toc83113882"/>
      <w:bookmarkStart w:id="1552" w:name="_Toc89875004"/>
      <w:bookmarkStart w:id="1553" w:name="_Toc98705568"/>
      <w:bookmarkStart w:id="1554" w:name="_Toc130916331"/>
      <w:r w:rsidRPr="007D061B">
        <w:rPr>
          <w:lang w:eastAsia="zh-CN"/>
        </w:rPr>
        <w:t>6.1</w:t>
      </w:r>
      <w:r w:rsidRPr="007D061B">
        <w:rPr>
          <w:lang w:eastAsia="zh-CN"/>
        </w:rPr>
        <w:tab/>
        <w:t>General</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555" w:name="_Toc21095131"/>
      <w:bookmarkStart w:id="1556" w:name="_Toc29766664"/>
      <w:bookmarkStart w:id="1557" w:name="_Toc36040811"/>
      <w:bookmarkStart w:id="1558" w:name="_Toc37228221"/>
      <w:bookmarkStart w:id="1559" w:name="_Toc37228725"/>
      <w:bookmarkStart w:id="1560" w:name="_Toc37229229"/>
      <w:bookmarkStart w:id="1561" w:name="_Toc45906786"/>
      <w:bookmarkStart w:id="1562" w:name="_Toc61115941"/>
      <w:bookmarkStart w:id="1563" w:name="_Toc67060707"/>
      <w:bookmarkStart w:id="1564" w:name="_Toc74814212"/>
      <w:bookmarkStart w:id="1565" w:name="_Toc76505635"/>
      <w:bookmarkStart w:id="1566" w:name="_Toc83113883"/>
      <w:bookmarkStart w:id="1567" w:name="_Toc89875005"/>
      <w:bookmarkStart w:id="1568" w:name="_Toc98705569"/>
      <w:bookmarkStart w:id="1569" w:name="_Toc130916332"/>
      <w:r w:rsidRPr="007D061B">
        <w:rPr>
          <w:lang w:eastAsia="zh-CN"/>
        </w:rPr>
        <w:t>6.2</w:t>
      </w:r>
      <w:r w:rsidRPr="007D061B">
        <w:rPr>
          <w:lang w:eastAsia="zh-CN"/>
        </w:rPr>
        <w:tab/>
        <w:t>Base station output power</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F9C0CD0" w14:textId="77777777" w:rsidR="005432EB" w:rsidRPr="007D061B" w:rsidRDefault="005432EB" w:rsidP="005432EB">
      <w:pPr>
        <w:pStyle w:val="Heading3"/>
      </w:pPr>
      <w:bookmarkStart w:id="1570" w:name="_Toc21095132"/>
      <w:bookmarkStart w:id="1571" w:name="_Toc29766665"/>
      <w:bookmarkStart w:id="1572" w:name="_Toc36040812"/>
      <w:bookmarkStart w:id="1573" w:name="_Toc37228222"/>
      <w:bookmarkStart w:id="1574" w:name="_Toc37228726"/>
      <w:bookmarkStart w:id="1575" w:name="_Toc37229230"/>
      <w:bookmarkStart w:id="1576" w:name="_Toc45906787"/>
      <w:bookmarkStart w:id="1577" w:name="_Toc61115942"/>
      <w:bookmarkStart w:id="1578" w:name="_Toc67060708"/>
      <w:bookmarkStart w:id="1579" w:name="_Toc74814213"/>
      <w:bookmarkStart w:id="1580" w:name="_Toc76505636"/>
      <w:bookmarkStart w:id="1581" w:name="_Toc83113884"/>
      <w:bookmarkStart w:id="1582" w:name="_Toc89875006"/>
      <w:bookmarkStart w:id="1583" w:name="_Toc98705570"/>
      <w:bookmarkStart w:id="1584" w:name="_Toc130916333"/>
      <w:r w:rsidRPr="007D061B">
        <w:t>6.2.1</w:t>
      </w:r>
      <w:r w:rsidRPr="007D061B">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585" w:name="_Toc21095133"/>
      <w:bookmarkStart w:id="1586" w:name="_Toc29766666"/>
      <w:bookmarkStart w:id="1587" w:name="_Toc36040813"/>
      <w:bookmarkStart w:id="1588" w:name="_Toc37228223"/>
      <w:bookmarkStart w:id="1589" w:name="_Toc37228727"/>
      <w:bookmarkStart w:id="1590" w:name="_Toc37229231"/>
      <w:bookmarkStart w:id="1591" w:name="_Toc45906788"/>
      <w:bookmarkStart w:id="1592" w:name="_Toc61115943"/>
      <w:bookmarkStart w:id="1593" w:name="_Toc67060709"/>
      <w:bookmarkStart w:id="1594" w:name="_Toc74814214"/>
      <w:bookmarkStart w:id="1595" w:name="_Toc76505637"/>
      <w:bookmarkStart w:id="1596" w:name="_Toc83113885"/>
      <w:bookmarkStart w:id="1597" w:name="_Toc89875007"/>
      <w:bookmarkStart w:id="1598" w:name="_Toc98705571"/>
      <w:bookmarkStart w:id="1599" w:name="_Toc130916334"/>
      <w:r w:rsidRPr="007D061B">
        <w:rPr>
          <w:lang w:eastAsia="zh-CN"/>
        </w:rPr>
        <w:t>6.2.2</w:t>
      </w:r>
      <w:r w:rsidRPr="007D061B">
        <w:rPr>
          <w:lang w:eastAsia="zh-CN"/>
        </w:rPr>
        <w:tab/>
        <w:t>Maximum output power</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5CF75C8" w14:textId="77777777" w:rsidR="005432EB" w:rsidRPr="007D061B" w:rsidRDefault="005432EB" w:rsidP="005432EB">
      <w:pPr>
        <w:pStyle w:val="Heading4"/>
      </w:pPr>
      <w:bookmarkStart w:id="1600" w:name="_Toc21095134"/>
      <w:bookmarkStart w:id="1601" w:name="_Toc29766667"/>
      <w:bookmarkStart w:id="1602" w:name="_Toc36040814"/>
      <w:bookmarkStart w:id="1603" w:name="_Toc37228224"/>
      <w:bookmarkStart w:id="1604" w:name="_Toc37228728"/>
      <w:bookmarkStart w:id="1605" w:name="_Toc37229232"/>
      <w:bookmarkStart w:id="1606" w:name="_Toc45906789"/>
      <w:bookmarkStart w:id="1607" w:name="_Toc61115944"/>
      <w:bookmarkStart w:id="1608" w:name="_Toc67060710"/>
      <w:bookmarkStart w:id="1609" w:name="_Toc74814215"/>
      <w:bookmarkStart w:id="1610" w:name="_Toc76505638"/>
      <w:bookmarkStart w:id="1611" w:name="_Toc83113886"/>
      <w:bookmarkStart w:id="1612" w:name="_Toc89875008"/>
      <w:bookmarkStart w:id="1613" w:name="_Toc98705572"/>
      <w:bookmarkStart w:id="1614" w:name="_Toc130916335"/>
      <w:r w:rsidRPr="007D061B">
        <w:t>6.2.2.1</w:t>
      </w:r>
      <w:r w:rsidRPr="007D061B">
        <w:tab/>
        <w:t>Definition and applicability</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615" w:name="_Toc21095135"/>
      <w:bookmarkStart w:id="1616" w:name="_Toc29766668"/>
      <w:bookmarkStart w:id="1617" w:name="_Toc36040815"/>
      <w:bookmarkStart w:id="1618" w:name="_Toc37228225"/>
      <w:bookmarkStart w:id="1619" w:name="_Toc37228729"/>
      <w:bookmarkStart w:id="1620" w:name="_Toc37229233"/>
      <w:bookmarkStart w:id="1621" w:name="_Toc45906790"/>
      <w:bookmarkStart w:id="1622" w:name="_Toc61115945"/>
      <w:bookmarkStart w:id="1623" w:name="_Toc67060711"/>
      <w:bookmarkStart w:id="1624" w:name="_Toc74814216"/>
      <w:bookmarkStart w:id="1625" w:name="_Toc76505639"/>
      <w:bookmarkStart w:id="1626" w:name="_Toc83113887"/>
      <w:bookmarkStart w:id="1627" w:name="_Toc89875009"/>
      <w:bookmarkStart w:id="1628" w:name="_Toc98705573"/>
      <w:bookmarkStart w:id="1629" w:name="_Toc130916336"/>
      <w:r w:rsidRPr="007D061B">
        <w:t>6.2.2.2</w:t>
      </w:r>
      <w:r w:rsidRPr="007D061B">
        <w:tab/>
        <w:t>Minimum Requirement</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630" w:name="_Toc21095136"/>
      <w:bookmarkStart w:id="1631" w:name="_Toc29766669"/>
      <w:bookmarkStart w:id="1632" w:name="_Toc36040816"/>
      <w:bookmarkStart w:id="1633" w:name="_Toc37228226"/>
      <w:bookmarkStart w:id="1634" w:name="_Toc37228730"/>
      <w:bookmarkStart w:id="1635" w:name="_Toc37229234"/>
      <w:bookmarkStart w:id="1636" w:name="_Toc45906791"/>
      <w:bookmarkStart w:id="1637" w:name="_Toc61115946"/>
      <w:bookmarkStart w:id="1638" w:name="_Toc67060712"/>
      <w:bookmarkStart w:id="1639" w:name="_Toc74814217"/>
      <w:bookmarkStart w:id="1640" w:name="_Toc76505640"/>
      <w:bookmarkStart w:id="1641" w:name="_Toc83113888"/>
      <w:bookmarkStart w:id="1642" w:name="_Toc89875010"/>
      <w:bookmarkStart w:id="1643" w:name="_Toc98705574"/>
      <w:bookmarkStart w:id="1644" w:name="_Toc130916337"/>
      <w:r w:rsidRPr="007D061B">
        <w:t>6.2.2.3</w:t>
      </w:r>
      <w:r w:rsidRPr="007D061B">
        <w:tab/>
        <w:t>Test Purpose</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645" w:name="_Toc21095137"/>
      <w:bookmarkStart w:id="1646" w:name="_Toc29766670"/>
      <w:bookmarkStart w:id="1647" w:name="_Toc36040817"/>
      <w:bookmarkStart w:id="1648" w:name="_Toc37228227"/>
      <w:bookmarkStart w:id="1649" w:name="_Toc37228731"/>
      <w:bookmarkStart w:id="1650" w:name="_Toc37229235"/>
      <w:bookmarkStart w:id="1651" w:name="_Toc45906792"/>
      <w:bookmarkStart w:id="1652" w:name="_Toc61115947"/>
      <w:bookmarkStart w:id="1653" w:name="_Toc67060713"/>
      <w:bookmarkStart w:id="1654" w:name="_Toc74814218"/>
      <w:bookmarkStart w:id="1655" w:name="_Toc76505641"/>
      <w:bookmarkStart w:id="1656" w:name="_Toc83113889"/>
      <w:bookmarkStart w:id="1657" w:name="_Toc89875011"/>
      <w:bookmarkStart w:id="1658" w:name="_Toc98705575"/>
      <w:bookmarkStart w:id="1659" w:name="_Toc130916338"/>
      <w:r w:rsidRPr="007D061B">
        <w:t>6.2.2.4</w:t>
      </w:r>
      <w:r w:rsidRPr="007D061B">
        <w:tab/>
        <w:t>Method of test</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161BD747" w14:textId="77777777" w:rsidR="005432EB" w:rsidRPr="007D061B" w:rsidRDefault="005432EB" w:rsidP="005432EB">
      <w:pPr>
        <w:pStyle w:val="Heading5"/>
      </w:pPr>
      <w:bookmarkStart w:id="1660" w:name="_Toc21095138"/>
      <w:bookmarkStart w:id="1661" w:name="_Toc29766671"/>
      <w:bookmarkStart w:id="1662" w:name="_Toc36040818"/>
      <w:bookmarkStart w:id="1663" w:name="_Toc37228228"/>
      <w:bookmarkStart w:id="1664" w:name="_Toc37228732"/>
      <w:bookmarkStart w:id="1665" w:name="_Toc37229236"/>
      <w:bookmarkStart w:id="1666" w:name="_Toc45906793"/>
      <w:bookmarkStart w:id="1667" w:name="_Toc61115948"/>
      <w:bookmarkStart w:id="1668" w:name="_Toc67060714"/>
      <w:bookmarkStart w:id="1669" w:name="_Toc74814219"/>
      <w:bookmarkStart w:id="1670" w:name="_Toc76505642"/>
      <w:bookmarkStart w:id="1671" w:name="_Toc83113890"/>
      <w:bookmarkStart w:id="1672" w:name="_Toc89875012"/>
      <w:bookmarkStart w:id="1673" w:name="_Toc98705576"/>
      <w:bookmarkStart w:id="1674" w:name="_Toc130916339"/>
      <w:r w:rsidRPr="007D061B">
        <w:t>6.2.2.4.1</w:t>
      </w:r>
      <w:r w:rsidRPr="007D061B">
        <w:tab/>
        <w:t>Initial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675" w:name="_Toc21095139"/>
      <w:bookmarkStart w:id="1676" w:name="_Toc29766672"/>
      <w:bookmarkStart w:id="1677" w:name="_Toc36040819"/>
      <w:bookmarkStart w:id="1678" w:name="_Toc37228229"/>
      <w:bookmarkStart w:id="1679" w:name="_Toc37228733"/>
      <w:bookmarkStart w:id="1680" w:name="_Toc37229237"/>
      <w:bookmarkStart w:id="1681" w:name="_Toc45906794"/>
      <w:bookmarkStart w:id="1682" w:name="_Toc61115949"/>
      <w:bookmarkStart w:id="1683" w:name="_Toc67060715"/>
      <w:bookmarkStart w:id="1684" w:name="_Toc74814220"/>
      <w:bookmarkStart w:id="1685" w:name="_Toc76505643"/>
      <w:bookmarkStart w:id="1686" w:name="_Toc83113891"/>
      <w:bookmarkStart w:id="1687" w:name="_Toc89875013"/>
      <w:bookmarkStart w:id="1688" w:name="_Toc98705577"/>
      <w:bookmarkStart w:id="1689" w:name="_Toc130916340"/>
      <w:r w:rsidRPr="007D061B">
        <w:t>6.2.2.4.2</w:t>
      </w:r>
      <w:r w:rsidRPr="007D061B">
        <w:tab/>
        <w:t>Procedure</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690" w:name="_Toc21095140"/>
      <w:bookmarkStart w:id="1691" w:name="_Toc29766673"/>
      <w:bookmarkStart w:id="1692" w:name="_Toc36040820"/>
      <w:bookmarkStart w:id="1693" w:name="_Toc37228230"/>
      <w:bookmarkStart w:id="1694" w:name="_Toc37228734"/>
      <w:bookmarkStart w:id="1695" w:name="_Toc37229238"/>
      <w:bookmarkStart w:id="1696" w:name="_Toc45906795"/>
      <w:bookmarkStart w:id="1697" w:name="_Toc61115950"/>
      <w:bookmarkStart w:id="1698" w:name="_Toc67060716"/>
      <w:bookmarkStart w:id="1699" w:name="_Toc74814221"/>
      <w:bookmarkStart w:id="1700" w:name="_Toc76505644"/>
      <w:bookmarkStart w:id="1701" w:name="_Toc83113892"/>
      <w:bookmarkStart w:id="1702" w:name="_Toc89875014"/>
      <w:bookmarkStart w:id="1703" w:name="_Toc98705578"/>
      <w:bookmarkStart w:id="1704" w:name="_Toc130916341"/>
      <w:r w:rsidRPr="007D061B">
        <w:t>6.2.2.5</w:t>
      </w:r>
      <w:r w:rsidRPr="007D061B">
        <w:tab/>
        <w:t>Test Requirements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705" w:name="_Toc21095141"/>
      <w:bookmarkStart w:id="1706" w:name="_Toc29766674"/>
      <w:bookmarkStart w:id="1707" w:name="_Toc36040821"/>
      <w:bookmarkStart w:id="1708" w:name="_Toc37228231"/>
      <w:bookmarkStart w:id="1709" w:name="_Toc37228735"/>
      <w:bookmarkStart w:id="1710" w:name="_Toc37229239"/>
      <w:bookmarkStart w:id="1711" w:name="_Toc45906796"/>
      <w:bookmarkStart w:id="1712" w:name="_Toc61115951"/>
      <w:bookmarkStart w:id="1713" w:name="_Toc67060717"/>
      <w:bookmarkStart w:id="1714" w:name="_Toc74814222"/>
      <w:bookmarkStart w:id="1715" w:name="_Toc76505645"/>
      <w:bookmarkStart w:id="1716" w:name="_Toc83113893"/>
      <w:bookmarkStart w:id="1717" w:name="_Toc89875015"/>
      <w:bookmarkStart w:id="1718" w:name="_Toc98705579"/>
      <w:bookmarkStart w:id="1719" w:name="_Toc130916342"/>
      <w:r w:rsidRPr="007D061B">
        <w:rPr>
          <w:lang w:eastAsia="zh-CN"/>
        </w:rPr>
        <w:t>6.2.3</w:t>
      </w:r>
      <w:r w:rsidRPr="007D061B">
        <w:rPr>
          <w:lang w:eastAsia="zh-CN"/>
        </w:rPr>
        <w:tab/>
      </w:r>
      <w:r w:rsidRPr="007D061B">
        <w:t>UTRA FDD primary CPICH power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6055025" w14:textId="77777777" w:rsidR="005432EB" w:rsidRPr="007D061B" w:rsidRDefault="005432EB" w:rsidP="005432EB">
      <w:pPr>
        <w:pStyle w:val="Heading4"/>
      </w:pPr>
      <w:bookmarkStart w:id="1720" w:name="_Toc21095142"/>
      <w:bookmarkStart w:id="1721" w:name="_Toc29766675"/>
      <w:bookmarkStart w:id="1722" w:name="_Toc36040822"/>
      <w:bookmarkStart w:id="1723" w:name="_Toc37228232"/>
      <w:bookmarkStart w:id="1724" w:name="_Toc37228736"/>
      <w:bookmarkStart w:id="1725" w:name="_Toc37229240"/>
      <w:bookmarkStart w:id="1726" w:name="_Toc45906797"/>
      <w:bookmarkStart w:id="1727" w:name="_Toc61115952"/>
      <w:bookmarkStart w:id="1728" w:name="_Toc67060718"/>
      <w:bookmarkStart w:id="1729" w:name="_Toc74814223"/>
      <w:bookmarkStart w:id="1730" w:name="_Toc76505646"/>
      <w:bookmarkStart w:id="1731" w:name="_Toc83113894"/>
      <w:bookmarkStart w:id="1732" w:name="_Toc89875016"/>
      <w:bookmarkStart w:id="1733" w:name="_Toc98705580"/>
      <w:bookmarkStart w:id="1734" w:name="_Toc130916343"/>
      <w:r w:rsidRPr="007D061B">
        <w:t>6.2.3.1</w:t>
      </w:r>
      <w:r w:rsidRPr="007D061B">
        <w:tab/>
        <w:t>Definition and applicability</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735" w:name="_Toc21095143"/>
      <w:bookmarkStart w:id="1736" w:name="_Toc29766676"/>
      <w:bookmarkStart w:id="1737" w:name="_Toc36040823"/>
      <w:bookmarkStart w:id="1738" w:name="_Toc37228233"/>
      <w:bookmarkStart w:id="1739" w:name="_Toc37228737"/>
      <w:bookmarkStart w:id="1740" w:name="_Toc37229241"/>
      <w:bookmarkStart w:id="1741" w:name="_Toc45906798"/>
      <w:bookmarkStart w:id="1742" w:name="_Toc61115953"/>
      <w:bookmarkStart w:id="1743" w:name="_Toc67060719"/>
      <w:bookmarkStart w:id="1744" w:name="_Toc74814224"/>
      <w:bookmarkStart w:id="1745" w:name="_Toc76505647"/>
      <w:bookmarkStart w:id="1746" w:name="_Toc83113895"/>
      <w:bookmarkStart w:id="1747" w:name="_Toc89875017"/>
      <w:bookmarkStart w:id="1748" w:name="_Toc98705581"/>
      <w:bookmarkStart w:id="1749" w:name="_Toc130916344"/>
      <w:r w:rsidRPr="007D061B">
        <w:t>6.2.3.2</w:t>
      </w:r>
      <w:r w:rsidRPr="007D061B">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750" w:name="_Toc21095144"/>
      <w:bookmarkStart w:id="1751" w:name="_Toc29766677"/>
      <w:bookmarkStart w:id="1752" w:name="_Toc36040824"/>
      <w:bookmarkStart w:id="1753" w:name="_Toc37228234"/>
      <w:bookmarkStart w:id="1754" w:name="_Toc37228738"/>
      <w:bookmarkStart w:id="1755" w:name="_Toc37229242"/>
      <w:bookmarkStart w:id="1756" w:name="_Toc45906799"/>
      <w:bookmarkStart w:id="1757" w:name="_Toc61115954"/>
      <w:bookmarkStart w:id="1758" w:name="_Toc67060720"/>
      <w:bookmarkStart w:id="1759" w:name="_Toc74814225"/>
      <w:bookmarkStart w:id="1760" w:name="_Toc76505648"/>
      <w:bookmarkStart w:id="1761" w:name="_Toc83113896"/>
      <w:bookmarkStart w:id="1762" w:name="_Toc89875018"/>
      <w:bookmarkStart w:id="1763" w:name="_Toc98705582"/>
      <w:bookmarkStart w:id="1764" w:name="_Toc130916345"/>
      <w:r w:rsidRPr="007D061B">
        <w:t>6.2.3.3</w:t>
      </w:r>
      <w:r w:rsidRPr="007D061B">
        <w:tab/>
        <w:t>Test purpose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765" w:name="_Toc21095145"/>
      <w:bookmarkStart w:id="1766" w:name="_Toc29766678"/>
      <w:bookmarkStart w:id="1767" w:name="_Toc36040825"/>
      <w:bookmarkStart w:id="1768" w:name="_Toc37228235"/>
      <w:bookmarkStart w:id="1769" w:name="_Toc37228739"/>
      <w:bookmarkStart w:id="1770" w:name="_Toc37229243"/>
      <w:bookmarkStart w:id="1771" w:name="_Toc45906800"/>
      <w:bookmarkStart w:id="1772" w:name="_Toc61115955"/>
      <w:bookmarkStart w:id="1773" w:name="_Toc67060721"/>
      <w:bookmarkStart w:id="1774" w:name="_Toc74814226"/>
      <w:bookmarkStart w:id="1775" w:name="_Toc76505649"/>
      <w:bookmarkStart w:id="1776" w:name="_Toc83113897"/>
      <w:bookmarkStart w:id="1777" w:name="_Toc89875019"/>
      <w:bookmarkStart w:id="1778" w:name="_Toc98705583"/>
      <w:bookmarkStart w:id="1779" w:name="_Toc130916346"/>
      <w:r w:rsidRPr="007D061B">
        <w:t>6.2.3.4</w:t>
      </w:r>
      <w:r w:rsidRPr="007D061B">
        <w:tab/>
        <w:t>Method of test</w:t>
      </w:r>
      <w:bookmarkStart w:id="1780" w:name="_Toc21095146"/>
      <w:bookmarkStart w:id="1781" w:name="_Toc29766679"/>
      <w:bookmarkStart w:id="1782" w:name="_Toc36040826"/>
      <w:bookmarkStart w:id="1783" w:name="_Toc37228236"/>
      <w:bookmarkStart w:id="1784" w:name="_Toc37228740"/>
      <w:bookmarkStart w:id="1785" w:name="_Toc37229244"/>
      <w:bookmarkStart w:id="1786" w:name="_Toc45906801"/>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7555ABB5" w14:textId="76792C23" w:rsidR="005432EB" w:rsidRPr="007D061B" w:rsidRDefault="005432EB" w:rsidP="005432EB">
      <w:pPr>
        <w:pStyle w:val="Heading5"/>
      </w:pPr>
      <w:bookmarkStart w:id="1787" w:name="_Toc61115956"/>
      <w:bookmarkStart w:id="1788" w:name="_Toc67060722"/>
      <w:bookmarkStart w:id="1789" w:name="_Toc74814227"/>
      <w:bookmarkStart w:id="1790" w:name="_Toc76505650"/>
      <w:bookmarkStart w:id="1791" w:name="_Toc83113898"/>
      <w:bookmarkStart w:id="1792" w:name="_Toc89875020"/>
      <w:bookmarkStart w:id="1793" w:name="_Toc98705584"/>
      <w:bookmarkStart w:id="1794" w:name="_Toc130916347"/>
      <w:r w:rsidRPr="007D061B">
        <w:t>6.2.3.4.1</w:t>
      </w:r>
      <w:r w:rsidRPr="007D061B">
        <w:tab/>
        <w:t>Initial conditions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795" w:name="_Toc21095147"/>
      <w:bookmarkStart w:id="1796" w:name="_Toc29766680"/>
      <w:bookmarkStart w:id="1797" w:name="_Toc36040827"/>
      <w:bookmarkStart w:id="1798" w:name="_Toc37228237"/>
      <w:bookmarkStart w:id="1799" w:name="_Toc37228741"/>
      <w:bookmarkStart w:id="1800" w:name="_Toc37229245"/>
      <w:bookmarkStart w:id="1801" w:name="_Toc45906802"/>
      <w:bookmarkStart w:id="1802" w:name="_Toc61115957"/>
      <w:bookmarkStart w:id="1803" w:name="_Toc67060723"/>
      <w:bookmarkStart w:id="1804" w:name="_Toc74814228"/>
      <w:bookmarkStart w:id="1805" w:name="_Toc76505651"/>
      <w:bookmarkStart w:id="1806" w:name="_Toc83113899"/>
      <w:bookmarkStart w:id="1807" w:name="_Toc89875021"/>
      <w:bookmarkStart w:id="1808" w:name="_Toc98705585"/>
      <w:bookmarkStart w:id="1809" w:name="_Toc130916348"/>
      <w:r w:rsidRPr="007D061B">
        <w:t>6.2.3.4.2</w:t>
      </w:r>
      <w:r w:rsidRPr="007D061B">
        <w:tab/>
        <w:t>Procedure</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810" w:name="_Toc21095148"/>
      <w:bookmarkStart w:id="1811" w:name="_Toc29766681"/>
      <w:bookmarkStart w:id="1812" w:name="_Toc36040828"/>
      <w:bookmarkStart w:id="1813" w:name="_Toc37228238"/>
      <w:bookmarkStart w:id="1814" w:name="_Toc37228742"/>
      <w:bookmarkStart w:id="1815" w:name="_Toc37229246"/>
      <w:bookmarkStart w:id="1816" w:name="_Toc45906803"/>
      <w:bookmarkStart w:id="1817" w:name="_Toc61115958"/>
      <w:bookmarkStart w:id="1818" w:name="_Toc67060724"/>
      <w:bookmarkStart w:id="1819" w:name="_Toc74814229"/>
      <w:bookmarkStart w:id="1820" w:name="_Toc76505652"/>
      <w:bookmarkStart w:id="1821" w:name="_Toc83113900"/>
      <w:bookmarkStart w:id="1822" w:name="_Toc89875022"/>
      <w:bookmarkStart w:id="1823" w:name="_Toc98705586"/>
      <w:bookmarkStart w:id="1824" w:name="_Toc130916349"/>
      <w:r w:rsidRPr="007D061B">
        <w:t>6.2.3.5</w:t>
      </w:r>
      <w:r w:rsidRPr="007D061B">
        <w:tab/>
        <w:t>Test requirements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825" w:name="_Toc21095149"/>
      <w:bookmarkStart w:id="1826" w:name="_Toc29766682"/>
      <w:bookmarkStart w:id="1827" w:name="_Toc36040829"/>
      <w:bookmarkStart w:id="1828" w:name="_Toc37228239"/>
      <w:bookmarkStart w:id="1829" w:name="_Toc37228743"/>
      <w:bookmarkStart w:id="1830" w:name="_Toc37229247"/>
      <w:bookmarkStart w:id="1831" w:name="_Toc45906804"/>
      <w:bookmarkStart w:id="1832" w:name="_Toc61115959"/>
      <w:bookmarkStart w:id="1833" w:name="_Toc67060725"/>
      <w:bookmarkStart w:id="1834" w:name="_Toc74814230"/>
      <w:bookmarkStart w:id="1835" w:name="_Toc76505653"/>
      <w:bookmarkStart w:id="1836" w:name="_Toc83113901"/>
      <w:bookmarkStart w:id="1837" w:name="_Toc89875023"/>
      <w:bookmarkStart w:id="1838" w:name="_Toc98705587"/>
      <w:bookmarkStart w:id="1839" w:name="_Toc130916350"/>
      <w:r w:rsidRPr="007D061B">
        <w:rPr>
          <w:lang w:eastAsia="zh-CN"/>
        </w:rPr>
        <w:t>6.2.4</w:t>
      </w:r>
      <w:r w:rsidRPr="007D061B">
        <w:rPr>
          <w:lang w:eastAsia="zh-CN"/>
        </w:rPr>
        <w:tab/>
      </w:r>
      <w:r w:rsidRPr="007D061B">
        <w:t>UTRA TDD primary CCPCH power</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52EAC1C" w14:textId="77777777" w:rsidR="005432EB" w:rsidRPr="007D061B" w:rsidRDefault="005432EB" w:rsidP="005432EB">
      <w:pPr>
        <w:pStyle w:val="Heading4"/>
      </w:pPr>
      <w:bookmarkStart w:id="1840" w:name="_Toc21095150"/>
      <w:bookmarkStart w:id="1841" w:name="_Toc29766683"/>
      <w:bookmarkStart w:id="1842" w:name="_Toc36040830"/>
      <w:bookmarkStart w:id="1843" w:name="_Toc37228240"/>
      <w:bookmarkStart w:id="1844" w:name="_Toc37228744"/>
      <w:bookmarkStart w:id="1845" w:name="_Toc37229248"/>
      <w:bookmarkStart w:id="1846" w:name="_Toc45906805"/>
      <w:bookmarkStart w:id="1847" w:name="_Toc61115960"/>
      <w:bookmarkStart w:id="1848" w:name="_Toc67060726"/>
      <w:bookmarkStart w:id="1849" w:name="_Toc74814231"/>
      <w:bookmarkStart w:id="1850" w:name="_Toc76505654"/>
      <w:bookmarkStart w:id="1851" w:name="_Toc83113902"/>
      <w:bookmarkStart w:id="1852" w:name="_Toc89875024"/>
      <w:bookmarkStart w:id="1853" w:name="_Toc98705588"/>
      <w:bookmarkStart w:id="1854" w:name="_Toc130916351"/>
      <w:r w:rsidRPr="007D061B">
        <w:t>6.2.4.1</w:t>
      </w:r>
      <w:r w:rsidRPr="007D061B">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855" w:name="_Toc21095151"/>
      <w:bookmarkStart w:id="1856" w:name="_Toc29766684"/>
      <w:bookmarkStart w:id="1857" w:name="_Toc36040831"/>
      <w:bookmarkStart w:id="1858" w:name="_Toc37228241"/>
      <w:bookmarkStart w:id="1859" w:name="_Toc37228745"/>
      <w:bookmarkStart w:id="1860" w:name="_Toc37229249"/>
      <w:bookmarkStart w:id="1861" w:name="_Toc45906806"/>
      <w:bookmarkStart w:id="1862" w:name="_Toc61115961"/>
      <w:bookmarkStart w:id="1863" w:name="_Toc67060727"/>
      <w:bookmarkStart w:id="1864" w:name="_Toc74814232"/>
      <w:bookmarkStart w:id="1865" w:name="_Toc76505655"/>
      <w:bookmarkStart w:id="1866" w:name="_Toc83113903"/>
      <w:bookmarkStart w:id="1867" w:name="_Toc89875025"/>
      <w:bookmarkStart w:id="1868" w:name="_Toc98705589"/>
      <w:bookmarkStart w:id="1869" w:name="_Toc130916352"/>
      <w:r w:rsidRPr="007D061B">
        <w:t>6.2.4.2</w:t>
      </w:r>
      <w:r w:rsidRPr="007D061B">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870" w:name="_Toc21095152"/>
      <w:bookmarkStart w:id="1871" w:name="_Toc29766685"/>
      <w:bookmarkStart w:id="1872" w:name="_Toc36040832"/>
      <w:bookmarkStart w:id="1873" w:name="_Toc37228242"/>
      <w:bookmarkStart w:id="1874" w:name="_Toc37228746"/>
      <w:bookmarkStart w:id="1875" w:name="_Toc37229250"/>
      <w:bookmarkStart w:id="1876" w:name="_Toc45906807"/>
      <w:bookmarkStart w:id="1877" w:name="_Toc61115962"/>
      <w:bookmarkStart w:id="1878" w:name="_Toc67060728"/>
      <w:bookmarkStart w:id="1879" w:name="_Toc74814233"/>
      <w:bookmarkStart w:id="1880" w:name="_Toc76505656"/>
      <w:bookmarkStart w:id="1881" w:name="_Toc83113904"/>
      <w:bookmarkStart w:id="1882" w:name="_Toc89875026"/>
      <w:bookmarkStart w:id="1883" w:name="_Toc98705590"/>
      <w:bookmarkStart w:id="1884" w:name="_Toc130916353"/>
      <w:r w:rsidRPr="007D061B">
        <w:t>6.2.4.3</w:t>
      </w:r>
      <w:r w:rsidRPr="007D061B">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885" w:name="_Toc21095153"/>
      <w:bookmarkStart w:id="1886" w:name="_Toc29766686"/>
      <w:bookmarkStart w:id="1887" w:name="_Toc36040833"/>
      <w:bookmarkStart w:id="1888" w:name="_Toc37228243"/>
      <w:bookmarkStart w:id="1889" w:name="_Toc37228747"/>
      <w:bookmarkStart w:id="1890" w:name="_Toc37229251"/>
      <w:bookmarkStart w:id="1891" w:name="_Toc45906808"/>
      <w:bookmarkStart w:id="1892" w:name="_Toc61115963"/>
      <w:bookmarkStart w:id="1893" w:name="_Toc67060729"/>
      <w:bookmarkStart w:id="1894" w:name="_Toc74814234"/>
      <w:bookmarkStart w:id="1895" w:name="_Toc76505657"/>
      <w:bookmarkStart w:id="1896" w:name="_Toc83113905"/>
      <w:bookmarkStart w:id="1897" w:name="_Toc89875027"/>
      <w:bookmarkStart w:id="1898" w:name="_Toc98705591"/>
      <w:bookmarkStart w:id="1899" w:name="_Toc130916354"/>
      <w:r w:rsidRPr="007D061B">
        <w:t>6.2.4.4</w:t>
      </w:r>
      <w:r w:rsidRPr="007D061B">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D016945" w14:textId="77777777" w:rsidR="005432EB" w:rsidRPr="007D061B" w:rsidRDefault="005432EB" w:rsidP="005432EB">
      <w:pPr>
        <w:pStyle w:val="Heading5"/>
      </w:pPr>
      <w:bookmarkStart w:id="1900" w:name="_Toc21095154"/>
      <w:bookmarkStart w:id="1901" w:name="_Toc29766687"/>
      <w:bookmarkStart w:id="1902" w:name="_Toc36040834"/>
      <w:bookmarkStart w:id="1903" w:name="_Toc37228244"/>
      <w:bookmarkStart w:id="1904" w:name="_Toc37228748"/>
      <w:bookmarkStart w:id="1905" w:name="_Toc37229252"/>
      <w:bookmarkStart w:id="1906" w:name="_Toc45906809"/>
      <w:bookmarkStart w:id="1907" w:name="_Toc61115964"/>
      <w:bookmarkStart w:id="1908" w:name="_Toc67060730"/>
      <w:bookmarkStart w:id="1909" w:name="_Toc74814235"/>
      <w:bookmarkStart w:id="1910" w:name="_Toc76505658"/>
      <w:bookmarkStart w:id="1911" w:name="_Toc83113906"/>
      <w:bookmarkStart w:id="1912" w:name="_Toc89875028"/>
      <w:bookmarkStart w:id="1913" w:name="_Toc98705592"/>
      <w:bookmarkStart w:id="1914" w:name="_Toc130916355"/>
      <w:r w:rsidRPr="007D061B">
        <w:t>6.2.4.4.1</w:t>
      </w:r>
      <w:r w:rsidRPr="007D061B">
        <w:tab/>
        <w:t>Initial conditions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915" w:name="_Toc21095155"/>
      <w:bookmarkStart w:id="1916" w:name="_Toc29766688"/>
      <w:bookmarkStart w:id="1917" w:name="_Toc36040835"/>
      <w:bookmarkStart w:id="1918" w:name="_Toc37228245"/>
      <w:bookmarkStart w:id="1919" w:name="_Toc37228749"/>
      <w:bookmarkStart w:id="1920" w:name="_Toc37229253"/>
      <w:bookmarkStart w:id="1921" w:name="_Toc45906810"/>
      <w:bookmarkStart w:id="1922" w:name="_Toc61115965"/>
      <w:bookmarkStart w:id="1923" w:name="_Toc67060731"/>
      <w:bookmarkStart w:id="1924" w:name="_Toc74814236"/>
      <w:bookmarkStart w:id="1925" w:name="_Toc76505659"/>
      <w:bookmarkStart w:id="1926" w:name="_Toc83113907"/>
      <w:bookmarkStart w:id="1927" w:name="_Toc89875029"/>
      <w:bookmarkStart w:id="1928" w:name="_Toc98705593"/>
      <w:bookmarkStart w:id="1929" w:name="_Toc130916356"/>
      <w:r w:rsidRPr="007D061B">
        <w:t>6.2.4.4.2</w:t>
      </w:r>
      <w:r w:rsidRPr="007D061B">
        <w:tab/>
        <w:t>Procedure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930" w:name="_Toc21095156"/>
      <w:bookmarkStart w:id="1931" w:name="_Toc29766689"/>
      <w:bookmarkStart w:id="1932" w:name="_Toc36040836"/>
      <w:bookmarkStart w:id="1933" w:name="_Toc37228246"/>
      <w:bookmarkStart w:id="1934" w:name="_Toc37228750"/>
      <w:bookmarkStart w:id="1935" w:name="_Toc37229254"/>
      <w:bookmarkStart w:id="1936" w:name="_Toc45906811"/>
      <w:bookmarkStart w:id="1937" w:name="_Toc61115966"/>
      <w:bookmarkStart w:id="1938" w:name="_Toc67060732"/>
      <w:bookmarkStart w:id="1939" w:name="_Toc74814237"/>
      <w:bookmarkStart w:id="1940" w:name="_Toc76505660"/>
      <w:bookmarkStart w:id="1941" w:name="_Toc83113908"/>
      <w:bookmarkStart w:id="1942" w:name="_Toc89875030"/>
      <w:bookmarkStart w:id="1943" w:name="_Toc98705594"/>
      <w:bookmarkStart w:id="1944" w:name="_Toc130916357"/>
      <w:r w:rsidRPr="007D061B">
        <w:t>6.2.4.5</w:t>
      </w:r>
      <w:r w:rsidRPr="007D061B">
        <w:tab/>
        <w:t>Test requirements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945" w:name="_Toc21095157"/>
      <w:bookmarkStart w:id="1946" w:name="_Toc29766690"/>
      <w:bookmarkStart w:id="1947" w:name="_Toc36040837"/>
      <w:bookmarkStart w:id="1948" w:name="_Toc37228247"/>
      <w:bookmarkStart w:id="1949" w:name="_Toc37228751"/>
      <w:bookmarkStart w:id="1950" w:name="_Toc37229255"/>
      <w:bookmarkStart w:id="1951" w:name="_Toc45906812"/>
      <w:bookmarkStart w:id="1952" w:name="_Toc61115967"/>
      <w:bookmarkStart w:id="1953" w:name="_Toc67060733"/>
      <w:bookmarkStart w:id="1954" w:name="_Toc74814238"/>
      <w:bookmarkStart w:id="1955" w:name="_Toc76505661"/>
      <w:bookmarkStart w:id="1956" w:name="_Toc83113909"/>
      <w:bookmarkStart w:id="1957" w:name="_Toc89875031"/>
      <w:bookmarkStart w:id="1958" w:name="_Toc98705595"/>
      <w:bookmarkStart w:id="1959" w:name="_Toc13091635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DEB931E" w14:textId="77777777" w:rsidR="005432EB" w:rsidRPr="007D061B" w:rsidRDefault="005432EB" w:rsidP="005432EB">
      <w:pPr>
        <w:pStyle w:val="Heading4"/>
      </w:pPr>
      <w:bookmarkStart w:id="1960" w:name="_Toc21095158"/>
      <w:bookmarkStart w:id="1961" w:name="_Toc29766691"/>
      <w:bookmarkStart w:id="1962" w:name="_Toc36040838"/>
      <w:bookmarkStart w:id="1963" w:name="_Toc37228248"/>
      <w:bookmarkStart w:id="1964" w:name="_Toc37228752"/>
      <w:bookmarkStart w:id="1965" w:name="_Toc37229256"/>
      <w:bookmarkStart w:id="1966" w:name="_Toc45906813"/>
      <w:bookmarkStart w:id="1967" w:name="_Toc61115968"/>
      <w:bookmarkStart w:id="1968" w:name="_Toc67060734"/>
      <w:bookmarkStart w:id="1969" w:name="_Toc74814239"/>
      <w:bookmarkStart w:id="1970" w:name="_Toc76505662"/>
      <w:bookmarkStart w:id="1971" w:name="_Toc83113910"/>
      <w:bookmarkStart w:id="1972" w:name="_Toc89875032"/>
      <w:bookmarkStart w:id="1973" w:name="_Toc98705596"/>
      <w:bookmarkStart w:id="1974" w:name="_Toc130916359"/>
      <w:r w:rsidRPr="007D061B">
        <w:t>6.2.5.1</w:t>
      </w:r>
      <w:r w:rsidRPr="007D061B">
        <w:tab/>
        <w:t>Definition and applicability</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975" w:name="_Toc21095159"/>
      <w:bookmarkStart w:id="1976" w:name="_Toc29766692"/>
      <w:bookmarkStart w:id="1977" w:name="_Toc36040839"/>
      <w:bookmarkStart w:id="1978" w:name="_Toc37228249"/>
      <w:bookmarkStart w:id="1979" w:name="_Toc37228753"/>
      <w:bookmarkStart w:id="1980" w:name="_Toc37229257"/>
      <w:bookmarkStart w:id="1981" w:name="_Toc45906814"/>
      <w:bookmarkStart w:id="1982" w:name="_Toc61115969"/>
      <w:bookmarkStart w:id="1983" w:name="_Toc67060735"/>
      <w:bookmarkStart w:id="1984" w:name="_Toc74814240"/>
      <w:bookmarkStart w:id="1985" w:name="_Toc76505663"/>
      <w:bookmarkStart w:id="1986" w:name="_Toc83113911"/>
      <w:bookmarkStart w:id="1987" w:name="_Toc89875033"/>
      <w:bookmarkStart w:id="1988" w:name="_Toc98705597"/>
      <w:bookmarkStart w:id="1989" w:name="_Toc130916360"/>
      <w:r w:rsidRPr="007D061B">
        <w:t>6.2.5.2</w:t>
      </w:r>
      <w:r w:rsidRPr="007D061B">
        <w:tab/>
        <w:t>Minimum requirement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990" w:name="_Toc21095160"/>
      <w:bookmarkStart w:id="1991" w:name="_Toc29766693"/>
      <w:bookmarkStart w:id="1992" w:name="_Toc36040840"/>
      <w:bookmarkStart w:id="1993" w:name="_Toc37228250"/>
      <w:bookmarkStart w:id="1994" w:name="_Toc37228754"/>
      <w:bookmarkStart w:id="1995" w:name="_Toc37229258"/>
      <w:bookmarkStart w:id="1996" w:name="_Toc45906815"/>
      <w:bookmarkStart w:id="1997" w:name="_Toc61115970"/>
      <w:bookmarkStart w:id="1998" w:name="_Toc67060736"/>
      <w:bookmarkStart w:id="1999" w:name="_Toc74814241"/>
      <w:bookmarkStart w:id="2000" w:name="_Toc76505664"/>
      <w:bookmarkStart w:id="2001" w:name="_Toc83113912"/>
      <w:bookmarkStart w:id="2002" w:name="_Toc89875034"/>
      <w:bookmarkStart w:id="2003" w:name="_Toc98705598"/>
      <w:bookmarkStart w:id="2004" w:name="_Toc130916361"/>
      <w:r w:rsidRPr="007D061B">
        <w:t>6.2.5.3</w:t>
      </w:r>
      <w:r w:rsidRPr="007D061B">
        <w:tab/>
        <w:t>Test purpose</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005" w:name="_Toc21095161"/>
      <w:bookmarkStart w:id="2006" w:name="_Toc29766694"/>
      <w:bookmarkStart w:id="2007" w:name="_Toc36040841"/>
      <w:bookmarkStart w:id="2008" w:name="_Toc37228251"/>
      <w:bookmarkStart w:id="2009" w:name="_Toc37228755"/>
      <w:bookmarkStart w:id="2010" w:name="_Toc37229259"/>
      <w:bookmarkStart w:id="2011" w:name="_Toc45906816"/>
      <w:bookmarkStart w:id="2012" w:name="_Toc61115971"/>
      <w:bookmarkStart w:id="2013" w:name="_Toc67060737"/>
      <w:bookmarkStart w:id="2014" w:name="_Toc74814242"/>
      <w:bookmarkStart w:id="2015" w:name="_Toc76505665"/>
      <w:bookmarkStart w:id="2016" w:name="_Toc83113913"/>
      <w:bookmarkStart w:id="2017" w:name="_Toc89875035"/>
      <w:bookmarkStart w:id="2018" w:name="_Toc98705599"/>
      <w:bookmarkStart w:id="2019" w:name="_Toc130916362"/>
      <w:r w:rsidRPr="007D061B">
        <w:t>6.2.5.4</w:t>
      </w:r>
      <w:r w:rsidRPr="007D061B">
        <w:tab/>
        <w:t>Method of test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7DB73C12" w14:textId="77777777" w:rsidR="005432EB" w:rsidRPr="007D061B" w:rsidRDefault="005432EB" w:rsidP="005432EB">
      <w:pPr>
        <w:pStyle w:val="Heading5"/>
      </w:pPr>
      <w:bookmarkStart w:id="2020" w:name="_Toc21095162"/>
      <w:bookmarkStart w:id="2021" w:name="_Toc29766695"/>
      <w:bookmarkStart w:id="2022" w:name="_Toc36040842"/>
      <w:bookmarkStart w:id="2023" w:name="_Toc37228252"/>
      <w:bookmarkStart w:id="2024" w:name="_Toc37228756"/>
      <w:bookmarkStart w:id="2025" w:name="_Toc37229260"/>
      <w:bookmarkStart w:id="2026" w:name="_Toc45906817"/>
      <w:bookmarkStart w:id="2027" w:name="_Toc61115972"/>
      <w:bookmarkStart w:id="2028" w:name="_Toc67060738"/>
      <w:bookmarkStart w:id="2029" w:name="_Toc74814243"/>
      <w:bookmarkStart w:id="2030" w:name="_Toc76505666"/>
      <w:bookmarkStart w:id="2031" w:name="_Toc83113914"/>
      <w:bookmarkStart w:id="2032" w:name="_Toc89875036"/>
      <w:bookmarkStart w:id="2033" w:name="_Toc98705600"/>
      <w:bookmarkStart w:id="2034" w:name="_Toc130916363"/>
      <w:r w:rsidRPr="007D061B">
        <w:t>6.2.5.4.1</w:t>
      </w:r>
      <w:r w:rsidRPr="007D061B">
        <w:tab/>
        <w:t>Initial conditions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035" w:name="_Toc21095163"/>
      <w:bookmarkStart w:id="2036" w:name="_Toc29766696"/>
      <w:bookmarkStart w:id="2037" w:name="_Toc36040843"/>
      <w:bookmarkStart w:id="2038" w:name="_Toc37228253"/>
      <w:bookmarkStart w:id="2039" w:name="_Toc37228757"/>
      <w:bookmarkStart w:id="2040" w:name="_Toc37229261"/>
      <w:bookmarkStart w:id="2041" w:name="_Toc45906818"/>
      <w:bookmarkStart w:id="2042" w:name="_Toc61115973"/>
      <w:bookmarkStart w:id="2043" w:name="_Toc67060739"/>
      <w:bookmarkStart w:id="2044" w:name="_Toc74814244"/>
      <w:bookmarkStart w:id="2045" w:name="_Toc76505667"/>
      <w:bookmarkStart w:id="2046" w:name="_Toc83113915"/>
      <w:bookmarkStart w:id="2047" w:name="_Toc89875037"/>
      <w:bookmarkStart w:id="2048" w:name="_Toc98705601"/>
      <w:bookmarkStart w:id="2049" w:name="_Toc130916364"/>
      <w:r w:rsidRPr="007D061B">
        <w:t>6.2.5.4.2</w:t>
      </w:r>
      <w:r w:rsidRPr="007D061B">
        <w:tab/>
        <w:t>Procedure</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050" w:name="_Toc21095164"/>
      <w:bookmarkStart w:id="2051" w:name="_Toc29766697"/>
      <w:bookmarkStart w:id="2052" w:name="_Toc36040844"/>
      <w:bookmarkStart w:id="2053" w:name="_Toc37228254"/>
      <w:bookmarkStart w:id="2054" w:name="_Toc37228758"/>
      <w:bookmarkStart w:id="2055" w:name="_Toc37229262"/>
      <w:bookmarkStart w:id="2056" w:name="_Toc45906819"/>
      <w:bookmarkStart w:id="2057" w:name="_Toc61115974"/>
      <w:bookmarkStart w:id="2058" w:name="_Toc67060740"/>
      <w:bookmarkStart w:id="2059" w:name="_Toc74814245"/>
      <w:bookmarkStart w:id="2060" w:name="_Toc76505668"/>
      <w:bookmarkStart w:id="2061" w:name="_Toc83113916"/>
      <w:bookmarkStart w:id="2062" w:name="_Toc89875038"/>
      <w:bookmarkStart w:id="2063" w:name="_Toc98705602"/>
      <w:bookmarkStart w:id="2064" w:name="_Toc130916365"/>
      <w:r w:rsidRPr="007D061B">
        <w:t>6.2.5.5</w:t>
      </w:r>
      <w:r w:rsidRPr="007D061B">
        <w:tab/>
        <w:t>Test requirements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065" w:name="_Toc21095165"/>
      <w:bookmarkStart w:id="2066" w:name="_Toc29766698"/>
      <w:bookmarkStart w:id="2067" w:name="_Toc36040845"/>
      <w:bookmarkStart w:id="2068" w:name="_Toc37228255"/>
      <w:bookmarkStart w:id="2069" w:name="_Toc37228759"/>
      <w:bookmarkStart w:id="2070" w:name="_Toc37229263"/>
      <w:bookmarkStart w:id="2071" w:name="_Toc45906820"/>
      <w:bookmarkStart w:id="2072" w:name="_Toc61115975"/>
      <w:bookmarkStart w:id="2073" w:name="_Toc67060741"/>
      <w:bookmarkStart w:id="2074" w:name="_Toc74814246"/>
      <w:bookmarkStart w:id="2075" w:name="_Toc76505669"/>
      <w:bookmarkStart w:id="2076" w:name="_Toc83113917"/>
      <w:bookmarkStart w:id="2077" w:name="_Toc89875039"/>
      <w:bookmarkStart w:id="2078" w:name="_Toc98705603"/>
      <w:bookmarkStart w:id="2079" w:name="_Toc130916366"/>
      <w:r w:rsidRPr="007D061B">
        <w:t>6.2.6</w:t>
      </w:r>
      <w:r w:rsidRPr="007D061B">
        <w:tab/>
        <w:t xml:space="preserve">E-UTRA </w:t>
      </w:r>
      <w:r w:rsidRPr="007D061B">
        <w:rPr>
          <w:lang w:eastAsia="zh-CN"/>
        </w:rPr>
        <w:t>DL RS power</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5CC4061" w14:textId="77777777" w:rsidR="005432EB" w:rsidRPr="007D061B" w:rsidRDefault="005432EB" w:rsidP="005432EB">
      <w:pPr>
        <w:pStyle w:val="Heading4"/>
      </w:pPr>
      <w:bookmarkStart w:id="2080" w:name="_Toc21095166"/>
      <w:bookmarkStart w:id="2081" w:name="_Toc29766699"/>
      <w:bookmarkStart w:id="2082" w:name="_Toc36040846"/>
      <w:bookmarkStart w:id="2083" w:name="_Toc37228256"/>
      <w:bookmarkStart w:id="2084" w:name="_Toc37228760"/>
      <w:bookmarkStart w:id="2085" w:name="_Toc37229264"/>
      <w:bookmarkStart w:id="2086" w:name="_Toc45906821"/>
      <w:bookmarkStart w:id="2087" w:name="_Toc61115976"/>
      <w:bookmarkStart w:id="2088" w:name="_Toc67060742"/>
      <w:bookmarkStart w:id="2089" w:name="_Toc74814247"/>
      <w:bookmarkStart w:id="2090" w:name="_Toc76505670"/>
      <w:bookmarkStart w:id="2091" w:name="_Toc83113918"/>
      <w:bookmarkStart w:id="2092" w:name="_Toc89875040"/>
      <w:bookmarkStart w:id="2093" w:name="_Toc98705604"/>
      <w:bookmarkStart w:id="2094" w:name="_Toc130916367"/>
      <w:r w:rsidRPr="007D061B">
        <w:t>6.2.6.1</w:t>
      </w:r>
      <w:r w:rsidRPr="007D061B">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095" w:name="_Toc21095167"/>
      <w:bookmarkStart w:id="2096" w:name="_Toc29766700"/>
      <w:bookmarkStart w:id="2097" w:name="_Toc36040847"/>
      <w:bookmarkStart w:id="2098" w:name="_Toc37228257"/>
      <w:bookmarkStart w:id="2099" w:name="_Toc37228761"/>
      <w:bookmarkStart w:id="2100" w:name="_Toc37229265"/>
      <w:bookmarkStart w:id="2101" w:name="_Toc45906822"/>
      <w:bookmarkStart w:id="2102" w:name="_Toc61115977"/>
      <w:bookmarkStart w:id="2103" w:name="_Toc67060743"/>
      <w:bookmarkStart w:id="2104" w:name="_Toc74814248"/>
      <w:bookmarkStart w:id="2105" w:name="_Toc76505671"/>
      <w:bookmarkStart w:id="2106" w:name="_Toc83113919"/>
      <w:bookmarkStart w:id="2107" w:name="_Toc89875041"/>
      <w:bookmarkStart w:id="2108" w:name="_Toc98705605"/>
      <w:bookmarkStart w:id="2109" w:name="_Toc130916368"/>
      <w:r w:rsidRPr="007D061B">
        <w:t>6.2.6.2</w:t>
      </w:r>
      <w:r w:rsidRPr="007D061B">
        <w:tab/>
        <w:t>Minimum requirement</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110" w:name="_Toc21095168"/>
      <w:bookmarkStart w:id="2111" w:name="_Toc29766701"/>
      <w:bookmarkStart w:id="2112" w:name="_Toc36040848"/>
      <w:bookmarkStart w:id="2113" w:name="_Toc37228258"/>
      <w:bookmarkStart w:id="2114" w:name="_Toc37228762"/>
      <w:bookmarkStart w:id="2115" w:name="_Toc37229266"/>
      <w:bookmarkStart w:id="2116" w:name="_Toc45906823"/>
      <w:bookmarkStart w:id="2117" w:name="_Toc61115978"/>
      <w:bookmarkStart w:id="2118" w:name="_Toc67060744"/>
      <w:bookmarkStart w:id="2119" w:name="_Toc74814249"/>
      <w:bookmarkStart w:id="2120" w:name="_Toc76505672"/>
      <w:bookmarkStart w:id="2121" w:name="_Toc83113920"/>
      <w:bookmarkStart w:id="2122" w:name="_Toc89875042"/>
      <w:bookmarkStart w:id="2123" w:name="_Toc98705606"/>
      <w:bookmarkStart w:id="2124" w:name="_Toc130916369"/>
      <w:r w:rsidRPr="007D061B">
        <w:t>6.2.6.3</w:t>
      </w:r>
      <w:r w:rsidRPr="007D061B">
        <w:tab/>
        <w:t>Test purpose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125" w:name="_Toc21095169"/>
      <w:bookmarkStart w:id="2126" w:name="_Toc29766702"/>
      <w:bookmarkStart w:id="2127" w:name="_Toc36040849"/>
      <w:bookmarkStart w:id="2128" w:name="_Toc37228259"/>
      <w:bookmarkStart w:id="2129" w:name="_Toc37228763"/>
      <w:bookmarkStart w:id="2130" w:name="_Toc37229267"/>
      <w:bookmarkStart w:id="2131" w:name="_Toc45906824"/>
      <w:bookmarkStart w:id="2132" w:name="_Toc61115979"/>
      <w:bookmarkStart w:id="2133" w:name="_Toc67060745"/>
      <w:bookmarkStart w:id="2134" w:name="_Toc74814250"/>
      <w:bookmarkStart w:id="2135" w:name="_Toc76505673"/>
      <w:bookmarkStart w:id="2136" w:name="_Toc83113921"/>
      <w:bookmarkStart w:id="2137" w:name="_Toc89875043"/>
      <w:bookmarkStart w:id="2138" w:name="_Toc98705607"/>
      <w:bookmarkStart w:id="2139" w:name="_Toc130916370"/>
      <w:r w:rsidRPr="007D061B">
        <w:t>6.2.6.4</w:t>
      </w:r>
      <w:r w:rsidRPr="007D061B">
        <w:tab/>
        <w:t>Method of test</w:t>
      </w:r>
      <w:bookmarkStart w:id="2140" w:name="_Toc21095170"/>
      <w:bookmarkStart w:id="2141" w:name="_Toc29766703"/>
      <w:bookmarkStart w:id="2142" w:name="_Toc36040850"/>
      <w:bookmarkStart w:id="2143" w:name="_Toc37228260"/>
      <w:bookmarkStart w:id="2144" w:name="_Toc37228764"/>
      <w:bookmarkStart w:id="2145" w:name="_Toc37229268"/>
      <w:bookmarkStart w:id="2146" w:name="_Toc45906825"/>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AC3BA65" w14:textId="6CB9D716" w:rsidR="005432EB" w:rsidRPr="007D061B" w:rsidRDefault="005432EB" w:rsidP="005432EB">
      <w:pPr>
        <w:pStyle w:val="Heading5"/>
      </w:pPr>
      <w:bookmarkStart w:id="2147" w:name="_Toc61115980"/>
      <w:bookmarkStart w:id="2148" w:name="_Toc67060746"/>
      <w:bookmarkStart w:id="2149" w:name="_Toc74814251"/>
      <w:bookmarkStart w:id="2150" w:name="_Toc76505674"/>
      <w:bookmarkStart w:id="2151" w:name="_Toc83113922"/>
      <w:bookmarkStart w:id="2152" w:name="_Toc89875044"/>
      <w:bookmarkStart w:id="2153" w:name="_Toc98705608"/>
      <w:bookmarkStart w:id="2154" w:name="_Toc130916371"/>
      <w:r w:rsidRPr="007D061B">
        <w:t>6.2.6.4.1</w:t>
      </w:r>
      <w:r w:rsidRPr="007D061B">
        <w:tab/>
        <w:t>Initial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155" w:name="_Toc21095171"/>
      <w:bookmarkStart w:id="2156" w:name="_Toc29766704"/>
      <w:bookmarkStart w:id="2157" w:name="_Toc36040851"/>
      <w:bookmarkStart w:id="2158" w:name="_Toc37228261"/>
      <w:bookmarkStart w:id="2159" w:name="_Toc37228765"/>
      <w:bookmarkStart w:id="2160" w:name="_Toc37229269"/>
      <w:bookmarkStart w:id="2161" w:name="_Toc45906826"/>
      <w:bookmarkStart w:id="2162" w:name="_Toc61115981"/>
      <w:bookmarkStart w:id="2163" w:name="_Toc67060747"/>
      <w:bookmarkStart w:id="2164" w:name="_Toc74814252"/>
      <w:bookmarkStart w:id="2165" w:name="_Toc76505675"/>
      <w:bookmarkStart w:id="2166" w:name="_Toc83113923"/>
      <w:bookmarkStart w:id="2167" w:name="_Toc89875045"/>
      <w:bookmarkStart w:id="2168" w:name="_Toc98705609"/>
      <w:bookmarkStart w:id="2169" w:name="_Toc130916372"/>
      <w:r w:rsidRPr="007D061B">
        <w:t>6.2.6.4.2</w:t>
      </w:r>
      <w:r w:rsidRPr="007D061B">
        <w:tab/>
        <w:t>Procedure</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170" w:name="_Toc21095172"/>
      <w:bookmarkStart w:id="2171" w:name="_Toc29766705"/>
      <w:bookmarkStart w:id="2172" w:name="_Toc36040852"/>
      <w:bookmarkStart w:id="2173" w:name="_Toc37228262"/>
      <w:bookmarkStart w:id="2174" w:name="_Toc37228766"/>
      <w:bookmarkStart w:id="2175" w:name="_Toc37229270"/>
      <w:bookmarkStart w:id="2176" w:name="_Toc45906827"/>
      <w:bookmarkStart w:id="2177" w:name="_Toc61115982"/>
      <w:bookmarkStart w:id="2178" w:name="_Toc67060748"/>
      <w:bookmarkStart w:id="2179" w:name="_Toc74814253"/>
      <w:bookmarkStart w:id="2180" w:name="_Toc76505676"/>
      <w:bookmarkStart w:id="2181" w:name="_Toc83113924"/>
      <w:bookmarkStart w:id="2182" w:name="_Toc89875046"/>
      <w:bookmarkStart w:id="2183" w:name="_Toc98705610"/>
      <w:bookmarkStart w:id="2184" w:name="_Toc130916373"/>
      <w:r w:rsidRPr="007D061B">
        <w:t>6.2.6.5</w:t>
      </w:r>
      <w:r w:rsidRPr="007D061B">
        <w:tab/>
        <w:t>Test requirements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185" w:name="_Toc21095173"/>
      <w:bookmarkStart w:id="2186" w:name="_Toc29766706"/>
      <w:bookmarkStart w:id="2187" w:name="_Toc36040853"/>
      <w:bookmarkStart w:id="2188" w:name="_Toc37228263"/>
      <w:bookmarkStart w:id="2189" w:name="_Toc37228767"/>
      <w:bookmarkStart w:id="2190" w:name="_Toc37229271"/>
      <w:bookmarkStart w:id="2191" w:name="_Toc45906828"/>
      <w:bookmarkStart w:id="2192" w:name="_Toc61115983"/>
      <w:bookmarkStart w:id="2193" w:name="_Toc67060749"/>
      <w:bookmarkStart w:id="2194" w:name="_Toc74814254"/>
      <w:bookmarkStart w:id="2195" w:name="_Toc76505677"/>
      <w:bookmarkStart w:id="2196" w:name="_Toc83113925"/>
      <w:bookmarkStart w:id="2197" w:name="_Toc89875047"/>
      <w:bookmarkStart w:id="2198" w:name="_Toc98705611"/>
      <w:bookmarkStart w:id="2199" w:name="_Toc130916374"/>
      <w:r w:rsidRPr="007D061B">
        <w:rPr>
          <w:lang w:eastAsia="zh-CN"/>
        </w:rPr>
        <w:t>6.3</w:t>
      </w:r>
      <w:r w:rsidRPr="007D061B">
        <w:rPr>
          <w:lang w:eastAsia="zh-CN"/>
        </w:rPr>
        <w:tab/>
        <w:t>Output power dynamics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E7AB7F0" w14:textId="77777777" w:rsidR="005432EB" w:rsidRPr="007D061B" w:rsidRDefault="005432EB" w:rsidP="005432EB">
      <w:pPr>
        <w:pStyle w:val="Heading3"/>
      </w:pPr>
      <w:bookmarkStart w:id="2200" w:name="_Toc21095174"/>
      <w:bookmarkStart w:id="2201" w:name="_Toc29766707"/>
      <w:bookmarkStart w:id="2202" w:name="_Toc36040854"/>
      <w:bookmarkStart w:id="2203" w:name="_Toc37228264"/>
      <w:bookmarkStart w:id="2204" w:name="_Toc37228768"/>
      <w:bookmarkStart w:id="2205" w:name="_Toc37229272"/>
      <w:bookmarkStart w:id="2206" w:name="_Toc45906829"/>
      <w:bookmarkStart w:id="2207" w:name="_Toc61115984"/>
      <w:bookmarkStart w:id="2208" w:name="_Toc67060750"/>
      <w:bookmarkStart w:id="2209" w:name="_Toc74814255"/>
      <w:bookmarkStart w:id="2210" w:name="_Toc76505678"/>
      <w:bookmarkStart w:id="2211" w:name="_Toc83113926"/>
      <w:bookmarkStart w:id="2212" w:name="_Toc89875048"/>
      <w:bookmarkStart w:id="2213" w:name="_Toc98705612"/>
      <w:bookmarkStart w:id="2214" w:name="_Toc130916375"/>
      <w:r w:rsidRPr="007D061B">
        <w:t>6.3.1</w:t>
      </w:r>
      <w:r w:rsidRPr="007D061B">
        <w:tab/>
        <w:t>General</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215" w:name="_Toc21095175"/>
      <w:bookmarkStart w:id="2216" w:name="_Toc29766708"/>
      <w:bookmarkStart w:id="2217" w:name="_Toc36040855"/>
      <w:bookmarkStart w:id="2218" w:name="_Toc37228265"/>
      <w:bookmarkStart w:id="2219" w:name="_Toc37228769"/>
      <w:bookmarkStart w:id="2220" w:name="_Toc37229273"/>
      <w:bookmarkStart w:id="2221" w:name="_Toc45906830"/>
      <w:bookmarkStart w:id="2222" w:name="_Toc61115985"/>
      <w:bookmarkStart w:id="2223" w:name="_Toc67060751"/>
      <w:bookmarkStart w:id="2224" w:name="_Toc74814256"/>
      <w:bookmarkStart w:id="2225" w:name="_Toc76505679"/>
      <w:bookmarkStart w:id="2226" w:name="_Toc83113927"/>
      <w:bookmarkStart w:id="2227" w:name="_Toc89875049"/>
      <w:bookmarkStart w:id="2228" w:name="_Toc98705613"/>
      <w:bookmarkStart w:id="2229" w:name="_Toc130916376"/>
      <w:r w:rsidRPr="007D061B">
        <w:rPr>
          <w:lang w:eastAsia="zh-CN"/>
        </w:rPr>
        <w:t>6.3.2</w:t>
      </w:r>
      <w:r w:rsidRPr="007D061B">
        <w:rPr>
          <w:lang w:eastAsia="zh-CN"/>
        </w:rPr>
        <w:tab/>
        <w:t>UTRA Inner loop power control in the downlink</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80F39A9" w14:textId="77777777" w:rsidR="005432EB" w:rsidRPr="007D061B" w:rsidRDefault="005432EB" w:rsidP="005432EB">
      <w:pPr>
        <w:pStyle w:val="Heading4"/>
      </w:pPr>
      <w:bookmarkStart w:id="2230" w:name="_Toc21095176"/>
      <w:bookmarkStart w:id="2231" w:name="_Toc29766709"/>
      <w:bookmarkStart w:id="2232" w:name="_Toc36040856"/>
      <w:bookmarkStart w:id="2233" w:name="_Toc37228266"/>
      <w:bookmarkStart w:id="2234" w:name="_Toc37228770"/>
      <w:bookmarkStart w:id="2235" w:name="_Toc37229274"/>
      <w:bookmarkStart w:id="2236" w:name="_Toc45906831"/>
      <w:bookmarkStart w:id="2237" w:name="_Toc61115986"/>
      <w:bookmarkStart w:id="2238" w:name="_Toc67060752"/>
      <w:bookmarkStart w:id="2239" w:name="_Toc74814257"/>
      <w:bookmarkStart w:id="2240" w:name="_Toc76505680"/>
      <w:bookmarkStart w:id="2241" w:name="_Toc83113928"/>
      <w:bookmarkStart w:id="2242" w:name="_Toc89875050"/>
      <w:bookmarkStart w:id="2243" w:name="_Toc98705614"/>
      <w:bookmarkStart w:id="2244" w:name="_Toc130916377"/>
      <w:r w:rsidRPr="007D061B">
        <w:t>6.3.2.1</w:t>
      </w:r>
      <w:r w:rsidRPr="007D061B">
        <w:tab/>
        <w:t>Definition and applicability</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245" w:name="_Toc21095177"/>
      <w:bookmarkStart w:id="2246" w:name="_Toc29766710"/>
      <w:bookmarkStart w:id="2247" w:name="_Toc36040857"/>
      <w:bookmarkStart w:id="2248" w:name="_Toc37228267"/>
      <w:bookmarkStart w:id="2249" w:name="_Toc37228771"/>
      <w:bookmarkStart w:id="2250" w:name="_Toc37229275"/>
      <w:bookmarkStart w:id="2251" w:name="_Toc45906832"/>
      <w:bookmarkStart w:id="2252" w:name="_Toc61115987"/>
      <w:bookmarkStart w:id="2253" w:name="_Toc67060753"/>
      <w:bookmarkStart w:id="2254" w:name="_Toc74814258"/>
      <w:bookmarkStart w:id="2255" w:name="_Toc76505681"/>
      <w:bookmarkStart w:id="2256" w:name="_Toc83113929"/>
      <w:bookmarkStart w:id="2257" w:name="_Toc89875051"/>
      <w:bookmarkStart w:id="2258" w:name="_Toc98705615"/>
      <w:bookmarkStart w:id="2259" w:name="_Toc130916378"/>
      <w:r w:rsidRPr="007D061B">
        <w:t>6.3.2.2</w:t>
      </w:r>
      <w:r w:rsidRPr="007D061B">
        <w:tab/>
        <w:t>Minimum requirement</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260" w:name="_Toc21095178"/>
      <w:bookmarkStart w:id="2261" w:name="_Toc29766711"/>
      <w:bookmarkStart w:id="2262" w:name="_Toc36040858"/>
      <w:bookmarkStart w:id="2263" w:name="_Toc37228268"/>
      <w:bookmarkStart w:id="2264" w:name="_Toc37228772"/>
      <w:bookmarkStart w:id="2265" w:name="_Toc37229276"/>
      <w:bookmarkStart w:id="2266" w:name="_Toc45906833"/>
      <w:bookmarkStart w:id="2267" w:name="_Toc61115988"/>
      <w:bookmarkStart w:id="2268" w:name="_Toc67060754"/>
      <w:bookmarkStart w:id="2269" w:name="_Toc74814259"/>
      <w:bookmarkStart w:id="2270" w:name="_Toc76505682"/>
      <w:bookmarkStart w:id="2271" w:name="_Toc83113930"/>
      <w:bookmarkStart w:id="2272" w:name="_Toc89875052"/>
      <w:bookmarkStart w:id="2273" w:name="_Toc98705616"/>
      <w:bookmarkStart w:id="2274" w:name="_Toc130916379"/>
      <w:r w:rsidRPr="007D061B">
        <w:t>6.3.2.3</w:t>
      </w:r>
      <w:r w:rsidRPr="007D061B">
        <w:tab/>
        <w:t>Test purpose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275" w:name="_Toc21095179"/>
      <w:bookmarkStart w:id="2276" w:name="_Toc29766712"/>
      <w:bookmarkStart w:id="2277" w:name="_Toc36040859"/>
      <w:bookmarkStart w:id="2278" w:name="_Toc37228269"/>
      <w:bookmarkStart w:id="2279" w:name="_Toc37228773"/>
      <w:bookmarkStart w:id="2280" w:name="_Toc37229277"/>
      <w:bookmarkStart w:id="2281" w:name="_Toc45906834"/>
      <w:bookmarkStart w:id="2282" w:name="_Toc61115989"/>
      <w:bookmarkStart w:id="2283" w:name="_Toc67060755"/>
      <w:bookmarkStart w:id="2284" w:name="_Toc74814260"/>
      <w:bookmarkStart w:id="2285" w:name="_Toc76505683"/>
      <w:bookmarkStart w:id="2286" w:name="_Toc83113931"/>
      <w:bookmarkStart w:id="2287" w:name="_Toc89875053"/>
      <w:bookmarkStart w:id="2288" w:name="_Toc98705617"/>
      <w:bookmarkStart w:id="2289" w:name="_Toc130916380"/>
      <w:r w:rsidRPr="007D061B">
        <w:t>6.3.2.4</w:t>
      </w:r>
      <w:r w:rsidRPr="007D061B">
        <w:tab/>
        <w:t>Method of test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20A16C7" w14:textId="77777777" w:rsidR="005432EB" w:rsidRPr="007D061B" w:rsidRDefault="005432EB" w:rsidP="005432EB">
      <w:pPr>
        <w:pStyle w:val="Heading5"/>
      </w:pPr>
      <w:bookmarkStart w:id="2290" w:name="_Toc21095180"/>
      <w:bookmarkStart w:id="2291" w:name="_Toc29766713"/>
      <w:bookmarkStart w:id="2292" w:name="_Toc36040860"/>
      <w:bookmarkStart w:id="2293" w:name="_Toc37228270"/>
      <w:bookmarkStart w:id="2294" w:name="_Toc37228774"/>
      <w:bookmarkStart w:id="2295" w:name="_Toc37229278"/>
      <w:bookmarkStart w:id="2296" w:name="_Toc45906835"/>
      <w:bookmarkStart w:id="2297" w:name="_Toc61115990"/>
      <w:bookmarkStart w:id="2298" w:name="_Toc67060756"/>
      <w:bookmarkStart w:id="2299" w:name="_Toc74814261"/>
      <w:bookmarkStart w:id="2300" w:name="_Toc76505684"/>
      <w:bookmarkStart w:id="2301" w:name="_Toc83113932"/>
      <w:bookmarkStart w:id="2302" w:name="_Toc89875054"/>
      <w:bookmarkStart w:id="2303" w:name="_Toc98705618"/>
      <w:bookmarkStart w:id="2304" w:name="_Toc130916381"/>
      <w:r w:rsidRPr="007D061B">
        <w:t>6.3.2.4.1</w:t>
      </w:r>
      <w:r w:rsidRPr="007D061B">
        <w:tab/>
        <w:t>Initial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305" w:name="_Toc21095181"/>
      <w:bookmarkStart w:id="2306" w:name="_Toc29766714"/>
      <w:bookmarkStart w:id="2307" w:name="_Toc36040861"/>
      <w:bookmarkStart w:id="2308" w:name="_Toc37228271"/>
      <w:bookmarkStart w:id="2309" w:name="_Toc37228775"/>
      <w:bookmarkStart w:id="2310" w:name="_Toc37229279"/>
      <w:bookmarkStart w:id="2311" w:name="_Toc45906836"/>
      <w:bookmarkStart w:id="2312" w:name="_Toc61115991"/>
      <w:bookmarkStart w:id="2313" w:name="_Toc67060757"/>
      <w:bookmarkStart w:id="2314" w:name="_Toc74814262"/>
      <w:bookmarkStart w:id="2315" w:name="_Toc76505685"/>
      <w:bookmarkStart w:id="2316" w:name="_Toc83113933"/>
      <w:bookmarkStart w:id="2317" w:name="_Toc89875055"/>
      <w:bookmarkStart w:id="2318" w:name="_Toc98705619"/>
      <w:bookmarkStart w:id="2319" w:name="_Toc130916382"/>
      <w:r w:rsidRPr="007D061B">
        <w:t>6.3.2.4.2</w:t>
      </w:r>
      <w:r w:rsidRPr="007D061B">
        <w:tab/>
        <w:t>Procedure</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320" w:name="_Toc21095182"/>
      <w:bookmarkStart w:id="2321" w:name="_Toc29766715"/>
      <w:bookmarkStart w:id="2322" w:name="_Toc36040862"/>
      <w:bookmarkStart w:id="2323" w:name="_Toc37228272"/>
      <w:bookmarkStart w:id="2324" w:name="_Toc37228776"/>
      <w:bookmarkStart w:id="2325" w:name="_Toc37229280"/>
      <w:bookmarkStart w:id="2326" w:name="_Toc45906837"/>
      <w:bookmarkStart w:id="2327" w:name="_Toc61115992"/>
      <w:bookmarkStart w:id="2328" w:name="_Toc67060758"/>
      <w:bookmarkStart w:id="2329" w:name="_Toc74814263"/>
      <w:bookmarkStart w:id="2330" w:name="_Toc76505686"/>
      <w:bookmarkStart w:id="2331" w:name="_Toc83113934"/>
      <w:bookmarkStart w:id="2332" w:name="_Toc89875056"/>
      <w:bookmarkStart w:id="2333" w:name="_Toc98705620"/>
      <w:bookmarkStart w:id="2334" w:name="_Toc130916383"/>
      <w:r w:rsidRPr="007D061B">
        <w:t>6.3.2.5</w:t>
      </w:r>
      <w:r w:rsidRPr="007D061B">
        <w:tab/>
        <w:t>Test requirements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1BA7C0E" w14:textId="77777777" w:rsidR="005432EB" w:rsidRPr="007D061B" w:rsidRDefault="005432EB" w:rsidP="005432EB">
      <w:pPr>
        <w:pStyle w:val="Heading5"/>
      </w:pPr>
      <w:bookmarkStart w:id="2335" w:name="_Toc21095183"/>
      <w:bookmarkStart w:id="2336" w:name="_Toc29766716"/>
      <w:bookmarkStart w:id="2337" w:name="_Toc36040863"/>
      <w:bookmarkStart w:id="2338" w:name="_Toc37228273"/>
      <w:bookmarkStart w:id="2339" w:name="_Toc37228777"/>
      <w:bookmarkStart w:id="2340" w:name="_Toc37229281"/>
      <w:bookmarkStart w:id="2341" w:name="_Toc45906838"/>
      <w:bookmarkStart w:id="2342" w:name="_Toc61115993"/>
      <w:bookmarkStart w:id="2343" w:name="_Toc67060759"/>
      <w:bookmarkStart w:id="2344" w:name="_Toc74814264"/>
      <w:bookmarkStart w:id="2345" w:name="_Toc76505687"/>
      <w:bookmarkStart w:id="2346" w:name="_Toc83113935"/>
      <w:bookmarkStart w:id="2347" w:name="_Toc89875057"/>
      <w:bookmarkStart w:id="2348" w:name="_Toc98705621"/>
      <w:bookmarkStart w:id="2349" w:name="_Toc130916384"/>
      <w:r w:rsidRPr="007D061B">
        <w:t>6.3.2.5.1</w:t>
      </w:r>
      <w:r w:rsidRPr="007D061B">
        <w:tab/>
        <w:t>UTRA FDD</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350" w:name="_Toc21095184"/>
      <w:bookmarkStart w:id="2351" w:name="_Toc29766717"/>
      <w:bookmarkStart w:id="2352" w:name="_Toc36040864"/>
      <w:bookmarkStart w:id="2353" w:name="_Toc37228274"/>
      <w:bookmarkStart w:id="2354" w:name="_Toc37228778"/>
      <w:bookmarkStart w:id="2355" w:name="_Toc37229282"/>
      <w:bookmarkStart w:id="2356" w:name="_Toc45906839"/>
      <w:bookmarkStart w:id="2357" w:name="_Toc61115994"/>
      <w:bookmarkStart w:id="2358" w:name="_Toc67060760"/>
      <w:bookmarkStart w:id="2359" w:name="_Toc74814265"/>
      <w:bookmarkStart w:id="2360" w:name="_Toc76505688"/>
      <w:bookmarkStart w:id="2361" w:name="_Toc83113936"/>
      <w:bookmarkStart w:id="2362" w:name="_Toc89875058"/>
      <w:bookmarkStart w:id="2363" w:name="_Toc98705622"/>
      <w:bookmarkStart w:id="2364" w:name="_Toc130916385"/>
      <w:r w:rsidRPr="007D061B">
        <w:t>6.3.2.5.2</w:t>
      </w:r>
      <w:r w:rsidRPr="007D061B">
        <w:tab/>
        <w:t>UTRA TDD</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365" w:name="_Toc21095185"/>
      <w:bookmarkStart w:id="2366" w:name="_Toc29766718"/>
      <w:bookmarkStart w:id="2367" w:name="_Toc36040865"/>
      <w:bookmarkStart w:id="2368" w:name="_Toc37228275"/>
      <w:bookmarkStart w:id="2369" w:name="_Toc37228779"/>
      <w:bookmarkStart w:id="2370" w:name="_Toc37229283"/>
      <w:bookmarkStart w:id="2371" w:name="_Toc45906840"/>
      <w:bookmarkStart w:id="2372" w:name="_Toc61115995"/>
      <w:bookmarkStart w:id="2373" w:name="_Toc67060761"/>
      <w:bookmarkStart w:id="2374" w:name="_Toc74814266"/>
      <w:bookmarkStart w:id="2375" w:name="_Toc76505689"/>
      <w:bookmarkStart w:id="2376" w:name="_Toc83113937"/>
      <w:bookmarkStart w:id="2377" w:name="_Toc89875059"/>
      <w:bookmarkStart w:id="2378" w:name="_Toc98705623"/>
      <w:bookmarkStart w:id="2379" w:name="_Toc130916386"/>
      <w:r w:rsidRPr="007D061B">
        <w:rPr>
          <w:lang w:eastAsia="zh-CN"/>
        </w:rPr>
        <w:t>6. 3.3</w:t>
      </w:r>
      <w:r w:rsidRPr="007D061B">
        <w:rPr>
          <w:lang w:eastAsia="zh-CN"/>
        </w:rPr>
        <w:tab/>
        <w:t>Power control dynamic range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BA5D4E6" w14:textId="77777777" w:rsidR="005432EB" w:rsidRPr="007D061B" w:rsidRDefault="005432EB" w:rsidP="005432EB">
      <w:pPr>
        <w:pStyle w:val="Heading4"/>
      </w:pPr>
      <w:bookmarkStart w:id="2380" w:name="_Toc21095186"/>
      <w:bookmarkStart w:id="2381" w:name="_Toc29766719"/>
      <w:bookmarkStart w:id="2382" w:name="_Toc36040866"/>
      <w:bookmarkStart w:id="2383" w:name="_Toc37228276"/>
      <w:bookmarkStart w:id="2384" w:name="_Toc37228780"/>
      <w:bookmarkStart w:id="2385" w:name="_Toc37229284"/>
      <w:bookmarkStart w:id="2386" w:name="_Toc45906841"/>
      <w:bookmarkStart w:id="2387" w:name="_Toc61115996"/>
      <w:bookmarkStart w:id="2388" w:name="_Toc67060762"/>
      <w:bookmarkStart w:id="2389" w:name="_Toc74814267"/>
      <w:bookmarkStart w:id="2390" w:name="_Toc76505690"/>
      <w:bookmarkStart w:id="2391" w:name="_Toc83113938"/>
      <w:bookmarkStart w:id="2392" w:name="_Toc89875060"/>
      <w:bookmarkStart w:id="2393" w:name="_Toc98705624"/>
      <w:bookmarkStart w:id="2394" w:name="_Toc130916387"/>
      <w:r w:rsidRPr="007D061B">
        <w:t>6.3.3.1</w:t>
      </w:r>
      <w:r w:rsidRPr="007D061B">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395" w:name="_Toc21095187"/>
      <w:bookmarkStart w:id="2396" w:name="_Toc29766720"/>
      <w:bookmarkStart w:id="2397" w:name="_Toc36040867"/>
      <w:bookmarkStart w:id="2398" w:name="_Toc37228277"/>
      <w:bookmarkStart w:id="2399" w:name="_Toc37228781"/>
      <w:bookmarkStart w:id="2400" w:name="_Toc37229285"/>
      <w:bookmarkStart w:id="2401" w:name="_Toc45906842"/>
      <w:bookmarkStart w:id="2402" w:name="_Toc61115997"/>
      <w:bookmarkStart w:id="2403" w:name="_Toc67060763"/>
      <w:bookmarkStart w:id="2404" w:name="_Toc74814268"/>
      <w:bookmarkStart w:id="2405" w:name="_Toc76505691"/>
      <w:bookmarkStart w:id="2406" w:name="_Toc83113939"/>
      <w:bookmarkStart w:id="2407" w:name="_Toc89875061"/>
      <w:bookmarkStart w:id="2408" w:name="_Toc98705625"/>
      <w:bookmarkStart w:id="2409" w:name="_Toc130916388"/>
      <w:r w:rsidRPr="007D061B">
        <w:t>6.3.3.2</w:t>
      </w:r>
      <w:r w:rsidRPr="007D061B">
        <w:tab/>
        <w:t>Minimum requirement</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410" w:name="_Toc21095188"/>
      <w:bookmarkStart w:id="2411" w:name="_Toc29766721"/>
      <w:bookmarkStart w:id="2412" w:name="_Toc36040868"/>
      <w:bookmarkStart w:id="2413" w:name="_Toc37228278"/>
      <w:bookmarkStart w:id="2414" w:name="_Toc37228782"/>
      <w:bookmarkStart w:id="2415" w:name="_Toc37229286"/>
      <w:bookmarkStart w:id="2416" w:name="_Toc45906843"/>
      <w:bookmarkStart w:id="2417" w:name="_Toc61115998"/>
      <w:bookmarkStart w:id="2418" w:name="_Toc67060764"/>
      <w:bookmarkStart w:id="2419" w:name="_Toc74814269"/>
      <w:bookmarkStart w:id="2420" w:name="_Toc76505692"/>
      <w:bookmarkStart w:id="2421" w:name="_Toc83113940"/>
      <w:bookmarkStart w:id="2422" w:name="_Toc89875062"/>
      <w:bookmarkStart w:id="2423" w:name="_Toc98705626"/>
      <w:bookmarkStart w:id="2424" w:name="_Toc130916389"/>
      <w:r w:rsidRPr="007D061B">
        <w:t>6.3.3.3</w:t>
      </w:r>
      <w:r w:rsidRPr="007D061B">
        <w:tab/>
        <w:t>Test purpose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425" w:name="_Toc21095189"/>
      <w:bookmarkStart w:id="2426" w:name="_Toc29766722"/>
      <w:bookmarkStart w:id="2427" w:name="_Toc36040869"/>
      <w:bookmarkStart w:id="2428" w:name="_Toc37228279"/>
      <w:bookmarkStart w:id="2429" w:name="_Toc37228783"/>
      <w:bookmarkStart w:id="2430" w:name="_Toc37229287"/>
      <w:bookmarkStart w:id="2431" w:name="_Toc45906844"/>
      <w:bookmarkStart w:id="2432" w:name="_Toc61115999"/>
      <w:bookmarkStart w:id="2433" w:name="_Toc67060765"/>
      <w:bookmarkStart w:id="2434" w:name="_Toc74814270"/>
      <w:bookmarkStart w:id="2435" w:name="_Toc76505693"/>
      <w:bookmarkStart w:id="2436" w:name="_Toc83113941"/>
      <w:bookmarkStart w:id="2437" w:name="_Toc89875063"/>
      <w:bookmarkStart w:id="2438" w:name="_Toc98705627"/>
      <w:bookmarkStart w:id="2439" w:name="_Toc130916390"/>
      <w:r w:rsidRPr="007D061B">
        <w:t>6.3.3.4</w:t>
      </w:r>
      <w:r w:rsidRPr="007D061B">
        <w:tab/>
        <w:t>Method of test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B4DA74A" w14:textId="77777777" w:rsidR="005432EB" w:rsidRPr="007D061B" w:rsidRDefault="005432EB" w:rsidP="005432EB">
      <w:pPr>
        <w:pStyle w:val="Heading5"/>
      </w:pPr>
      <w:bookmarkStart w:id="2440" w:name="_Toc21095190"/>
      <w:bookmarkStart w:id="2441" w:name="_Toc29766723"/>
      <w:bookmarkStart w:id="2442" w:name="_Toc36040870"/>
      <w:bookmarkStart w:id="2443" w:name="_Toc37228280"/>
      <w:bookmarkStart w:id="2444" w:name="_Toc37228784"/>
      <w:bookmarkStart w:id="2445" w:name="_Toc37229288"/>
      <w:bookmarkStart w:id="2446" w:name="_Toc45906845"/>
      <w:bookmarkStart w:id="2447" w:name="_Toc61116000"/>
      <w:bookmarkStart w:id="2448" w:name="_Toc67060766"/>
      <w:bookmarkStart w:id="2449" w:name="_Toc74814271"/>
      <w:bookmarkStart w:id="2450" w:name="_Toc76505694"/>
      <w:bookmarkStart w:id="2451" w:name="_Toc83113942"/>
      <w:bookmarkStart w:id="2452" w:name="_Toc89875064"/>
      <w:bookmarkStart w:id="2453" w:name="_Toc98705628"/>
      <w:bookmarkStart w:id="2454" w:name="_Toc130916391"/>
      <w:r w:rsidRPr="007D061B">
        <w:t>6.3.3.4.1</w:t>
      </w:r>
      <w:r w:rsidRPr="007D061B">
        <w:tab/>
        <w:t>Initial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455" w:name="_Toc21095191"/>
      <w:bookmarkStart w:id="2456" w:name="_Toc29766724"/>
      <w:bookmarkStart w:id="2457" w:name="_Toc36040871"/>
      <w:bookmarkStart w:id="2458" w:name="_Toc37228281"/>
      <w:bookmarkStart w:id="2459" w:name="_Toc37228785"/>
      <w:bookmarkStart w:id="2460" w:name="_Toc37229289"/>
      <w:bookmarkStart w:id="2461" w:name="_Toc45906846"/>
      <w:bookmarkStart w:id="2462" w:name="_Toc61116001"/>
      <w:bookmarkStart w:id="2463" w:name="_Toc67060767"/>
      <w:bookmarkStart w:id="2464" w:name="_Toc74814272"/>
      <w:bookmarkStart w:id="2465" w:name="_Toc76505695"/>
      <w:bookmarkStart w:id="2466" w:name="_Toc83113943"/>
      <w:bookmarkStart w:id="2467" w:name="_Toc89875065"/>
      <w:bookmarkStart w:id="2468" w:name="_Toc98705629"/>
      <w:bookmarkStart w:id="2469" w:name="_Toc130916392"/>
      <w:r w:rsidRPr="007D061B">
        <w:t>6.3.3.4.2</w:t>
      </w:r>
      <w:r w:rsidRPr="007D061B">
        <w:tab/>
        <w:t>Procedure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470" w:name="_Toc21095192"/>
      <w:bookmarkStart w:id="2471" w:name="_Toc29766725"/>
      <w:bookmarkStart w:id="2472" w:name="_Toc36040872"/>
      <w:bookmarkStart w:id="2473" w:name="_Toc37228282"/>
      <w:bookmarkStart w:id="2474" w:name="_Toc37228786"/>
      <w:bookmarkStart w:id="2475" w:name="_Toc37229290"/>
      <w:bookmarkStart w:id="2476" w:name="_Toc45906847"/>
      <w:bookmarkStart w:id="2477" w:name="_Toc61116002"/>
      <w:bookmarkStart w:id="2478" w:name="_Toc67060768"/>
      <w:bookmarkStart w:id="2479" w:name="_Toc74814273"/>
      <w:bookmarkStart w:id="2480" w:name="_Toc76505696"/>
      <w:bookmarkStart w:id="2481" w:name="_Toc83113944"/>
      <w:bookmarkStart w:id="2482" w:name="_Toc89875066"/>
      <w:bookmarkStart w:id="2483" w:name="_Toc98705630"/>
      <w:bookmarkStart w:id="2484" w:name="_Toc130916393"/>
      <w:r w:rsidRPr="007D061B">
        <w:t>6.3.3.5</w:t>
      </w:r>
      <w:r w:rsidRPr="007D061B">
        <w:tab/>
        <w:t>Test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88C604D" w14:textId="77777777" w:rsidR="005432EB" w:rsidRPr="007D061B" w:rsidRDefault="005432EB" w:rsidP="005432EB">
      <w:pPr>
        <w:pStyle w:val="Heading5"/>
      </w:pPr>
      <w:bookmarkStart w:id="2485" w:name="_Toc21095193"/>
      <w:bookmarkStart w:id="2486" w:name="_Toc29766726"/>
      <w:bookmarkStart w:id="2487" w:name="_Toc36040873"/>
      <w:bookmarkStart w:id="2488" w:name="_Toc37228283"/>
      <w:bookmarkStart w:id="2489" w:name="_Toc37228787"/>
      <w:bookmarkStart w:id="2490" w:name="_Toc37229291"/>
      <w:bookmarkStart w:id="2491" w:name="_Toc45906848"/>
      <w:bookmarkStart w:id="2492" w:name="_Toc61116003"/>
      <w:bookmarkStart w:id="2493" w:name="_Toc67060769"/>
      <w:bookmarkStart w:id="2494" w:name="_Toc74814274"/>
      <w:bookmarkStart w:id="2495" w:name="_Toc76505697"/>
      <w:bookmarkStart w:id="2496" w:name="_Toc83113945"/>
      <w:bookmarkStart w:id="2497" w:name="_Toc89875067"/>
      <w:bookmarkStart w:id="2498" w:name="_Toc98705631"/>
      <w:bookmarkStart w:id="2499" w:name="_Toc130916394"/>
      <w:r w:rsidRPr="007D061B">
        <w:t>6.3.3.5.1</w:t>
      </w:r>
      <w:r w:rsidRPr="007D061B">
        <w:tab/>
        <w:t>UTRA FDD</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500" w:name="_Toc21095194"/>
      <w:bookmarkStart w:id="2501" w:name="_Toc29766727"/>
      <w:bookmarkStart w:id="2502" w:name="_Toc36040874"/>
      <w:bookmarkStart w:id="2503" w:name="_Toc37228284"/>
      <w:bookmarkStart w:id="2504" w:name="_Toc37228788"/>
      <w:bookmarkStart w:id="2505" w:name="_Toc37229292"/>
      <w:bookmarkStart w:id="2506" w:name="_Toc45906849"/>
      <w:bookmarkStart w:id="2507" w:name="_Toc61116004"/>
      <w:bookmarkStart w:id="2508" w:name="_Toc67060770"/>
      <w:bookmarkStart w:id="2509" w:name="_Toc74814275"/>
      <w:bookmarkStart w:id="2510" w:name="_Toc76505698"/>
      <w:bookmarkStart w:id="2511" w:name="_Toc83113946"/>
      <w:bookmarkStart w:id="2512" w:name="_Toc89875068"/>
      <w:bookmarkStart w:id="2513" w:name="_Toc98705632"/>
      <w:bookmarkStart w:id="2514" w:name="_Toc130916395"/>
      <w:r w:rsidRPr="007D061B">
        <w:t>6.3.3.5.2</w:t>
      </w:r>
      <w:r w:rsidRPr="007D061B">
        <w:tab/>
        <w:t>UTRA TDD</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515" w:name="_Toc21095195"/>
      <w:bookmarkStart w:id="2516" w:name="_Toc29766728"/>
      <w:bookmarkStart w:id="2517" w:name="_Toc36040875"/>
      <w:bookmarkStart w:id="2518" w:name="_Toc37228285"/>
      <w:bookmarkStart w:id="2519" w:name="_Toc37228789"/>
      <w:bookmarkStart w:id="2520" w:name="_Toc37229293"/>
      <w:bookmarkStart w:id="2521" w:name="_Toc45906850"/>
      <w:bookmarkStart w:id="2522" w:name="_Toc61116005"/>
      <w:bookmarkStart w:id="2523" w:name="_Toc67060771"/>
      <w:bookmarkStart w:id="2524" w:name="_Toc74814276"/>
      <w:bookmarkStart w:id="2525" w:name="_Toc76505699"/>
      <w:bookmarkStart w:id="2526" w:name="_Toc83113947"/>
      <w:bookmarkStart w:id="2527" w:name="_Toc89875069"/>
      <w:bookmarkStart w:id="2528" w:name="_Toc98705633"/>
      <w:bookmarkStart w:id="2529" w:name="_Toc130916396"/>
      <w:r w:rsidRPr="007D061B">
        <w:rPr>
          <w:lang w:eastAsia="zh-CN"/>
        </w:rPr>
        <w:t>6.3.4</w:t>
      </w:r>
      <w:r w:rsidRPr="007D061B">
        <w:rPr>
          <w:lang w:eastAsia="zh-CN"/>
        </w:rPr>
        <w:tab/>
        <w:t>Total power dynamic range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105CE9F2" w14:textId="77777777" w:rsidR="005432EB" w:rsidRPr="007D061B" w:rsidRDefault="005432EB" w:rsidP="005432EB">
      <w:pPr>
        <w:pStyle w:val="Heading4"/>
      </w:pPr>
      <w:bookmarkStart w:id="2530" w:name="_Toc21095196"/>
      <w:bookmarkStart w:id="2531" w:name="_Toc29766729"/>
      <w:bookmarkStart w:id="2532" w:name="_Toc36040876"/>
      <w:bookmarkStart w:id="2533" w:name="_Toc37228286"/>
      <w:bookmarkStart w:id="2534" w:name="_Toc37228790"/>
      <w:bookmarkStart w:id="2535" w:name="_Toc37229294"/>
      <w:bookmarkStart w:id="2536" w:name="_Toc45906851"/>
      <w:bookmarkStart w:id="2537" w:name="_Toc61116006"/>
      <w:bookmarkStart w:id="2538" w:name="_Toc67060772"/>
      <w:bookmarkStart w:id="2539" w:name="_Toc74814277"/>
      <w:bookmarkStart w:id="2540" w:name="_Toc76505700"/>
      <w:bookmarkStart w:id="2541" w:name="_Toc83113948"/>
      <w:bookmarkStart w:id="2542" w:name="_Toc89875070"/>
      <w:bookmarkStart w:id="2543" w:name="_Toc98705634"/>
      <w:bookmarkStart w:id="2544" w:name="_Toc130916397"/>
      <w:r w:rsidRPr="007D061B">
        <w:t>6.3.4.1</w:t>
      </w:r>
      <w:r w:rsidRPr="007D061B">
        <w:tab/>
        <w:t>Definition and applicability</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545" w:name="_Toc21095197"/>
      <w:bookmarkStart w:id="2546" w:name="_Toc29766730"/>
      <w:bookmarkStart w:id="2547" w:name="_Toc36040877"/>
      <w:bookmarkStart w:id="2548" w:name="_Toc37228287"/>
      <w:bookmarkStart w:id="2549" w:name="_Toc37228791"/>
      <w:bookmarkStart w:id="2550" w:name="_Toc37229295"/>
      <w:bookmarkStart w:id="2551" w:name="_Toc45906852"/>
      <w:bookmarkStart w:id="2552" w:name="_Toc61116007"/>
      <w:bookmarkStart w:id="2553" w:name="_Toc67060773"/>
      <w:bookmarkStart w:id="2554" w:name="_Toc74814278"/>
      <w:bookmarkStart w:id="2555" w:name="_Toc76505701"/>
      <w:bookmarkStart w:id="2556" w:name="_Toc83113949"/>
      <w:bookmarkStart w:id="2557" w:name="_Toc89875071"/>
      <w:bookmarkStart w:id="2558" w:name="_Toc98705635"/>
      <w:bookmarkStart w:id="2559" w:name="_Toc130916398"/>
      <w:r w:rsidRPr="007D061B">
        <w:t>6.3.4.2</w:t>
      </w:r>
      <w:r w:rsidRPr="007D061B">
        <w:tab/>
        <w:t>Minimum requirement</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560" w:name="_Toc21095198"/>
      <w:bookmarkStart w:id="2561" w:name="_Toc29766731"/>
      <w:bookmarkStart w:id="2562" w:name="_Toc36040878"/>
      <w:bookmarkStart w:id="2563" w:name="_Toc37228288"/>
      <w:bookmarkStart w:id="2564" w:name="_Toc37228792"/>
      <w:bookmarkStart w:id="2565" w:name="_Toc37229296"/>
      <w:bookmarkStart w:id="2566" w:name="_Toc45906853"/>
      <w:bookmarkStart w:id="2567" w:name="_Toc61116008"/>
      <w:bookmarkStart w:id="2568" w:name="_Toc67060774"/>
      <w:bookmarkStart w:id="2569" w:name="_Toc74814279"/>
      <w:bookmarkStart w:id="2570" w:name="_Toc76505702"/>
      <w:bookmarkStart w:id="2571" w:name="_Toc83113950"/>
      <w:bookmarkStart w:id="2572" w:name="_Toc89875072"/>
      <w:bookmarkStart w:id="2573" w:name="_Toc98705636"/>
      <w:bookmarkStart w:id="2574" w:name="_Toc130916399"/>
      <w:r w:rsidRPr="007D061B">
        <w:t>6.3.4.3</w:t>
      </w:r>
      <w:r w:rsidRPr="007D061B">
        <w:tab/>
        <w:t>Test purpose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575" w:name="_Toc21095199"/>
      <w:bookmarkStart w:id="2576" w:name="_Toc29766732"/>
      <w:bookmarkStart w:id="2577" w:name="_Toc36040879"/>
      <w:bookmarkStart w:id="2578" w:name="_Toc37228289"/>
      <w:bookmarkStart w:id="2579" w:name="_Toc37228793"/>
      <w:bookmarkStart w:id="2580" w:name="_Toc37229297"/>
      <w:bookmarkStart w:id="2581" w:name="_Toc45906854"/>
      <w:bookmarkStart w:id="2582" w:name="_Toc61116009"/>
      <w:bookmarkStart w:id="2583" w:name="_Toc67060775"/>
      <w:bookmarkStart w:id="2584" w:name="_Toc74814280"/>
      <w:bookmarkStart w:id="2585" w:name="_Toc76505703"/>
      <w:bookmarkStart w:id="2586" w:name="_Toc83113951"/>
      <w:bookmarkStart w:id="2587" w:name="_Toc89875073"/>
      <w:bookmarkStart w:id="2588" w:name="_Toc98705637"/>
      <w:bookmarkStart w:id="2589" w:name="_Toc130916400"/>
      <w:r w:rsidRPr="007D061B">
        <w:t>6.3.4.4</w:t>
      </w:r>
      <w:r w:rsidRPr="007D061B">
        <w:tab/>
        <w:t>Method of test</w:t>
      </w:r>
      <w:bookmarkStart w:id="2590" w:name="_Toc21095200"/>
      <w:bookmarkStart w:id="2591" w:name="_Toc29766733"/>
      <w:bookmarkStart w:id="2592" w:name="_Toc36040880"/>
      <w:bookmarkStart w:id="2593" w:name="_Toc37228290"/>
      <w:bookmarkStart w:id="2594" w:name="_Toc37228794"/>
      <w:bookmarkStart w:id="2595" w:name="_Toc37229298"/>
      <w:bookmarkStart w:id="2596" w:name="_Toc45906855"/>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BFB65F3" w14:textId="3DBAA477" w:rsidR="005432EB" w:rsidRPr="007D061B" w:rsidRDefault="005432EB" w:rsidP="005432EB">
      <w:pPr>
        <w:pStyle w:val="Heading5"/>
      </w:pPr>
      <w:bookmarkStart w:id="2597" w:name="_Toc61116010"/>
      <w:bookmarkStart w:id="2598" w:name="_Toc67060776"/>
      <w:bookmarkStart w:id="2599" w:name="_Toc74814281"/>
      <w:bookmarkStart w:id="2600" w:name="_Toc76505704"/>
      <w:bookmarkStart w:id="2601" w:name="_Toc83113952"/>
      <w:bookmarkStart w:id="2602" w:name="_Toc89875074"/>
      <w:bookmarkStart w:id="2603" w:name="_Toc98705638"/>
      <w:bookmarkStart w:id="2604" w:name="_Toc130916401"/>
      <w:r w:rsidRPr="007D061B">
        <w:t>6.3.4.4.1</w:t>
      </w:r>
      <w:r w:rsidRPr="007D061B">
        <w:tab/>
        <w:t>Initial conditions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2605" w:name="_Toc21095201"/>
      <w:bookmarkStart w:id="2606" w:name="_Toc29766734"/>
      <w:bookmarkStart w:id="2607" w:name="_Toc36040881"/>
      <w:bookmarkStart w:id="2608" w:name="_Toc37228291"/>
      <w:bookmarkStart w:id="2609" w:name="_Toc37228795"/>
      <w:bookmarkStart w:id="2610" w:name="_Toc37229299"/>
      <w:bookmarkStart w:id="2611" w:name="_Toc45906856"/>
      <w:bookmarkStart w:id="2612" w:name="_Toc61116011"/>
      <w:bookmarkStart w:id="2613" w:name="_Toc67060777"/>
      <w:bookmarkStart w:id="2614" w:name="_Toc74814282"/>
      <w:bookmarkStart w:id="2615" w:name="_Toc76505705"/>
      <w:bookmarkStart w:id="2616" w:name="_Toc83113953"/>
      <w:bookmarkStart w:id="2617" w:name="_Toc89875075"/>
      <w:bookmarkStart w:id="2618" w:name="_Toc98705639"/>
      <w:bookmarkStart w:id="2619" w:name="_Toc130916402"/>
      <w:r w:rsidRPr="007D061B">
        <w:t>6.3.4.4.2</w:t>
      </w:r>
      <w:r w:rsidRPr="007D061B">
        <w:tab/>
        <w:t>Procedure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620" w:name="_Toc21095202"/>
      <w:bookmarkStart w:id="2621" w:name="_Toc29766735"/>
      <w:bookmarkStart w:id="2622" w:name="_Toc36040882"/>
      <w:bookmarkStart w:id="2623" w:name="_Toc37228292"/>
      <w:bookmarkStart w:id="2624" w:name="_Toc37228796"/>
      <w:bookmarkStart w:id="2625" w:name="_Toc37229300"/>
      <w:bookmarkStart w:id="2626" w:name="_Toc45906857"/>
      <w:bookmarkStart w:id="2627" w:name="_Toc61116012"/>
      <w:bookmarkStart w:id="2628" w:name="_Toc67060778"/>
      <w:bookmarkStart w:id="2629" w:name="_Toc74814283"/>
      <w:bookmarkStart w:id="2630" w:name="_Toc76505706"/>
      <w:bookmarkStart w:id="2631" w:name="_Toc83113954"/>
      <w:bookmarkStart w:id="2632" w:name="_Toc89875076"/>
      <w:bookmarkStart w:id="2633" w:name="_Toc98705640"/>
      <w:bookmarkStart w:id="2634" w:name="_Toc130916403"/>
      <w:r w:rsidRPr="007D061B">
        <w:t>6.3.4.5</w:t>
      </w:r>
      <w:r w:rsidRPr="007D061B">
        <w:tab/>
        <w:t>Test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6D4CB55" w14:textId="77777777" w:rsidR="005432EB" w:rsidRPr="007D061B" w:rsidRDefault="005432EB" w:rsidP="005432EB">
      <w:pPr>
        <w:pStyle w:val="Heading5"/>
      </w:pPr>
      <w:bookmarkStart w:id="2635" w:name="_Toc21095203"/>
      <w:bookmarkStart w:id="2636" w:name="_Toc29766736"/>
      <w:bookmarkStart w:id="2637" w:name="_Toc36040883"/>
      <w:bookmarkStart w:id="2638" w:name="_Toc37228293"/>
      <w:bookmarkStart w:id="2639" w:name="_Toc37228797"/>
      <w:bookmarkStart w:id="2640" w:name="_Toc37229301"/>
      <w:bookmarkStart w:id="2641" w:name="_Toc45906858"/>
      <w:bookmarkStart w:id="2642" w:name="_Toc61116013"/>
      <w:bookmarkStart w:id="2643" w:name="_Toc67060779"/>
      <w:bookmarkStart w:id="2644" w:name="_Toc74814284"/>
      <w:bookmarkStart w:id="2645" w:name="_Toc76505707"/>
      <w:bookmarkStart w:id="2646" w:name="_Toc83113955"/>
      <w:bookmarkStart w:id="2647" w:name="_Toc89875077"/>
      <w:bookmarkStart w:id="2648" w:name="_Toc98705641"/>
      <w:bookmarkStart w:id="2649" w:name="_Toc130916404"/>
      <w:r w:rsidRPr="007D061B">
        <w:t>6.3.4.5.1</w:t>
      </w:r>
      <w:r w:rsidRPr="007D061B">
        <w:tab/>
        <w:t>UTRA FDD</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650" w:name="_Toc21095204"/>
      <w:bookmarkStart w:id="2651" w:name="_Toc29766737"/>
      <w:bookmarkStart w:id="2652" w:name="_Toc36040884"/>
      <w:bookmarkStart w:id="2653" w:name="_Toc37228294"/>
      <w:bookmarkStart w:id="2654" w:name="_Toc37228798"/>
      <w:bookmarkStart w:id="2655" w:name="_Toc37229302"/>
      <w:bookmarkStart w:id="2656" w:name="_Toc45906859"/>
      <w:bookmarkStart w:id="2657" w:name="_Toc61116014"/>
      <w:bookmarkStart w:id="2658" w:name="_Toc67060780"/>
      <w:bookmarkStart w:id="2659" w:name="_Toc74814285"/>
      <w:bookmarkStart w:id="2660" w:name="_Toc76505708"/>
      <w:bookmarkStart w:id="2661" w:name="_Toc83113956"/>
      <w:bookmarkStart w:id="2662" w:name="_Toc89875078"/>
      <w:bookmarkStart w:id="2663" w:name="_Toc98705642"/>
      <w:bookmarkStart w:id="2664" w:name="_Toc130916405"/>
      <w:r w:rsidRPr="007D061B">
        <w:t>6.3.4.5.2</w:t>
      </w:r>
      <w:r w:rsidRPr="007D061B">
        <w:tab/>
        <w:t>E-UTRA</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665" w:name="_Toc21095205"/>
      <w:bookmarkStart w:id="2666" w:name="_Toc29766738"/>
      <w:bookmarkStart w:id="2667" w:name="_Toc36040885"/>
      <w:bookmarkStart w:id="2668" w:name="_Toc37228295"/>
      <w:bookmarkStart w:id="2669" w:name="_Toc37228799"/>
      <w:bookmarkStart w:id="2670" w:name="_Toc37229303"/>
      <w:bookmarkStart w:id="2671" w:name="_Toc45906860"/>
      <w:bookmarkStart w:id="2672" w:name="_Toc61116015"/>
      <w:bookmarkStart w:id="2673" w:name="_Toc67060781"/>
      <w:bookmarkStart w:id="2674" w:name="_Toc74814286"/>
      <w:bookmarkStart w:id="2675" w:name="_Toc76505709"/>
      <w:bookmarkStart w:id="2676" w:name="_Toc83113957"/>
      <w:bookmarkStart w:id="2677" w:name="_Toc89875079"/>
      <w:bookmarkStart w:id="2678" w:name="_Toc98705643"/>
      <w:bookmarkStart w:id="2679" w:name="_Toc130916406"/>
      <w:r w:rsidRPr="007D061B">
        <w:t>6.3.4.5.3</w:t>
      </w:r>
      <w:r w:rsidRPr="007D061B">
        <w:tab/>
        <w:t>NR</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680" w:name="_Toc21095206"/>
      <w:bookmarkStart w:id="2681" w:name="_Toc29766739"/>
      <w:bookmarkStart w:id="2682" w:name="_Toc36040886"/>
      <w:bookmarkStart w:id="2683" w:name="_Toc37228296"/>
      <w:bookmarkStart w:id="2684" w:name="_Toc37228800"/>
      <w:bookmarkStart w:id="2685" w:name="_Toc37229304"/>
      <w:bookmarkStart w:id="2686" w:name="_Toc45906861"/>
      <w:bookmarkStart w:id="2687" w:name="_Toc61116016"/>
      <w:bookmarkStart w:id="2688" w:name="_Toc67060782"/>
      <w:bookmarkStart w:id="2689" w:name="_Toc74814287"/>
      <w:bookmarkStart w:id="2690" w:name="_Toc76505710"/>
      <w:bookmarkStart w:id="2691" w:name="_Toc83113958"/>
      <w:bookmarkStart w:id="2692" w:name="_Toc89875080"/>
      <w:bookmarkStart w:id="2693" w:name="_Toc98705644"/>
      <w:bookmarkStart w:id="2694" w:name="_Toc130916407"/>
      <w:r w:rsidRPr="007D061B">
        <w:rPr>
          <w:lang w:eastAsia="zh-CN"/>
        </w:rPr>
        <w:t>6.3.5</w:t>
      </w:r>
      <w:r w:rsidRPr="007D061B">
        <w:rPr>
          <w:lang w:eastAsia="zh-CN"/>
        </w:rPr>
        <w:tab/>
        <w:t>IPDL time mask</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9A6CB0E" w14:textId="77777777" w:rsidR="005432EB" w:rsidRPr="007D061B" w:rsidRDefault="005432EB" w:rsidP="005432EB">
      <w:pPr>
        <w:pStyle w:val="Heading4"/>
      </w:pPr>
      <w:bookmarkStart w:id="2695" w:name="_Toc21095207"/>
      <w:bookmarkStart w:id="2696" w:name="_Toc29766740"/>
      <w:bookmarkStart w:id="2697" w:name="_Toc36040887"/>
      <w:bookmarkStart w:id="2698" w:name="_Toc37228297"/>
      <w:bookmarkStart w:id="2699" w:name="_Toc37228801"/>
      <w:bookmarkStart w:id="2700" w:name="_Toc37229305"/>
      <w:bookmarkStart w:id="2701" w:name="_Toc45906862"/>
      <w:bookmarkStart w:id="2702" w:name="_Toc61116017"/>
      <w:bookmarkStart w:id="2703" w:name="_Toc67060783"/>
      <w:bookmarkStart w:id="2704" w:name="_Toc74814288"/>
      <w:bookmarkStart w:id="2705" w:name="_Toc76505711"/>
      <w:bookmarkStart w:id="2706" w:name="_Toc83113959"/>
      <w:bookmarkStart w:id="2707" w:name="_Toc89875081"/>
      <w:bookmarkStart w:id="2708" w:name="_Toc98705645"/>
      <w:bookmarkStart w:id="2709" w:name="_Toc130916408"/>
      <w:r w:rsidRPr="007D061B">
        <w:t>6.3.5.1</w:t>
      </w:r>
      <w:r w:rsidRPr="007D061B">
        <w:tab/>
        <w:t>Definition and applicability</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710" w:name="_Toc21095208"/>
      <w:bookmarkStart w:id="2711" w:name="_Toc29766741"/>
      <w:bookmarkStart w:id="2712" w:name="_Toc36040888"/>
      <w:bookmarkStart w:id="2713" w:name="_Toc37228298"/>
      <w:bookmarkStart w:id="2714" w:name="_Toc37228802"/>
      <w:bookmarkStart w:id="2715" w:name="_Toc37229306"/>
      <w:bookmarkStart w:id="2716" w:name="_Toc45906863"/>
      <w:bookmarkStart w:id="2717" w:name="_Toc61116018"/>
      <w:bookmarkStart w:id="2718" w:name="_Toc67060784"/>
      <w:bookmarkStart w:id="2719" w:name="_Toc74814289"/>
      <w:bookmarkStart w:id="2720" w:name="_Toc76505712"/>
      <w:bookmarkStart w:id="2721" w:name="_Toc83113960"/>
      <w:bookmarkStart w:id="2722" w:name="_Toc89875082"/>
      <w:bookmarkStart w:id="2723" w:name="_Toc98705646"/>
      <w:bookmarkStart w:id="2724" w:name="_Toc130916409"/>
      <w:r w:rsidRPr="007D061B">
        <w:t>6.3.5.2</w:t>
      </w:r>
      <w:r w:rsidRPr="007D061B">
        <w:tab/>
        <w:t>Minimum requirement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725" w:name="_Toc21095209"/>
      <w:bookmarkStart w:id="2726" w:name="_Toc29766742"/>
      <w:bookmarkStart w:id="2727" w:name="_Toc36040889"/>
      <w:bookmarkStart w:id="2728" w:name="_Toc37228299"/>
      <w:bookmarkStart w:id="2729" w:name="_Toc37228803"/>
      <w:bookmarkStart w:id="2730" w:name="_Toc37229307"/>
      <w:bookmarkStart w:id="2731" w:name="_Toc45906864"/>
      <w:bookmarkStart w:id="2732" w:name="_Toc61116019"/>
      <w:bookmarkStart w:id="2733" w:name="_Toc67060785"/>
      <w:bookmarkStart w:id="2734" w:name="_Toc74814290"/>
      <w:bookmarkStart w:id="2735" w:name="_Toc76505713"/>
      <w:bookmarkStart w:id="2736" w:name="_Toc83113961"/>
      <w:bookmarkStart w:id="2737" w:name="_Toc89875083"/>
      <w:bookmarkStart w:id="2738" w:name="_Toc98705647"/>
      <w:bookmarkStart w:id="2739" w:name="_Toc130916410"/>
      <w:r w:rsidRPr="007D061B">
        <w:t>6.3.5.3</w:t>
      </w:r>
      <w:r w:rsidRPr="007D061B">
        <w:tab/>
        <w:t>Test purpose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740" w:name="_Toc21095210"/>
      <w:bookmarkStart w:id="2741" w:name="_Toc29766743"/>
      <w:bookmarkStart w:id="2742" w:name="_Toc36040890"/>
      <w:bookmarkStart w:id="2743" w:name="_Toc37228300"/>
      <w:bookmarkStart w:id="2744" w:name="_Toc37228804"/>
      <w:bookmarkStart w:id="2745" w:name="_Toc37229308"/>
      <w:bookmarkStart w:id="2746" w:name="_Toc45906865"/>
      <w:bookmarkStart w:id="2747" w:name="_Toc61116020"/>
      <w:bookmarkStart w:id="2748" w:name="_Toc67060786"/>
      <w:bookmarkStart w:id="2749" w:name="_Toc74814291"/>
      <w:bookmarkStart w:id="2750" w:name="_Toc76505714"/>
      <w:bookmarkStart w:id="2751" w:name="_Toc83113962"/>
      <w:bookmarkStart w:id="2752" w:name="_Toc89875084"/>
      <w:bookmarkStart w:id="2753" w:name="_Toc98705648"/>
      <w:bookmarkStart w:id="2754" w:name="_Toc130916411"/>
      <w:r w:rsidRPr="007D061B">
        <w:t>6.3.5.4</w:t>
      </w:r>
      <w:r w:rsidRPr="007D061B">
        <w:tab/>
        <w:t>Method of test</w:t>
      </w:r>
      <w:bookmarkStart w:id="2755" w:name="_Toc21095211"/>
      <w:bookmarkStart w:id="2756" w:name="_Toc29766744"/>
      <w:bookmarkStart w:id="2757" w:name="_Toc36040891"/>
      <w:bookmarkStart w:id="2758" w:name="_Toc37228301"/>
      <w:bookmarkStart w:id="2759" w:name="_Toc37228805"/>
      <w:bookmarkStart w:id="2760" w:name="_Toc37229309"/>
      <w:bookmarkStart w:id="2761" w:name="_Toc45906866"/>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7729766" w14:textId="4A4C13B8" w:rsidR="005432EB" w:rsidRPr="007D061B" w:rsidRDefault="005432EB" w:rsidP="005432EB">
      <w:pPr>
        <w:pStyle w:val="Heading5"/>
      </w:pPr>
      <w:bookmarkStart w:id="2762" w:name="_Toc61116021"/>
      <w:bookmarkStart w:id="2763" w:name="_Toc67060787"/>
      <w:bookmarkStart w:id="2764" w:name="_Toc74814292"/>
      <w:bookmarkStart w:id="2765" w:name="_Toc76505715"/>
      <w:bookmarkStart w:id="2766" w:name="_Toc83113963"/>
      <w:bookmarkStart w:id="2767" w:name="_Toc89875085"/>
      <w:bookmarkStart w:id="2768" w:name="_Toc98705649"/>
      <w:bookmarkStart w:id="2769" w:name="_Toc130916412"/>
      <w:r w:rsidRPr="007D061B">
        <w:t>6.3.5.4.1</w:t>
      </w:r>
      <w:r w:rsidRPr="007D061B">
        <w:tab/>
        <w:t>Initial conditions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770" w:name="_Toc21095212"/>
      <w:bookmarkStart w:id="2771" w:name="_Toc29766745"/>
      <w:bookmarkStart w:id="2772" w:name="_Toc36040892"/>
      <w:bookmarkStart w:id="2773" w:name="_Toc37228302"/>
      <w:bookmarkStart w:id="2774" w:name="_Toc37228806"/>
      <w:bookmarkStart w:id="2775" w:name="_Toc37229310"/>
      <w:bookmarkStart w:id="2776" w:name="_Toc45906867"/>
      <w:bookmarkStart w:id="2777" w:name="_Toc61116022"/>
      <w:bookmarkStart w:id="2778" w:name="_Toc67060788"/>
      <w:bookmarkStart w:id="2779" w:name="_Toc74814293"/>
      <w:bookmarkStart w:id="2780" w:name="_Toc76505716"/>
      <w:bookmarkStart w:id="2781" w:name="_Toc83113964"/>
      <w:bookmarkStart w:id="2782" w:name="_Toc89875086"/>
      <w:bookmarkStart w:id="2783" w:name="_Toc98705650"/>
      <w:bookmarkStart w:id="2784" w:name="_Toc130916413"/>
      <w:r w:rsidRPr="007D061B">
        <w:t>6.3.5.4.2</w:t>
      </w:r>
      <w:r w:rsidRPr="007D061B">
        <w:tab/>
        <w:t>Procedure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785" w:name="_Toc21095213"/>
      <w:bookmarkStart w:id="2786" w:name="_Toc29766746"/>
      <w:bookmarkStart w:id="2787" w:name="_Toc36040893"/>
      <w:bookmarkStart w:id="2788" w:name="_Toc37228303"/>
      <w:bookmarkStart w:id="2789" w:name="_Toc37228807"/>
      <w:bookmarkStart w:id="2790" w:name="_Toc37229311"/>
      <w:bookmarkStart w:id="2791" w:name="_Toc45906868"/>
      <w:bookmarkStart w:id="2792" w:name="_Toc61116023"/>
      <w:bookmarkStart w:id="2793" w:name="_Toc67060789"/>
      <w:bookmarkStart w:id="2794" w:name="_Toc74814294"/>
      <w:bookmarkStart w:id="2795" w:name="_Toc76505717"/>
      <w:bookmarkStart w:id="2796" w:name="_Toc83113965"/>
      <w:bookmarkStart w:id="2797" w:name="_Toc89875087"/>
      <w:bookmarkStart w:id="2798" w:name="_Toc98705651"/>
      <w:bookmarkStart w:id="2799" w:name="_Toc130916414"/>
      <w:r w:rsidRPr="007D061B">
        <w:t>6.3.5.5</w:t>
      </w:r>
      <w:r w:rsidRPr="007D061B">
        <w:tab/>
        <w:t>Test requirements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15pt;height:149.15pt" o:ole="">
            <v:imagedata r:id="rId23" o:title=""/>
          </v:shape>
          <o:OLEObject Type="Embed" ProgID="Word.Picture.8" ShapeID="_x0000_i1031" DrawAspect="Content" ObjectID="_174222625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800" w:name="_Toc21095214"/>
      <w:bookmarkStart w:id="2801" w:name="_Toc29766747"/>
      <w:bookmarkStart w:id="2802" w:name="_Toc36040894"/>
      <w:bookmarkStart w:id="2803" w:name="_Toc37228304"/>
      <w:bookmarkStart w:id="2804" w:name="_Toc37228808"/>
      <w:bookmarkStart w:id="2805" w:name="_Toc37229312"/>
      <w:bookmarkStart w:id="2806" w:name="_Toc45906869"/>
      <w:bookmarkStart w:id="2807" w:name="_Toc61116024"/>
      <w:bookmarkStart w:id="2808" w:name="_Toc67060790"/>
      <w:bookmarkStart w:id="2809" w:name="_Toc74814295"/>
      <w:bookmarkStart w:id="2810" w:name="_Toc76505718"/>
      <w:bookmarkStart w:id="2811" w:name="_Toc83113966"/>
      <w:bookmarkStart w:id="2812" w:name="_Toc89875088"/>
      <w:bookmarkStart w:id="2813" w:name="_Toc98705652"/>
      <w:bookmarkStart w:id="2814" w:name="_Toc130916415"/>
      <w:r w:rsidRPr="007D061B">
        <w:rPr>
          <w:lang w:eastAsia="zh-CN"/>
        </w:rPr>
        <w:t>6.3.6</w:t>
      </w:r>
      <w:r w:rsidRPr="007D061B">
        <w:rPr>
          <w:lang w:eastAsia="zh-CN"/>
        </w:rPr>
        <w:tab/>
        <w:t>RE Power control dynamic range</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2C8ED13C" w14:textId="77777777" w:rsidR="005432EB" w:rsidRPr="007D061B" w:rsidRDefault="005432EB" w:rsidP="005432EB">
      <w:pPr>
        <w:pStyle w:val="Heading4"/>
      </w:pPr>
      <w:bookmarkStart w:id="2815" w:name="_Toc21095215"/>
      <w:bookmarkStart w:id="2816" w:name="_Toc29766748"/>
      <w:bookmarkStart w:id="2817" w:name="_Toc36040895"/>
      <w:bookmarkStart w:id="2818" w:name="_Toc37228305"/>
      <w:bookmarkStart w:id="2819" w:name="_Toc37228809"/>
      <w:bookmarkStart w:id="2820" w:name="_Toc37229313"/>
      <w:bookmarkStart w:id="2821" w:name="_Toc45906870"/>
      <w:bookmarkStart w:id="2822" w:name="_Toc61116025"/>
      <w:bookmarkStart w:id="2823" w:name="_Toc67060791"/>
      <w:bookmarkStart w:id="2824" w:name="_Toc74814296"/>
      <w:bookmarkStart w:id="2825" w:name="_Toc76505719"/>
      <w:bookmarkStart w:id="2826" w:name="_Toc83113967"/>
      <w:bookmarkStart w:id="2827" w:name="_Toc89875089"/>
      <w:bookmarkStart w:id="2828" w:name="_Toc98705653"/>
      <w:bookmarkStart w:id="2829" w:name="_Toc130916416"/>
      <w:r w:rsidRPr="007D061B">
        <w:t>6.3.6.1</w:t>
      </w:r>
      <w:r w:rsidRPr="007D061B">
        <w:tab/>
        <w:t>Definition and applicability</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830" w:name="_Toc21095216"/>
      <w:bookmarkStart w:id="2831" w:name="_Toc29766749"/>
      <w:bookmarkStart w:id="2832" w:name="_Toc36040896"/>
      <w:bookmarkStart w:id="2833" w:name="_Toc37228306"/>
      <w:bookmarkStart w:id="2834" w:name="_Toc37228810"/>
      <w:bookmarkStart w:id="2835" w:name="_Toc37229314"/>
      <w:bookmarkStart w:id="2836" w:name="_Toc45906871"/>
      <w:bookmarkStart w:id="2837" w:name="_Toc61116026"/>
      <w:bookmarkStart w:id="2838" w:name="_Toc67060792"/>
      <w:bookmarkStart w:id="2839" w:name="_Toc74814297"/>
      <w:bookmarkStart w:id="2840" w:name="_Toc76505720"/>
      <w:bookmarkStart w:id="2841" w:name="_Toc83113968"/>
      <w:bookmarkStart w:id="2842" w:name="_Toc89875090"/>
      <w:bookmarkStart w:id="2843" w:name="_Toc98705654"/>
      <w:bookmarkStart w:id="2844" w:name="_Toc130916417"/>
      <w:r w:rsidRPr="007D061B">
        <w:t>6.3.6.2</w:t>
      </w:r>
      <w:r w:rsidRPr="007D061B">
        <w:tab/>
        <w:t>Minimum requirement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845" w:name="_Toc21095217"/>
      <w:bookmarkStart w:id="2846" w:name="_Toc29766750"/>
      <w:bookmarkStart w:id="2847" w:name="_Toc36040897"/>
      <w:bookmarkStart w:id="2848" w:name="_Toc37228307"/>
      <w:bookmarkStart w:id="2849" w:name="_Toc37228811"/>
      <w:bookmarkStart w:id="2850" w:name="_Toc37229315"/>
      <w:bookmarkStart w:id="2851" w:name="_Toc45906872"/>
      <w:bookmarkStart w:id="2852" w:name="_Toc61116027"/>
      <w:bookmarkStart w:id="2853" w:name="_Toc67060793"/>
      <w:bookmarkStart w:id="2854" w:name="_Toc74814298"/>
      <w:bookmarkStart w:id="2855" w:name="_Toc76505721"/>
      <w:bookmarkStart w:id="2856" w:name="_Toc83113969"/>
      <w:bookmarkStart w:id="2857" w:name="_Toc89875091"/>
      <w:bookmarkStart w:id="2858" w:name="_Toc98705655"/>
      <w:bookmarkStart w:id="2859" w:name="_Toc130916418"/>
      <w:r w:rsidRPr="007D061B">
        <w:t>6.3.6.3</w:t>
      </w:r>
      <w:r w:rsidRPr="007D061B">
        <w:tab/>
        <w:t>Method of test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860" w:name="_Toc21095218"/>
      <w:bookmarkStart w:id="2861" w:name="_Toc29766751"/>
      <w:bookmarkStart w:id="2862" w:name="_Toc36040898"/>
      <w:bookmarkStart w:id="2863" w:name="_Toc37228308"/>
      <w:bookmarkStart w:id="2864" w:name="_Toc37228812"/>
      <w:bookmarkStart w:id="2865" w:name="_Toc37229316"/>
      <w:bookmarkStart w:id="2866" w:name="_Toc45906873"/>
      <w:bookmarkStart w:id="2867" w:name="_Toc61116028"/>
      <w:bookmarkStart w:id="2868" w:name="_Toc67060794"/>
      <w:bookmarkStart w:id="2869" w:name="_Toc74814299"/>
      <w:bookmarkStart w:id="2870" w:name="_Toc76505722"/>
      <w:bookmarkStart w:id="2871" w:name="_Toc83113970"/>
      <w:bookmarkStart w:id="2872" w:name="_Toc89875092"/>
      <w:bookmarkStart w:id="2873" w:name="_Toc98705656"/>
      <w:bookmarkStart w:id="2874" w:name="_Toc130916419"/>
      <w:r w:rsidRPr="007D061B">
        <w:rPr>
          <w:lang w:eastAsia="zh-CN"/>
        </w:rPr>
        <w:t>6.4</w:t>
      </w:r>
      <w:r w:rsidRPr="007D061B">
        <w:rPr>
          <w:lang w:eastAsia="zh-CN"/>
        </w:rPr>
        <w:tab/>
        <w:t>Transmit ON/OFF power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58FFCB08" w14:textId="77777777" w:rsidR="005432EB" w:rsidRPr="007D061B" w:rsidRDefault="005432EB" w:rsidP="005432EB">
      <w:pPr>
        <w:pStyle w:val="Heading3"/>
      </w:pPr>
      <w:bookmarkStart w:id="2875" w:name="_Toc21095219"/>
      <w:bookmarkStart w:id="2876" w:name="_Toc29766752"/>
      <w:bookmarkStart w:id="2877" w:name="_Toc36040899"/>
      <w:bookmarkStart w:id="2878" w:name="_Toc37228309"/>
      <w:bookmarkStart w:id="2879" w:name="_Toc37228813"/>
      <w:bookmarkStart w:id="2880" w:name="_Toc37229317"/>
      <w:bookmarkStart w:id="2881" w:name="_Toc45906874"/>
      <w:bookmarkStart w:id="2882" w:name="_Toc61116029"/>
      <w:bookmarkStart w:id="2883" w:name="_Toc67060795"/>
      <w:bookmarkStart w:id="2884" w:name="_Toc74814300"/>
      <w:bookmarkStart w:id="2885" w:name="_Toc76505723"/>
      <w:bookmarkStart w:id="2886" w:name="_Toc83113971"/>
      <w:bookmarkStart w:id="2887" w:name="_Toc89875093"/>
      <w:bookmarkStart w:id="2888" w:name="_Toc98705657"/>
      <w:bookmarkStart w:id="2889" w:name="_Toc130916420"/>
      <w:r w:rsidRPr="007D061B">
        <w:t>6.4.1</w:t>
      </w:r>
      <w:r w:rsidRPr="007D061B">
        <w:tab/>
        <w:t>General</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890" w:name="_Toc21095220"/>
      <w:bookmarkStart w:id="2891" w:name="_Toc29766753"/>
      <w:bookmarkStart w:id="2892" w:name="_Toc36040900"/>
      <w:bookmarkStart w:id="2893" w:name="_Toc37228310"/>
      <w:bookmarkStart w:id="2894" w:name="_Toc37228814"/>
      <w:bookmarkStart w:id="2895" w:name="_Toc37229318"/>
      <w:bookmarkStart w:id="2896" w:name="_Toc45906875"/>
      <w:bookmarkStart w:id="2897" w:name="_Toc61116030"/>
      <w:bookmarkStart w:id="2898" w:name="_Toc67060796"/>
      <w:bookmarkStart w:id="2899" w:name="_Toc74814301"/>
      <w:bookmarkStart w:id="2900" w:name="_Toc76505724"/>
      <w:bookmarkStart w:id="2901" w:name="_Toc83113972"/>
      <w:bookmarkStart w:id="2902" w:name="_Toc89875094"/>
      <w:bookmarkStart w:id="2903" w:name="_Toc98705658"/>
      <w:bookmarkStart w:id="2904" w:name="_Toc130916421"/>
      <w:r w:rsidRPr="007D061B">
        <w:t>6.4.2</w:t>
      </w:r>
      <w:r w:rsidRPr="007D061B">
        <w:tab/>
        <w:t>Transmitter OFF power</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14ECB15" w14:textId="77777777" w:rsidR="005432EB" w:rsidRPr="007D061B" w:rsidRDefault="005432EB" w:rsidP="005432EB">
      <w:pPr>
        <w:pStyle w:val="Heading4"/>
      </w:pPr>
      <w:bookmarkStart w:id="2905" w:name="_Toc21095221"/>
      <w:bookmarkStart w:id="2906" w:name="_Toc29766754"/>
      <w:bookmarkStart w:id="2907" w:name="_Toc36040901"/>
      <w:bookmarkStart w:id="2908" w:name="_Toc37228311"/>
      <w:bookmarkStart w:id="2909" w:name="_Toc37228815"/>
      <w:bookmarkStart w:id="2910" w:name="_Toc37229319"/>
      <w:bookmarkStart w:id="2911" w:name="_Toc45906876"/>
      <w:bookmarkStart w:id="2912" w:name="_Toc61116031"/>
      <w:bookmarkStart w:id="2913" w:name="_Toc67060797"/>
      <w:bookmarkStart w:id="2914" w:name="_Toc74814302"/>
      <w:bookmarkStart w:id="2915" w:name="_Toc76505725"/>
      <w:bookmarkStart w:id="2916" w:name="_Toc83113973"/>
      <w:bookmarkStart w:id="2917" w:name="_Toc89875095"/>
      <w:bookmarkStart w:id="2918" w:name="_Toc98705659"/>
      <w:bookmarkStart w:id="2919" w:name="_Toc130916422"/>
      <w:r w:rsidRPr="007D061B">
        <w:t>6.4.2.1</w:t>
      </w:r>
      <w:r w:rsidRPr="007D061B">
        <w:tab/>
        <w:t>Definition and applicability</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920" w:name="_Toc21095222"/>
      <w:bookmarkStart w:id="2921" w:name="_Toc29766755"/>
      <w:bookmarkStart w:id="2922" w:name="_Toc36040902"/>
      <w:bookmarkStart w:id="2923" w:name="_Toc37228312"/>
      <w:bookmarkStart w:id="2924" w:name="_Toc37228816"/>
      <w:bookmarkStart w:id="2925" w:name="_Toc37229320"/>
      <w:bookmarkStart w:id="2926" w:name="_Toc45906877"/>
      <w:bookmarkStart w:id="2927" w:name="_Toc61116032"/>
      <w:bookmarkStart w:id="2928" w:name="_Toc67060798"/>
      <w:bookmarkStart w:id="2929" w:name="_Toc74814303"/>
      <w:bookmarkStart w:id="2930" w:name="_Toc76505726"/>
      <w:bookmarkStart w:id="2931" w:name="_Toc83113974"/>
      <w:bookmarkStart w:id="2932" w:name="_Toc89875096"/>
      <w:bookmarkStart w:id="2933" w:name="_Toc98705660"/>
      <w:bookmarkStart w:id="2934" w:name="_Toc130916423"/>
      <w:r w:rsidRPr="007D061B">
        <w:t>6.4.2.2</w:t>
      </w:r>
      <w:r w:rsidRPr="007D061B">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935" w:name="_Toc21095223"/>
      <w:bookmarkStart w:id="2936" w:name="_Toc29766756"/>
      <w:bookmarkStart w:id="2937" w:name="_Toc36040903"/>
      <w:bookmarkStart w:id="2938" w:name="_Toc37228313"/>
      <w:bookmarkStart w:id="2939" w:name="_Toc37228817"/>
      <w:bookmarkStart w:id="2940" w:name="_Toc37229321"/>
      <w:bookmarkStart w:id="2941" w:name="_Toc45906878"/>
      <w:bookmarkStart w:id="2942" w:name="_Toc61116033"/>
      <w:bookmarkStart w:id="2943" w:name="_Toc67060799"/>
      <w:bookmarkStart w:id="2944" w:name="_Toc74814304"/>
      <w:bookmarkStart w:id="2945" w:name="_Toc76505727"/>
      <w:bookmarkStart w:id="2946" w:name="_Toc83113975"/>
      <w:bookmarkStart w:id="2947" w:name="_Toc89875097"/>
      <w:bookmarkStart w:id="2948" w:name="_Toc98705661"/>
      <w:bookmarkStart w:id="2949" w:name="_Toc130916424"/>
      <w:r w:rsidRPr="007D061B">
        <w:t>6.4.2.3</w:t>
      </w:r>
      <w:r w:rsidRPr="007D061B">
        <w:tab/>
        <w:t>Test purpose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950" w:name="_Toc21095224"/>
      <w:bookmarkStart w:id="2951" w:name="_Toc29766757"/>
      <w:bookmarkStart w:id="2952" w:name="_Toc36040904"/>
      <w:bookmarkStart w:id="2953" w:name="_Toc37228314"/>
      <w:bookmarkStart w:id="2954" w:name="_Toc37228818"/>
      <w:bookmarkStart w:id="2955" w:name="_Toc37229322"/>
      <w:bookmarkStart w:id="2956" w:name="_Toc45906879"/>
      <w:bookmarkStart w:id="2957" w:name="_Toc61116034"/>
      <w:bookmarkStart w:id="2958" w:name="_Toc67060800"/>
      <w:bookmarkStart w:id="2959" w:name="_Toc74814305"/>
      <w:bookmarkStart w:id="2960" w:name="_Toc76505728"/>
      <w:bookmarkStart w:id="2961" w:name="_Toc83113976"/>
      <w:bookmarkStart w:id="2962" w:name="_Toc89875098"/>
      <w:bookmarkStart w:id="2963" w:name="_Toc98705662"/>
      <w:bookmarkStart w:id="2964" w:name="_Toc130916425"/>
      <w:r w:rsidRPr="007D061B">
        <w:t>6.4.2.4</w:t>
      </w:r>
      <w:r w:rsidRPr="007D061B">
        <w:tab/>
        <w:t>Method of test</w:t>
      </w:r>
      <w:bookmarkStart w:id="2965" w:name="_Toc21095225"/>
      <w:bookmarkStart w:id="2966" w:name="_Toc29766758"/>
      <w:bookmarkStart w:id="2967" w:name="_Toc36040905"/>
      <w:bookmarkStart w:id="2968" w:name="_Toc37228315"/>
      <w:bookmarkStart w:id="2969" w:name="_Toc37228819"/>
      <w:bookmarkStart w:id="2970" w:name="_Toc37229323"/>
      <w:bookmarkStart w:id="2971" w:name="_Toc45906880"/>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15E5F98" w14:textId="1DA13095" w:rsidR="005432EB" w:rsidRPr="007D061B" w:rsidRDefault="005432EB" w:rsidP="005432EB">
      <w:pPr>
        <w:pStyle w:val="Heading5"/>
      </w:pPr>
      <w:bookmarkStart w:id="2972" w:name="_Toc61116035"/>
      <w:bookmarkStart w:id="2973" w:name="_Toc67060801"/>
      <w:bookmarkStart w:id="2974" w:name="_Toc74814306"/>
      <w:bookmarkStart w:id="2975" w:name="_Toc76505729"/>
      <w:bookmarkStart w:id="2976" w:name="_Toc83113977"/>
      <w:bookmarkStart w:id="2977" w:name="_Toc89875099"/>
      <w:bookmarkStart w:id="2978" w:name="_Toc98705663"/>
      <w:bookmarkStart w:id="2979" w:name="_Toc130916426"/>
      <w:r w:rsidRPr="007D061B">
        <w:t>6.4.2.4.1</w:t>
      </w:r>
      <w:r w:rsidRPr="007D061B">
        <w:tab/>
        <w:t>Initial conditions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980" w:name="_Toc21095226"/>
      <w:bookmarkStart w:id="2981" w:name="_Toc29766759"/>
      <w:bookmarkStart w:id="2982" w:name="_Toc36040906"/>
      <w:bookmarkStart w:id="2983" w:name="_Toc37228316"/>
      <w:bookmarkStart w:id="2984" w:name="_Toc37228820"/>
      <w:bookmarkStart w:id="2985" w:name="_Toc37229324"/>
      <w:bookmarkStart w:id="2986" w:name="_Toc45906881"/>
      <w:bookmarkStart w:id="2987" w:name="_Toc61116036"/>
      <w:bookmarkStart w:id="2988" w:name="_Toc67060802"/>
      <w:bookmarkStart w:id="2989" w:name="_Toc74814307"/>
      <w:bookmarkStart w:id="2990" w:name="_Toc76505730"/>
      <w:bookmarkStart w:id="2991" w:name="_Toc83113978"/>
      <w:bookmarkStart w:id="2992" w:name="_Toc89875100"/>
      <w:bookmarkStart w:id="2993" w:name="_Toc98705664"/>
      <w:bookmarkStart w:id="2994" w:name="_Toc130916427"/>
      <w:r w:rsidRPr="007D061B">
        <w:t>6.4.2.4.2</w:t>
      </w:r>
      <w:r w:rsidRPr="007D061B">
        <w:tab/>
        <w:t>Procedure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995" w:name="_Toc21095227"/>
      <w:bookmarkStart w:id="2996" w:name="_Toc29766760"/>
      <w:bookmarkStart w:id="2997" w:name="_Toc36040907"/>
      <w:bookmarkStart w:id="2998" w:name="_Toc37228317"/>
      <w:bookmarkStart w:id="2999" w:name="_Toc37228821"/>
      <w:bookmarkStart w:id="3000" w:name="_Toc37229325"/>
      <w:bookmarkStart w:id="3001" w:name="_Toc45906882"/>
      <w:bookmarkStart w:id="3002" w:name="_Toc61116037"/>
      <w:bookmarkStart w:id="3003" w:name="_Toc67060803"/>
      <w:bookmarkStart w:id="3004" w:name="_Toc74814308"/>
      <w:bookmarkStart w:id="3005" w:name="_Toc76505731"/>
      <w:bookmarkStart w:id="3006" w:name="_Toc83113979"/>
      <w:bookmarkStart w:id="3007" w:name="_Toc89875101"/>
      <w:bookmarkStart w:id="3008" w:name="_Toc98705665"/>
      <w:bookmarkStart w:id="3009" w:name="_Toc130916428"/>
      <w:r w:rsidRPr="007D061B">
        <w:t>6.4.2.5</w:t>
      </w:r>
      <w:r w:rsidRPr="007D061B">
        <w:tab/>
        <w:t>Test requirements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010" w:name="_Toc21095228"/>
      <w:bookmarkStart w:id="3011" w:name="_Toc29766761"/>
      <w:bookmarkStart w:id="3012" w:name="_Toc36040908"/>
      <w:bookmarkStart w:id="3013" w:name="_Toc37228318"/>
      <w:bookmarkStart w:id="3014" w:name="_Toc37228822"/>
      <w:bookmarkStart w:id="3015" w:name="_Toc37229326"/>
      <w:bookmarkStart w:id="3016" w:name="_Toc45906883"/>
      <w:bookmarkStart w:id="3017" w:name="_Toc61116038"/>
      <w:bookmarkStart w:id="3018" w:name="_Toc67060804"/>
      <w:bookmarkStart w:id="3019" w:name="_Toc74814309"/>
      <w:bookmarkStart w:id="3020" w:name="_Toc76505732"/>
      <w:bookmarkStart w:id="3021" w:name="_Toc83113980"/>
      <w:bookmarkStart w:id="3022" w:name="_Toc89875102"/>
      <w:bookmarkStart w:id="3023" w:name="_Toc98705666"/>
      <w:bookmarkStart w:id="3024" w:name="_Toc130916429"/>
      <w:r w:rsidRPr="007D061B">
        <w:t>6.4.3</w:t>
      </w:r>
      <w:r w:rsidRPr="007D061B">
        <w:tab/>
        <w:t>Transmitter transient period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5600766" w14:textId="77777777" w:rsidR="005432EB" w:rsidRPr="007D061B" w:rsidRDefault="005432EB" w:rsidP="005432EB">
      <w:pPr>
        <w:pStyle w:val="Heading4"/>
      </w:pPr>
      <w:bookmarkStart w:id="3025" w:name="_Toc21095229"/>
      <w:bookmarkStart w:id="3026" w:name="_Toc29766762"/>
      <w:bookmarkStart w:id="3027" w:name="_Toc36040909"/>
      <w:bookmarkStart w:id="3028" w:name="_Toc37228319"/>
      <w:bookmarkStart w:id="3029" w:name="_Toc37228823"/>
      <w:bookmarkStart w:id="3030" w:name="_Toc37229327"/>
      <w:bookmarkStart w:id="3031" w:name="_Toc45906884"/>
      <w:bookmarkStart w:id="3032" w:name="_Toc61116039"/>
      <w:bookmarkStart w:id="3033" w:name="_Toc67060805"/>
      <w:bookmarkStart w:id="3034" w:name="_Toc74814310"/>
      <w:bookmarkStart w:id="3035" w:name="_Toc76505733"/>
      <w:bookmarkStart w:id="3036" w:name="_Toc83113981"/>
      <w:bookmarkStart w:id="3037" w:name="_Toc89875103"/>
      <w:bookmarkStart w:id="3038" w:name="_Toc98705667"/>
      <w:bookmarkStart w:id="3039" w:name="_Toc130916430"/>
      <w:r w:rsidRPr="007D061B">
        <w:t>6.4.3.1</w:t>
      </w:r>
      <w:r w:rsidRPr="007D061B">
        <w:tab/>
        <w:t>Definition and applicability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45pt;height:210.85pt" o:ole="">
            <v:imagedata r:id="rId25" o:title="" croptop="6311f" cropleft="2026f" cropright="2877f"/>
          </v:shape>
          <o:OLEObject Type="Embed" ProgID="Word.Picture.8" ShapeID="_x0000_i1032" DrawAspect="Content" ObjectID="_174222625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040" w:name="_Toc21095230"/>
      <w:bookmarkStart w:id="3041" w:name="_Toc29766763"/>
      <w:bookmarkStart w:id="3042" w:name="_Toc36040910"/>
      <w:bookmarkStart w:id="3043" w:name="_Toc37228320"/>
      <w:bookmarkStart w:id="3044" w:name="_Toc37228824"/>
      <w:bookmarkStart w:id="3045" w:name="_Toc37229328"/>
      <w:bookmarkStart w:id="3046" w:name="_Toc45906885"/>
      <w:bookmarkStart w:id="3047" w:name="_Toc61116040"/>
      <w:bookmarkStart w:id="3048" w:name="_Toc67060806"/>
      <w:bookmarkStart w:id="3049" w:name="_Toc74814311"/>
      <w:bookmarkStart w:id="3050" w:name="_Toc76505734"/>
      <w:bookmarkStart w:id="3051" w:name="_Toc83113982"/>
      <w:bookmarkStart w:id="3052" w:name="_Toc89875104"/>
      <w:bookmarkStart w:id="3053" w:name="_Toc98705668"/>
      <w:bookmarkStart w:id="3054" w:name="_Toc130916431"/>
      <w:r w:rsidRPr="007D061B">
        <w:t>6.4.3.2</w:t>
      </w:r>
      <w:r w:rsidRPr="007D061B">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055" w:name="_Toc21095231"/>
      <w:bookmarkStart w:id="3056" w:name="_Toc29766764"/>
      <w:bookmarkStart w:id="3057" w:name="_Toc36040911"/>
      <w:bookmarkStart w:id="3058" w:name="_Toc37228321"/>
      <w:bookmarkStart w:id="3059" w:name="_Toc37228825"/>
      <w:bookmarkStart w:id="3060" w:name="_Toc37229329"/>
      <w:bookmarkStart w:id="3061" w:name="_Toc45906886"/>
      <w:bookmarkStart w:id="3062" w:name="_Toc61116041"/>
      <w:bookmarkStart w:id="3063" w:name="_Toc67060807"/>
      <w:bookmarkStart w:id="3064" w:name="_Toc74814312"/>
      <w:bookmarkStart w:id="3065" w:name="_Toc76505735"/>
      <w:bookmarkStart w:id="3066" w:name="_Toc83113983"/>
      <w:bookmarkStart w:id="3067" w:name="_Toc89875105"/>
      <w:bookmarkStart w:id="3068" w:name="_Toc98705669"/>
      <w:bookmarkStart w:id="3069" w:name="_Toc130916432"/>
      <w:r w:rsidRPr="007D061B">
        <w:t>6.4.3.3</w:t>
      </w:r>
      <w:r w:rsidRPr="007D061B">
        <w:tab/>
        <w:t>Test purpose</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070" w:name="_Toc21095232"/>
      <w:bookmarkStart w:id="3071" w:name="_Toc29766765"/>
      <w:bookmarkStart w:id="3072" w:name="_Toc36040912"/>
      <w:bookmarkStart w:id="3073" w:name="_Toc37228322"/>
      <w:bookmarkStart w:id="3074" w:name="_Toc37228826"/>
      <w:bookmarkStart w:id="3075" w:name="_Toc37229330"/>
      <w:bookmarkStart w:id="3076" w:name="_Toc45906887"/>
      <w:bookmarkStart w:id="3077" w:name="_Toc61116042"/>
      <w:bookmarkStart w:id="3078" w:name="_Toc67060808"/>
      <w:bookmarkStart w:id="3079" w:name="_Toc74814313"/>
      <w:bookmarkStart w:id="3080" w:name="_Toc76505736"/>
      <w:bookmarkStart w:id="3081" w:name="_Toc83113984"/>
      <w:bookmarkStart w:id="3082" w:name="_Toc89875106"/>
      <w:bookmarkStart w:id="3083" w:name="_Toc98705670"/>
      <w:bookmarkStart w:id="3084" w:name="_Toc130916433"/>
      <w:r w:rsidRPr="007D061B">
        <w:t>6.4.3.4</w:t>
      </w:r>
      <w:r w:rsidRPr="007D061B">
        <w:tab/>
        <w:t>Method of test</w:t>
      </w:r>
      <w:bookmarkStart w:id="3085" w:name="_Toc21095233"/>
      <w:bookmarkStart w:id="3086" w:name="_Toc29766766"/>
      <w:bookmarkStart w:id="3087" w:name="_Toc36040913"/>
      <w:bookmarkStart w:id="3088" w:name="_Toc37228323"/>
      <w:bookmarkStart w:id="3089" w:name="_Toc37228827"/>
      <w:bookmarkStart w:id="3090" w:name="_Toc37229331"/>
      <w:bookmarkStart w:id="3091" w:name="_Toc45906888"/>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2744C809" w14:textId="72DBE220" w:rsidR="005432EB" w:rsidRPr="007D061B" w:rsidRDefault="005432EB" w:rsidP="005432EB">
      <w:pPr>
        <w:pStyle w:val="Heading5"/>
      </w:pPr>
      <w:bookmarkStart w:id="3092" w:name="_Toc61116043"/>
      <w:bookmarkStart w:id="3093" w:name="_Toc67060809"/>
      <w:bookmarkStart w:id="3094" w:name="_Toc74814314"/>
      <w:bookmarkStart w:id="3095" w:name="_Toc76505737"/>
      <w:bookmarkStart w:id="3096" w:name="_Toc83113985"/>
      <w:bookmarkStart w:id="3097" w:name="_Toc89875107"/>
      <w:bookmarkStart w:id="3098" w:name="_Toc98705671"/>
      <w:bookmarkStart w:id="3099" w:name="_Toc130916434"/>
      <w:r w:rsidRPr="007D061B">
        <w:t>6.4.3.4.1</w:t>
      </w:r>
      <w:r w:rsidRPr="007D061B">
        <w:tab/>
        <w:t>Initial conditions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100" w:name="_Toc21095234"/>
      <w:bookmarkStart w:id="3101" w:name="_Toc29766767"/>
      <w:bookmarkStart w:id="3102" w:name="_Toc36040914"/>
      <w:bookmarkStart w:id="3103" w:name="_Toc37228324"/>
      <w:bookmarkStart w:id="3104" w:name="_Toc37228828"/>
      <w:bookmarkStart w:id="3105" w:name="_Toc37229332"/>
      <w:bookmarkStart w:id="3106" w:name="_Toc45906889"/>
      <w:bookmarkStart w:id="3107" w:name="_Toc61116044"/>
      <w:bookmarkStart w:id="3108" w:name="_Toc67060810"/>
      <w:bookmarkStart w:id="3109" w:name="_Toc74814315"/>
      <w:bookmarkStart w:id="3110" w:name="_Toc76505738"/>
      <w:bookmarkStart w:id="3111" w:name="_Toc83113986"/>
      <w:bookmarkStart w:id="3112" w:name="_Toc89875108"/>
      <w:bookmarkStart w:id="3113" w:name="_Toc98705672"/>
      <w:bookmarkStart w:id="3114" w:name="_Toc130916435"/>
      <w:r w:rsidRPr="007D061B">
        <w:t>6.4.3.4.2</w:t>
      </w:r>
      <w:r w:rsidRPr="007D061B">
        <w:tab/>
        <w:t>Procedure</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115" w:name="_Toc21095235"/>
      <w:bookmarkStart w:id="3116" w:name="_Toc29766768"/>
      <w:bookmarkStart w:id="3117" w:name="_Toc36040915"/>
      <w:bookmarkStart w:id="3118" w:name="_Toc37228325"/>
      <w:bookmarkStart w:id="3119" w:name="_Toc37228829"/>
      <w:bookmarkStart w:id="3120" w:name="_Toc37229333"/>
      <w:bookmarkStart w:id="3121" w:name="_Toc45906890"/>
      <w:bookmarkStart w:id="3122" w:name="_Toc61116045"/>
      <w:bookmarkStart w:id="3123" w:name="_Toc67060811"/>
      <w:bookmarkStart w:id="3124" w:name="_Toc74814316"/>
      <w:bookmarkStart w:id="3125" w:name="_Toc76505739"/>
      <w:bookmarkStart w:id="3126" w:name="_Toc83113987"/>
      <w:bookmarkStart w:id="3127" w:name="_Toc89875109"/>
      <w:bookmarkStart w:id="3128" w:name="_Toc98705673"/>
      <w:bookmarkStart w:id="3129" w:name="_Toc130916436"/>
      <w:r w:rsidRPr="007D061B">
        <w:t>6.4.3.5</w:t>
      </w:r>
      <w:r w:rsidRPr="007D061B">
        <w:tab/>
        <w:t>Test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721AD596" w14:textId="77777777" w:rsidR="005432EB" w:rsidRPr="007D061B" w:rsidRDefault="005432EB" w:rsidP="005432EB">
      <w:pPr>
        <w:pStyle w:val="Heading5"/>
      </w:pPr>
      <w:bookmarkStart w:id="3130" w:name="_Toc21095236"/>
      <w:bookmarkStart w:id="3131" w:name="_Toc29766769"/>
      <w:bookmarkStart w:id="3132" w:name="_Toc36040916"/>
      <w:bookmarkStart w:id="3133" w:name="_Toc37228326"/>
      <w:bookmarkStart w:id="3134" w:name="_Toc37228830"/>
      <w:bookmarkStart w:id="3135" w:name="_Toc37229334"/>
      <w:bookmarkStart w:id="3136" w:name="_Toc45906891"/>
      <w:bookmarkStart w:id="3137" w:name="_Toc61116046"/>
      <w:bookmarkStart w:id="3138" w:name="_Toc67060812"/>
      <w:bookmarkStart w:id="3139" w:name="_Toc74814317"/>
      <w:bookmarkStart w:id="3140" w:name="_Toc76505740"/>
      <w:bookmarkStart w:id="3141" w:name="_Toc83113988"/>
      <w:bookmarkStart w:id="3142" w:name="_Toc89875110"/>
      <w:bookmarkStart w:id="3143" w:name="_Toc98705674"/>
      <w:bookmarkStart w:id="3144" w:name="_Toc130916437"/>
      <w:r w:rsidRPr="007D061B">
        <w:t>6.4.3.5.1</w:t>
      </w:r>
      <w:r w:rsidRPr="007D061B">
        <w:tab/>
        <w:t>MSR operation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145" w:name="_Toc21095237"/>
      <w:bookmarkStart w:id="3146" w:name="_Toc29766770"/>
      <w:bookmarkStart w:id="3147" w:name="_Toc36040917"/>
      <w:bookmarkStart w:id="3148" w:name="_Toc37228327"/>
      <w:bookmarkStart w:id="3149" w:name="_Toc37228831"/>
      <w:bookmarkStart w:id="3150" w:name="_Toc37229335"/>
      <w:bookmarkStart w:id="3151" w:name="_Toc45906892"/>
      <w:bookmarkStart w:id="3152" w:name="_Toc61116047"/>
      <w:bookmarkStart w:id="3153" w:name="_Toc67060813"/>
      <w:bookmarkStart w:id="3154" w:name="_Toc74814318"/>
      <w:bookmarkStart w:id="3155" w:name="_Toc76505741"/>
      <w:bookmarkStart w:id="3156" w:name="_Toc83113989"/>
      <w:bookmarkStart w:id="3157" w:name="_Toc89875111"/>
      <w:bookmarkStart w:id="3158" w:name="_Toc98705675"/>
      <w:bookmarkStart w:id="3159" w:name="_Toc130916438"/>
      <w:r w:rsidRPr="007D061B">
        <w:t>6.4.3.5.1</w:t>
      </w:r>
      <w:r w:rsidRPr="007D061B">
        <w:tab/>
        <w:t>UTRA TDD operation</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160" w:name="_Toc21095238"/>
      <w:bookmarkStart w:id="3161" w:name="_Toc29766771"/>
      <w:bookmarkStart w:id="3162" w:name="_Toc36040918"/>
      <w:bookmarkStart w:id="3163" w:name="_Toc37228328"/>
      <w:bookmarkStart w:id="3164" w:name="_Toc37228832"/>
      <w:bookmarkStart w:id="3165" w:name="_Toc37229336"/>
      <w:bookmarkStart w:id="3166" w:name="_Toc45906893"/>
      <w:bookmarkStart w:id="3167" w:name="_Toc61116048"/>
      <w:bookmarkStart w:id="3168" w:name="_Toc67060814"/>
      <w:bookmarkStart w:id="3169" w:name="_Toc74814319"/>
      <w:bookmarkStart w:id="3170" w:name="_Toc76505742"/>
      <w:bookmarkStart w:id="3171" w:name="_Toc83113990"/>
      <w:bookmarkStart w:id="3172" w:name="_Toc89875112"/>
      <w:bookmarkStart w:id="3173" w:name="_Toc98705676"/>
      <w:bookmarkStart w:id="3174" w:name="_Toc130916439"/>
      <w:r w:rsidRPr="007D061B">
        <w:t>6.4.3.5.1</w:t>
      </w:r>
      <w:r w:rsidRPr="007D061B">
        <w:tab/>
        <w:t>E-UTRA operation</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175" w:name="_Toc21095239"/>
      <w:bookmarkStart w:id="3176" w:name="_Toc29766772"/>
      <w:bookmarkStart w:id="3177" w:name="_Toc36040919"/>
      <w:bookmarkStart w:id="3178" w:name="_Toc37228329"/>
      <w:bookmarkStart w:id="3179" w:name="_Toc37228833"/>
      <w:bookmarkStart w:id="3180" w:name="_Toc37229337"/>
      <w:bookmarkStart w:id="3181" w:name="_Toc45906894"/>
      <w:bookmarkStart w:id="3182" w:name="_Toc61116049"/>
      <w:bookmarkStart w:id="3183" w:name="_Toc67060815"/>
      <w:bookmarkStart w:id="3184" w:name="_Toc74814320"/>
      <w:bookmarkStart w:id="3185" w:name="_Toc76505743"/>
      <w:bookmarkStart w:id="3186" w:name="_Toc83113991"/>
      <w:bookmarkStart w:id="3187" w:name="_Toc89875113"/>
      <w:bookmarkStart w:id="3188" w:name="_Toc98705677"/>
      <w:bookmarkStart w:id="3189" w:name="_Toc130916440"/>
      <w:r w:rsidRPr="007D061B">
        <w:rPr>
          <w:lang w:eastAsia="zh-CN"/>
        </w:rPr>
        <w:t>6.5</w:t>
      </w:r>
      <w:r w:rsidRPr="007D061B">
        <w:rPr>
          <w:lang w:eastAsia="zh-CN"/>
        </w:rPr>
        <w:tab/>
        <w:t>Transmitted signal quality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7F46935A" w14:textId="77777777" w:rsidR="005432EB" w:rsidRPr="007D061B" w:rsidRDefault="005432EB" w:rsidP="005432EB">
      <w:pPr>
        <w:pStyle w:val="Heading3"/>
      </w:pPr>
      <w:bookmarkStart w:id="3190" w:name="_Toc21095240"/>
      <w:bookmarkStart w:id="3191" w:name="_Toc29766773"/>
      <w:bookmarkStart w:id="3192" w:name="_Toc36040920"/>
      <w:bookmarkStart w:id="3193" w:name="_Toc37228330"/>
      <w:bookmarkStart w:id="3194" w:name="_Toc37228834"/>
      <w:bookmarkStart w:id="3195" w:name="_Toc37229338"/>
      <w:bookmarkStart w:id="3196" w:name="_Toc45906895"/>
      <w:bookmarkStart w:id="3197" w:name="_Toc61116050"/>
      <w:bookmarkStart w:id="3198" w:name="_Toc67060816"/>
      <w:bookmarkStart w:id="3199" w:name="_Toc74814321"/>
      <w:bookmarkStart w:id="3200" w:name="_Toc76505744"/>
      <w:bookmarkStart w:id="3201" w:name="_Toc83113992"/>
      <w:bookmarkStart w:id="3202" w:name="_Toc89875114"/>
      <w:bookmarkStart w:id="3203" w:name="_Toc98705678"/>
      <w:bookmarkStart w:id="3204" w:name="_Toc130916441"/>
      <w:r w:rsidRPr="007D061B">
        <w:t>6.5.1</w:t>
      </w:r>
      <w:r w:rsidRPr="007D061B">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205" w:name="_Toc21095241"/>
      <w:bookmarkStart w:id="3206" w:name="_Toc29766774"/>
      <w:bookmarkStart w:id="3207" w:name="_Toc36040921"/>
      <w:bookmarkStart w:id="3208" w:name="_Toc37228331"/>
      <w:bookmarkStart w:id="3209" w:name="_Toc37228835"/>
      <w:bookmarkStart w:id="3210" w:name="_Toc37229339"/>
      <w:bookmarkStart w:id="3211" w:name="_Toc45906896"/>
      <w:bookmarkStart w:id="3212" w:name="_Toc61116051"/>
      <w:bookmarkStart w:id="3213" w:name="_Toc67060817"/>
      <w:bookmarkStart w:id="3214" w:name="_Toc74814322"/>
      <w:bookmarkStart w:id="3215" w:name="_Toc76505745"/>
      <w:bookmarkStart w:id="3216" w:name="_Toc83113993"/>
      <w:bookmarkStart w:id="3217" w:name="_Toc89875115"/>
      <w:bookmarkStart w:id="3218" w:name="_Toc98705679"/>
      <w:bookmarkStart w:id="3219" w:name="_Toc130916442"/>
      <w:r w:rsidRPr="007D061B">
        <w:t>6.5.2</w:t>
      </w:r>
      <w:r w:rsidRPr="007D061B">
        <w:tab/>
        <w:t>Frequency error</w:t>
      </w:r>
      <w:bookmarkStart w:id="3220" w:name="_Toc21095242"/>
      <w:bookmarkStart w:id="3221" w:name="_Toc29766775"/>
      <w:bookmarkStart w:id="3222" w:name="_Toc36040922"/>
      <w:bookmarkStart w:id="3223" w:name="_Toc37228332"/>
      <w:bookmarkStart w:id="3224" w:name="_Toc37228836"/>
      <w:bookmarkStart w:id="3225" w:name="_Toc37229340"/>
      <w:bookmarkStart w:id="3226" w:name="_Toc45906897"/>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2D6FAD72" w14:textId="72576F77" w:rsidR="005432EB" w:rsidRPr="007D061B" w:rsidRDefault="005432EB" w:rsidP="005432EB">
      <w:pPr>
        <w:pStyle w:val="Heading4"/>
      </w:pPr>
      <w:bookmarkStart w:id="3227" w:name="_Toc61116052"/>
      <w:bookmarkStart w:id="3228" w:name="_Toc67060818"/>
      <w:bookmarkStart w:id="3229" w:name="_Toc74814323"/>
      <w:bookmarkStart w:id="3230" w:name="_Toc76505746"/>
      <w:bookmarkStart w:id="3231" w:name="_Toc83113994"/>
      <w:bookmarkStart w:id="3232" w:name="_Toc89875116"/>
      <w:bookmarkStart w:id="3233" w:name="_Toc98705680"/>
      <w:bookmarkStart w:id="3234" w:name="_Toc130916443"/>
      <w:r w:rsidRPr="007D061B">
        <w:t>6.5.2.1</w:t>
      </w:r>
      <w:r w:rsidRPr="007D061B">
        <w:tab/>
        <w:t>Definition and applicability</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235" w:name="_Toc21095243"/>
      <w:bookmarkStart w:id="3236" w:name="_Toc29766776"/>
      <w:bookmarkStart w:id="3237" w:name="_Toc36040923"/>
      <w:bookmarkStart w:id="3238" w:name="_Toc37228333"/>
      <w:bookmarkStart w:id="3239" w:name="_Toc37228837"/>
      <w:bookmarkStart w:id="3240" w:name="_Toc37229341"/>
      <w:bookmarkStart w:id="3241" w:name="_Toc45906898"/>
      <w:bookmarkStart w:id="3242" w:name="_Toc61116053"/>
      <w:bookmarkStart w:id="3243" w:name="_Toc67060819"/>
      <w:bookmarkStart w:id="3244" w:name="_Toc74814324"/>
      <w:bookmarkStart w:id="3245" w:name="_Toc76505747"/>
      <w:bookmarkStart w:id="3246" w:name="_Toc83113995"/>
      <w:bookmarkStart w:id="3247" w:name="_Toc89875117"/>
      <w:bookmarkStart w:id="3248" w:name="_Toc98705681"/>
      <w:bookmarkStart w:id="3249" w:name="_Toc130916444"/>
      <w:r w:rsidRPr="007D061B">
        <w:t>6.5.2.2</w:t>
      </w:r>
      <w:r w:rsidRPr="007D061B">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250" w:name="_Toc21095244"/>
      <w:bookmarkStart w:id="3251" w:name="_Toc29766777"/>
      <w:bookmarkStart w:id="3252" w:name="_Toc36040924"/>
      <w:bookmarkStart w:id="3253" w:name="_Toc37228334"/>
      <w:bookmarkStart w:id="3254" w:name="_Toc37228838"/>
      <w:bookmarkStart w:id="3255" w:name="_Toc37229342"/>
      <w:bookmarkStart w:id="3256" w:name="_Toc45906899"/>
      <w:bookmarkStart w:id="3257" w:name="_Toc61116054"/>
      <w:bookmarkStart w:id="3258" w:name="_Toc67060820"/>
      <w:bookmarkStart w:id="3259" w:name="_Toc74814325"/>
      <w:bookmarkStart w:id="3260" w:name="_Toc76505748"/>
      <w:bookmarkStart w:id="3261" w:name="_Toc83113996"/>
      <w:bookmarkStart w:id="3262" w:name="_Toc89875118"/>
      <w:bookmarkStart w:id="3263" w:name="_Toc98705682"/>
      <w:bookmarkStart w:id="3264" w:name="_Toc130916445"/>
      <w:r w:rsidRPr="007D061B">
        <w:t>6.5.2.3</w:t>
      </w:r>
      <w:r w:rsidRPr="007D061B">
        <w:tab/>
        <w:t>Test purpose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265" w:name="_Toc21095245"/>
      <w:bookmarkStart w:id="3266" w:name="_Toc29766778"/>
      <w:bookmarkStart w:id="3267" w:name="_Toc36040925"/>
      <w:bookmarkStart w:id="3268" w:name="_Toc37228335"/>
      <w:bookmarkStart w:id="3269" w:name="_Toc37228839"/>
      <w:bookmarkStart w:id="3270" w:name="_Toc37229343"/>
      <w:bookmarkStart w:id="3271" w:name="_Toc45906900"/>
      <w:bookmarkStart w:id="3272" w:name="_Toc61116055"/>
      <w:bookmarkStart w:id="3273" w:name="_Toc67060821"/>
      <w:bookmarkStart w:id="3274" w:name="_Toc74814326"/>
      <w:bookmarkStart w:id="3275" w:name="_Toc76505749"/>
      <w:bookmarkStart w:id="3276" w:name="_Toc83113997"/>
      <w:bookmarkStart w:id="3277" w:name="_Toc89875119"/>
      <w:bookmarkStart w:id="3278" w:name="_Toc98705683"/>
      <w:bookmarkStart w:id="3279" w:name="_Toc130916446"/>
      <w:r w:rsidRPr="007D061B">
        <w:t>6.5.2.4</w:t>
      </w:r>
      <w:r w:rsidRPr="007D061B">
        <w:tab/>
        <w:t>Method of test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280" w:name="_Toc21095246"/>
      <w:bookmarkStart w:id="3281" w:name="_Toc29766779"/>
      <w:bookmarkStart w:id="3282" w:name="_Toc36040926"/>
      <w:bookmarkStart w:id="3283" w:name="_Toc37228336"/>
      <w:bookmarkStart w:id="3284" w:name="_Toc37228840"/>
      <w:bookmarkStart w:id="3285" w:name="_Toc37229344"/>
      <w:bookmarkStart w:id="3286" w:name="_Toc45906901"/>
      <w:bookmarkStart w:id="3287" w:name="_Toc61116056"/>
      <w:bookmarkStart w:id="3288" w:name="_Toc67060822"/>
      <w:bookmarkStart w:id="3289" w:name="_Toc74814327"/>
      <w:bookmarkStart w:id="3290" w:name="_Toc76505750"/>
      <w:bookmarkStart w:id="3291" w:name="_Toc83113998"/>
      <w:bookmarkStart w:id="3292" w:name="_Toc89875120"/>
      <w:bookmarkStart w:id="3293" w:name="_Toc98705684"/>
      <w:bookmarkStart w:id="3294" w:name="_Toc130916447"/>
      <w:r w:rsidRPr="007D061B">
        <w:t>6.5.2.5</w:t>
      </w:r>
      <w:r w:rsidRPr="007D061B">
        <w:tab/>
        <w:t>Test Requirements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688F983" w14:textId="77777777" w:rsidR="005432EB" w:rsidRPr="007D061B" w:rsidRDefault="005432EB" w:rsidP="005432EB">
      <w:pPr>
        <w:pStyle w:val="Heading5"/>
      </w:pPr>
      <w:bookmarkStart w:id="3295" w:name="_Toc21095247"/>
      <w:bookmarkStart w:id="3296" w:name="_Toc29766780"/>
      <w:bookmarkStart w:id="3297" w:name="_Toc36040927"/>
      <w:bookmarkStart w:id="3298" w:name="_Toc37228337"/>
      <w:bookmarkStart w:id="3299" w:name="_Toc37228841"/>
      <w:bookmarkStart w:id="3300" w:name="_Toc37229345"/>
      <w:bookmarkStart w:id="3301" w:name="_Toc45906902"/>
      <w:bookmarkStart w:id="3302" w:name="_Toc61116057"/>
      <w:bookmarkStart w:id="3303" w:name="_Toc67060823"/>
      <w:bookmarkStart w:id="3304" w:name="_Toc74814328"/>
      <w:bookmarkStart w:id="3305" w:name="_Toc76505751"/>
      <w:bookmarkStart w:id="3306" w:name="_Toc83113999"/>
      <w:bookmarkStart w:id="3307" w:name="_Toc89875121"/>
      <w:bookmarkStart w:id="3308" w:name="_Toc98705685"/>
      <w:bookmarkStart w:id="3309" w:name="_Toc130916448"/>
      <w:r w:rsidRPr="007D061B">
        <w:t>6.5.2.5.1</w:t>
      </w:r>
      <w:r w:rsidRPr="007D061B">
        <w:tab/>
        <w:t>UTRA FDD test requirement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310" w:name="_Toc21095248"/>
      <w:bookmarkStart w:id="3311" w:name="_Toc29766781"/>
      <w:bookmarkStart w:id="3312" w:name="_Toc36040928"/>
      <w:bookmarkStart w:id="3313" w:name="_Toc37228338"/>
      <w:bookmarkStart w:id="3314" w:name="_Toc37228842"/>
      <w:bookmarkStart w:id="3315" w:name="_Toc37229346"/>
      <w:bookmarkStart w:id="3316" w:name="_Toc45906903"/>
      <w:bookmarkStart w:id="3317" w:name="_Toc61116058"/>
      <w:bookmarkStart w:id="3318" w:name="_Toc67060824"/>
      <w:bookmarkStart w:id="3319" w:name="_Toc74814329"/>
      <w:bookmarkStart w:id="3320" w:name="_Toc76505752"/>
      <w:bookmarkStart w:id="3321" w:name="_Toc83114000"/>
      <w:bookmarkStart w:id="3322" w:name="_Toc89875122"/>
      <w:bookmarkStart w:id="3323" w:name="_Toc98705686"/>
      <w:bookmarkStart w:id="3324" w:name="_Toc130916449"/>
      <w:r w:rsidRPr="007D061B">
        <w:t>6.5.2.5.2</w:t>
      </w:r>
      <w:r w:rsidRPr="007D061B">
        <w:tab/>
        <w:t>UTRA TDD test requirement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325" w:name="_Toc21095249"/>
      <w:bookmarkStart w:id="3326" w:name="_Toc29766782"/>
      <w:bookmarkStart w:id="3327" w:name="_Toc36040929"/>
      <w:bookmarkStart w:id="3328" w:name="_Toc37228339"/>
      <w:bookmarkStart w:id="3329" w:name="_Toc37228843"/>
      <w:bookmarkStart w:id="3330" w:name="_Toc37229347"/>
      <w:bookmarkStart w:id="3331" w:name="_Toc45906904"/>
      <w:bookmarkStart w:id="3332" w:name="_Toc61116059"/>
      <w:bookmarkStart w:id="3333" w:name="_Toc67060825"/>
      <w:bookmarkStart w:id="3334" w:name="_Toc74814330"/>
      <w:bookmarkStart w:id="3335" w:name="_Toc76505753"/>
      <w:bookmarkStart w:id="3336" w:name="_Toc83114001"/>
      <w:bookmarkStart w:id="3337" w:name="_Toc89875123"/>
      <w:bookmarkStart w:id="3338" w:name="_Toc98705687"/>
      <w:bookmarkStart w:id="3339" w:name="_Toc130916450"/>
      <w:r w:rsidRPr="007D061B">
        <w:t>6.5.2.5.3</w:t>
      </w:r>
      <w:r w:rsidRPr="007D061B">
        <w:tab/>
        <w:t>E-UTRA and NR test requirement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340" w:name="_Toc21095250"/>
      <w:bookmarkStart w:id="3341" w:name="_Toc29766783"/>
      <w:bookmarkStart w:id="3342" w:name="_Toc36040930"/>
      <w:bookmarkStart w:id="3343" w:name="_Toc37228340"/>
      <w:bookmarkStart w:id="3344" w:name="_Toc37228844"/>
      <w:bookmarkStart w:id="3345" w:name="_Toc37229348"/>
      <w:bookmarkStart w:id="3346" w:name="_Toc45906905"/>
      <w:bookmarkStart w:id="3347" w:name="_Toc61116060"/>
      <w:bookmarkStart w:id="3348" w:name="_Toc67060826"/>
      <w:bookmarkStart w:id="3349" w:name="_Toc74814331"/>
      <w:bookmarkStart w:id="3350" w:name="_Toc76505754"/>
      <w:bookmarkStart w:id="3351" w:name="_Toc83114002"/>
      <w:bookmarkStart w:id="3352" w:name="_Toc89875124"/>
      <w:bookmarkStart w:id="3353" w:name="_Toc98705688"/>
      <w:bookmarkStart w:id="3354" w:name="_Toc130916451"/>
      <w:r w:rsidRPr="007D061B">
        <w:t>6.5.3</w:t>
      </w:r>
      <w:r w:rsidRPr="007D061B">
        <w:tab/>
        <w:t>Time alignment error</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60D85FF" w14:textId="77777777" w:rsidR="005432EB" w:rsidRPr="007D061B" w:rsidRDefault="005432EB" w:rsidP="005432EB">
      <w:pPr>
        <w:pStyle w:val="Heading4"/>
      </w:pPr>
      <w:bookmarkStart w:id="3355" w:name="_Toc21095251"/>
      <w:bookmarkStart w:id="3356" w:name="_Toc29766784"/>
      <w:bookmarkStart w:id="3357" w:name="_Toc36040931"/>
      <w:bookmarkStart w:id="3358" w:name="_Toc37228341"/>
      <w:bookmarkStart w:id="3359" w:name="_Toc37228845"/>
      <w:bookmarkStart w:id="3360" w:name="_Toc37229349"/>
      <w:bookmarkStart w:id="3361" w:name="_Toc45906906"/>
      <w:bookmarkStart w:id="3362" w:name="_Toc61116061"/>
      <w:bookmarkStart w:id="3363" w:name="_Toc67060827"/>
      <w:bookmarkStart w:id="3364" w:name="_Toc74814332"/>
      <w:bookmarkStart w:id="3365" w:name="_Toc76505755"/>
      <w:bookmarkStart w:id="3366" w:name="_Toc83114003"/>
      <w:bookmarkStart w:id="3367" w:name="_Toc89875125"/>
      <w:bookmarkStart w:id="3368" w:name="_Toc98705689"/>
      <w:bookmarkStart w:id="3369" w:name="_Toc130916452"/>
      <w:r w:rsidRPr="007D061B">
        <w:t>6.5.3.1</w:t>
      </w:r>
      <w:r w:rsidRPr="007D061B">
        <w:tab/>
        <w:t>Definition and applicability</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370" w:name="_Toc21095252"/>
      <w:bookmarkStart w:id="3371" w:name="_Toc29766785"/>
      <w:bookmarkStart w:id="3372" w:name="_Toc36040932"/>
      <w:bookmarkStart w:id="3373" w:name="_Toc37228342"/>
      <w:bookmarkStart w:id="3374" w:name="_Toc37228846"/>
      <w:bookmarkStart w:id="3375" w:name="_Toc37229350"/>
      <w:bookmarkStart w:id="3376" w:name="_Toc45906907"/>
      <w:bookmarkStart w:id="3377" w:name="_Toc61116062"/>
      <w:bookmarkStart w:id="3378" w:name="_Toc67060828"/>
      <w:bookmarkStart w:id="3379" w:name="_Toc74814333"/>
      <w:bookmarkStart w:id="3380" w:name="_Toc76505756"/>
      <w:bookmarkStart w:id="3381" w:name="_Toc83114004"/>
      <w:bookmarkStart w:id="3382" w:name="_Toc89875126"/>
      <w:bookmarkStart w:id="3383" w:name="_Toc98705690"/>
      <w:bookmarkStart w:id="3384" w:name="_Toc130916453"/>
      <w:r w:rsidRPr="007D061B">
        <w:t>6.5.3.2</w:t>
      </w:r>
      <w:r w:rsidRPr="007D061B">
        <w:tab/>
        <w:t>Minimum requirement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385" w:name="_Toc21095253"/>
      <w:bookmarkStart w:id="3386" w:name="_Toc29766786"/>
      <w:bookmarkStart w:id="3387" w:name="_Toc36040933"/>
      <w:bookmarkStart w:id="3388" w:name="_Toc37228343"/>
      <w:bookmarkStart w:id="3389" w:name="_Toc37228847"/>
      <w:bookmarkStart w:id="3390" w:name="_Toc37229351"/>
      <w:bookmarkStart w:id="3391" w:name="_Toc45906908"/>
      <w:bookmarkStart w:id="3392" w:name="_Toc61116063"/>
      <w:bookmarkStart w:id="3393" w:name="_Toc67060829"/>
      <w:bookmarkStart w:id="3394" w:name="_Toc74814334"/>
      <w:bookmarkStart w:id="3395" w:name="_Toc76505757"/>
      <w:bookmarkStart w:id="3396" w:name="_Toc83114005"/>
      <w:bookmarkStart w:id="3397" w:name="_Toc89875127"/>
      <w:bookmarkStart w:id="3398" w:name="_Toc98705691"/>
      <w:bookmarkStart w:id="3399" w:name="_Toc130916454"/>
      <w:r w:rsidRPr="007D061B">
        <w:t>6.5.3.3</w:t>
      </w:r>
      <w:r w:rsidRPr="007D061B">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400" w:name="_Toc21095254"/>
      <w:bookmarkStart w:id="3401" w:name="_Toc29766787"/>
      <w:bookmarkStart w:id="3402" w:name="_Toc36040934"/>
      <w:bookmarkStart w:id="3403" w:name="_Toc37228344"/>
      <w:bookmarkStart w:id="3404" w:name="_Toc37228848"/>
      <w:bookmarkStart w:id="3405" w:name="_Toc37229352"/>
      <w:bookmarkStart w:id="3406" w:name="_Toc45906909"/>
      <w:bookmarkStart w:id="3407" w:name="_Toc61116064"/>
      <w:bookmarkStart w:id="3408" w:name="_Toc67060830"/>
      <w:bookmarkStart w:id="3409" w:name="_Toc74814335"/>
      <w:bookmarkStart w:id="3410" w:name="_Toc76505758"/>
      <w:bookmarkStart w:id="3411" w:name="_Toc83114006"/>
      <w:bookmarkStart w:id="3412" w:name="_Toc89875128"/>
      <w:bookmarkStart w:id="3413" w:name="_Toc98705692"/>
      <w:bookmarkStart w:id="3414" w:name="_Toc130916455"/>
      <w:r w:rsidRPr="007D061B">
        <w:t>6.5.3.4</w:t>
      </w:r>
      <w:r w:rsidRPr="007D061B">
        <w:tab/>
        <w:t>Method of test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960C089" w14:textId="77777777" w:rsidR="005432EB" w:rsidRPr="007D061B" w:rsidRDefault="005432EB" w:rsidP="005432EB">
      <w:pPr>
        <w:pStyle w:val="Heading5"/>
      </w:pPr>
      <w:bookmarkStart w:id="3415" w:name="_Toc21095255"/>
      <w:bookmarkStart w:id="3416" w:name="_Toc29766788"/>
      <w:bookmarkStart w:id="3417" w:name="_Toc36040935"/>
      <w:bookmarkStart w:id="3418" w:name="_Toc37228345"/>
      <w:bookmarkStart w:id="3419" w:name="_Toc37228849"/>
      <w:bookmarkStart w:id="3420" w:name="_Toc37229353"/>
      <w:bookmarkStart w:id="3421" w:name="_Toc45906910"/>
      <w:bookmarkStart w:id="3422" w:name="_Toc61116065"/>
      <w:bookmarkStart w:id="3423" w:name="_Toc67060831"/>
      <w:bookmarkStart w:id="3424" w:name="_Toc74814336"/>
      <w:bookmarkStart w:id="3425" w:name="_Toc76505759"/>
      <w:bookmarkStart w:id="3426" w:name="_Toc83114007"/>
      <w:bookmarkStart w:id="3427" w:name="_Toc89875129"/>
      <w:bookmarkStart w:id="3428" w:name="_Toc98705693"/>
      <w:bookmarkStart w:id="3429" w:name="_Toc130916456"/>
      <w:r w:rsidRPr="007D061B">
        <w:t>6.5.3.4.1</w:t>
      </w:r>
      <w:r w:rsidRPr="007D061B">
        <w:tab/>
        <w:t>Initial conditions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430" w:name="_Toc21095256"/>
      <w:bookmarkStart w:id="3431" w:name="_Toc29766789"/>
      <w:bookmarkStart w:id="3432" w:name="_Toc36040936"/>
      <w:bookmarkStart w:id="3433" w:name="_Toc37228346"/>
      <w:bookmarkStart w:id="3434" w:name="_Toc37228850"/>
      <w:bookmarkStart w:id="3435" w:name="_Toc37229354"/>
      <w:bookmarkStart w:id="3436" w:name="_Toc45906911"/>
      <w:bookmarkStart w:id="3437" w:name="_Toc61116066"/>
      <w:bookmarkStart w:id="3438" w:name="_Toc67060832"/>
      <w:bookmarkStart w:id="3439" w:name="_Toc74814337"/>
      <w:bookmarkStart w:id="3440" w:name="_Toc76505760"/>
      <w:bookmarkStart w:id="3441" w:name="_Toc83114008"/>
      <w:bookmarkStart w:id="3442" w:name="_Toc89875130"/>
      <w:bookmarkStart w:id="3443" w:name="_Toc98705694"/>
      <w:bookmarkStart w:id="3444" w:name="_Toc130916457"/>
      <w:r w:rsidRPr="007D061B">
        <w:t>6.5.3.4.2</w:t>
      </w:r>
      <w:r w:rsidRPr="007D061B">
        <w:tab/>
        <w:t>Procedure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445" w:name="_Toc21095257"/>
      <w:bookmarkStart w:id="3446" w:name="_Toc29766790"/>
      <w:bookmarkStart w:id="3447" w:name="_Toc36040937"/>
      <w:bookmarkStart w:id="3448" w:name="_Toc37228347"/>
      <w:bookmarkStart w:id="3449" w:name="_Toc37228851"/>
      <w:bookmarkStart w:id="3450" w:name="_Toc37229355"/>
      <w:bookmarkStart w:id="3451" w:name="_Toc45906912"/>
      <w:bookmarkStart w:id="3452" w:name="_Toc61116067"/>
      <w:bookmarkStart w:id="3453" w:name="_Toc67060833"/>
      <w:bookmarkStart w:id="3454" w:name="_Toc74814338"/>
      <w:bookmarkStart w:id="3455" w:name="_Toc76505761"/>
      <w:bookmarkStart w:id="3456" w:name="_Toc83114009"/>
      <w:bookmarkStart w:id="3457" w:name="_Toc89875131"/>
      <w:bookmarkStart w:id="3458" w:name="_Toc98705695"/>
      <w:bookmarkStart w:id="3459" w:name="_Toc130916458"/>
      <w:r w:rsidRPr="007D061B">
        <w:t>6.5.3.5</w:t>
      </w:r>
      <w:r w:rsidRPr="007D061B">
        <w:tab/>
        <w:t>Test requirement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346C8395" w14:textId="77777777" w:rsidR="005432EB" w:rsidRPr="007D061B" w:rsidRDefault="005432EB" w:rsidP="005432EB">
      <w:pPr>
        <w:pStyle w:val="Heading5"/>
      </w:pPr>
      <w:bookmarkStart w:id="3460" w:name="_Toc21095258"/>
      <w:bookmarkStart w:id="3461" w:name="_Toc29766791"/>
      <w:bookmarkStart w:id="3462" w:name="_Toc36040938"/>
      <w:bookmarkStart w:id="3463" w:name="_Toc37228348"/>
      <w:bookmarkStart w:id="3464" w:name="_Toc37228852"/>
      <w:bookmarkStart w:id="3465" w:name="_Toc37229356"/>
      <w:bookmarkStart w:id="3466" w:name="_Toc45906913"/>
      <w:bookmarkStart w:id="3467" w:name="_Toc61116068"/>
      <w:bookmarkStart w:id="3468" w:name="_Toc67060834"/>
      <w:bookmarkStart w:id="3469" w:name="_Toc74814339"/>
      <w:bookmarkStart w:id="3470" w:name="_Toc76505762"/>
      <w:bookmarkStart w:id="3471" w:name="_Toc83114010"/>
      <w:bookmarkStart w:id="3472" w:name="_Toc89875132"/>
      <w:bookmarkStart w:id="3473" w:name="_Toc98705696"/>
      <w:bookmarkStart w:id="3474" w:name="_Toc130916459"/>
      <w:r w:rsidRPr="007D061B">
        <w:t>6.5.3.5.1</w:t>
      </w:r>
      <w:r w:rsidRPr="007D061B">
        <w:tab/>
        <w:t>UTRA FDD test requirement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475" w:name="_Toc21095259"/>
      <w:bookmarkStart w:id="3476" w:name="_Toc29766792"/>
      <w:bookmarkStart w:id="3477" w:name="_Toc36040939"/>
      <w:bookmarkStart w:id="3478" w:name="_Toc37228349"/>
      <w:bookmarkStart w:id="3479" w:name="_Toc37228853"/>
      <w:bookmarkStart w:id="3480" w:name="_Toc37229357"/>
      <w:bookmarkStart w:id="3481" w:name="_Toc45906914"/>
      <w:bookmarkStart w:id="3482" w:name="_Toc61116069"/>
      <w:bookmarkStart w:id="3483" w:name="_Toc67060835"/>
      <w:bookmarkStart w:id="3484" w:name="_Toc74814340"/>
      <w:bookmarkStart w:id="3485" w:name="_Toc76505763"/>
      <w:bookmarkStart w:id="3486" w:name="_Toc83114011"/>
      <w:bookmarkStart w:id="3487" w:name="_Toc89875133"/>
      <w:bookmarkStart w:id="3488" w:name="_Toc98705697"/>
      <w:bookmarkStart w:id="3489" w:name="_Toc130916460"/>
      <w:r w:rsidRPr="007D061B">
        <w:t>6.5.3.5.2</w:t>
      </w:r>
      <w:r w:rsidRPr="007D061B">
        <w:tab/>
        <w:t>UTRA TDD test requirement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490" w:name="_Toc21095260"/>
      <w:bookmarkStart w:id="3491" w:name="_Toc29766793"/>
      <w:bookmarkStart w:id="3492" w:name="_Toc36040940"/>
      <w:bookmarkStart w:id="3493" w:name="_Toc37228350"/>
      <w:bookmarkStart w:id="3494" w:name="_Toc37228854"/>
      <w:bookmarkStart w:id="3495" w:name="_Toc37229358"/>
      <w:bookmarkStart w:id="3496" w:name="_Toc45906915"/>
      <w:bookmarkStart w:id="3497" w:name="_Toc61116070"/>
      <w:bookmarkStart w:id="3498" w:name="_Toc67060836"/>
      <w:bookmarkStart w:id="3499" w:name="_Toc74814341"/>
      <w:bookmarkStart w:id="3500" w:name="_Toc76505764"/>
      <w:bookmarkStart w:id="3501" w:name="_Toc83114012"/>
      <w:bookmarkStart w:id="3502" w:name="_Toc89875134"/>
      <w:bookmarkStart w:id="3503" w:name="_Toc98705698"/>
      <w:bookmarkStart w:id="3504" w:name="_Toc130916461"/>
      <w:r w:rsidRPr="007D061B">
        <w:t>6.5.3.5.3</w:t>
      </w:r>
      <w:r w:rsidRPr="007D061B">
        <w:tab/>
        <w:t>E-UTRA test requirement</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505" w:name="_Toc21095261"/>
      <w:bookmarkStart w:id="3506" w:name="_Toc29766794"/>
      <w:bookmarkStart w:id="3507" w:name="_Toc36040941"/>
      <w:bookmarkStart w:id="3508" w:name="_Toc37228351"/>
      <w:bookmarkStart w:id="3509" w:name="_Toc37228855"/>
      <w:bookmarkStart w:id="3510" w:name="_Toc37229359"/>
      <w:bookmarkStart w:id="3511" w:name="_Toc45906916"/>
      <w:bookmarkStart w:id="3512" w:name="_Toc61116071"/>
      <w:bookmarkStart w:id="3513" w:name="_Toc67060837"/>
      <w:bookmarkStart w:id="3514" w:name="_Toc74814342"/>
      <w:bookmarkStart w:id="3515" w:name="_Toc76505765"/>
      <w:bookmarkStart w:id="3516" w:name="_Toc83114013"/>
      <w:bookmarkStart w:id="3517" w:name="_Toc89875135"/>
      <w:bookmarkStart w:id="3518" w:name="_Toc98705699"/>
      <w:bookmarkStart w:id="3519" w:name="_Toc130916462"/>
      <w:r w:rsidRPr="007D061B">
        <w:t>6.5.3.5.4</w:t>
      </w:r>
      <w:r w:rsidRPr="007D061B">
        <w:tab/>
        <w:t>NR test requirement</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520" w:name="_Toc21095262"/>
      <w:bookmarkStart w:id="3521" w:name="_Toc29766795"/>
      <w:bookmarkStart w:id="3522" w:name="_Toc36040942"/>
      <w:bookmarkStart w:id="3523" w:name="_Toc37228352"/>
      <w:bookmarkStart w:id="3524" w:name="_Toc37228856"/>
      <w:bookmarkStart w:id="3525" w:name="_Toc37229360"/>
      <w:bookmarkStart w:id="3526" w:name="_Toc45906917"/>
      <w:bookmarkStart w:id="3527" w:name="_Toc61116072"/>
      <w:bookmarkStart w:id="3528" w:name="_Toc67060838"/>
      <w:bookmarkStart w:id="3529" w:name="_Toc74814343"/>
      <w:bookmarkStart w:id="3530" w:name="_Toc76505766"/>
      <w:bookmarkStart w:id="3531" w:name="_Toc83114014"/>
      <w:bookmarkStart w:id="3532" w:name="_Toc89875136"/>
      <w:bookmarkStart w:id="3533" w:name="_Toc98705700"/>
      <w:bookmarkStart w:id="3534" w:name="_Toc130916463"/>
      <w:r w:rsidRPr="007D061B">
        <w:t>6.5.4</w:t>
      </w:r>
      <w:r w:rsidRPr="007D061B">
        <w:tab/>
        <w:t>Modulation quality</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E2674C5" w14:textId="77777777" w:rsidR="005432EB" w:rsidRPr="007D061B" w:rsidRDefault="005432EB" w:rsidP="005432EB">
      <w:pPr>
        <w:pStyle w:val="Heading4"/>
        <w:rPr>
          <w:lang w:eastAsia="ja-JP"/>
        </w:rPr>
      </w:pPr>
      <w:bookmarkStart w:id="3535" w:name="_Toc21095263"/>
      <w:bookmarkStart w:id="3536" w:name="_Toc29766796"/>
      <w:bookmarkStart w:id="3537" w:name="_Toc36040943"/>
      <w:bookmarkStart w:id="3538" w:name="_Toc37228353"/>
      <w:bookmarkStart w:id="3539" w:name="_Toc37228857"/>
      <w:bookmarkStart w:id="3540" w:name="_Toc37229361"/>
      <w:bookmarkStart w:id="3541" w:name="_Toc45906918"/>
      <w:bookmarkStart w:id="3542" w:name="_Toc61116073"/>
      <w:bookmarkStart w:id="3543" w:name="_Toc67060839"/>
      <w:bookmarkStart w:id="3544" w:name="_Toc74814344"/>
      <w:bookmarkStart w:id="3545" w:name="_Toc76505767"/>
      <w:bookmarkStart w:id="3546" w:name="_Toc83114015"/>
      <w:bookmarkStart w:id="3547" w:name="_Toc89875137"/>
      <w:bookmarkStart w:id="3548" w:name="_Toc98705701"/>
      <w:bookmarkStart w:id="3549" w:name="_Toc130916464"/>
      <w:r w:rsidRPr="007D061B">
        <w:t>6.5.4.1</w:t>
      </w:r>
      <w:r w:rsidRPr="007D061B">
        <w:tab/>
        <w:t>Definition and applicability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550" w:name="_Toc21095264"/>
      <w:bookmarkStart w:id="3551" w:name="_Toc29766797"/>
      <w:bookmarkStart w:id="3552" w:name="_Toc36040944"/>
      <w:bookmarkStart w:id="3553" w:name="_Toc37228354"/>
      <w:bookmarkStart w:id="3554" w:name="_Toc37228858"/>
      <w:bookmarkStart w:id="3555" w:name="_Toc37229362"/>
      <w:bookmarkStart w:id="3556" w:name="_Toc45906919"/>
      <w:bookmarkStart w:id="3557" w:name="_Toc61116074"/>
      <w:bookmarkStart w:id="3558" w:name="_Toc67060840"/>
      <w:bookmarkStart w:id="3559" w:name="_Toc74814345"/>
      <w:bookmarkStart w:id="3560" w:name="_Toc76505768"/>
      <w:bookmarkStart w:id="3561" w:name="_Toc83114016"/>
      <w:bookmarkStart w:id="3562" w:name="_Toc89875138"/>
      <w:bookmarkStart w:id="3563" w:name="_Toc98705702"/>
      <w:bookmarkStart w:id="3564" w:name="_Toc130916465"/>
      <w:r w:rsidRPr="007D061B">
        <w:t>6.5.4.2</w:t>
      </w:r>
      <w:r w:rsidRPr="007D061B">
        <w:tab/>
        <w:t>Minimum Requirement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565" w:name="_Toc21095265"/>
      <w:bookmarkStart w:id="3566" w:name="_Toc29766798"/>
      <w:bookmarkStart w:id="3567" w:name="_Toc36040945"/>
      <w:bookmarkStart w:id="3568" w:name="_Toc37228355"/>
      <w:bookmarkStart w:id="3569" w:name="_Toc37228859"/>
      <w:bookmarkStart w:id="3570" w:name="_Toc37229363"/>
      <w:bookmarkStart w:id="3571" w:name="_Toc45906920"/>
      <w:bookmarkStart w:id="3572" w:name="_Toc61116075"/>
      <w:bookmarkStart w:id="3573" w:name="_Toc67060841"/>
      <w:bookmarkStart w:id="3574" w:name="_Toc74814346"/>
      <w:bookmarkStart w:id="3575" w:name="_Toc76505769"/>
      <w:bookmarkStart w:id="3576" w:name="_Toc83114017"/>
      <w:bookmarkStart w:id="3577" w:name="_Toc89875139"/>
      <w:bookmarkStart w:id="3578" w:name="_Toc98705703"/>
      <w:bookmarkStart w:id="3579" w:name="_Toc130916466"/>
      <w:r w:rsidRPr="007D061B">
        <w:t>6.5.4.3</w:t>
      </w:r>
      <w:r w:rsidRPr="007D061B">
        <w:tab/>
        <w:t>Test purpose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580" w:name="_Toc21095266"/>
      <w:bookmarkStart w:id="3581" w:name="_Toc29766799"/>
      <w:bookmarkStart w:id="3582" w:name="_Toc36040946"/>
      <w:bookmarkStart w:id="3583" w:name="_Toc37228356"/>
      <w:bookmarkStart w:id="3584" w:name="_Toc37228860"/>
      <w:bookmarkStart w:id="3585" w:name="_Toc37229364"/>
      <w:bookmarkStart w:id="3586" w:name="_Toc45906921"/>
      <w:bookmarkStart w:id="3587" w:name="_Toc61116076"/>
      <w:bookmarkStart w:id="3588" w:name="_Toc67060842"/>
      <w:bookmarkStart w:id="3589" w:name="_Toc74814347"/>
      <w:bookmarkStart w:id="3590" w:name="_Toc76505770"/>
      <w:bookmarkStart w:id="3591" w:name="_Toc83114018"/>
      <w:bookmarkStart w:id="3592" w:name="_Toc89875140"/>
      <w:bookmarkStart w:id="3593" w:name="_Toc98705704"/>
      <w:bookmarkStart w:id="3594" w:name="_Toc130916467"/>
      <w:r w:rsidRPr="007D061B">
        <w:t>6.5.4.4</w:t>
      </w:r>
      <w:r w:rsidRPr="007D061B">
        <w:tab/>
        <w:t>UTRA FDD method of test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3873B2AE" w14:textId="77777777" w:rsidR="005432EB" w:rsidRPr="007D061B" w:rsidRDefault="005432EB" w:rsidP="005432EB">
      <w:pPr>
        <w:pStyle w:val="Heading5"/>
      </w:pPr>
      <w:bookmarkStart w:id="3595" w:name="_Toc21095267"/>
      <w:bookmarkStart w:id="3596" w:name="_Toc29766800"/>
      <w:bookmarkStart w:id="3597" w:name="_Toc36040947"/>
      <w:bookmarkStart w:id="3598" w:name="_Toc37228357"/>
      <w:bookmarkStart w:id="3599" w:name="_Toc37228861"/>
      <w:bookmarkStart w:id="3600" w:name="_Toc37229365"/>
      <w:bookmarkStart w:id="3601" w:name="_Toc45906922"/>
      <w:bookmarkStart w:id="3602" w:name="_Toc61116077"/>
      <w:bookmarkStart w:id="3603" w:name="_Toc67060843"/>
      <w:bookmarkStart w:id="3604" w:name="_Toc74814348"/>
      <w:bookmarkStart w:id="3605" w:name="_Toc76505771"/>
      <w:bookmarkStart w:id="3606" w:name="_Toc83114019"/>
      <w:bookmarkStart w:id="3607" w:name="_Toc89875141"/>
      <w:bookmarkStart w:id="3608" w:name="_Toc98705705"/>
      <w:bookmarkStart w:id="3609" w:name="_Toc130916468"/>
      <w:r w:rsidRPr="007D061B">
        <w:t>6.5.4.4.1</w:t>
      </w:r>
      <w:r w:rsidRPr="007D061B">
        <w:tab/>
        <w:t>Initial conditions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610" w:name="_Toc21095268"/>
      <w:bookmarkStart w:id="3611" w:name="_Toc29766801"/>
      <w:bookmarkStart w:id="3612" w:name="_Toc36040948"/>
      <w:bookmarkStart w:id="3613" w:name="_Toc37228358"/>
      <w:bookmarkStart w:id="3614" w:name="_Toc37228862"/>
      <w:bookmarkStart w:id="3615" w:name="_Toc37229366"/>
      <w:bookmarkStart w:id="3616" w:name="_Toc45906923"/>
      <w:bookmarkStart w:id="3617" w:name="_Toc61116078"/>
      <w:bookmarkStart w:id="3618" w:name="_Toc67060844"/>
      <w:bookmarkStart w:id="3619" w:name="_Toc74814349"/>
      <w:bookmarkStart w:id="3620" w:name="_Toc76505772"/>
      <w:bookmarkStart w:id="3621" w:name="_Toc83114020"/>
      <w:bookmarkStart w:id="3622" w:name="_Toc89875142"/>
      <w:bookmarkStart w:id="3623" w:name="_Toc98705706"/>
      <w:bookmarkStart w:id="3624" w:name="_Toc130916469"/>
      <w:r w:rsidRPr="007D061B">
        <w:t>6.5.4.4.2</w:t>
      </w:r>
      <w:r w:rsidRPr="007D061B">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62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62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626" w:name="_Toc21095269"/>
      <w:bookmarkStart w:id="3627" w:name="_Toc29766802"/>
      <w:bookmarkStart w:id="3628" w:name="_Toc36040949"/>
      <w:bookmarkStart w:id="3629" w:name="_Toc37228359"/>
      <w:bookmarkStart w:id="3630" w:name="_Toc37228863"/>
      <w:bookmarkStart w:id="3631" w:name="_Toc37229367"/>
      <w:bookmarkStart w:id="3632" w:name="_Toc45906924"/>
      <w:bookmarkStart w:id="3633" w:name="_Toc61116079"/>
      <w:bookmarkStart w:id="3634" w:name="_Toc67060845"/>
      <w:bookmarkStart w:id="3635" w:name="_Toc74814350"/>
      <w:bookmarkStart w:id="3636" w:name="_Toc76505773"/>
      <w:bookmarkStart w:id="3637" w:name="_Toc83114021"/>
      <w:bookmarkStart w:id="3638" w:name="_Toc89875143"/>
      <w:bookmarkStart w:id="3639" w:name="_Toc98705707"/>
      <w:bookmarkStart w:id="3640" w:name="_Toc130916470"/>
      <w:r w:rsidRPr="007D061B">
        <w:t>6.5.4.5</w:t>
      </w:r>
      <w:r w:rsidRPr="007D061B">
        <w:tab/>
        <w:t>UTRA TDD method of test</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68A677E1" w14:textId="77777777" w:rsidR="005432EB" w:rsidRPr="007D061B" w:rsidRDefault="005432EB" w:rsidP="005432EB">
      <w:pPr>
        <w:pStyle w:val="Heading5"/>
      </w:pPr>
      <w:bookmarkStart w:id="3641" w:name="_Toc21095270"/>
      <w:bookmarkStart w:id="3642" w:name="_Toc29766803"/>
      <w:bookmarkStart w:id="3643" w:name="_Toc36040950"/>
      <w:bookmarkStart w:id="3644" w:name="_Toc37228360"/>
      <w:bookmarkStart w:id="3645" w:name="_Toc37228864"/>
      <w:bookmarkStart w:id="3646" w:name="_Toc37229368"/>
      <w:bookmarkStart w:id="3647" w:name="_Toc45906925"/>
      <w:bookmarkStart w:id="3648" w:name="_Toc61116080"/>
      <w:bookmarkStart w:id="3649" w:name="_Toc67060846"/>
      <w:bookmarkStart w:id="3650" w:name="_Toc74814351"/>
      <w:bookmarkStart w:id="3651" w:name="_Toc76505774"/>
      <w:bookmarkStart w:id="3652" w:name="_Toc83114022"/>
      <w:bookmarkStart w:id="3653" w:name="_Toc89875144"/>
      <w:bookmarkStart w:id="3654" w:name="_Toc98705708"/>
      <w:bookmarkStart w:id="3655" w:name="_Toc130916471"/>
      <w:r w:rsidRPr="007D061B">
        <w:t>6.5.4.5.1</w:t>
      </w:r>
      <w:r w:rsidRPr="007D061B">
        <w:tab/>
        <w:t>Initial conditions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656" w:name="_Toc21095271"/>
      <w:bookmarkStart w:id="3657" w:name="_Toc29766804"/>
      <w:bookmarkStart w:id="3658" w:name="_Toc36040951"/>
      <w:bookmarkStart w:id="3659" w:name="_Toc37228361"/>
      <w:bookmarkStart w:id="3660" w:name="_Toc37228865"/>
      <w:bookmarkStart w:id="3661" w:name="_Toc37229369"/>
      <w:bookmarkStart w:id="3662" w:name="_Toc45906926"/>
      <w:bookmarkStart w:id="3663" w:name="_Toc61116081"/>
      <w:bookmarkStart w:id="3664" w:name="_Toc67060847"/>
      <w:bookmarkStart w:id="3665" w:name="_Toc74814352"/>
      <w:bookmarkStart w:id="3666" w:name="_Toc76505775"/>
      <w:bookmarkStart w:id="3667" w:name="_Toc83114023"/>
      <w:bookmarkStart w:id="3668" w:name="_Toc89875145"/>
      <w:bookmarkStart w:id="3669" w:name="_Toc98705709"/>
      <w:bookmarkStart w:id="3670" w:name="_Toc130916472"/>
      <w:r w:rsidRPr="007D061B">
        <w:t>6.5.4.5.2</w:t>
      </w:r>
      <w:r w:rsidRPr="007D061B">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671" w:name="_Toc21095272"/>
      <w:bookmarkStart w:id="3672" w:name="_Toc29766805"/>
      <w:bookmarkStart w:id="3673" w:name="_Toc36040952"/>
      <w:bookmarkStart w:id="3674" w:name="_Toc37228362"/>
      <w:bookmarkStart w:id="3675" w:name="_Toc37228866"/>
      <w:bookmarkStart w:id="3676" w:name="_Toc37229370"/>
      <w:bookmarkStart w:id="3677" w:name="_Toc45906927"/>
      <w:bookmarkStart w:id="3678" w:name="_Toc61116082"/>
      <w:bookmarkStart w:id="3679" w:name="_Toc67060848"/>
      <w:bookmarkStart w:id="3680" w:name="_Toc74814353"/>
      <w:bookmarkStart w:id="3681" w:name="_Toc76505776"/>
      <w:bookmarkStart w:id="3682" w:name="_Toc83114024"/>
      <w:bookmarkStart w:id="3683" w:name="_Toc89875146"/>
      <w:bookmarkStart w:id="3684" w:name="_Toc98705710"/>
      <w:bookmarkStart w:id="3685" w:name="_Toc130916473"/>
      <w:r w:rsidRPr="007D061B">
        <w:t>6.5.4.6</w:t>
      </w:r>
      <w:r w:rsidRPr="007D061B">
        <w:tab/>
        <w:t>E-UTRA and NR method of test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387CDA0" w14:textId="77777777" w:rsidR="005432EB" w:rsidRPr="007D061B" w:rsidRDefault="005432EB" w:rsidP="005432EB">
      <w:pPr>
        <w:pStyle w:val="Heading5"/>
      </w:pPr>
      <w:bookmarkStart w:id="3686" w:name="_Toc21095273"/>
      <w:bookmarkStart w:id="3687" w:name="_Toc29766806"/>
      <w:bookmarkStart w:id="3688" w:name="_Toc36040953"/>
      <w:bookmarkStart w:id="3689" w:name="_Toc37228363"/>
      <w:bookmarkStart w:id="3690" w:name="_Toc37228867"/>
      <w:bookmarkStart w:id="3691" w:name="_Toc37229371"/>
      <w:bookmarkStart w:id="3692" w:name="_Toc45906928"/>
      <w:bookmarkStart w:id="3693" w:name="_Toc61116083"/>
      <w:bookmarkStart w:id="3694" w:name="_Toc67060849"/>
      <w:bookmarkStart w:id="3695" w:name="_Toc74814354"/>
      <w:bookmarkStart w:id="3696" w:name="_Toc76505777"/>
      <w:bookmarkStart w:id="3697" w:name="_Toc83114025"/>
      <w:bookmarkStart w:id="3698" w:name="_Toc89875147"/>
      <w:bookmarkStart w:id="3699" w:name="_Toc98705711"/>
      <w:bookmarkStart w:id="3700" w:name="_Toc130916474"/>
      <w:r w:rsidRPr="007D061B">
        <w:t>6.5.4.6.1</w:t>
      </w:r>
      <w:r w:rsidRPr="007D061B">
        <w:tab/>
        <w:t>Initial conditions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701" w:name="_Toc21095274"/>
      <w:bookmarkStart w:id="3702" w:name="_Toc29766807"/>
      <w:bookmarkStart w:id="3703" w:name="_Toc36040954"/>
      <w:bookmarkStart w:id="3704" w:name="_Toc37228364"/>
      <w:bookmarkStart w:id="3705" w:name="_Toc37228868"/>
      <w:bookmarkStart w:id="3706" w:name="_Toc37229372"/>
      <w:bookmarkStart w:id="3707" w:name="_Toc45906929"/>
      <w:bookmarkStart w:id="3708" w:name="_Toc61116084"/>
      <w:bookmarkStart w:id="3709" w:name="_Toc67060850"/>
      <w:bookmarkStart w:id="3710" w:name="_Toc74814355"/>
      <w:bookmarkStart w:id="3711" w:name="_Toc76505778"/>
      <w:bookmarkStart w:id="3712" w:name="_Toc83114026"/>
      <w:bookmarkStart w:id="3713" w:name="_Toc89875148"/>
      <w:bookmarkStart w:id="3714" w:name="_Toc98705712"/>
      <w:bookmarkStart w:id="3715" w:name="_Toc130916475"/>
      <w:r w:rsidRPr="007D061B">
        <w:t>6.5.4.6.2</w:t>
      </w:r>
      <w:r w:rsidRPr="007D061B">
        <w:tab/>
        <w:t>Procedure</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716" w:name="_Toc21095275"/>
      <w:bookmarkStart w:id="3717" w:name="_Toc29766808"/>
      <w:bookmarkStart w:id="3718" w:name="_Toc36040955"/>
      <w:bookmarkStart w:id="3719" w:name="_Toc37228365"/>
      <w:bookmarkStart w:id="3720" w:name="_Toc37228869"/>
      <w:bookmarkStart w:id="3721" w:name="_Toc37229373"/>
      <w:bookmarkStart w:id="3722" w:name="_Toc45906930"/>
      <w:bookmarkStart w:id="3723" w:name="_Toc61116085"/>
      <w:bookmarkStart w:id="3724" w:name="_Toc67060851"/>
      <w:bookmarkStart w:id="3725" w:name="_Toc74814356"/>
      <w:bookmarkStart w:id="3726" w:name="_Toc76505779"/>
      <w:bookmarkStart w:id="3727" w:name="_Toc83114027"/>
      <w:bookmarkStart w:id="3728" w:name="_Toc89875149"/>
      <w:bookmarkStart w:id="3729" w:name="_Toc98705713"/>
      <w:bookmarkStart w:id="3730" w:name="_Toc130916476"/>
      <w:r w:rsidRPr="007D061B">
        <w:t>6.5.4.7</w:t>
      </w:r>
      <w:r w:rsidRPr="007D061B">
        <w:tab/>
        <w:t>Test Requirements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4ECD9F97" w14:textId="77777777" w:rsidR="005432EB" w:rsidRPr="007D061B" w:rsidRDefault="005432EB" w:rsidP="005432EB">
      <w:pPr>
        <w:pStyle w:val="Heading5"/>
      </w:pPr>
      <w:bookmarkStart w:id="3731" w:name="_Toc21095276"/>
      <w:bookmarkStart w:id="3732" w:name="_Toc29766809"/>
      <w:bookmarkStart w:id="3733" w:name="_Toc36040956"/>
      <w:bookmarkStart w:id="3734" w:name="_Toc37228366"/>
      <w:bookmarkStart w:id="3735" w:name="_Toc37228870"/>
      <w:bookmarkStart w:id="3736" w:name="_Toc37229374"/>
      <w:bookmarkStart w:id="3737" w:name="_Toc45906931"/>
      <w:bookmarkStart w:id="3738" w:name="_Toc61116086"/>
      <w:bookmarkStart w:id="3739" w:name="_Toc67060852"/>
      <w:bookmarkStart w:id="3740" w:name="_Toc74814357"/>
      <w:bookmarkStart w:id="3741" w:name="_Toc76505780"/>
      <w:bookmarkStart w:id="3742" w:name="_Toc83114028"/>
      <w:bookmarkStart w:id="3743" w:name="_Toc89875150"/>
      <w:bookmarkStart w:id="3744" w:name="_Toc98705714"/>
      <w:bookmarkStart w:id="3745" w:name="_Toc130916477"/>
      <w:r w:rsidRPr="007D061B">
        <w:t>6.5.4.7.1</w:t>
      </w:r>
      <w:r w:rsidRPr="007D061B">
        <w:tab/>
        <w:t>UTRA FDD test requirement</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746" w:name="_Toc21095277"/>
      <w:bookmarkStart w:id="3747" w:name="_Toc29766810"/>
      <w:bookmarkStart w:id="3748" w:name="_Toc36040957"/>
      <w:bookmarkStart w:id="3749" w:name="_Toc37228367"/>
      <w:bookmarkStart w:id="3750" w:name="_Toc37228871"/>
      <w:bookmarkStart w:id="3751" w:name="_Toc37229375"/>
      <w:bookmarkStart w:id="3752" w:name="_Toc45906932"/>
      <w:bookmarkStart w:id="3753" w:name="_Toc61116087"/>
      <w:bookmarkStart w:id="3754" w:name="_Toc67060853"/>
      <w:bookmarkStart w:id="3755" w:name="_Toc74814358"/>
      <w:bookmarkStart w:id="3756" w:name="_Toc76505781"/>
      <w:bookmarkStart w:id="3757" w:name="_Toc83114029"/>
      <w:bookmarkStart w:id="3758" w:name="_Toc89875151"/>
      <w:bookmarkStart w:id="3759" w:name="_Toc98705715"/>
      <w:bookmarkStart w:id="3760" w:name="_Toc130916478"/>
      <w:r w:rsidRPr="007D061B">
        <w:t>6.5.4.7.2</w:t>
      </w:r>
      <w:r w:rsidRPr="007D061B">
        <w:tab/>
        <w:t>UTRA TDD test requirement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761" w:name="_Toc21095278"/>
      <w:bookmarkStart w:id="3762" w:name="_Toc29766811"/>
      <w:bookmarkStart w:id="3763" w:name="_Toc36040958"/>
      <w:bookmarkStart w:id="3764" w:name="_Toc37228368"/>
      <w:bookmarkStart w:id="3765" w:name="_Toc37228872"/>
      <w:bookmarkStart w:id="3766" w:name="_Toc37229376"/>
      <w:bookmarkStart w:id="3767" w:name="_Toc45906933"/>
      <w:bookmarkStart w:id="3768" w:name="_Toc61116088"/>
      <w:bookmarkStart w:id="3769" w:name="_Toc67060854"/>
      <w:bookmarkStart w:id="3770" w:name="_Toc74814359"/>
      <w:bookmarkStart w:id="3771" w:name="_Toc76505782"/>
      <w:bookmarkStart w:id="3772" w:name="_Toc83114030"/>
      <w:bookmarkStart w:id="3773" w:name="_Toc89875152"/>
      <w:bookmarkStart w:id="3774" w:name="_Toc98705716"/>
      <w:bookmarkStart w:id="3775" w:name="_Toc130916479"/>
      <w:r w:rsidRPr="007D061B">
        <w:t>6.5.4.7.3</w:t>
      </w:r>
      <w:r w:rsidRPr="007D061B">
        <w:tab/>
        <w:t>E-UTRA and NR test requirement</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776" w:name="_Toc21095279"/>
      <w:bookmarkStart w:id="3777" w:name="_Toc29766812"/>
      <w:bookmarkStart w:id="3778" w:name="_Toc36040959"/>
      <w:bookmarkStart w:id="3779" w:name="_Toc37228369"/>
      <w:bookmarkStart w:id="3780" w:name="_Toc37228873"/>
      <w:bookmarkStart w:id="3781" w:name="_Toc37229377"/>
      <w:bookmarkStart w:id="3782" w:name="_Toc45906934"/>
      <w:bookmarkStart w:id="3783" w:name="_Toc61116089"/>
      <w:bookmarkStart w:id="3784" w:name="_Toc67060855"/>
      <w:bookmarkStart w:id="3785" w:name="_Toc74814360"/>
      <w:bookmarkStart w:id="3786" w:name="_Toc76505783"/>
      <w:bookmarkStart w:id="3787" w:name="_Toc83114031"/>
      <w:bookmarkStart w:id="3788" w:name="_Toc89875153"/>
      <w:bookmarkStart w:id="3789" w:name="_Toc98705717"/>
      <w:bookmarkStart w:id="3790" w:name="_Toc130916480"/>
      <w:r w:rsidRPr="007D061B">
        <w:rPr>
          <w:lang w:eastAsia="zh-CN"/>
        </w:rPr>
        <w:t>6.6</w:t>
      </w:r>
      <w:r w:rsidRPr="007D061B">
        <w:rPr>
          <w:lang w:eastAsia="zh-CN"/>
        </w:rPr>
        <w:tab/>
        <w:t>Unwanted Emissions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4D8B58BD" w14:textId="77777777" w:rsidR="005432EB" w:rsidRPr="007D061B" w:rsidRDefault="005432EB" w:rsidP="005432EB">
      <w:pPr>
        <w:pStyle w:val="Heading3"/>
      </w:pPr>
      <w:bookmarkStart w:id="3791" w:name="_Toc21095280"/>
      <w:bookmarkStart w:id="3792" w:name="_Toc29766813"/>
      <w:bookmarkStart w:id="3793" w:name="_Toc36040960"/>
      <w:bookmarkStart w:id="3794" w:name="_Toc37228370"/>
      <w:bookmarkStart w:id="3795" w:name="_Toc37228874"/>
      <w:bookmarkStart w:id="3796" w:name="_Toc37229378"/>
      <w:bookmarkStart w:id="3797" w:name="_Toc45906935"/>
      <w:bookmarkStart w:id="3798" w:name="_Toc61116090"/>
      <w:bookmarkStart w:id="3799" w:name="_Toc67060856"/>
      <w:bookmarkStart w:id="3800" w:name="_Toc74814361"/>
      <w:bookmarkStart w:id="3801" w:name="_Toc76505784"/>
      <w:bookmarkStart w:id="3802" w:name="_Toc83114032"/>
      <w:bookmarkStart w:id="3803" w:name="_Toc89875154"/>
      <w:bookmarkStart w:id="3804" w:name="_Toc98705718"/>
      <w:bookmarkStart w:id="3805" w:name="_Toc130916481"/>
      <w:r w:rsidRPr="007D061B">
        <w:t>6.6.1</w:t>
      </w:r>
      <w:r w:rsidRPr="007D061B">
        <w:tab/>
        <w:t>General</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806" w:name="_Toc21095281"/>
      <w:bookmarkStart w:id="3807" w:name="_Toc29766814"/>
      <w:bookmarkStart w:id="3808" w:name="_Toc36040961"/>
      <w:bookmarkStart w:id="3809" w:name="_Toc37228371"/>
      <w:bookmarkStart w:id="3810" w:name="_Toc37228875"/>
      <w:bookmarkStart w:id="3811" w:name="_Toc37229379"/>
      <w:bookmarkStart w:id="3812" w:name="_Toc45906936"/>
      <w:bookmarkStart w:id="3813" w:name="_Toc61116091"/>
      <w:bookmarkStart w:id="3814" w:name="_Toc67060857"/>
      <w:bookmarkStart w:id="3815" w:name="_Toc74814362"/>
      <w:bookmarkStart w:id="3816" w:name="_Toc76505785"/>
      <w:bookmarkStart w:id="3817" w:name="_Toc83114033"/>
      <w:bookmarkStart w:id="3818" w:name="_Toc89875155"/>
      <w:bookmarkStart w:id="3819" w:name="_Toc98705719"/>
      <w:bookmarkStart w:id="3820" w:name="_Toc130916482"/>
      <w:r w:rsidRPr="007D061B">
        <w:t>6.6.2</w:t>
      </w:r>
      <w:r w:rsidRPr="007D061B">
        <w:tab/>
        <w:t>Occupied bandwidth</w:t>
      </w:r>
      <w:bookmarkStart w:id="3821" w:name="_Toc21095282"/>
      <w:bookmarkStart w:id="3822" w:name="_Toc29766815"/>
      <w:bookmarkStart w:id="3823" w:name="_Toc36040962"/>
      <w:bookmarkStart w:id="3824" w:name="_Toc37228372"/>
      <w:bookmarkStart w:id="3825" w:name="_Toc37228876"/>
      <w:bookmarkStart w:id="3826" w:name="_Toc37229380"/>
      <w:bookmarkStart w:id="3827" w:name="_Toc45906937"/>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A4CFCD8" w14:textId="36DA411F" w:rsidR="005432EB" w:rsidRPr="007D061B" w:rsidRDefault="005432EB" w:rsidP="005432EB">
      <w:pPr>
        <w:pStyle w:val="Heading4"/>
      </w:pPr>
      <w:bookmarkStart w:id="3828" w:name="_Toc61116092"/>
      <w:bookmarkStart w:id="3829" w:name="_Toc67060858"/>
      <w:bookmarkStart w:id="3830" w:name="_Toc74814363"/>
      <w:bookmarkStart w:id="3831" w:name="_Toc76505786"/>
      <w:bookmarkStart w:id="3832" w:name="_Toc83114034"/>
      <w:bookmarkStart w:id="3833" w:name="_Toc89875156"/>
      <w:bookmarkStart w:id="3834" w:name="_Toc98705720"/>
      <w:bookmarkStart w:id="3835" w:name="_Toc130916483"/>
      <w:r w:rsidRPr="007D061B">
        <w:t>6.6.2.1</w:t>
      </w:r>
      <w:r w:rsidRPr="007D061B">
        <w:tab/>
        <w:t>Definition and applicability</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836" w:name="_Toc21095283"/>
      <w:bookmarkStart w:id="3837" w:name="_Toc29766816"/>
      <w:bookmarkStart w:id="3838" w:name="_Toc36040963"/>
      <w:bookmarkStart w:id="3839" w:name="_Toc37228373"/>
      <w:bookmarkStart w:id="3840" w:name="_Toc37228877"/>
      <w:bookmarkStart w:id="3841" w:name="_Toc37229381"/>
      <w:bookmarkStart w:id="3842" w:name="_Toc45906938"/>
      <w:bookmarkStart w:id="3843" w:name="_Toc61116093"/>
      <w:bookmarkStart w:id="3844" w:name="_Toc67060859"/>
      <w:bookmarkStart w:id="3845" w:name="_Toc74814364"/>
      <w:bookmarkStart w:id="3846" w:name="_Toc76505787"/>
      <w:bookmarkStart w:id="3847" w:name="_Toc83114035"/>
      <w:bookmarkStart w:id="3848" w:name="_Toc89875157"/>
      <w:bookmarkStart w:id="3849" w:name="_Toc98705721"/>
      <w:bookmarkStart w:id="3850" w:name="_Toc130916484"/>
      <w:r w:rsidRPr="007D061B">
        <w:t>6.6.2.2</w:t>
      </w:r>
      <w:r w:rsidRPr="007D061B">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851" w:name="_Toc21095284"/>
      <w:bookmarkStart w:id="3852" w:name="_Toc29766817"/>
      <w:bookmarkStart w:id="3853" w:name="_Toc36040964"/>
      <w:bookmarkStart w:id="3854" w:name="_Toc37228374"/>
      <w:bookmarkStart w:id="3855" w:name="_Toc37228878"/>
      <w:bookmarkStart w:id="3856" w:name="_Toc37229382"/>
      <w:bookmarkStart w:id="3857" w:name="_Toc45906939"/>
      <w:bookmarkStart w:id="3858" w:name="_Toc61116094"/>
      <w:bookmarkStart w:id="3859" w:name="_Toc67060860"/>
      <w:bookmarkStart w:id="3860" w:name="_Toc74814365"/>
      <w:bookmarkStart w:id="3861" w:name="_Toc76505788"/>
      <w:bookmarkStart w:id="3862" w:name="_Toc83114036"/>
      <w:bookmarkStart w:id="3863" w:name="_Toc89875158"/>
      <w:bookmarkStart w:id="3864" w:name="_Toc98705722"/>
      <w:bookmarkStart w:id="3865" w:name="_Toc130916485"/>
      <w:r w:rsidRPr="007D061B">
        <w:t>6.6.2.3</w:t>
      </w:r>
      <w:r w:rsidRPr="007D061B">
        <w:tab/>
        <w:t>Test purpose</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866" w:name="_Toc21095285"/>
      <w:bookmarkStart w:id="3867" w:name="_Toc29766818"/>
      <w:bookmarkStart w:id="3868" w:name="_Toc36040965"/>
      <w:bookmarkStart w:id="3869" w:name="_Toc37228375"/>
      <w:bookmarkStart w:id="3870" w:name="_Toc37228879"/>
      <w:bookmarkStart w:id="3871" w:name="_Toc37229383"/>
      <w:bookmarkStart w:id="3872" w:name="_Toc45906940"/>
      <w:bookmarkStart w:id="3873" w:name="_Toc61116095"/>
      <w:bookmarkStart w:id="3874" w:name="_Toc67060861"/>
      <w:bookmarkStart w:id="3875" w:name="_Toc74814366"/>
      <w:bookmarkStart w:id="3876" w:name="_Toc76505789"/>
      <w:bookmarkStart w:id="3877" w:name="_Toc83114037"/>
      <w:bookmarkStart w:id="3878" w:name="_Toc89875159"/>
      <w:bookmarkStart w:id="3879" w:name="_Toc98705723"/>
      <w:bookmarkStart w:id="3880" w:name="_Toc130916486"/>
      <w:r w:rsidRPr="007D061B">
        <w:t>6.6.2.4</w:t>
      </w:r>
      <w:r w:rsidRPr="007D061B">
        <w:tab/>
        <w:t>Method of test</w:t>
      </w:r>
      <w:bookmarkStart w:id="3881" w:name="_Toc21095286"/>
      <w:bookmarkStart w:id="3882" w:name="_Toc29766819"/>
      <w:bookmarkStart w:id="3883" w:name="_Toc36040966"/>
      <w:bookmarkStart w:id="3884" w:name="_Toc37228376"/>
      <w:bookmarkStart w:id="3885" w:name="_Toc37228880"/>
      <w:bookmarkStart w:id="3886" w:name="_Toc37229384"/>
      <w:bookmarkStart w:id="3887" w:name="_Toc45906941"/>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EE3767F" w14:textId="1E2122C5" w:rsidR="005432EB" w:rsidRPr="007D061B" w:rsidRDefault="005432EB" w:rsidP="005432EB">
      <w:pPr>
        <w:pStyle w:val="Heading5"/>
      </w:pPr>
      <w:bookmarkStart w:id="3888" w:name="_Toc61116096"/>
      <w:bookmarkStart w:id="3889" w:name="_Toc67060862"/>
      <w:bookmarkStart w:id="3890" w:name="_Toc74814367"/>
      <w:bookmarkStart w:id="3891" w:name="_Toc76505790"/>
      <w:bookmarkStart w:id="3892" w:name="_Toc83114038"/>
      <w:bookmarkStart w:id="3893" w:name="_Toc89875160"/>
      <w:bookmarkStart w:id="3894" w:name="_Toc98705724"/>
      <w:bookmarkStart w:id="3895" w:name="_Toc130916487"/>
      <w:r w:rsidRPr="007D061B">
        <w:t>6.6.2.4.1</w:t>
      </w:r>
      <w:r w:rsidRPr="007D061B">
        <w:tab/>
        <w:t>Initial conditions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896" w:name="_Toc21095287"/>
      <w:bookmarkStart w:id="3897" w:name="_Toc29766820"/>
      <w:bookmarkStart w:id="3898" w:name="_Toc36040967"/>
      <w:bookmarkStart w:id="3899" w:name="_Toc37228377"/>
      <w:bookmarkStart w:id="3900" w:name="_Toc37228881"/>
      <w:bookmarkStart w:id="3901" w:name="_Toc37229385"/>
      <w:bookmarkStart w:id="3902" w:name="_Toc45906942"/>
      <w:bookmarkStart w:id="3903" w:name="_Toc61116097"/>
      <w:bookmarkStart w:id="3904" w:name="_Toc67060863"/>
      <w:bookmarkStart w:id="3905" w:name="_Toc74814368"/>
      <w:bookmarkStart w:id="3906" w:name="_Toc76505791"/>
      <w:bookmarkStart w:id="3907" w:name="_Toc83114039"/>
      <w:bookmarkStart w:id="3908" w:name="_Toc89875161"/>
      <w:bookmarkStart w:id="3909" w:name="_Toc98705725"/>
      <w:bookmarkStart w:id="3910" w:name="_Toc130916488"/>
      <w:r w:rsidRPr="007D061B">
        <w:t>6.6.2.4.2</w:t>
      </w:r>
      <w:r w:rsidRPr="007D061B">
        <w:tab/>
        <w:t>Procedure</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FE6DED" w:rsidP="0001143E">
            <w:pPr>
              <w:pStyle w:val="TAC"/>
              <w:rPr>
                <w:lang w:eastAsia="zh-CN"/>
              </w:rPr>
            </w:pPr>
            <w:r>
              <w:rPr>
                <w:rFonts w:eastAsia="SimSun"/>
                <w:lang w:eastAsia="zh-CN"/>
              </w:rPr>
              <w:pict w14:anchorId="1F185F5E">
                <v:shape id="_x0000_i1033" type="#_x0000_t75" style="width:56.55pt;height:5.1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FE6DED">
              <w:rPr>
                <w:rFonts w:eastAsia="SimSun"/>
                <w:lang w:eastAsia="zh-CN"/>
              </w:rPr>
              <w:pict w14:anchorId="346ADC4D">
                <v:shape id="_x0000_i1034" type="#_x0000_t75" style="width:56.55pt;height:20.5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FE6DED">
              <w:rPr>
                <w:rFonts w:eastAsia="SimSun"/>
                <w:lang w:eastAsia="zh-CN"/>
              </w:rPr>
              <w:pict w14:anchorId="029239F0">
                <v:shape id="_x0000_i1035" type="#_x0000_t75" style="width:56.55pt;height:20.5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911" w:name="_Toc21095288"/>
      <w:bookmarkStart w:id="3912" w:name="_Toc29766821"/>
      <w:bookmarkStart w:id="3913" w:name="_Toc36040968"/>
      <w:bookmarkStart w:id="3914" w:name="_Toc37228378"/>
      <w:bookmarkStart w:id="3915" w:name="_Toc37228882"/>
      <w:bookmarkStart w:id="3916" w:name="_Toc37229386"/>
      <w:bookmarkStart w:id="3917" w:name="_Toc45906943"/>
      <w:bookmarkStart w:id="3918" w:name="_Toc61116098"/>
      <w:bookmarkStart w:id="3919" w:name="_Toc67060864"/>
      <w:bookmarkStart w:id="3920" w:name="_Toc74814369"/>
      <w:bookmarkStart w:id="3921" w:name="_Toc76505792"/>
      <w:bookmarkStart w:id="3922" w:name="_Toc83114040"/>
      <w:bookmarkStart w:id="3923" w:name="_Toc89875162"/>
      <w:bookmarkStart w:id="3924" w:name="_Toc98705726"/>
      <w:bookmarkStart w:id="3925" w:name="_Toc130916489"/>
      <w:r w:rsidRPr="007D061B">
        <w:t>6.6.2.5</w:t>
      </w:r>
      <w:r w:rsidRPr="007D061B">
        <w:tab/>
        <w:t>Test requirements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A9C86F4" w14:textId="77777777" w:rsidR="005432EB" w:rsidRPr="007D061B" w:rsidRDefault="005432EB" w:rsidP="005432EB">
      <w:pPr>
        <w:pStyle w:val="Heading5"/>
      </w:pPr>
      <w:bookmarkStart w:id="3926" w:name="_Toc21095289"/>
      <w:bookmarkStart w:id="3927" w:name="_Toc29766822"/>
      <w:bookmarkStart w:id="3928" w:name="_Toc36040969"/>
      <w:bookmarkStart w:id="3929" w:name="_Toc37228379"/>
      <w:bookmarkStart w:id="3930" w:name="_Toc37228883"/>
      <w:bookmarkStart w:id="3931" w:name="_Toc37229387"/>
      <w:bookmarkStart w:id="3932" w:name="_Toc45906944"/>
      <w:bookmarkStart w:id="3933" w:name="_Toc61116099"/>
      <w:bookmarkStart w:id="3934" w:name="_Toc67060865"/>
      <w:bookmarkStart w:id="3935" w:name="_Toc74814370"/>
      <w:bookmarkStart w:id="3936" w:name="_Toc76505793"/>
      <w:bookmarkStart w:id="3937" w:name="_Toc83114041"/>
      <w:bookmarkStart w:id="3938" w:name="_Toc89875163"/>
      <w:bookmarkStart w:id="3939" w:name="_Toc98705727"/>
      <w:bookmarkStart w:id="3940" w:name="_Toc130916490"/>
      <w:r w:rsidRPr="007D061B">
        <w:t>6.6.2.5.1</w:t>
      </w:r>
      <w:r w:rsidRPr="007D061B">
        <w:tab/>
        <w:t>MSR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941" w:name="_Toc21095290"/>
      <w:bookmarkStart w:id="3942" w:name="_Toc29766823"/>
      <w:bookmarkStart w:id="3943" w:name="_Toc36040970"/>
      <w:bookmarkStart w:id="3944" w:name="_Toc37228380"/>
      <w:bookmarkStart w:id="3945" w:name="_Toc37228884"/>
      <w:bookmarkStart w:id="3946" w:name="_Toc37229388"/>
      <w:bookmarkStart w:id="3947" w:name="_Toc45906945"/>
      <w:bookmarkStart w:id="3948" w:name="_Toc61116100"/>
      <w:bookmarkStart w:id="3949" w:name="_Toc67060866"/>
      <w:bookmarkStart w:id="3950" w:name="_Toc74814371"/>
      <w:bookmarkStart w:id="3951" w:name="_Toc76505794"/>
      <w:bookmarkStart w:id="3952" w:name="_Toc83114042"/>
      <w:bookmarkStart w:id="3953" w:name="_Toc89875164"/>
      <w:bookmarkStart w:id="3954" w:name="_Toc98705728"/>
      <w:bookmarkStart w:id="3955" w:name="_Toc130916491"/>
      <w:r w:rsidRPr="007D061B">
        <w:t>6.6.2.5.2</w:t>
      </w:r>
      <w:r w:rsidRPr="007D061B">
        <w:tab/>
        <w:t>UTRA FDD</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956" w:name="_Toc21095291"/>
      <w:bookmarkStart w:id="3957" w:name="_Toc29766824"/>
      <w:bookmarkStart w:id="3958" w:name="_Toc36040971"/>
      <w:bookmarkStart w:id="3959" w:name="_Toc37228381"/>
      <w:bookmarkStart w:id="3960" w:name="_Toc37228885"/>
      <w:bookmarkStart w:id="3961" w:name="_Toc37229389"/>
      <w:bookmarkStart w:id="3962" w:name="_Toc45906946"/>
      <w:bookmarkStart w:id="3963" w:name="_Toc61116101"/>
      <w:bookmarkStart w:id="3964" w:name="_Toc67060867"/>
      <w:bookmarkStart w:id="3965" w:name="_Toc74814372"/>
      <w:bookmarkStart w:id="3966" w:name="_Toc76505795"/>
      <w:bookmarkStart w:id="3967" w:name="_Toc83114043"/>
      <w:bookmarkStart w:id="3968" w:name="_Toc89875165"/>
      <w:bookmarkStart w:id="3969" w:name="_Toc98705729"/>
      <w:bookmarkStart w:id="3970" w:name="_Toc130916492"/>
      <w:r w:rsidRPr="007D061B">
        <w:t>6.6.2.5.3</w:t>
      </w:r>
      <w:r w:rsidRPr="007D061B">
        <w:tab/>
        <w:t>UTRA TDD</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971" w:name="_Toc21095292"/>
      <w:bookmarkStart w:id="3972" w:name="_Toc29766825"/>
      <w:bookmarkStart w:id="3973" w:name="_Toc36040972"/>
      <w:bookmarkStart w:id="3974" w:name="_Toc37228382"/>
      <w:bookmarkStart w:id="3975" w:name="_Toc37228886"/>
      <w:bookmarkStart w:id="3976" w:name="_Toc37229390"/>
      <w:bookmarkStart w:id="3977" w:name="_Toc45906947"/>
      <w:bookmarkStart w:id="3978" w:name="_Toc61116102"/>
      <w:bookmarkStart w:id="3979" w:name="_Toc67060868"/>
      <w:bookmarkStart w:id="3980" w:name="_Toc74814373"/>
      <w:bookmarkStart w:id="3981" w:name="_Toc76505796"/>
      <w:bookmarkStart w:id="3982" w:name="_Toc83114044"/>
      <w:bookmarkStart w:id="3983" w:name="_Toc89875166"/>
      <w:bookmarkStart w:id="3984" w:name="_Toc98705730"/>
      <w:bookmarkStart w:id="3985" w:name="_Toc130916493"/>
      <w:r w:rsidRPr="007D061B">
        <w:t>6.6.2.5.4</w:t>
      </w:r>
      <w:r w:rsidRPr="007D061B">
        <w:tab/>
        <w:t>E-UTRA</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986" w:name="_Toc21095293"/>
      <w:bookmarkStart w:id="3987" w:name="_Toc29766826"/>
      <w:bookmarkStart w:id="3988" w:name="_Toc36040973"/>
      <w:bookmarkStart w:id="3989" w:name="_Toc37228383"/>
      <w:bookmarkStart w:id="3990" w:name="_Toc37228887"/>
      <w:bookmarkStart w:id="3991" w:name="_Toc37229391"/>
      <w:bookmarkStart w:id="3992" w:name="_Toc45906948"/>
      <w:bookmarkStart w:id="3993" w:name="_Toc61116103"/>
      <w:bookmarkStart w:id="3994" w:name="_Toc67060869"/>
      <w:bookmarkStart w:id="3995" w:name="_Toc74814374"/>
      <w:bookmarkStart w:id="3996" w:name="_Toc76505797"/>
      <w:bookmarkStart w:id="3997" w:name="_Toc83114045"/>
      <w:bookmarkStart w:id="3998" w:name="_Toc89875167"/>
      <w:bookmarkStart w:id="3999" w:name="_Toc98705731"/>
      <w:bookmarkStart w:id="4000" w:name="_Toc130916494"/>
      <w:r w:rsidRPr="007D061B">
        <w:t>6.6.3</w:t>
      </w:r>
      <w:r w:rsidRPr="007D061B">
        <w:tab/>
        <w:t>Adjacent Channel Leakage power Ratio</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0CB5A70" w14:textId="77777777" w:rsidR="005432EB" w:rsidRPr="007D061B" w:rsidRDefault="005432EB" w:rsidP="005432EB">
      <w:pPr>
        <w:pStyle w:val="Heading4"/>
      </w:pPr>
      <w:bookmarkStart w:id="4001" w:name="_Toc21095294"/>
      <w:bookmarkStart w:id="4002" w:name="_Toc29766827"/>
      <w:bookmarkStart w:id="4003" w:name="_Toc36040974"/>
      <w:bookmarkStart w:id="4004" w:name="_Toc37228384"/>
      <w:bookmarkStart w:id="4005" w:name="_Toc37228888"/>
      <w:bookmarkStart w:id="4006" w:name="_Toc37229392"/>
      <w:bookmarkStart w:id="4007" w:name="_Toc45906949"/>
      <w:bookmarkStart w:id="4008" w:name="_Toc61116104"/>
      <w:bookmarkStart w:id="4009" w:name="_Toc67060870"/>
      <w:bookmarkStart w:id="4010" w:name="_Toc74814375"/>
      <w:bookmarkStart w:id="4011" w:name="_Toc76505798"/>
      <w:bookmarkStart w:id="4012" w:name="_Toc83114046"/>
      <w:bookmarkStart w:id="4013" w:name="_Toc89875168"/>
      <w:bookmarkStart w:id="4014" w:name="_Toc98705732"/>
      <w:bookmarkStart w:id="4015" w:name="_Toc130916495"/>
      <w:r w:rsidRPr="007D061B">
        <w:t>6.6.3.1</w:t>
      </w:r>
      <w:r w:rsidRPr="007D061B">
        <w:tab/>
        <w:t>Definition and applicability</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016" w:name="_Toc21095295"/>
      <w:bookmarkStart w:id="4017" w:name="_Toc29766828"/>
      <w:bookmarkStart w:id="4018" w:name="_Toc36040975"/>
      <w:bookmarkStart w:id="4019" w:name="_Toc37228385"/>
      <w:bookmarkStart w:id="4020" w:name="_Toc37228889"/>
      <w:bookmarkStart w:id="4021" w:name="_Toc37229393"/>
      <w:bookmarkStart w:id="4022" w:name="_Toc45906950"/>
      <w:bookmarkStart w:id="4023" w:name="_Toc61116105"/>
      <w:bookmarkStart w:id="4024" w:name="_Toc67060871"/>
      <w:bookmarkStart w:id="4025" w:name="_Toc74814376"/>
      <w:bookmarkStart w:id="4026" w:name="_Toc76505799"/>
      <w:bookmarkStart w:id="4027" w:name="_Toc83114047"/>
      <w:bookmarkStart w:id="4028" w:name="_Toc89875169"/>
      <w:bookmarkStart w:id="4029" w:name="_Toc98705733"/>
      <w:bookmarkStart w:id="4030" w:name="_Toc130916496"/>
      <w:r w:rsidRPr="007D061B">
        <w:t>6.6.3.2</w:t>
      </w:r>
      <w:r w:rsidRPr="007D061B">
        <w:tab/>
        <w:t>Minimum requirement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031" w:name="_Toc21095296"/>
      <w:bookmarkStart w:id="4032" w:name="_Toc29766829"/>
      <w:bookmarkStart w:id="4033" w:name="_Toc36040976"/>
      <w:bookmarkStart w:id="4034" w:name="_Toc37228386"/>
      <w:bookmarkStart w:id="4035" w:name="_Toc37228890"/>
      <w:bookmarkStart w:id="4036" w:name="_Toc37229394"/>
      <w:bookmarkStart w:id="4037" w:name="_Toc45906951"/>
      <w:bookmarkStart w:id="4038" w:name="_Toc61116106"/>
      <w:bookmarkStart w:id="4039" w:name="_Toc67060872"/>
      <w:bookmarkStart w:id="4040" w:name="_Toc74814377"/>
      <w:bookmarkStart w:id="4041" w:name="_Toc76505800"/>
      <w:bookmarkStart w:id="4042" w:name="_Toc83114048"/>
      <w:bookmarkStart w:id="4043" w:name="_Toc89875170"/>
      <w:bookmarkStart w:id="4044" w:name="_Toc98705734"/>
      <w:bookmarkStart w:id="4045" w:name="_Toc130916497"/>
      <w:r w:rsidRPr="007D061B">
        <w:t>6.6.3.3</w:t>
      </w:r>
      <w:r w:rsidRPr="007D061B">
        <w:tab/>
        <w:t>Test purpose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046" w:name="_Toc21095297"/>
      <w:bookmarkStart w:id="4047" w:name="_Toc29766830"/>
      <w:bookmarkStart w:id="4048" w:name="_Toc36040977"/>
      <w:bookmarkStart w:id="4049" w:name="_Toc37228387"/>
      <w:bookmarkStart w:id="4050" w:name="_Toc37228891"/>
      <w:bookmarkStart w:id="4051" w:name="_Toc37229395"/>
      <w:bookmarkStart w:id="4052" w:name="_Toc45906952"/>
      <w:bookmarkStart w:id="4053" w:name="_Toc61116107"/>
      <w:bookmarkStart w:id="4054" w:name="_Toc67060873"/>
      <w:bookmarkStart w:id="4055" w:name="_Toc74814378"/>
      <w:bookmarkStart w:id="4056" w:name="_Toc76505801"/>
      <w:bookmarkStart w:id="4057" w:name="_Toc83114049"/>
      <w:bookmarkStart w:id="4058" w:name="_Toc89875171"/>
      <w:bookmarkStart w:id="4059" w:name="_Toc98705735"/>
      <w:bookmarkStart w:id="4060" w:name="_Toc130916498"/>
      <w:r w:rsidRPr="007D061B">
        <w:t>6.6.3.4</w:t>
      </w:r>
      <w:r w:rsidRPr="007D061B">
        <w:tab/>
        <w:t>Method of test</w:t>
      </w:r>
      <w:bookmarkStart w:id="4061" w:name="_Toc21095298"/>
      <w:bookmarkStart w:id="4062" w:name="_Toc29766831"/>
      <w:bookmarkStart w:id="4063" w:name="_Toc36040978"/>
      <w:bookmarkStart w:id="4064" w:name="_Toc37228388"/>
      <w:bookmarkStart w:id="4065" w:name="_Toc37228892"/>
      <w:bookmarkStart w:id="4066" w:name="_Toc37229396"/>
      <w:bookmarkStart w:id="4067" w:name="_Toc45906953"/>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DF259B9" w14:textId="1505299D" w:rsidR="005432EB" w:rsidRPr="007D061B" w:rsidRDefault="005432EB" w:rsidP="005432EB">
      <w:pPr>
        <w:pStyle w:val="Heading5"/>
      </w:pPr>
      <w:bookmarkStart w:id="4068" w:name="_Toc61116108"/>
      <w:bookmarkStart w:id="4069" w:name="_Toc67060874"/>
      <w:bookmarkStart w:id="4070" w:name="_Toc74814379"/>
      <w:bookmarkStart w:id="4071" w:name="_Toc76505802"/>
      <w:bookmarkStart w:id="4072" w:name="_Toc83114050"/>
      <w:bookmarkStart w:id="4073" w:name="_Toc89875172"/>
      <w:bookmarkStart w:id="4074" w:name="_Toc98705736"/>
      <w:bookmarkStart w:id="4075" w:name="_Toc130916499"/>
      <w:r w:rsidRPr="007D061B">
        <w:t>6.6.3.4.1</w:t>
      </w:r>
      <w:r w:rsidRPr="007D061B">
        <w:tab/>
        <w:t>Initial conditions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076" w:name="_Toc21095299"/>
      <w:bookmarkStart w:id="4077" w:name="_Toc29766832"/>
      <w:bookmarkStart w:id="4078" w:name="_Toc36040979"/>
      <w:bookmarkStart w:id="4079" w:name="_Toc37228389"/>
      <w:bookmarkStart w:id="4080" w:name="_Toc37228893"/>
      <w:bookmarkStart w:id="4081" w:name="_Toc37229397"/>
      <w:bookmarkStart w:id="4082" w:name="_Toc45906954"/>
      <w:bookmarkStart w:id="4083" w:name="_Toc61116109"/>
      <w:bookmarkStart w:id="4084" w:name="_Toc67060875"/>
      <w:bookmarkStart w:id="4085" w:name="_Toc74814380"/>
      <w:bookmarkStart w:id="4086" w:name="_Toc76505803"/>
      <w:bookmarkStart w:id="4087" w:name="_Toc83114051"/>
      <w:bookmarkStart w:id="4088" w:name="_Toc89875173"/>
      <w:bookmarkStart w:id="4089" w:name="_Toc98705737"/>
      <w:bookmarkStart w:id="4090" w:name="_Toc130916500"/>
      <w:r w:rsidRPr="007D061B">
        <w:t>6.6.3.4.2</w:t>
      </w:r>
      <w:r w:rsidRPr="007D061B">
        <w:tab/>
        <w:t>Procedure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091" w:name="_Toc21095300"/>
      <w:bookmarkStart w:id="4092" w:name="_Toc29766833"/>
      <w:bookmarkStart w:id="4093" w:name="_Toc36040980"/>
      <w:bookmarkStart w:id="4094" w:name="_Toc37228390"/>
      <w:bookmarkStart w:id="4095" w:name="_Toc37228894"/>
      <w:bookmarkStart w:id="4096" w:name="_Toc37229398"/>
      <w:bookmarkStart w:id="4097" w:name="_Toc45906955"/>
      <w:bookmarkStart w:id="4098" w:name="_Toc61116110"/>
      <w:bookmarkStart w:id="4099" w:name="_Toc67060876"/>
      <w:bookmarkStart w:id="4100" w:name="_Toc74814381"/>
      <w:bookmarkStart w:id="4101" w:name="_Toc76505804"/>
      <w:bookmarkStart w:id="4102" w:name="_Toc83114052"/>
      <w:bookmarkStart w:id="4103" w:name="_Toc89875174"/>
      <w:bookmarkStart w:id="4104" w:name="_Toc98705738"/>
      <w:bookmarkStart w:id="4105" w:name="_Toc130916501"/>
      <w:r w:rsidRPr="007D061B">
        <w:t>6.6.3.5</w:t>
      </w:r>
      <w:r w:rsidRPr="007D061B">
        <w:tab/>
        <w:t>Test requirements</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2AA4983" w14:textId="77777777" w:rsidR="005432EB" w:rsidRPr="007D061B" w:rsidRDefault="005432EB" w:rsidP="005432EB">
      <w:pPr>
        <w:pStyle w:val="Heading5"/>
      </w:pPr>
      <w:bookmarkStart w:id="4106" w:name="_Toc21095301"/>
      <w:bookmarkStart w:id="4107" w:name="_Toc29766834"/>
      <w:bookmarkStart w:id="4108" w:name="_Toc36040981"/>
      <w:bookmarkStart w:id="4109" w:name="_Toc37228391"/>
      <w:bookmarkStart w:id="4110" w:name="_Toc37228895"/>
      <w:bookmarkStart w:id="4111" w:name="_Toc37229399"/>
      <w:bookmarkStart w:id="4112" w:name="_Toc45906956"/>
      <w:bookmarkStart w:id="4113" w:name="_Toc61116111"/>
      <w:bookmarkStart w:id="4114" w:name="_Toc67060877"/>
      <w:bookmarkStart w:id="4115" w:name="_Toc74814382"/>
      <w:bookmarkStart w:id="4116" w:name="_Toc76505805"/>
      <w:bookmarkStart w:id="4117" w:name="_Toc83114053"/>
      <w:bookmarkStart w:id="4118" w:name="_Toc89875175"/>
      <w:bookmarkStart w:id="4119" w:name="_Toc98705739"/>
      <w:bookmarkStart w:id="4120" w:name="_Toc130916502"/>
      <w:r w:rsidRPr="007D061B">
        <w:t>6.6.3.5.1</w:t>
      </w:r>
      <w:r w:rsidRPr="007D061B">
        <w:tab/>
        <w:t>General Requirements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12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121"/>
    </w:p>
    <w:p w14:paraId="2A05E980" w14:textId="77777777" w:rsidR="005432EB" w:rsidRPr="007D061B" w:rsidRDefault="005432EB" w:rsidP="005432EB">
      <w:pPr>
        <w:pStyle w:val="Heading5"/>
      </w:pPr>
      <w:bookmarkStart w:id="4122" w:name="_Toc21095302"/>
      <w:bookmarkStart w:id="4123" w:name="_Toc29766835"/>
      <w:bookmarkStart w:id="4124" w:name="_Toc36040982"/>
      <w:bookmarkStart w:id="4125" w:name="_Toc37228392"/>
      <w:bookmarkStart w:id="4126" w:name="_Toc37228896"/>
      <w:bookmarkStart w:id="4127" w:name="_Toc37229400"/>
      <w:bookmarkStart w:id="4128" w:name="_Toc45906957"/>
      <w:bookmarkStart w:id="4129" w:name="_Toc61116112"/>
      <w:bookmarkStart w:id="4130" w:name="_Toc67060878"/>
      <w:bookmarkStart w:id="4131" w:name="_Toc74814383"/>
      <w:bookmarkStart w:id="4132" w:name="_Toc76505806"/>
      <w:bookmarkStart w:id="4133" w:name="_Toc83114054"/>
      <w:bookmarkStart w:id="4134" w:name="_Toc89875176"/>
      <w:bookmarkStart w:id="4135" w:name="_Toc98705740"/>
      <w:bookmarkStart w:id="4136" w:name="_Toc130916503"/>
      <w:r w:rsidRPr="007D061B">
        <w:t>6.6.3.5.2</w:t>
      </w:r>
      <w:r w:rsidRPr="007D061B">
        <w:tab/>
        <w:t>Absolute Limits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137" w:name="_Toc21095303"/>
      <w:bookmarkStart w:id="4138" w:name="_Toc29766836"/>
      <w:bookmarkStart w:id="4139" w:name="_Toc36040983"/>
      <w:bookmarkStart w:id="4140" w:name="_Toc37228393"/>
      <w:bookmarkStart w:id="4141" w:name="_Toc37228897"/>
      <w:bookmarkStart w:id="4142" w:name="_Toc37229401"/>
      <w:bookmarkStart w:id="4143" w:name="_Toc45906958"/>
      <w:bookmarkStart w:id="4144" w:name="_Toc61116113"/>
      <w:bookmarkStart w:id="4145" w:name="_Toc67060879"/>
      <w:bookmarkStart w:id="4146" w:name="_Toc74814384"/>
      <w:bookmarkStart w:id="4147" w:name="_Toc76505807"/>
      <w:bookmarkStart w:id="4148" w:name="_Toc83114055"/>
      <w:bookmarkStart w:id="4149" w:name="_Toc89875177"/>
      <w:bookmarkStart w:id="4150" w:name="_Toc98705741"/>
      <w:bookmarkStart w:id="4151" w:name="_Toc130916504"/>
      <w:r w:rsidRPr="007D061B">
        <w:t>6.6.3.5.3</w:t>
      </w:r>
      <w:r w:rsidRPr="007D061B">
        <w:tab/>
        <w:t>MSR</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152" w:name="_Toc21095304"/>
      <w:bookmarkStart w:id="4153" w:name="_Toc29766837"/>
      <w:bookmarkStart w:id="4154" w:name="_Toc36040984"/>
      <w:bookmarkStart w:id="4155" w:name="_Toc37228394"/>
      <w:bookmarkStart w:id="4156" w:name="_Toc37228898"/>
      <w:bookmarkStart w:id="4157" w:name="_Toc37229402"/>
      <w:bookmarkStart w:id="4158" w:name="_Toc45906959"/>
      <w:bookmarkStart w:id="4159" w:name="_Toc61116114"/>
      <w:bookmarkStart w:id="4160" w:name="_Toc67060880"/>
      <w:bookmarkStart w:id="4161" w:name="_Toc74814385"/>
      <w:bookmarkStart w:id="4162" w:name="_Toc76505808"/>
      <w:bookmarkStart w:id="4163" w:name="_Toc83114056"/>
      <w:bookmarkStart w:id="4164" w:name="_Toc89875178"/>
      <w:bookmarkStart w:id="4165" w:name="_Toc98705742"/>
      <w:bookmarkStart w:id="4166" w:name="_Toc130916505"/>
      <w:r w:rsidRPr="007D061B">
        <w:t>6.6.3.5.4</w:t>
      </w:r>
      <w:r w:rsidRPr="007D061B">
        <w:tab/>
        <w:t>UTRA FDD</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167" w:name="_Toc21095305"/>
      <w:bookmarkStart w:id="4168" w:name="_Toc29766838"/>
      <w:bookmarkStart w:id="4169" w:name="_Toc36040985"/>
      <w:bookmarkStart w:id="4170" w:name="_Toc37228395"/>
      <w:bookmarkStart w:id="4171" w:name="_Toc37228899"/>
      <w:bookmarkStart w:id="4172" w:name="_Toc37229403"/>
      <w:bookmarkStart w:id="4173" w:name="_Toc45906960"/>
      <w:bookmarkStart w:id="4174" w:name="_Toc61116115"/>
      <w:bookmarkStart w:id="4175" w:name="_Toc67060881"/>
      <w:bookmarkStart w:id="4176" w:name="_Toc74814386"/>
      <w:bookmarkStart w:id="4177" w:name="_Toc76505809"/>
      <w:bookmarkStart w:id="4178" w:name="_Toc83114057"/>
      <w:bookmarkStart w:id="4179" w:name="_Toc89875179"/>
      <w:bookmarkStart w:id="4180" w:name="_Toc98705743"/>
      <w:bookmarkStart w:id="4181" w:name="_Toc130916506"/>
      <w:r w:rsidRPr="007D061B">
        <w:t>6.6.3.5.5</w:t>
      </w:r>
      <w:r w:rsidRPr="007D061B">
        <w:tab/>
        <w:t>UTRA TDD, 1,28Mcps option</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182" w:name="_Toc21095306"/>
      <w:bookmarkStart w:id="4183" w:name="_Toc29766839"/>
      <w:bookmarkStart w:id="4184" w:name="_Toc36040986"/>
      <w:bookmarkStart w:id="4185" w:name="_Toc37228396"/>
      <w:bookmarkStart w:id="4186" w:name="_Toc37228900"/>
      <w:bookmarkStart w:id="4187" w:name="_Toc37229404"/>
      <w:bookmarkStart w:id="4188" w:name="_Toc45906961"/>
      <w:bookmarkStart w:id="4189" w:name="_Toc61116116"/>
      <w:bookmarkStart w:id="4190" w:name="_Toc67060882"/>
      <w:bookmarkStart w:id="4191" w:name="_Toc74814387"/>
      <w:bookmarkStart w:id="4192" w:name="_Toc76505810"/>
      <w:bookmarkStart w:id="4193" w:name="_Toc83114058"/>
      <w:bookmarkStart w:id="4194" w:name="_Toc89875180"/>
      <w:bookmarkStart w:id="4195" w:name="_Toc98705744"/>
      <w:bookmarkStart w:id="4196" w:name="_Toc130916507"/>
      <w:r w:rsidRPr="007D061B">
        <w:t>6.6.3.5.6</w:t>
      </w:r>
      <w:r w:rsidRPr="007D061B">
        <w:tab/>
        <w:t>E-UTRA</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197" w:name="OLE_LINK105"/>
      <w:bookmarkStart w:id="419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197"/>
      <w:bookmarkEnd w:id="419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199" w:name="_Toc21095307"/>
      <w:bookmarkStart w:id="4200" w:name="_Toc29766840"/>
      <w:bookmarkStart w:id="4201" w:name="_Toc36040987"/>
      <w:bookmarkStart w:id="4202" w:name="_Toc37228397"/>
      <w:bookmarkStart w:id="4203" w:name="_Toc37228901"/>
      <w:bookmarkStart w:id="4204" w:name="_Toc37229405"/>
      <w:bookmarkStart w:id="4205" w:name="_Toc45906962"/>
      <w:bookmarkStart w:id="4206" w:name="_Toc61116117"/>
      <w:bookmarkStart w:id="4207" w:name="_Toc67060883"/>
      <w:bookmarkStart w:id="4208" w:name="_Toc74814388"/>
      <w:bookmarkStart w:id="4209" w:name="_Toc76505811"/>
      <w:bookmarkStart w:id="4210" w:name="_Toc83114059"/>
      <w:bookmarkStart w:id="4211" w:name="_Toc89875181"/>
      <w:bookmarkStart w:id="4212" w:name="_Toc98705745"/>
      <w:bookmarkStart w:id="4213" w:name="_Toc130916508"/>
      <w:r w:rsidRPr="007D061B">
        <w:t>6.6.4</w:t>
      </w:r>
      <w:r w:rsidRPr="007D061B">
        <w:tab/>
        <w:t>Spectrum emission mask</w:t>
      </w:r>
      <w:bookmarkStart w:id="4214" w:name="_Toc21095308"/>
      <w:bookmarkStart w:id="4215" w:name="_Toc29766841"/>
      <w:bookmarkStart w:id="4216" w:name="_Toc36040988"/>
      <w:bookmarkStart w:id="4217" w:name="_Toc37228398"/>
      <w:bookmarkStart w:id="4218" w:name="_Toc37228902"/>
      <w:bookmarkStart w:id="4219" w:name="_Toc37229406"/>
      <w:bookmarkStart w:id="4220" w:name="_Toc45906963"/>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6B289B39" w14:textId="08873B59" w:rsidR="005432EB" w:rsidRPr="007D061B" w:rsidRDefault="005432EB" w:rsidP="005432EB">
      <w:pPr>
        <w:pStyle w:val="Heading4"/>
      </w:pPr>
      <w:bookmarkStart w:id="4221" w:name="_Toc61116118"/>
      <w:bookmarkStart w:id="4222" w:name="_Toc67060884"/>
      <w:bookmarkStart w:id="4223" w:name="_Toc74814389"/>
      <w:bookmarkStart w:id="4224" w:name="_Toc76505812"/>
      <w:bookmarkStart w:id="4225" w:name="_Toc83114060"/>
      <w:bookmarkStart w:id="4226" w:name="_Toc89875182"/>
      <w:bookmarkStart w:id="4227" w:name="_Toc98705746"/>
      <w:bookmarkStart w:id="4228" w:name="_Toc130916509"/>
      <w:r w:rsidRPr="007D061B">
        <w:t>6.6.4.1</w:t>
      </w:r>
      <w:r w:rsidRPr="007D061B">
        <w:tab/>
        <w:t>Definition and applicability</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229" w:name="_Toc21095309"/>
      <w:bookmarkStart w:id="4230" w:name="_Toc29766842"/>
      <w:bookmarkStart w:id="4231" w:name="_Toc36040989"/>
      <w:bookmarkStart w:id="4232" w:name="_Toc37228399"/>
      <w:bookmarkStart w:id="4233" w:name="_Toc37228903"/>
      <w:bookmarkStart w:id="4234" w:name="_Toc37229407"/>
      <w:bookmarkStart w:id="4235" w:name="_Toc45906964"/>
      <w:bookmarkStart w:id="4236" w:name="_Toc61116119"/>
      <w:bookmarkStart w:id="4237" w:name="_Toc67060885"/>
      <w:bookmarkStart w:id="4238" w:name="_Toc74814390"/>
      <w:bookmarkStart w:id="4239" w:name="_Toc76505813"/>
      <w:bookmarkStart w:id="4240" w:name="_Toc83114061"/>
      <w:bookmarkStart w:id="4241" w:name="_Toc89875183"/>
      <w:bookmarkStart w:id="4242" w:name="_Toc98705747"/>
      <w:bookmarkStart w:id="4243" w:name="_Toc130916510"/>
      <w:r w:rsidRPr="007D061B">
        <w:t>6.6.4.2</w:t>
      </w:r>
      <w:r w:rsidRPr="007D061B">
        <w:tab/>
        <w:t>Minimum requirement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244" w:name="_Toc21095310"/>
      <w:bookmarkStart w:id="4245" w:name="_Toc29766843"/>
      <w:bookmarkStart w:id="4246" w:name="_Toc36040990"/>
      <w:bookmarkStart w:id="4247" w:name="_Toc37228400"/>
      <w:bookmarkStart w:id="4248" w:name="_Toc37228904"/>
      <w:bookmarkStart w:id="4249" w:name="_Toc37229408"/>
      <w:bookmarkStart w:id="4250" w:name="_Toc45906965"/>
      <w:bookmarkStart w:id="4251" w:name="_Toc61116120"/>
      <w:bookmarkStart w:id="4252" w:name="_Toc67060886"/>
      <w:bookmarkStart w:id="4253" w:name="_Toc74814391"/>
      <w:bookmarkStart w:id="4254" w:name="_Toc76505814"/>
      <w:bookmarkStart w:id="4255" w:name="_Toc83114062"/>
      <w:bookmarkStart w:id="4256" w:name="_Toc89875184"/>
      <w:bookmarkStart w:id="4257" w:name="_Toc98705748"/>
      <w:bookmarkStart w:id="4258" w:name="_Toc130916511"/>
      <w:r w:rsidRPr="007D061B">
        <w:t>6.6.4.3</w:t>
      </w:r>
      <w:r w:rsidRPr="007D061B">
        <w:tab/>
        <w:t>Test purpose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259" w:name="_Toc21095311"/>
      <w:bookmarkStart w:id="4260" w:name="_Toc29766844"/>
      <w:bookmarkStart w:id="4261" w:name="_Toc36040991"/>
      <w:bookmarkStart w:id="4262" w:name="_Toc37228401"/>
      <w:bookmarkStart w:id="4263" w:name="_Toc37228905"/>
      <w:bookmarkStart w:id="4264" w:name="_Toc37229409"/>
      <w:bookmarkStart w:id="4265" w:name="_Toc45906966"/>
      <w:bookmarkStart w:id="4266" w:name="_Toc61116121"/>
      <w:bookmarkStart w:id="4267" w:name="_Toc67060887"/>
      <w:bookmarkStart w:id="4268" w:name="_Toc74814392"/>
      <w:bookmarkStart w:id="4269" w:name="_Toc76505815"/>
      <w:bookmarkStart w:id="4270" w:name="_Toc83114063"/>
      <w:bookmarkStart w:id="4271" w:name="_Toc89875185"/>
      <w:bookmarkStart w:id="4272" w:name="_Toc98705749"/>
      <w:bookmarkStart w:id="4273" w:name="_Toc130916512"/>
      <w:r w:rsidRPr="007D061B">
        <w:t>6.6.4.4</w:t>
      </w:r>
      <w:r w:rsidRPr="007D061B">
        <w:tab/>
        <w:t>Method of test</w:t>
      </w:r>
      <w:bookmarkStart w:id="4274" w:name="_Toc21095312"/>
      <w:bookmarkStart w:id="4275" w:name="_Toc29766845"/>
      <w:bookmarkStart w:id="4276" w:name="_Toc36040992"/>
      <w:bookmarkStart w:id="4277" w:name="_Toc37228402"/>
      <w:bookmarkStart w:id="4278" w:name="_Toc37228906"/>
      <w:bookmarkStart w:id="4279" w:name="_Toc37229410"/>
      <w:bookmarkStart w:id="4280" w:name="_Toc45906967"/>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AAD3BA5" w14:textId="620FE9EC" w:rsidR="005432EB" w:rsidRPr="007D061B" w:rsidRDefault="005432EB" w:rsidP="005432EB">
      <w:pPr>
        <w:pStyle w:val="Heading5"/>
      </w:pPr>
      <w:bookmarkStart w:id="4281" w:name="_Toc61116122"/>
      <w:bookmarkStart w:id="4282" w:name="_Toc67060888"/>
      <w:bookmarkStart w:id="4283" w:name="_Toc74814393"/>
      <w:bookmarkStart w:id="4284" w:name="_Toc76505816"/>
      <w:bookmarkStart w:id="4285" w:name="_Toc83114064"/>
      <w:bookmarkStart w:id="4286" w:name="_Toc89875186"/>
      <w:bookmarkStart w:id="4287" w:name="_Toc98705750"/>
      <w:bookmarkStart w:id="4288" w:name="_Toc130916513"/>
      <w:r w:rsidRPr="007D061B">
        <w:t>6.6.4.4.1</w:t>
      </w:r>
      <w:r w:rsidRPr="007D061B">
        <w:tab/>
        <w:t>Initial conditions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289" w:name="_Toc21095313"/>
      <w:bookmarkStart w:id="4290" w:name="_Toc29766846"/>
      <w:bookmarkStart w:id="4291" w:name="_Toc36040993"/>
      <w:bookmarkStart w:id="4292" w:name="_Toc37228403"/>
      <w:bookmarkStart w:id="4293" w:name="_Toc37228907"/>
      <w:bookmarkStart w:id="4294" w:name="_Toc37229411"/>
      <w:bookmarkStart w:id="4295" w:name="_Toc45906968"/>
      <w:bookmarkStart w:id="4296" w:name="_Toc61116123"/>
      <w:bookmarkStart w:id="4297" w:name="_Toc67060889"/>
      <w:bookmarkStart w:id="4298" w:name="_Toc74814394"/>
      <w:bookmarkStart w:id="4299" w:name="_Toc76505817"/>
      <w:bookmarkStart w:id="4300" w:name="_Toc83114065"/>
      <w:bookmarkStart w:id="4301" w:name="_Toc89875187"/>
      <w:bookmarkStart w:id="4302" w:name="_Toc98705751"/>
      <w:bookmarkStart w:id="4303" w:name="_Toc130916514"/>
      <w:r w:rsidRPr="007D061B">
        <w:t>6.6.4.4.2</w:t>
      </w:r>
      <w:r w:rsidRPr="007D061B">
        <w:tab/>
        <w:t>Procedure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304" w:name="_Toc21095314"/>
      <w:bookmarkStart w:id="4305" w:name="_Toc29766847"/>
      <w:bookmarkStart w:id="4306" w:name="_Toc36040994"/>
      <w:bookmarkStart w:id="4307" w:name="_Toc37228404"/>
      <w:bookmarkStart w:id="4308" w:name="_Toc37228908"/>
      <w:bookmarkStart w:id="4309" w:name="_Toc37229412"/>
      <w:bookmarkStart w:id="4310" w:name="_Toc45906969"/>
      <w:bookmarkStart w:id="4311" w:name="_Toc61116124"/>
      <w:bookmarkStart w:id="4312" w:name="_Toc67060890"/>
      <w:bookmarkStart w:id="4313" w:name="_Toc74814395"/>
      <w:bookmarkStart w:id="4314" w:name="_Toc76505818"/>
      <w:bookmarkStart w:id="4315" w:name="_Toc83114066"/>
      <w:bookmarkStart w:id="4316" w:name="_Toc89875188"/>
      <w:bookmarkStart w:id="4317" w:name="_Toc98705752"/>
      <w:bookmarkStart w:id="4318" w:name="_Toc130916515"/>
      <w:r w:rsidRPr="007D061B">
        <w:t>6.6.4.5</w:t>
      </w:r>
      <w:r w:rsidRPr="007D061B">
        <w:tab/>
        <w:t>Test requirements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4ED669FE" w14:textId="77777777" w:rsidR="005432EB" w:rsidRPr="007D061B" w:rsidRDefault="005432EB" w:rsidP="005432EB">
      <w:pPr>
        <w:pStyle w:val="Heading5"/>
      </w:pPr>
      <w:bookmarkStart w:id="4319" w:name="_Toc21095315"/>
      <w:bookmarkStart w:id="4320" w:name="_Toc29766848"/>
      <w:bookmarkStart w:id="4321" w:name="_Toc36040995"/>
      <w:bookmarkStart w:id="4322" w:name="_Toc37228405"/>
      <w:bookmarkStart w:id="4323" w:name="_Toc37228909"/>
      <w:bookmarkStart w:id="4324" w:name="_Toc37229413"/>
      <w:bookmarkStart w:id="4325" w:name="_Toc45906970"/>
      <w:bookmarkStart w:id="4326" w:name="_Toc61116125"/>
      <w:bookmarkStart w:id="4327" w:name="_Toc67060891"/>
      <w:bookmarkStart w:id="4328" w:name="_Toc74814396"/>
      <w:bookmarkStart w:id="4329" w:name="_Toc76505819"/>
      <w:bookmarkStart w:id="4330" w:name="_Toc83114067"/>
      <w:bookmarkStart w:id="4331" w:name="_Toc89875189"/>
      <w:bookmarkStart w:id="4332" w:name="_Toc98705753"/>
      <w:bookmarkStart w:id="4333" w:name="_Toc130916516"/>
      <w:r w:rsidRPr="007D061B">
        <w:t>6.6.4.5.1</w:t>
      </w:r>
      <w:r w:rsidRPr="007D061B">
        <w:tab/>
        <w:t>General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334" w:name="_Toc21095316"/>
      <w:bookmarkStart w:id="4335" w:name="_Toc29766849"/>
      <w:bookmarkStart w:id="4336" w:name="_Toc36040996"/>
      <w:bookmarkStart w:id="4337" w:name="_Toc37228406"/>
      <w:bookmarkStart w:id="4338" w:name="_Toc37228910"/>
      <w:bookmarkStart w:id="4339" w:name="_Toc37229414"/>
      <w:bookmarkStart w:id="4340" w:name="_Toc45906971"/>
      <w:bookmarkStart w:id="4341" w:name="_Toc61116126"/>
      <w:bookmarkStart w:id="4342" w:name="_Toc67060892"/>
      <w:bookmarkStart w:id="4343" w:name="_Toc74814397"/>
      <w:bookmarkStart w:id="4344" w:name="_Toc76505820"/>
      <w:bookmarkStart w:id="4345" w:name="_Toc83114068"/>
      <w:bookmarkStart w:id="4346" w:name="_Toc89875190"/>
      <w:bookmarkStart w:id="4347" w:name="_Toc98705754"/>
      <w:bookmarkStart w:id="4348" w:name="_Toc130916517"/>
      <w:r w:rsidRPr="007D061B">
        <w:t>6.6.4.5.2</w:t>
      </w:r>
      <w:r w:rsidRPr="007D061B">
        <w:tab/>
        <w:t>Basic Limits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85pt" o:ole="" fillcolor="window">
                  <v:imagedata r:id="rId31" o:title=""/>
                </v:shape>
                <o:OLEObject Type="Embed" ProgID="Equation.3" ShapeID="_x0000_i1036" DrawAspect="Content" ObjectID="_174222625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85pt" o:ole="" fillcolor="window">
                  <v:imagedata r:id="rId33" o:title=""/>
                </v:shape>
                <o:OLEObject Type="Embed" ProgID="Equation.3" ShapeID="_x0000_i1037" DrawAspect="Content" ObjectID="_174222625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85pt" o:ole="" fillcolor="window">
                  <v:imagedata r:id="rId35" o:title=""/>
                </v:shape>
                <o:OLEObject Type="Embed" ProgID="Equation.3" ShapeID="_x0000_i1038" DrawAspect="Content" ObjectID="_174222625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8.85pt;height:30.85pt" o:ole="" fillcolor="window">
                  <v:imagedata r:id="rId37" o:title=""/>
                </v:shape>
                <o:OLEObject Type="Embed" ProgID="Equation.3" ShapeID="_x0000_i1039" DrawAspect="Content" ObjectID="_174222625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45pt;height:36pt;mso-wrap-style:square;mso-position-horizontal-relative:page;mso-position-vertical-relative:page" o:ole="">
                  <v:fill o:detectmouseclick="t"/>
                  <v:imagedata r:id="rId39" o:title=""/>
                </v:shape>
                <o:OLEObject Type="Embed" ProgID="Equation.3" ShapeID="对象 220" DrawAspect="Content" ObjectID="_174222625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45pt;height:36pt;mso-wrap-style:square;mso-position-horizontal-relative:page;mso-position-vertical-relative:page" o:ole="">
                  <v:fill o:detectmouseclick="t"/>
                  <v:imagedata r:id="rId41" o:title=""/>
                </v:shape>
                <o:OLEObject Type="Embed" ProgID="Equation.3" ShapeID="对象 221" DrawAspect="Content" ObjectID="_174222625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5pt;height:30.85pt" o:ole="" fillcolor="window">
                  <v:imagedata r:id="rId43" o:title=""/>
                </v:shape>
                <o:OLEObject Type="Embed" ProgID="Equation.3" ShapeID="_x0000_i1042" DrawAspect="Content" ObjectID="_174222625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85pt;height:30.85pt" o:ole="" fillcolor="window">
                  <v:imagedata r:id="rId45" o:title=""/>
                </v:shape>
                <o:OLEObject Type="Embed" ProgID="Equation.3" ShapeID="_x0000_i1043" DrawAspect="Content" ObjectID="_174222625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0.85pt" o:ole="" fillcolor="window">
                  <v:imagedata r:id="rId47" o:title=""/>
                </v:shape>
                <o:OLEObject Type="Embed" ProgID="Equation.3" ShapeID="_x0000_i1044" DrawAspect="Content" ObjectID="_174222626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15pt;height:51.45pt;mso-wrap-style:square;mso-position-horizontal-relative:page;mso-position-vertical-relative:page" o:ole="">
                  <v:fill o:detectmouseclick="t"/>
                  <v:imagedata r:id="rId49" o:title=""/>
                </v:shape>
                <o:OLEObject Type="Embed" ProgID="Equation.3" ShapeID="对象 222" DrawAspect="Content" ObjectID="_174222626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7pt;height:30.85pt" o:ole="" fillcolor="window">
                  <v:imagedata r:id="rId51" o:title=""/>
                </v:shape>
                <o:OLEObject Type="Embed" ProgID="Equation.3" ShapeID="_x0000_i1046" DrawAspect="Content" ObjectID="_174222626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349" w:name="_Toc21095317"/>
      <w:bookmarkStart w:id="4350" w:name="_Toc29766850"/>
      <w:bookmarkStart w:id="4351" w:name="_Toc36040997"/>
      <w:bookmarkStart w:id="4352" w:name="_Toc37228407"/>
      <w:bookmarkStart w:id="4353" w:name="_Toc37228911"/>
      <w:bookmarkStart w:id="4354" w:name="_Toc37229415"/>
      <w:bookmarkStart w:id="4355" w:name="_Toc45906972"/>
      <w:bookmarkStart w:id="4356" w:name="_Toc61116127"/>
      <w:bookmarkStart w:id="4357" w:name="_Toc67060893"/>
      <w:bookmarkStart w:id="4358" w:name="_Toc74814398"/>
      <w:bookmarkStart w:id="4359" w:name="_Toc76505821"/>
      <w:bookmarkStart w:id="4360" w:name="_Toc83114069"/>
      <w:bookmarkStart w:id="4361" w:name="_Toc89875191"/>
      <w:bookmarkStart w:id="4362" w:name="_Toc98705755"/>
      <w:bookmarkStart w:id="4363" w:name="_Toc130916518"/>
      <w:r w:rsidRPr="007D061B">
        <w:t>6.6.5</w:t>
      </w:r>
      <w:r w:rsidRPr="007D061B">
        <w:tab/>
        <w:t>Operating band unwanted emission</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A583794" w14:textId="77777777" w:rsidR="005432EB" w:rsidRPr="007D061B" w:rsidRDefault="005432EB" w:rsidP="005432EB">
      <w:pPr>
        <w:pStyle w:val="Heading4"/>
      </w:pPr>
      <w:bookmarkStart w:id="4364" w:name="_Toc21095318"/>
      <w:bookmarkStart w:id="4365" w:name="_Toc29766851"/>
      <w:bookmarkStart w:id="4366" w:name="_Toc36040998"/>
      <w:bookmarkStart w:id="4367" w:name="_Toc37228408"/>
      <w:bookmarkStart w:id="4368" w:name="_Toc37228912"/>
      <w:bookmarkStart w:id="4369" w:name="_Toc37229416"/>
      <w:bookmarkStart w:id="4370" w:name="_Toc45906973"/>
      <w:bookmarkStart w:id="4371" w:name="_Toc61116128"/>
      <w:bookmarkStart w:id="4372" w:name="_Toc67060894"/>
      <w:bookmarkStart w:id="4373" w:name="_Toc74814399"/>
      <w:bookmarkStart w:id="4374" w:name="_Toc76505822"/>
      <w:bookmarkStart w:id="4375" w:name="_Toc83114070"/>
      <w:bookmarkStart w:id="4376" w:name="_Toc89875192"/>
      <w:bookmarkStart w:id="4377" w:name="_Toc98705756"/>
      <w:bookmarkStart w:id="4378" w:name="_Toc130916519"/>
      <w:r w:rsidRPr="007D061B">
        <w:t>6.6.5.1</w:t>
      </w:r>
      <w:r w:rsidRPr="007D061B">
        <w:tab/>
        <w:t>Definition and applicability</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4379" w:name="_Toc21095319"/>
      <w:bookmarkStart w:id="4380" w:name="_Toc29766852"/>
      <w:bookmarkStart w:id="4381" w:name="_Toc36040999"/>
      <w:bookmarkStart w:id="4382" w:name="_Toc37228409"/>
      <w:bookmarkStart w:id="4383" w:name="_Toc37228913"/>
      <w:bookmarkStart w:id="4384" w:name="_Toc37229417"/>
      <w:bookmarkStart w:id="4385" w:name="_Toc45906974"/>
      <w:bookmarkStart w:id="4386" w:name="_Toc61116129"/>
      <w:bookmarkStart w:id="4387" w:name="_Toc67060895"/>
      <w:bookmarkStart w:id="4388" w:name="_Toc74814400"/>
      <w:bookmarkStart w:id="4389" w:name="_Toc76505823"/>
      <w:bookmarkStart w:id="4390" w:name="_Toc83114071"/>
      <w:bookmarkStart w:id="4391" w:name="_Toc89875193"/>
      <w:bookmarkStart w:id="4392" w:name="_Toc98705757"/>
      <w:bookmarkStart w:id="4393" w:name="_Toc130916520"/>
      <w:r w:rsidRPr="007D061B">
        <w:t>6.6.5.2</w:t>
      </w:r>
      <w:r w:rsidRPr="007D061B">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394" w:name="_Toc21095320"/>
      <w:bookmarkStart w:id="4395" w:name="_Toc29766853"/>
      <w:bookmarkStart w:id="4396" w:name="_Toc36041000"/>
      <w:bookmarkStart w:id="4397" w:name="_Toc37228410"/>
      <w:bookmarkStart w:id="4398" w:name="_Toc37228914"/>
      <w:bookmarkStart w:id="4399" w:name="_Toc37229418"/>
      <w:bookmarkStart w:id="4400" w:name="_Toc45906975"/>
      <w:bookmarkStart w:id="4401" w:name="_Toc61116130"/>
      <w:bookmarkStart w:id="4402" w:name="_Toc67060896"/>
      <w:bookmarkStart w:id="4403" w:name="_Toc74814401"/>
      <w:bookmarkStart w:id="4404" w:name="_Toc76505824"/>
      <w:bookmarkStart w:id="4405" w:name="_Toc83114072"/>
      <w:bookmarkStart w:id="4406" w:name="_Toc89875194"/>
      <w:bookmarkStart w:id="4407" w:name="_Toc98705758"/>
      <w:bookmarkStart w:id="4408" w:name="_Toc130916521"/>
      <w:r w:rsidRPr="007D061B">
        <w:t>6.6.5.3</w:t>
      </w:r>
      <w:r w:rsidRPr="007D061B">
        <w:tab/>
        <w:t>Test purpose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409" w:name="_Toc21095321"/>
      <w:bookmarkStart w:id="4410" w:name="_Toc29766854"/>
      <w:bookmarkStart w:id="4411" w:name="_Toc36041001"/>
      <w:bookmarkStart w:id="4412" w:name="_Toc37228411"/>
      <w:bookmarkStart w:id="4413" w:name="_Toc37228915"/>
      <w:bookmarkStart w:id="4414" w:name="_Toc37229419"/>
      <w:bookmarkStart w:id="4415" w:name="_Toc45906976"/>
      <w:bookmarkStart w:id="4416" w:name="_Toc61116131"/>
      <w:bookmarkStart w:id="4417" w:name="_Toc67060897"/>
      <w:bookmarkStart w:id="4418" w:name="_Toc74814402"/>
      <w:bookmarkStart w:id="4419" w:name="_Toc76505825"/>
      <w:bookmarkStart w:id="4420" w:name="_Toc83114073"/>
      <w:bookmarkStart w:id="4421" w:name="_Toc89875195"/>
      <w:bookmarkStart w:id="4422" w:name="_Toc98705759"/>
      <w:bookmarkStart w:id="4423" w:name="_Toc130916522"/>
      <w:r w:rsidRPr="007D061B">
        <w:t>6.6.5.4</w:t>
      </w:r>
      <w:r w:rsidRPr="007D061B">
        <w:tab/>
        <w:t>Method of test</w:t>
      </w:r>
      <w:bookmarkStart w:id="4424" w:name="_Toc21095322"/>
      <w:bookmarkStart w:id="4425" w:name="_Toc29766855"/>
      <w:bookmarkStart w:id="4426" w:name="_Toc36041002"/>
      <w:bookmarkStart w:id="4427" w:name="_Toc37228412"/>
      <w:bookmarkStart w:id="4428" w:name="_Toc37228916"/>
      <w:bookmarkStart w:id="4429" w:name="_Toc37229420"/>
      <w:bookmarkStart w:id="4430" w:name="_Toc45906977"/>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2D3DFA32" w14:textId="10A65D9F" w:rsidR="005432EB" w:rsidRPr="007D061B" w:rsidRDefault="005432EB" w:rsidP="005432EB">
      <w:pPr>
        <w:pStyle w:val="Heading5"/>
      </w:pPr>
      <w:bookmarkStart w:id="4431" w:name="_Toc61116132"/>
      <w:bookmarkStart w:id="4432" w:name="_Toc67060898"/>
      <w:bookmarkStart w:id="4433" w:name="_Toc74814403"/>
      <w:bookmarkStart w:id="4434" w:name="_Toc76505826"/>
      <w:bookmarkStart w:id="4435" w:name="_Toc83114074"/>
      <w:bookmarkStart w:id="4436" w:name="_Toc89875196"/>
      <w:bookmarkStart w:id="4437" w:name="_Toc98705760"/>
      <w:bookmarkStart w:id="4438" w:name="_Toc130916523"/>
      <w:r w:rsidRPr="007D061B">
        <w:t>6.6.5.4.1</w:t>
      </w:r>
      <w:r w:rsidRPr="007D061B">
        <w:tab/>
        <w:t>Initial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4439" w:name="_Toc21095323"/>
      <w:bookmarkStart w:id="4440" w:name="_Toc29766856"/>
      <w:bookmarkStart w:id="4441" w:name="_Toc36041003"/>
      <w:bookmarkStart w:id="4442" w:name="_Toc37228413"/>
      <w:bookmarkStart w:id="4443" w:name="_Toc37228917"/>
      <w:bookmarkStart w:id="4444" w:name="_Toc37229421"/>
      <w:bookmarkStart w:id="4445" w:name="_Toc45906978"/>
      <w:bookmarkStart w:id="4446" w:name="_Toc61116133"/>
      <w:bookmarkStart w:id="4447" w:name="_Toc67060899"/>
      <w:bookmarkStart w:id="4448" w:name="_Toc74814404"/>
      <w:bookmarkStart w:id="4449" w:name="_Toc76505827"/>
      <w:bookmarkStart w:id="4450" w:name="_Toc83114075"/>
      <w:bookmarkStart w:id="4451" w:name="_Toc89875197"/>
      <w:bookmarkStart w:id="4452" w:name="_Toc98705761"/>
      <w:bookmarkStart w:id="4453" w:name="_Toc130916524"/>
      <w:r w:rsidRPr="007D061B">
        <w:t>6.6.5.4.2</w:t>
      </w:r>
      <w:r w:rsidRPr="007D061B">
        <w:tab/>
        <w:t>Procedure</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454" w:name="_Toc21095324"/>
      <w:bookmarkStart w:id="4455" w:name="_Toc29766857"/>
      <w:bookmarkStart w:id="4456" w:name="_Toc36041004"/>
      <w:bookmarkStart w:id="4457" w:name="_Toc37228414"/>
      <w:bookmarkStart w:id="4458" w:name="_Toc37228918"/>
      <w:bookmarkStart w:id="4459" w:name="_Toc37229422"/>
      <w:bookmarkStart w:id="4460" w:name="_Toc45906979"/>
      <w:bookmarkStart w:id="4461" w:name="_Toc61116134"/>
      <w:bookmarkStart w:id="4462" w:name="_Toc67060900"/>
      <w:bookmarkStart w:id="4463" w:name="_Toc74814405"/>
      <w:bookmarkStart w:id="4464" w:name="_Toc76505828"/>
      <w:bookmarkStart w:id="4465" w:name="_Toc83114076"/>
      <w:bookmarkStart w:id="4466" w:name="_Toc89875198"/>
      <w:bookmarkStart w:id="4467" w:name="_Toc98705762"/>
      <w:bookmarkStart w:id="4468" w:name="_Toc130916525"/>
      <w:r w:rsidRPr="007D061B">
        <w:t>6.6.5.5</w:t>
      </w:r>
      <w:r w:rsidRPr="007D061B">
        <w:tab/>
        <w:t>Test requirements</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0A48025B" w14:textId="77777777" w:rsidR="005432EB" w:rsidRPr="007D061B" w:rsidRDefault="005432EB" w:rsidP="005432EB">
      <w:pPr>
        <w:pStyle w:val="Heading5"/>
      </w:pPr>
      <w:bookmarkStart w:id="4469" w:name="_Toc21095325"/>
      <w:bookmarkStart w:id="4470" w:name="_Toc29766858"/>
      <w:bookmarkStart w:id="4471" w:name="_Toc36041005"/>
      <w:bookmarkStart w:id="4472" w:name="_Toc37228415"/>
      <w:bookmarkStart w:id="4473" w:name="_Toc37228919"/>
      <w:bookmarkStart w:id="4474" w:name="_Toc37229423"/>
      <w:bookmarkStart w:id="4475" w:name="_Toc45906980"/>
      <w:bookmarkStart w:id="4476" w:name="_Toc61116135"/>
      <w:bookmarkStart w:id="4477" w:name="_Toc67060901"/>
      <w:bookmarkStart w:id="4478" w:name="_Toc74814406"/>
      <w:bookmarkStart w:id="4479" w:name="_Toc76505829"/>
      <w:bookmarkStart w:id="4480" w:name="_Toc83114077"/>
      <w:bookmarkStart w:id="4481" w:name="_Toc89875199"/>
      <w:bookmarkStart w:id="4482" w:name="_Toc98705763"/>
      <w:bookmarkStart w:id="4483" w:name="_Toc130916526"/>
      <w:r w:rsidRPr="007D061B">
        <w:t>6.6.5.5.1</w:t>
      </w:r>
      <w:r w:rsidRPr="007D061B">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484" w:name="_Toc21095326"/>
      <w:bookmarkStart w:id="4485" w:name="_Toc29766859"/>
      <w:bookmarkStart w:id="4486" w:name="_Toc36041006"/>
      <w:bookmarkStart w:id="4487" w:name="_Toc37228416"/>
      <w:bookmarkStart w:id="4488" w:name="_Toc37228920"/>
      <w:bookmarkStart w:id="4489" w:name="_Toc37229424"/>
      <w:bookmarkStart w:id="4490" w:name="_Toc45906981"/>
      <w:bookmarkStart w:id="4491" w:name="_Toc61116136"/>
      <w:bookmarkStart w:id="4492" w:name="_Toc67060902"/>
      <w:bookmarkStart w:id="4493" w:name="_Toc74814407"/>
      <w:bookmarkStart w:id="4494" w:name="_Toc76505830"/>
      <w:bookmarkStart w:id="4495" w:name="_Toc83114078"/>
      <w:bookmarkStart w:id="4496" w:name="_Toc89875200"/>
      <w:bookmarkStart w:id="4497" w:name="_Toc98705764"/>
      <w:bookmarkStart w:id="4498" w:name="_Toc130916527"/>
      <w:r w:rsidRPr="007D061B">
        <w:t>6.6.5.5.2</w:t>
      </w:r>
      <w:r w:rsidRPr="007D061B">
        <w:tab/>
        <w:t>Basic Limits for MSR Band Categories 1 and 3</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499" w:name="_Hlk534357754"/>
      <w:r w:rsidRPr="007D061B">
        <w:rPr>
          <w:i/>
        </w:rPr>
        <w:t>basic limits</w:t>
      </w:r>
      <w:r w:rsidRPr="007D061B">
        <w:t xml:space="preserve"> are</w:t>
      </w:r>
      <w:bookmarkEnd w:id="4499"/>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500" w:name="_Hlk534357796"/>
      <w:r w:rsidRPr="007D061B">
        <w:t xml:space="preserve">a combined </w:t>
      </w:r>
      <w:r w:rsidRPr="007D061B">
        <w:rPr>
          <w:i/>
        </w:rPr>
        <w:t xml:space="preserve">basic </w:t>
      </w:r>
      <w:r w:rsidRPr="007D061B">
        <w:t>limit shall be applied which is the cumulative sum of</w:t>
      </w:r>
      <w:bookmarkEnd w:id="450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501" w:name="_Hlk534357824"/>
      <w:r w:rsidRPr="007D061B">
        <w:rPr>
          <w:i/>
        </w:rPr>
        <w:t xml:space="preserve">basic </w:t>
      </w:r>
      <w:bookmarkEnd w:id="450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502" w:name="_Hlk534357861"/>
      <w:r w:rsidRPr="007D061B">
        <w:t xml:space="preserve">a combined </w:t>
      </w:r>
      <w:r w:rsidRPr="007D061B">
        <w:rPr>
          <w:i/>
        </w:rPr>
        <w:t>basic limit</w:t>
      </w:r>
      <w:r w:rsidRPr="007D061B">
        <w:t xml:space="preserve"> shall be applied which is the cumulative sum of</w:t>
      </w:r>
      <w:bookmarkEnd w:id="450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45pt;height:30.85pt" o:ole="" fillcolor="window">
                  <v:imagedata r:id="rId53" o:title=""/>
                </v:shape>
                <o:OLEObject Type="Embed" ProgID="Equation.DSMT4" ShapeID="_x0000_i1047" DrawAspect="Content" ObjectID="_174222626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45pt;height:30.85pt" o:ole="" fillcolor="window">
                  <v:imagedata r:id="rId55" o:title=""/>
                </v:shape>
                <o:OLEObject Type="Embed" ProgID="Equation.3" ShapeID="_x0000_i1048" DrawAspect="Content" ObjectID="_174222626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4503" w:name="_Hlk510517866"/>
      <w:r w:rsidRPr="00C42459">
        <w:t xml:space="preserve">WA BS OBUE in BC1 and BC3 bands </w:t>
      </w:r>
      <w:r w:rsidRPr="00C42459">
        <w:rPr>
          <w:rFonts w:cs="Arial"/>
        </w:rPr>
        <w:t>≤</w:t>
      </w:r>
      <w:r w:rsidRPr="00C42459">
        <w:t> 1 GHz - option 1</w:t>
      </w:r>
      <w:bookmarkEnd w:id="450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5pt;height:30.85pt" o:ole="" fillcolor="window">
                  <v:imagedata r:id="rId57" o:title=""/>
                </v:shape>
                <o:OLEObject Type="Embed" ProgID="Equation.3" ShapeID="_x0000_i1049" DrawAspect="Content" ObjectID="_174222626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5pt;height:30.85pt" o:ole="" fillcolor="window">
                  <v:imagedata r:id="rId57" o:title=""/>
                </v:shape>
                <o:OLEObject Type="Embed" ProgID="Equation.3" ShapeID="_x0000_i1050" DrawAspect="Content" ObjectID="_174222626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45pt;height:41.15pt;mso-wrap-style:square;mso-position-horizontal-relative:page;mso-position-vertical-relative:page" o:ole="">
                  <v:fill o:detectmouseclick="t"/>
                  <v:imagedata r:id="rId60" o:title=""/>
                </v:shape>
                <o:OLEObject Type="Embed" ProgID="Equation.3" ShapeID="_x0000_i1051" DrawAspect="Content" ObjectID="_174222626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45pt;height:41.15pt;mso-wrap-style:square;mso-position-horizontal-relative:page;mso-position-vertical-relative:page" o:ole="">
                  <v:fill o:detectmouseclick="t"/>
                  <v:imagedata r:id="rId62" o:title=""/>
                </v:shape>
                <o:OLEObject Type="Embed" ProgID="Equation.3" ShapeID="_x0000_i1052" DrawAspect="Content" ObjectID="_174222626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5pt;height:41pt;mso-wrap-style:square;mso-position-horizontal-relative:page;mso-position-vertical-relative:page" o:ole="">
                  <v:fill o:detectmouseclick="t"/>
                  <v:imagedata r:id="rId64" o:title=""/>
                </v:shape>
                <o:OLEObject Type="Embed" ProgID="Equation.3" ShapeID="_x0000_i1053" DrawAspect="Content" ObjectID="_174222626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pt;height:41pt;mso-wrap-style:square;mso-position-horizontal-relative:page;mso-position-vertical-relative:page" o:ole="">
                  <v:fill o:detectmouseclick="t"/>
                  <v:imagedata r:id="rId66" o:title=""/>
                </v:shape>
                <o:OLEObject Type="Embed" ProgID="Equation.3" ShapeID="_x0000_i1054" DrawAspect="Content" ObjectID="_174222627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450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50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pt;height:25.5pt" o:ole="">
                  <v:imagedata r:id="rId68" o:title=""/>
                </v:shape>
                <o:OLEObject Type="Embed" ProgID="Equation.DSMT4" ShapeID="_x0000_i1055" DrawAspect="Content" ObjectID="_174222627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4222627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pt;height:25.5pt" o:ole="">
                  <v:imagedata r:id="rId72" o:title=""/>
                </v:shape>
                <o:OLEObject Type="Embed" ProgID="Equation.DSMT4" ShapeID="_x0000_i1057" DrawAspect="Content" ObjectID="_174222627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4222627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50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50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pt;height:25.5pt" o:ole="">
                  <v:imagedata r:id="rId76" o:title=""/>
                </v:shape>
                <o:OLEObject Type="Embed" ProgID="Equation.3" ShapeID="_x0000_i1059" DrawAspect="Content" ObjectID="_174222627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pt;height:25.5pt" o:ole="">
                  <v:imagedata r:id="rId78" o:title=""/>
                </v:shape>
                <o:OLEObject Type="Embed" ProgID="Equation.3" ShapeID="_x0000_i1060" DrawAspect="Content" ObjectID="_174222627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506" w:name="_Toc21095327"/>
      <w:bookmarkStart w:id="4507" w:name="_Toc29766860"/>
      <w:bookmarkStart w:id="4508" w:name="_Toc36041007"/>
      <w:bookmarkStart w:id="4509" w:name="_Toc37228417"/>
      <w:bookmarkStart w:id="4510" w:name="_Toc37228921"/>
      <w:bookmarkStart w:id="4511" w:name="_Toc37229425"/>
      <w:bookmarkStart w:id="4512" w:name="_Toc45906982"/>
      <w:bookmarkStart w:id="4513" w:name="_Toc61116137"/>
      <w:bookmarkStart w:id="4514" w:name="_Toc67060903"/>
      <w:bookmarkStart w:id="4515" w:name="_Toc74814408"/>
      <w:bookmarkStart w:id="4516" w:name="_Toc76505831"/>
      <w:bookmarkStart w:id="4517" w:name="_Toc83114079"/>
      <w:bookmarkStart w:id="4518" w:name="_Toc89875201"/>
      <w:bookmarkStart w:id="4519" w:name="_Toc98705765"/>
      <w:bookmarkStart w:id="4520" w:name="_Toc130916528"/>
      <w:r w:rsidRPr="007D061B">
        <w:t>6.6.5.5.3</w:t>
      </w:r>
      <w:r w:rsidRPr="007D061B">
        <w:tab/>
        <w:t>Basic Limits for MSR Band Category 2</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4222627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74222627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5pt;height:41pt;mso-wrap-style:square;mso-position-horizontal-relative:page;mso-position-vertical-relative:page" o:ole="">
                  <v:fill o:detectmouseclick="t"/>
                  <v:imagedata r:id="rId84" o:title=""/>
                </v:shape>
                <o:OLEObject Type="Embed" ProgID="Equation.3" ShapeID="_x0000_i1063" DrawAspect="Content" ObjectID="_174222627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5pt;height:41pt;mso-wrap-style:square;mso-position-horizontal-relative:page;mso-position-vertical-relative:page" o:ole="">
                  <v:fill o:detectmouseclick="t"/>
                  <v:imagedata r:id="rId86" o:title=""/>
                </v:shape>
                <o:OLEObject Type="Embed" ProgID="Equation.3" ShapeID="_x0000_i1064" DrawAspect="Content" ObjectID="_174222628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pt;height:41pt;mso-wrap-style:square;mso-position-horizontal-relative:page;mso-position-vertical-relative:page" o:ole="">
                  <v:fill o:detectmouseclick="t"/>
                  <v:imagedata r:id="rId88" o:title=""/>
                </v:shape>
                <o:OLEObject Type="Embed" ProgID="Equation.3" ShapeID="_x0000_i1065" DrawAspect="Content" ObjectID="_174222628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74222628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4222628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4222628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4222628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pt;height:36pt;mso-wrap-style:square;mso-position-horizontal-relative:page;mso-position-vertical-relative:page" o:ole="">
                  <v:fill o:detectmouseclick="t"/>
                  <v:imagedata r:id="rId98" o:title=""/>
                </v:shape>
                <o:OLEObject Type="Embed" ProgID="Equation.3" ShapeID="_x0000_i1070" DrawAspect="Content" ObjectID="_174222628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74222628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4222628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74222628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0.5pt;mso-wrap-style:square;mso-position-horizontal-relative:page;mso-position-vertical-relative:page" o:ole="">
                  <v:fill o:detectmouseclick="t"/>
                  <v:imagedata r:id="rId106" o:title=""/>
                </v:shape>
                <o:OLEObject Type="Embed" ProgID="Equation.3" ShapeID="_x0000_i1074" DrawAspect="Content" ObjectID="_174222629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521" w:name="_Toc21095328"/>
      <w:bookmarkStart w:id="4522" w:name="_Toc29766861"/>
      <w:bookmarkStart w:id="4523" w:name="_Toc36041008"/>
      <w:bookmarkStart w:id="4524" w:name="_Toc37228418"/>
      <w:bookmarkStart w:id="4525" w:name="_Toc37228922"/>
      <w:bookmarkStart w:id="4526" w:name="_Toc37229426"/>
      <w:bookmarkStart w:id="4527" w:name="_Toc45906983"/>
      <w:bookmarkStart w:id="4528" w:name="_Toc61116138"/>
      <w:bookmarkStart w:id="4529" w:name="_Toc67060904"/>
      <w:bookmarkStart w:id="4530" w:name="_Toc74814409"/>
      <w:bookmarkStart w:id="4531" w:name="_Toc76505832"/>
      <w:bookmarkStart w:id="4532" w:name="_Toc83114080"/>
      <w:bookmarkStart w:id="4533" w:name="_Toc89875202"/>
      <w:bookmarkStart w:id="4534" w:name="_Toc98705766"/>
      <w:bookmarkStart w:id="4535" w:name="_Toc130916529"/>
      <w:r w:rsidRPr="007D061B">
        <w:t>6.6.5.5.4</w:t>
      </w:r>
      <w:r w:rsidRPr="007D061B">
        <w:tab/>
        <w:t>Basic Limits for MSR Additional requirements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536" w:name="_Toc21095329"/>
      <w:bookmarkStart w:id="4537" w:name="_Toc29766862"/>
      <w:bookmarkStart w:id="4538" w:name="_Toc36041009"/>
      <w:bookmarkStart w:id="4539" w:name="_Toc37228419"/>
      <w:bookmarkStart w:id="4540" w:name="_Toc37228923"/>
      <w:bookmarkStart w:id="4541" w:name="_Toc37229427"/>
      <w:bookmarkStart w:id="4542" w:name="_Toc45906984"/>
      <w:bookmarkStart w:id="4543" w:name="_Toc61116139"/>
      <w:bookmarkStart w:id="4544" w:name="_Toc67060905"/>
      <w:bookmarkStart w:id="4545" w:name="_Toc74814410"/>
      <w:bookmarkStart w:id="4546" w:name="_Toc76505833"/>
      <w:bookmarkStart w:id="4547" w:name="_Toc83114081"/>
      <w:bookmarkStart w:id="4548" w:name="_Toc89875203"/>
      <w:bookmarkStart w:id="4549" w:name="_Toc98705767"/>
      <w:bookmarkStart w:id="4550" w:name="_Toc130916530"/>
      <w:r w:rsidRPr="007D061B">
        <w:t>6.6.5.5.5</w:t>
      </w:r>
      <w:r w:rsidRPr="007D061B">
        <w:tab/>
        <w:t>Basic Limits for E-UTRA</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4222629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4222629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8pt;height:25.5pt" o:ole="" fillcolor="window">
                  <v:imagedata r:id="rId112" o:title=""/>
                </v:shape>
                <o:OLEObject Type="Embed" ProgID="Equation.3" ShapeID="_x0000_i1077" DrawAspect="Content" ObjectID="_174222629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4222629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4222629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4222629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4222629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8pt;height:30.5pt" o:ole="" fillcolor="window">
                  <v:imagedata r:id="rId121" o:title=""/>
                </v:shape>
                <o:OLEObject Type="Embed" ProgID="Equation.3" ShapeID="_x0000_i1082" DrawAspect="Content" ObjectID="_174222629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8pt;height:30.5pt" o:ole="" fillcolor="window">
                  <v:imagedata r:id="rId123" o:title=""/>
                </v:shape>
                <o:OLEObject Type="Embed" ProgID="Equation.3" ShapeID="_x0000_i1083" DrawAspect="Content" ObjectID="_174222629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4222630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pt;height:30.5pt" o:ole="" fillcolor="window">
                  <v:imagedata r:id="rId127" o:title=""/>
                </v:shape>
                <o:OLEObject Type="Embed" ProgID="Equation.3" ShapeID="_x0000_i1085" DrawAspect="Content" ObjectID="_174222630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pt;height:30.5pt" o:ole="" fillcolor="window">
                  <v:imagedata r:id="rId57" o:title=""/>
                </v:shape>
                <o:OLEObject Type="Embed" ProgID="Equation.3" ShapeID="_x0000_i1086" DrawAspect="Content" ObjectID="_174222630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4222630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4222630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4222630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4222630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pt;height:30.5pt" o:ole="" fillcolor="window">
                  <v:imagedata r:id="rId138" o:title=""/>
                </v:shape>
                <o:OLEObject Type="Embed" ProgID="Equation.3" ShapeID="_x0000_i1091" DrawAspect="Content" ObjectID="_174222630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pt;height:30.5pt" o:ole="" fillcolor="window">
                  <v:imagedata r:id="rId140" o:title=""/>
                </v:shape>
                <o:OLEObject Type="Embed" ProgID="Equation.3" ShapeID="_x0000_i1092" DrawAspect="Content" ObjectID="_174222630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4222630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4222631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pt;height:31pt" o:ole="" fillcolor="window">
                  <v:imagedata r:id="rId146" o:title=""/>
                </v:shape>
                <o:OLEObject Type="Embed" ProgID="Equation.3" ShapeID="_x0000_i1095" DrawAspect="Content" ObjectID="_174222631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pt;height:21pt" o:ole="" fillcolor="window">
                  <v:imagedata r:id="rId148" o:title=""/>
                </v:shape>
                <o:OLEObject Type="Embed" ProgID="Equation.3" ShapeID="_x0000_i1096" DrawAspect="Content" ObjectID="_174222631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4222631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pt;height:31pt" o:ole="" fillcolor="window">
                  <v:imagedata r:id="rId152" o:title=""/>
                </v:shape>
                <o:OLEObject Type="Embed" ProgID="Equation.3" ShapeID="_x0000_i1098" DrawAspect="Content" ObjectID="_174222631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1pt" o:ole="" fillcolor="window">
                  <v:imagedata r:id="rId154" o:title=""/>
                </v:shape>
                <o:OLEObject Type="Embed" ProgID="Equation.3" ShapeID="_x0000_i1099" DrawAspect="Content" ObjectID="_174222631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pt;height:30.5pt" o:ole="">
                  <v:imagedata r:id="rId156" o:title=""/>
                </v:shape>
                <o:OLEObject Type="Embed" ProgID="Equation.DSMT4" ShapeID="_x0000_i1100" DrawAspect="Content" ObjectID="_174222631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4222631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pt;height:30.5pt" o:ole="">
                  <v:imagedata r:id="rId160" o:title=""/>
                </v:shape>
                <o:OLEObject Type="Embed" ProgID="Equation.DSMT4" ShapeID="_x0000_i1102" DrawAspect="Content" ObjectID="_174222631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4222631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4222632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4222632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pt;height:41pt;mso-wrap-style:square;mso-position-horizontal-relative:page;mso-position-vertical-relative:page" o:ole="">
                  <v:fill o:detectmouseclick="t"/>
                  <v:imagedata r:id="rId168" o:title=""/>
                </v:shape>
                <o:OLEObject Type="Embed" ProgID="Equation.3" ShapeID="对象 202" DrawAspect="Content" ObjectID="_174222632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pt;height:41pt;mso-wrap-style:square;mso-position-horizontal-relative:page;mso-position-vertical-relative:page" o:ole="">
                  <v:fill o:detectmouseclick="t"/>
                  <v:imagedata r:id="rId170" o:title=""/>
                </v:shape>
                <o:OLEObject Type="Embed" ProgID="Equation.3" ShapeID="对象 203" DrawAspect="Content" ObjectID="_174222632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pt;height:30.5pt" o:ole="">
                  <v:imagedata r:id="rId172" o:title=""/>
                </v:shape>
                <o:OLEObject Type="Embed" ProgID="Equation.DSMT4" ShapeID="_x0000_i1108" DrawAspect="Content" ObjectID="_174222632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pt;height:30.5pt" o:ole="">
                  <v:imagedata r:id="rId174" o:title=""/>
                </v:shape>
                <o:OLEObject Type="Embed" ProgID="Equation.DSMT4" ShapeID="_x0000_i1109" DrawAspect="Content" ObjectID="_174222632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pt;height:41pt;mso-wrap-style:square;mso-position-horizontal-relative:page;mso-position-vertical-relative:page" o:ole="">
                  <v:fill o:detectmouseclick="t"/>
                  <v:imagedata r:id="rId176" o:title=""/>
                </v:shape>
                <o:OLEObject Type="Embed" ProgID="Equation.3" ShapeID="对象 204" DrawAspect="Content" ObjectID="_174222632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pt;height:41pt;mso-wrap-style:square;mso-position-horizontal-relative:page;mso-position-vertical-relative:page" o:ole="">
                  <v:fill o:detectmouseclick="t"/>
                  <v:imagedata r:id="rId178" o:title=""/>
                </v:shape>
                <o:OLEObject Type="Embed" ProgID="Equation.3" ShapeID="对象 206" DrawAspect="Content" ObjectID="_174222632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4222632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4222632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8pt;height:41pt;mso-wrap-style:square;mso-position-horizontal-relative:page;mso-position-vertical-relative:page" o:ole="">
                  <v:fill o:detectmouseclick="t"/>
                  <v:imagedata r:id="rId184" o:title=""/>
                </v:shape>
                <o:OLEObject Type="Embed" ProgID="Equation.3" ShapeID="对象 208" DrawAspect="Content" ObjectID="_174222633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8pt;height:41pt;mso-wrap-style:square;mso-position-horizontal-relative:page;mso-position-vertical-relative:page" o:ole="">
                  <v:fill o:detectmouseclick="t"/>
                  <v:imagedata r:id="rId186" o:title=""/>
                </v:shape>
                <o:OLEObject Type="Embed" ProgID="Equation.3" ShapeID="对象 207" DrawAspect="Content" ObjectID="_174222633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4222633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4222633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551" w:name="_Toc21095330"/>
      <w:bookmarkStart w:id="4552" w:name="_Toc29766863"/>
      <w:bookmarkStart w:id="4553" w:name="_Toc36041010"/>
      <w:bookmarkStart w:id="4554" w:name="_Toc37228420"/>
      <w:bookmarkStart w:id="4555" w:name="_Toc37228924"/>
      <w:bookmarkStart w:id="4556" w:name="_Toc37229428"/>
      <w:bookmarkStart w:id="4557" w:name="_Toc45906985"/>
      <w:bookmarkStart w:id="4558" w:name="_Toc61116140"/>
      <w:bookmarkStart w:id="4559" w:name="_Toc67060906"/>
      <w:bookmarkStart w:id="4560" w:name="_Toc74814411"/>
      <w:bookmarkStart w:id="4561" w:name="_Toc76505834"/>
      <w:bookmarkStart w:id="4562" w:name="_Toc83114082"/>
      <w:bookmarkStart w:id="4563" w:name="_Toc89875204"/>
      <w:bookmarkStart w:id="4564" w:name="_Toc98705768"/>
      <w:bookmarkStart w:id="4565" w:name="_Toc130916531"/>
      <w:r w:rsidRPr="007D061B">
        <w:t>6.6.6</w:t>
      </w:r>
      <w:r w:rsidRPr="007D061B">
        <w:tab/>
        <w:t>Spurious emission</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56E7BBA4" w14:textId="77777777" w:rsidR="005432EB" w:rsidRPr="007D061B" w:rsidRDefault="005432EB" w:rsidP="005432EB">
      <w:pPr>
        <w:pStyle w:val="Heading4"/>
      </w:pPr>
      <w:bookmarkStart w:id="4566" w:name="_Toc21095331"/>
      <w:bookmarkStart w:id="4567" w:name="_Toc29766864"/>
      <w:bookmarkStart w:id="4568" w:name="_Toc36041011"/>
      <w:bookmarkStart w:id="4569" w:name="_Toc37228421"/>
      <w:bookmarkStart w:id="4570" w:name="_Toc37228925"/>
      <w:bookmarkStart w:id="4571" w:name="_Toc37229429"/>
      <w:bookmarkStart w:id="4572" w:name="_Toc45906986"/>
      <w:bookmarkStart w:id="4573" w:name="_Toc61116141"/>
      <w:bookmarkStart w:id="4574" w:name="_Toc67060907"/>
      <w:bookmarkStart w:id="4575" w:name="_Toc74814412"/>
      <w:bookmarkStart w:id="4576" w:name="_Toc76505835"/>
      <w:bookmarkStart w:id="4577" w:name="_Toc83114083"/>
      <w:bookmarkStart w:id="4578" w:name="_Toc89875205"/>
      <w:bookmarkStart w:id="4579" w:name="_Toc98705769"/>
      <w:bookmarkStart w:id="4580" w:name="_Toc130916532"/>
      <w:r w:rsidRPr="007D061B">
        <w:t>6.6.6.1</w:t>
      </w:r>
      <w:r w:rsidRPr="007D061B">
        <w:tab/>
        <w:t>Definition and applicability</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4581" w:name="_Toc21095332"/>
      <w:bookmarkStart w:id="4582" w:name="_Toc29766865"/>
      <w:bookmarkStart w:id="4583" w:name="_Toc36041012"/>
      <w:bookmarkStart w:id="4584" w:name="_Toc37228422"/>
      <w:bookmarkStart w:id="4585" w:name="_Toc37228926"/>
      <w:bookmarkStart w:id="4586" w:name="_Toc37229430"/>
      <w:bookmarkStart w:id="4587" w:name="_Toc45906987"/>
      <w:bookmarkStart w:id="4588" w:name="_Toc61116142"/>
      <w:bookmarkStart w:id="4589" w:name="_Toc67060908"/>
      <w:bookmarkStart w:id="4590" w:name="_Toc74814413"/>
      <w:bookmarkStart w:id="4591" w:name="_Toc76505836"/>
      <w:bookmarkStart w:id="4592" w:name="_Toc83114084"/>
      <w:bookmarkStart w:id="4593" w:name="_Toc89875206"/>
      <w:bookmarkStart w:id="4594" w:name="_Toc98705770"/>
      <w:bookmarkStart w:id="4595" w:name="_Toc130916533"/>
      <w:r w:rsidRPr="007D061B">
        <w:t>6.6.6.2</w:t>
      </w:r>
      <w:r w:rsidRPr="007D061B">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596" w:name="_Toc21095333"/>
      <w:bookmarkStart w:id="4597" w:name="_Toc29766866"/>
      <w:bookmarkStart w:id="4598" w:name="_Toc36041013"/>
      <w:bookmarkStart w:id="4599" w:name="_Toc37228423"/>
      <w:bookmarkStart w:id="4600" w:name="_Toc37228927"/>
      <w:bookmarkStart w:id="4601" w:name="_Toc37229431"/>
      <w:bookmarkStart w:id="4602" w:name="_Toc45906988"/>
      <w:bookmarkStart w:id="4603" w:name="_Toc61116143"/>
      <w:bookmarkStart w:id="4604" w:name="_Toc67060909"/>
      <w:bookmarkStart w:id="4605" w:name="_Toc74814414"/>
      <w:bookmarkStart w:id="4606" w:name="_Toc76505837"/>
      <w:bookmarkStart w:id="4607" w:name="_Toc83114085"/>
      <w:bookmarkStart w:id="4608" w:name="_Toc89875207"/>
      <w:bookmarkStart w:id="4609" w:name="_Toc98705771"/>
      <w:bookmarkStart w:id="4610" w:name="_Toc130916534"/>
      <w:r w:rsidRPr="007D061B">
        <w:t>6.6.2.3</w:t>
      </w:r>
      <w:r w:rsidRPr="007D061B">
        <w:tab/>
        <w:t>Test purpose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611" w:name="_Toc21095334"/>
      <w:bookmarkStart w:id="4612" w:name="_Toc29766867"/>
      <w:bookmarkStart w:id="4613" w:name="_Toc36041014"/>
      <w:bookmarkStart w:id="4614" w:name="_Toc37228424"/>
      <w:bookmarkStart w:id="4615" w:name="_Toc37228928"/>
      <w:bookmarkStart w:id="4616" w:name="_Toc37229432"/>
      <w:bookmarkStart w:id="4617" w:name="_Toc45906989"/>
      <w:bookmarkStart w:id="4618" w:name="_Toc61116144"/>
      <w:bookmarkStart w:id="4619" w:name="_Toc67060910"/>
      <w:bookmarkStart w:id="4620" w:name="_Toc74814415"/>
      <w:bookmarkStart w:id="4621" w:name="_Toc76505838"/>
      <w:bookmarkStart w:id="4622" w:name="_Toc83114086"/>
      <w:bookmarkStart w:id="4623" w:name="_Toc89875208"/>
      <w:bookmarkStart w:id="4624" w:name="_Toc98705772"/>
      <w:bookmarkStart w:id="4625" w:name="_Toc130916535"/>
      <w:r w:rsidRPr="007D061B">
        <w:t>6.6.6.4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12386E81" w14:textId="77777777" w:rsidR="005432EB" w:rsidRPr="007D061B" w:rsidRDefault="005432EB" w:rsidP="005432EB">
      <w:pPr>
        <w:pStyle w:val="Heading5"/>
      </w:pPr>
      <w:bookmarkStart w:id="4626" w:name="_Toc21095335"/>
      <w:bookmarkStart w:id="4627" w:name="_Toc29766868"/>
      <w:bookmarkStart w:id="4628" w:name="_Toc36041015"/>
      <w:bookmarkStart w:id="4629" w:name="_Toc37228425"/>
      <w:bookmarkStart w:id="4630" w:name="_Toc37228929"/>
      <w:bookmarkStart w:id="4631" w:name="_Toc37229433"/>
      <w:bookmarkStart w:id="4632" w:name="_Toc45906990"/>
      <w:bookmarkStart w:id="4633" w:name="_Toc61116145"/>
      <w:bookmarkStart w:id="4634" w:name="_Toc67060911"/>
      <w:bookmarkStart w:id="4635" w:name="_Toc74814416"/>
      <w:bookmarkStart w:id="4636" w:name="_Toc76505839"/>
      <w:bookmarkStart w:id="4637" w:name="_Toc83114087"/>
      <w:bookmarkStart w:id="4638" w:name="_Toc89875209"/>
      <w:bookmarkStart w:id="4639" w:name="_Toc98705773"/>
      <w:bookmarkStart w:id="4640" w:name="_Toc130916536"/>
      <w:r w:rsidRPr="007D061B">
        <w:t>6.6.6.4.1</w:t>
      </w:r>
      <w:r w:rsidRPr="007D061B">
        <w:tab/>
        <w:t>Initial conditions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64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64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64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64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643" w:name="_Toc21095336"/>
      <w:bookmarkStart w:id="4644" w:name="_Toc29766869"/>
      <w:bookmarkStart w:id="4645" w:name="_Toc36041016"/>
      <w:bookmarkStart w:id="4646" w:name="_Toc37228426"/>
      <w:bookmarkStart w:id="4647" w:name="_Toc37228930"/>
      <w:bookmarkStart w:id="4648" w:name="_Toc37229434"/>
      <w:bookmarkStart w:id="4649" w:name="_Toc45906991"/>
      <w:bookmarkStart w:id="4650" w:name="_Toc61116146"/>
      <w:bookmarkStart w:id="4651" w:name="_Toc67060912"/>
      <w:bookmarkStart w:id="4652" w:name="_Toc74814417"/>
      <w:bookmarkStart w:id="4653" w:name="_Toc76505840"/>
      <w:bookmarkStart w:id="4654" w:name="_Toc83114088"/>
      <w:bookmarkStart w:id="4655" w:name="_Toc89875210"/>
      <w:bookmarkStart w:id="4656" w:name="_Toc98705774"/>
      <w:bookmarkStart w:id="4657" w:name="_Toc130916537"/>
      <w:r w:rsidRPr="007D061B">
        <w:t>6.6.6.4.2</w:t>
      </w:r>
      <w:r w:rsidRPr="007D061B">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658" w:name="_Toc21095337"/>
      <w:bookmarkStart w:id="4659" w:name="_Toc29766870"/>
      <w:bookmarkStart w:id="4660" w:name="_Toc36041017"/>
      <w:bookmarkStart w:id="4661" w:name="_Toc37228427"/>
      <w:bookmarkStart w:id="4662" w:name="_Toc37228931"/>
      <w:bookmarkStart w:id="4663" w:name="_Toc37229435"/>
      <w:bookmarkStart w:id="4664" w:name="_Toc45906992"/>
      <w:bookmarkStart w:id="4665" w:name="_Toc61116147"/>
      <w:bookmarkStart w:id="4666" w:name="_Toc67060913"/>
      <w:bookmarkStart w:id="4667" w:name="_Toc74814418"/>
      <w:bookmarkStart w:id="4668" w:name="_Toc76505841"/>
      <w:bookmarkStart w:id="4669" w:name="_Toc83114089"/>
      <w:bookmarkStart w:id="4670" w:name="_Toc89875211"/>
      <w:bookmarkStart w:id="4671" w:name="_Toc98705775"/>
      <w:bookmarkStart w:id="4672" w:name="_Toc130916538"/>
      <w:r w:rsidRPr="007D061B">
        <w:t>6.6.6.5</w:t>
      </w:r>
      <w:r w:rsidRPr="007D061B">
        <w:tab/>
        <w:t>Test requirements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2BE87919" w14:textId="77777777" w:rsidR="005432EB" w:rsidRPr="007D061B" w:rsidRDefault="005432EB" w:rsidP="005432EB">
      <w:pPr>
        <w:pStyle w:val="Heading5"/>
      </w:pPr>
      <w:bookmarkStart w:id="4673" w:name="_Toc21095338"/>
      <w:bookmarkStart w:id="4674" w:name="_Toc29766871"/>
      <w:bookmarkStart w:id="4675" w:name="_Toc36041018"/>
      <w:bookmarkStart w:id="4676" w:name="_Toc37228428"/>
      <w:bookmarkStart w:id="4677" w:name="_Toc37228932"/>
      <w:bookmarkStart w:id="4678" w:name="_Toc37229436"/>
      <w:bookmarkStart w:id="4679" w:name="_Toc45906993"/>
      <w:bookmarkStart w:id="4680" w:name="_Toc61116148"/>
      <w:bookmarkStart w:id="4681" w:name="_Toc67060914"/>
      <w:bookmarkStart w:id="4682" w:name="_Toc74814419"/>
      <w:bookmarkStart w:id="4683" w:name="_Toc76505842"/>
      <w:bookmarkStart w:id="4684" w:name="_Toc83114090"/>
      <w:bookmarkStart w:id="4685" w:name="_Toc89875212"/>
      <w:bookmarkStart w:id="4686" w:name="_Toc98705776"/>
      <w:bookmarkStart w:id="4687" w:name="_Toc130916539"/>
      <w:r w:rsidRPr="007D061B">
        <w:t>6.6.6.5.1</w:t>
      </w:r>
      <w:r w:rsidRPr="007D061B">
        <w:tab/>
        <w:t>General</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688" w:name="_Toc21095339"/>
      <w:bookmarkStart w:id="4689" w:name="_Toc29766872"/>
      <w:bookmarkStart w:id="4690" w:name="_Toc36041019"/>
      <w:bookmarkStart w:id="4691" w:name="_Toc37228429"/>
      <w:bookmarkStart w:id="4692" w:name="_Toc37228933"/>
      <w:bookmarkStart w:id="4693" w:name="_Toc37229437"/>
      <w:bookmarkStart w:id="4694" w:name="_Toc45906994"/>
      <w:bookmarkStart w:id="4695" w:name="_Toc61116149"/>
      <w:bookmarkStart w:id="4696" w:name="_Toc67060915"/>
      <w:bookmarkStart w:id="4697" w:name="_Toc74814420"/>
      <w:bookmarkStart w:id="4698" w:name="_Toc76505843"/>
      <w:bookmarkStart w:id="4699" w:name="_Toc83114091"/>
      <w:bookmarkStart w:id="4700" w:name="_Toc89875213"/>
      <w:bookmarkStart w:id="4701" w:name="_Toc98705777"/>
      <w:bookmarkStart w:id="4702" w:name="_Toc130916540"/>
      <w:r w:rsidRPr="007D061B">
        <w:t>6.6.6.5.2</w:t>
      </w:r>
      <w:r w:rsidRPr="007D061B">
        <w:tab/>
        <w:t>Basic limits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703" w:name="_Toc21095340"/>
      <w:bookmarkStart w:id="4704" w:name="_Toc29766873"/>
      <w:bookmarkStart w:id="4705" w:name="_Toc36041020"/>
      <w:bookmarkStart w:id="4706" w:name="_Toc37228430"/>
      <w:bookmarkStart w:id="4707" w:name="_Toc37228934"/>
      <w:bookmarkStart w:id="4708" w:name="_Toc37229438"/>
      <w:bookmarkStart w:id="4709" w:name="_Toc45906995"/>
      <w:bookmarkStart w:id="4710" w:name="_Toc61116150"/>
      <w:bookmarkStart w:id="4711" w:name="_Toc67060916"/>
      <w:bookmarkStart w:id="4712" w:name="_Toc74814421"/>
      <w:bookmarkStart w:id="4713" w:name="_Toc76505844"/>
      <w:bookmarkStart w:id="4714" w:name="_Toc83114092"/>
      <w:bookmarkStart w:id="4715" w:name="_Toc89875214"/>
      <w:bookmarkStart w:id="4716" w:name="_Toc98705778"/>
      <w:bookmarkStart w:id="4717" w:name="_Toc130916541"/>
      <w:r w:rsidRPr="007D061B">
        <w:rPr>
          <w:lang w:eastAsia="zh-CN"/>
        </w:rPr>
        <w:t>6.7</w:t>
      </w:r>
      <w:r w:rsidRPr="007D061B">
        <w:rPr>
          <w:lang w:eastAsia="zh-CN"/>
        </w:rPr>
        <w:tab/>
        <w:t>Transmitter intermodulation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50B5236" w14:textId="77777777" w:rsidR="005432EB" w:rsidRPr="007D061B" w:rsidRDefault="005432EB" w:rsidP="005432EB">
      <w:pPr>
        <w:pStyle w:val="Heading3"/>
      </w:pPr>
      <w:bookmarkStart w:id="4718" w:name="_Toc21095341"/>
      <w:bookmarkStart w:id="4719" w:name="_Toc29766874"/>
      <w:bookmarkStart w:id="4720" w:name="_Toc36041021"/>
      <w:bookmarkStart w:id="4721" w:name="_Toc37228431"/>
      <w:bookmarkStart w:id="4722" w:name="_Toc37228935"/>
      <w:bookmarkStart w:id="4723" w:name="_Toc37229439"/>
      <w:bookmarkStart w:id="4724" w:name="_Toc45906996"/>
      <w:bookmarkStart w:id="4725" w:name="_Toc61116151"/>
      <w:bookmarkStart w:id="4726" w:name="_Toc67060917"/>
      <w:bookmarkStart w:id="4727" w:name="_Toc74814422"/>
      <w:bookmarkStart w:id="4728" w:name="_Toc76505845"/>
      <w:bookmarkStart w:id="4729" w:name="_Toc83114093"/>
      <w:bookmarkStart w:id="4730" w:name="_Toc89875215"/>
      <w:bookmarkStart w:id="4731" w:name="_Toc98705779"/>
      <w:bookmarkStart w:id="4732" w:name="_Toc130916542"/>
      <w:r w:rsidRPr="007D061B">
        <w:t>6.7.1</w:t>
      </w:r>
      <w:r w:rsidRPr="007D061B">
        <w:tab/>
        <w:t>Definition and applicability</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E5DBE74" w14:textId="77777777" w:rsidR="005432EB" w:rsidRPr="007D061B" w:rsidRDefault="005432EB" w:rsidP="005432EB">
      <w:pPr>
        <w:pStyle w:val="Heading4"/>
      </w:pPr>
      <w:bookmarkStart w:id="4733" w:name="_Toc21095342"/>
      <w:bookmarkStart w:id="4734" w:name="_Toc29766875"/>
      <w:bookmarkStart w:id="4735" w:name="_Toc36041022"/>
      <w:bookmarkStart w:id="4736" w:name="_Toc37228432"/>
      <w:bookmarkStart w:id="4737" w:name="_Toc37228936"/>
      <w:bookmarkStart w:id="4738" w:name="_Toc37229440"/>
      <w:bookmarkStart w:id="4739" w:name="_Toc45906997"/>
      <w:bookmarkStart w:id="4740" w:name="_Toc61116152"/>
      <w:bookmarkStart w:id="4741" w:name="_Toc67060918"/>
      <w:bookmarkStart w:id="4742" w:name="_Toc74814423"/>
      <w:bookmarkStart w:id="4743" w:name="_Toc76505846"/>
      <w:bookmarkStart w:id="4744" w:name="_Toc83114094"/>
      <w:bookmarkStart w:id="4745" w:name="_Toc89875216"/>
      <w:bookmarkStart w:id="4746" w:name="_Toc98705780"/>
      <w:bookmarkStart w:id="4747" w:name="_Toc130916543"/>
      <w:r w:rsidRPr="007D061B">
        <w:t>6.7.1.1</w:t>
      </w:r>
      <w:r w:rsidRPr="007D061B">
        <w:tab/>
        <w:t>General</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748" w:name="_Toc21095343"/>
      <w:bookmarkStart w:id="4749" w:name="_Toc29766876"/>
      <w:bookmarkStart w:id="4750" w:name="_Toc36041023"/>
      <w:bookmarkStart w:id="4751" w:name="_Toc37228433"/>
      <w:bookmarkStart w:id="4752" w:name="_Toc37228937"/>
      <w:bookmarkStart w:id="4753" w:name="_Toc37229441"/>
      <w:bookmarkStart w:id="4754" w:name="_Toc45906998"/>
      <w:bookmarkStart w:id="4755" w:name="_Toc61116153"/>
      <w:bookmarkStart w:id="4756" w:name="_Toc67060919"/>
      <w:bookmarkStart w:id="4757" w:name="_Toc74814424"/>
      <w:bookmarkStart w:id="4758" w:name="_Toc76505847"/>
      <w:bookmarkStart w:id="4759" w:name="_Toc83114095"/>
      <w:bookmarkStart w:id="4760" w:name="_Toc89875217"/>
      <w:bookmarkStart w:id="4761" w:name="_Toc98705781"/>
      <w:bookmarkStart w:id="4762" w:name="_Toc130916544"/>
      <w:r w:rsidRPr="007D061B">
        <w:t>6.7.2</w:t>
      </w:r>
      <w:r w:rsidRPr="007D061B">
        <w:tab/>
        <w:t>Minimum requirement</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763" w:name="_Toc21095344"/>
      <w:bookmarkStart w:id="4764" w:name="_Toc29766877"/>
      <w:bookmarkStart w:id="4765" w:name="_Toc36041024"/>
      <w:bookmarkStart w:id="4766" w:name="_Toc37228434"/>
      <w:bookmarkStart w:id="4767" w:name="_Toc37228938"/>
      <w:bookmarkStart w:id="4768" w:name="_Toc37229442"/>
      <w:bookmarkStart w:id="4769" w:name="_Toc45906999"/>
      <w:bookmarkStart w:id="4770" w:name="_Toc61116154"/>
      <w:bookmarkStart w:id="4771" w:name="_Toc67060920"/>
      <w:bookmarkStart w:id="4772" w:name="_Toc74814425"/>
      <w:bookmarkStart w:id="4773" w:name="_Toc76505848"/>
      <w:bookmarkStart w:id="4774" w:name="_Toc83114096"/>
      <w:bookmarkStart w:id="4775" w:name="_Toc89875218"/>
      <w:bookmarkStart w:id="4776" w:name="_Toc98705782"/>
      <w:bookmarkStart w:id="4777" w:name="_Toc130916545"/>
      <w:r w:rsidRPr="007D061B">
        <w:t>6.7.3</w:t>
      </w:r>
      <w:r w:rsidRPr="007D061B">
        <w:tab/>
        <w:t>Test purpose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778" w:name="_Toc21095345"/>
      <w:bookmarkStart w:id="4779" w:name="_Toc29766878"/>
      <w:bookmarkStart w:id="4780" w:name="_Toc36041025"/>
      <w:bookmarkStart w:id="4781" w:name="_Toc37228435"/>
      <w:bookmarkStart w:id="4782" w:name="_Toc37228939"/>
      <w:bookmarkStart w:id="4783" w:name="_Toc37229443"/>
      <w:bookmarkStart w:id="4784" w:name="_Toc45907000"/>
      <w:bookmarkStart w:id="4785" w:name="_Toc61116155"/>
      <w:bookmarkStart w:id="4786" w:name="_Toc67060921"/>
      <w:bookmarkStart w:id="4787" w:name="_Toc74814426"/>
      <w:bookmarkStart w:id="4788" w:name="_Toc76505849"/>
      <w:bookmarkStart w:id="4789" w:name="_Toc83114097"/>
      <w:bookmarkStart w:id="4790" w:name="_Toc89875219"/>
      <w:bookmarkStart w:id="4791" w:name="_Toc98705783"/>
      <w:bookmarkStart w:id="4792" w:name="_Toc130916546"/>
      <w:r w:rsidRPr="007D061B">
        <w:t>6.7.4</w:t>
      </w:r>
      <w:r w:rsidRPr="007D061B">
        <w:tab/>
        <w:t>Method of test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240737C" w14:textId="77777777" w:rsidR="005432EB" w:rsidRPr="007D061B" w:rsidRDefault="005432EB" w:rsidP="005432EB">
      <w:pPr>
        <w:pStyle w:val="Heading4"/>
      </w:pPr>
      <w:bookmarkStart w:id="4793" w:name="_Toc21095346"/>
      <w:bookmarkStart w:id="4794" w:name="_Toc29766879"/>
      <w:bookmarkStart w:id="4795" w:name="_Toc36041026"/>
      <w:bookmarkStart w:id="4796" w:name="_Toc37228436"/>
      <w:bookmarkStart w:id="4797" w:name="_Toc37228940"/>
      <w:bookmarkStart w:id="4798" w:name="_Toc37229444"/>
      <w:bookmarkStart w:id="4799" w:name="_Toc45907001"/>
      <w:bookmarkStart w:id="4800" w:name="_Toc61116156"/>
      <w:bookmarkStart w:id="4801" w:name="_Toc67060922"/>
      <w:bookmarkStart w:id="4802" w:name="_Toc74814427"/>
      <w:bookmarkStart w:id="4803" w:name="_Toc76505850"/>
      <w:bookmarkStart w:id="4804" w:name="_Toc83114098"/>
      <w:bookmarkStart w:id="4805" w:name="_Toc89875220"/>
      <w:bookmarkStart w:id="4806" w:name="_Toc98705784"/>
      <w:bookmarkStart w:id="4807" w:name="_Toc130916547"/>
      <w:r w:rsidRPr="007D061B">
        <w:t>6.7.4.1</w:t>
      </w:r>
      <w:r w:rsidRPr="007D061B">
        <w:tab/>
        <w:t>Initial conditions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808" w:name="_Toc21095347"/>
      <w:bookmarkStart w:id="4809" w:name="_Toc29766880"/>
      <w:bookmarkStart w:id="4810" w:name="_Toc36041027"/>
      <w:bookmarkStart w:id="4811" w:name="_Toc37228437"/>
      <w:bookmarkStart w:id="4812" w:name="_Toc37228941"/>
      <w:bookmarkStart w:id="4813" w:name="_Toc37229445"/>
      <w:bookmarkStart w:id="4814" w:name="_Toc45907002"/>
      <w:bookmarkStart w:id="4815" w:name="_Toc61116157"/>
      <w:bookmarkStart w:id="4816" w:name="_Toc67060923"/>
      <w:bookmarkStart w:id="4817" w:name="_Toc74814428"/>
      <w:bookmarkStart w:id="4818" w:name="_Toc76505851"/>
      <w:bookmarkStart w:id="4819" w:name="_Toc83114099"/>
      <w:bookmarkStart w:id="4820" w:name="_Toc89875221"/>
      <w:bookmarkStart w:id="4821" w:name="_Toc98705785"/>
      <w:bookmarkStart w:id="4822" w:name="_Toc130916548"/>
      <w:r w:rsidRPr="007D061B">
        <w:t>6.7.4.2</w:t>
      </w:r>
      <w:r w:rsidRPr="007D061B">
        <w:tab/>
        <w:t>Procedure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823" w:name="_Toc21095348"/>
      <w:bookmarkStart w:id="4824" w:name="_Toc29766881"/>
      <w:bookmarkStart w:id="4825" w:name="_Toc36041028"/>
      <w:bookmarkStart w:id="4826" w:name="_Toc37228438"/>
      <w:bookmarkStart w:id="4827" w:name="_Toc37228942"/>
      <w:bookmarkStart w:id="4828" w:name="_Toc37229446"/>
      <w:bookmarkStart w:id="4829" w:name="_Toc45907003"/>
      <w:bookmarkStart w:id="4830" w:name="_Toc61116158"/>
      <w:bookmarkStart w:id="4831" w:name="_Toc67060924"/>
      <w:bookmarkStart w:id="4832" w:name="_Toc74814429"/>
      <w:bookmarkStart w:id="4833" w:name="_Toc76505852"/>
      <w:bookmarkStart w:id="4834" w:name="_Toc83114100"/>
      <w:bookmarkStart w:id="4835" w:name="_Toc89875222"/>
      <w:bookmarkStart w:id="4836" w:name="_Toc98705786"/>
      <w:bookmarkStart w:id="4837" w:name="_Toc130916549"/>
      <w:r w:rsidRPr="007D061B">
        <w:t>6.7.5</w:t>
      </w:r>
      <w:r w:rsidRPr="007D061B">
        <w:tab/>
        <w:t>Test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0571B16" w14:textId="77777777" w:rsidR="005432EB" w:rsidRPr="007D061B" w:rsidRDefault="005432EB" w:rsidP="005432EB">
      <w:pPr>
        <w:pStyle w:val="Heading4"/>
      </w:pPr>
      <w:bookmarkStart w:id="4838" w:name="_Toc21095349"/>
      <w:bookmarkStart w:id="4839" w:name="_Toc29766882"/>
      <w:bookmarkStart w:id="4840" w:name="_Toc36041029"/>
      <w:bookmarkStart w:id="4841" w:name="_Toc37228439"/>
      <w:bookmarkStart w:id="4842" w:name="_Toc37228943"/>
      <w:bookmarkStart w:id="4843" w:name="_Toc37229447"/>
      <w:bookmarkStart w:id="4844" w:name="_Toc45907004"/>
      <w:bookmarkStart w:id="4845" w:name="_Toc61116159"/>
      <w:bookmarkStart w:id="4846" w:name="_Toc67060925"/>
      <w:bookmarkStart w:id="4847" w:name="_Toc74814430"/>
      <w:bookmarkStart w:id="4848" w:name="_Toc76505853"/>
      <w:bookmarkStart w:id="4849" w:name="_Toc83114101"/>
      <w:bookmarkStart w:id="4850" w:name="_Toc89875223"/>
      <w:bookmarkStart w:id="4851" w:name="_Toc98705787"/>
      <w:bookmarkStart w:id="4852" w:name="_Toc130916550"/>
      <w:r w:rsidRPr="007D061B">
        <w:t>6.7.5.1</w:t>
      </w:r>
      <w:r w:rsidRPr="007D061B">
        <w:tab/>
        <w:t>MSR test requirements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8B6D92F" w14:textId="77777777" w:rsidR="005432EB" w:rsidRPr="007D061B" w:rsidRDefault="005432EB" w:rsidP="005432EB">
      <w:pPr>
        <w:pStyle w:val="Heading5"/>
      </w:pPr>
      <w:bookmarkStart w:id="4853" w:name="_Toc21095350"/>
      <w:bookmarkStart w:id="4854" w:name="_Toc29766883"/>
      <w:bookmarkStart w:id="4855" w:name="_Toc36041030"/>
      <w:bookmarkStart w:id="4856" w:name="_Toc37228440"/>
      <w:bookmarkStart w:id="4857" w:name="_Toc37228944"/>
      <w:bookmarkStart w:id="4858" w:name="_Toc37229448"/>
      <w:bookmarkStart w:id="4859" w:name="_Toc45907005"/>
      <w:bookmarkStart w:id="4860" w:name="_Toc61116160"/>
      <w:bookmarkStart w:id="4861" w:name="_Toc67060926"/>
      <w:bookmarkStart w:id="4862" w:name="_Toc74814431"/>
      <w:bookmarkStart w:id="4863" w:name="_Toc76505854"/>
      <w:bookmarkStart w:id="4864" w:name="_Toc83114102"/>
      <w:bookmarkStart w:id="4865" w:name="_Toc89875224"/>
      <w:bookmarkStart w:id="4866" w:name="_Toc98705788"/>
      <w:bookmarkStart w:id="4867" w:name="_Toc130916551"/>
      <w:r w:rsidRPr="007D061B">
        <w:t>6.7.5.1.1</w:t>
      </w:r>
      <w:r w:rsidRPr="007D061B">
        <w:tab/>
        <w:t>General test requirement</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868" w:name="_Toc21095351"/>
      <w:bookmarkStart w:id="4869" w:name="_Toc29766884"/>
      <w:bookmarkStart w:id="4870" w:name="_Toc36041031"/>
      <w:bookmarkStart w:id="4871" w:name="_Toc37228441"/>
      <w:bookmarkStart w:id="4872" w:name="_Toc37228945"/>
      <w:bookmarkStart w:id="4873" w:name="_Toc37229449"/>
      <w:bookmarkStart w:id="4874" w:name="_Toc45907006"/>
      <w:bookmarkStart w:id="4875" w:name="_Toc61116161"/>
      <w:bookmarkStart w:id="4876" w:name="_Toc67060927"/>
      <w:bookmarkStart w:id="4877" w:name="_Toc74814432"/>
      <w:bookmarkStart w:id="4878" w:name="_Toc76505855"/>
      <w:bookmarkStart w:id="4879" w:name="_Toc83114103"/>
      <w:bookmarkStart w:id="4880" w:name="_Toc89875225"/>
      <w:bookmarkStart w:id="4881" w:name="_Toc98705789"/>
      <w:bookmarkStart w:id="4882" w:name="_Toc130916552"/>
      <w:r w:rsidRPr="007D061B">
        <w:t>6.7.5.1.2</w:t>
      </w:r>
      <w:r w:rsidRPr="007D061B">
        <w:tab/>
        <w:t>Additional test requirement (BC1 and BC2)</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883" w:name="_Toc21095352"/>
      <w:bookmarkStart w:id="4884" w:name="_Toc29766885"/>
      <w:bookmarkStart w:id="4885" w:name="_Toc36041032"/>
      <w:bookmarkStart w:id="4886" w:name="_Toc37228442"/>
      <w:bookmarkStart w:id="4887" w:name="_Toc37228946"/>
      <w:bookmarkStart w:id="4888" w:name="_Toc37229450"/>
      <w:bookmarkStart w:id="4889" w:name="_Toc45907007"/>
      <w:bookmarkStart w:id="4890" w:name="_Toc61116162"/>
      <w:bookmarkStart w:id="4891" w:name="_Toc67060928"/>
      <w:bookmarkStart w:id="4892" w:name="_Toc74814433"/>
      <w:bookmarkStart w:id="4893" w:name="_Toc76505856"/>
      <w:bookmarkStart w:id="4894" w:name="_Toc83114104"/>
      <w:bookmarkStart w:id="4895" w:name="_Toc89875226"/>
      <w:bookmarkStart w:id="4896" w:name="_Toc98705790"/>
      <w:bookmarkStart w:id="4897" w:name="_Toc130916553"/>
      <w:r w:rsidRPr="007D061B">
        <w:t>6.7.5.1.3</w:t>
      </w:r>
      <w:r w:rsidRPr="007D061B">
        <w:tab/>
        <w:t>Additional test requirement (BC3)</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898" w:name="_Toc21095353"/>
      <w:bookmarkStart w:id="4899" w:name="_Toc29766886"/>
      <w:bookmarkStart w:id="4900" w:name="_Toc36041033"/>
      <w:bookmarkStart w:id="4901" w:name="_Toc37228443"/>
      <w:bookmarkStart w:id="4902" w:name="_Toc37228947"/>
      <w:bookmarkStart w:id="4903" w:name="_Toc37229451"/>
      <w:bookmarkStart w:id="4904" w:name="_Toc45907008"/>
      <w:bookmarkStart w:id="4905" w:name="_Toc61116163"/>
      <w:bookmarkStart w:id="4906" w:name="_Toc67060929"/>
      <w:bookmarkStart w:id="4907" w:name="_Toc74814434"/>
      <w:bookmarkStart w:id="4908" w:name="_Toc76505857"/>
      <w:bookmarkStart w:id="4909" w:name="_Toc83114105"/>
      <w:bookmarkStart w:id="4910" w:name="_Toc89875227"/>
      <w:bookmarkStart w:id="4911" w:name="_Toc98705791"/>
      <w:bookmarkStart w:id="4912" w:name="_Toc130916554"/>
      <w:r w:rsidRPr="007D061B">
        <w:t>6.7.5.1.4</w:t>
      </w:r>
      <w:r w:rsidRPr="007D061B">
        <w:tab/>
        <w:t>Intra-system test requirement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913" w:name="_Toc21095354"/>
      <w:bookmarkStart w:id="4914" w:name="_Toc29766887"/>
      <w:bookmarkStart w:id="4915" w:name="_Toc36041034"/>
      <w:bookmarkStart w:id="4916" w:name="_Toc37228444"/>
      <w:bookmarkStart w:id="4917" w:name="_Toc37228948"/>
      <w:bookmarkStart w:id="4918" w:name="_Toc37229452"/>
      <w:bookmarkStart w:id="4919" w:name="_Toc45907009"/>
      <w:bookmarkStart w:id="4920" w:name="_Toc61116164"/>
      <w:bookmarkStart w:id="4921" w:name="_Toc67060930"/>
      <w:bookmarkStart w:id="4922" w:name="_Toc74814435"/>
      <w:bookmarkStart w:id="4923" w:name="_Toc76505858"/>
      <w:bookmarkStart w:id="4924" w:name="_Toc83114106"/>
      <w:bookmarkStart w:id="4925" w:name="_Toc89875228"/>
      <w:bookmarkStart w:id="4926" w:name="_Toc98705792"/>
      <w:bookmarkStart w:id="4927" w:name="_Toc130916555"/>
      <w:r w:rsidRPr="007D061B">
        <w:t>6.7.5.2</w:t>
      </w:r>
      <w:r w:rsidRPr="007D061B">
        <w:tab/>
        <w:t>Single RAT UTRA operation</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56DA6033" w14:textId="77777777" w:rsidR="005432EB" w:rsidRPr="007D061B" w:rsidRDefault="005432EB" w:rsidP="005432EB">
      <w:pPr>
        <w:pStyle w:val="Heading5"/>
      </w:pPr>
      <w:bookmarkStart w:id="4928" w:name="_Toc21095355"/>
      <w:bookmarkStart w:id="4929" w:name="_Toc29766888"/>
      <w:bookmarkStart w:id="4930" w:name="_Toc36041035"/>
      <w:bookmarkStart w:id="4931" w:name="_Toc37228445"/>
      <w:bookmarkStart w:id="4932" w:name="_Toc37228949"/>
      <w:bookmarkStart w:id="4933" w:name="_Toc37229453"/>
      <w:bookmarkStart w:id="4934" w:name="_Toc45907010"/>
      <w:bookmarkStart w:id="4935" w:name="_Toc61116165"/>
      <w:bookmarkStart w:id="4936" w:name="_Toc67060931"/>
      <w:bookmarkStart w:id="4937" w:name="_Toc74814436"/>
      <w:bookmarkStart w:id="4938" w:name="_Toc76505859"/>
      <w:bookmarkStart w:id="4939" w:name="_Toc83114107"/>
      <w:bookmarkStart w:id="4940" w:name="_Toc89875229"/>
      <w:bookmarkStart w:id="4941" w:name="_Toc98705793"/>
      <w:bookmarkStart w:id="4942" w:name="_Toc130916556"/>
      <w:r w:rsidRPr="007D061B">
        <w:t>6.7.5.2.1</w:t>
      </w:r>
      <w:r w:rsidRPr="007D061B">
        <w:tab/>
        <w:t>General test requirement for UTRA FDD</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943" w:name="_Toc21095356"/>
      <w:bookmarkStart w:id="4944" w:name="_Toc29766889"/>
      <w:bookmarkStart w:id="4945" w:name="_Toc36041036"/>
      <w:bookmarkStart w:id="4946" w:name="_Toc37228446"/>
      <w:bookmarkStart w:id="4947" w:name="_Toc37228950"/>
      <w:bookmarkStart w:id="4948" w:name="_Toc37229454"/>
      <w:bookmarkStart w:id="4949" w:name="_Toc45907011"/>
      <w:bookmarkStart w:id="4950" w:name="_Toc61116166"/>
      <w:bookmarkStart w:id="4951" w:name="_Toc67060932"/>
      <w:bookmarkStart w:id="4952" w:name="_Toc74814437"/>
      <w:bookmarkStart w:id="4953" w:name="_Toc76505860"/>
      <w:bookmarkStart w:id="4954" w:name="_Toc83114108"/>
      <w:bookmarkStart w:id="4955" w:name="_Toc89875230"/>
      <w:bookmarkStart w:id="4956" w:name="_Toc98705794"/>
      <w:bookmarkStart w:id="4957" w:name="_Toc130916557"/>
      <w:r w:rsidRPr="007D061B">
        <w:t>6.7.5.2.2</w:t>
      </w:r>
      <w:r w:rsidRPr="007D061B">
        <w:tab/>
        <w:t>General test requirement for UTRA TDD</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958" w:name="_Toc21095357"/>
      <w:bookmarkStart w:id="4959" w:name="_Toc29766890"/>
      <w:bookmarkStart w:id="4960" w:name="_Toc36041037"/>
      <w:bookmarkStart w:id="4961" w:name="_Toc37228447"/>
      <w:bookmarkStart w:id="4962" w:name="_Toc37228951"/>
      <w:bookmarkStart w:id="4963" w:name="_Toc37229455"/>
      <w:bookmarkStart w:id="4964" w:name="_Toc45907012"/>
      <w:bookmarkStart w:id="4965" w:name="_Toc61116167"/>
      <w:bookmarkStart w:id="4966" w:name="_Toc67060933"/>
      <w:bookmarkStart w:id="4967" w:name="_Toc74814438"/>
      <w:bookmarkStart w:id="4968" w:name="_Toc76505861"/>
      <w:bookmarkStart w:id="4969" w:name="_Toc83114109"/>
      <w:bookmarkStart w:id="4970" w:name="_Toc89875231"/>
      <w:bookmarkStart w:id="4971" w:name="_Toc98705795"/>
      <w:bookmarkStart w:id="4972" w:name="_Toc130916558"/>
      <w:r w:rsidRPr="007D061B">
        <w:t>6.7.5.2.3</w:t>
      </w:r>
      <w:r w:rsidRPr="007D061B">
        <w:tab/>
        <w:t>Intra-system test requirement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973" w:name="_Toc21095358"/>
      <w:bookmarkStart w:id="4974" w:name="_Toc29766891"/>
      <w:bookmarkStart w:id="4975" w:name="_Toc36041038"/>
      <w:bookmarkStart w:id="4976" w:name="_Toc37228448"/>
      <w:bookmarkStart w:id="4977" w:name="_Toc37228952"/>
      <w:bookmarkStart w:id="4978" w:name="_Toc37229456"/>
      <w:bookmarkStart w:id="4979" w:name="_Toc45907013"/>
      <w:bookmarkStart w:id="4980" w:name="_Toc61116168"/>
      <w:bookmarkStart w:id="4981" w:name="_Toc67060934"/>
      <w:bookmarkStart w:id="4982" w:name="_Toc74814439"/>
      <w:bookmarkStart w:id="4983" w:name="_Toc76505862"/>
      <w:bookmarkStart w:id="4984" w:name="_Toc83114110"/>
      <w:bookmarkStart w:id="4985" w:name="_Toc89875232"/>
      <w:bookmarkStart w:id="4986" w:name="_Toc98705796"/>
      <w:bookmarkStart w:id="4987" w:name="_Toc130916559"/>
      <w:r w:rsidRPr="007D061B">
        <w:t>6.7.5.4</w:t>
      </w:r>
      <w:r w:rsidRPr="007D061B">
        <w:tab/>
        <w:t>Single RAT E-UTRA operation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421868AC" w14:textId="77777777" w:rsidR="005432EB" w:rsidRPr="007D061B" w:rsidRDefault="005432EB" w:rsidP="005432EB">
      <w:pPr>
        <w:pStyle w:val="Heading5"/>
      </w:pPr>
      <w:bookmarkStart w:id="4988" w:name="_Toc21095359"/>
      <w:bookmarkStart w:id="4989" w:name="_Toc29766892"/>
      <w:bookmarkStart w:id="4990" w:name="_Toc36041039"/>
      <w:bookmarkStart w:id="4991" w:name="_Toc37228449"/>
      <w:bookmarkStart w:id="4992" w:name="_Toc37228953"/>
      <w:bookmarkStart w:id="4993" w:name="_Toc37229457"/>
      <w:bookmarkStart w:id="4994" w:name="_Toc45907014"/>
      <w:bookmarkStart w:id="4995" w:name="_Toc61116169"/>
      <w:bookmarkStart w:id="4996" w:name="_Toc67060935"/>
      <w:bookmarkStart w:id="4997" w:name="_Toc74814440"/>
      <w:bookmarkStart w:id="4998" w:name="_Toc76505863"/>
      <w:bookmarkStart w:id="4999" w:name="_Toc83114111"/>
      <w:bookmarkStart w:id="5000" w:name="_Toc89875233"/>
      <w:bookmarkStart w:id="5001" w:name="_Toc98705797"/>
      <w:bookmarkStart w:id="5002" w:name="_Toc130916560"/>
      <w:r w:rsidRPr="007D061B">
        <w:t>6.7.5.4.1</w:t>
      </w:r>
      <w:r w:rsidRPr="007D061B">
        <w:tab/>
        <w:t>General test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5003" w:name="_Toc74814441"/>
      <w:bookmarkStart w:id="5004" w:name="_Toc76505864"/>
      <w:bookmarkStart w:id="5005" w:name="_Toc83114112"/>
      <w:bookmarkStart w:id="5006" w:name="_Toc89875234"/>
      <w:bookmarkStart w:id="5007" w:name="_Toc98705798"/>
      <w:bookmarkStart w:id="5008" w:name="_Toc130916561"/>
      <w:bookmarkStart w:id="5009" w:name="_Toc21095361"/>
      <w:bookmarkStart w:id="5010" w:name="_Toc29766894"/>
      <w:bookmarkStart w:id="5011" w:name="_Toc36041041"/>
      <w:bookmarkStart w:id="5012" w:name="_Toc37228451"/>
      <w:bookmarkStart w:id="5013" w:name="_Toc37228955"/>
      <w:bookmarkStart w:id="5014" w:name="_Toc37229459"/>
      <w:bookmarkStart w:id="5015" w:name="_Toc45907016"/>
      <w:bookmarkStart w:id="5016" w:name="_Toc61116171"/>
      <w:bookmarkStart w:id="5017" w:name="_Toc67060937"/>
      <w:r w:rsidRPr="00FA19F9">
        <w:t>6.7.5.4.2</w:t>
      </w:r>
      <w:r w:rsidRPr="00FA19F9">
        <w:tab/>
      </w:r>
      <w:r>
        <w:t>Void</w:t>
      </w:r>
      <w:bookmarkEnd w:id="5003"/>
      <w:bookmarkEnd w:id="5004"/>
      <w:bookmarkEnd w:id="5005"/>
      <w:bookmarkEnd w:id="5006"/>
      <w:bookmarkEnd w:id="5007"/>
      <w:bookmarkEnd w:id="5008"/>
    </w:p>
    <w:p w14:paraId="5388B690" w14:textId="77777777" w:rsidR="005432EB" w:rsidRPr="007D061B" w:rsidRDefault="005432EB" w:rsidP="005432EB">
      <w:pPr>
        <w:pStyle w:val="Heading5"/>
      </w:pPr>
      <w:bookmarkStart w:id="5018" w:name="_Toc74814442"/>
      <w:bookmarkStart w:id="5019" w:name="_Toc76505865"/>
      <w:bookmarkStart w:id="5020" w:name="_Toc83114113"/>
      <w:bookmarkStart w:id="5021" w:name="_Toc89875235"/>
      <w:bookmarkStart w:id="5022" w:name="_Toc98705799"/>
      <w:bookmarkStart w:id="5023" w:name="_Toc130916562"/>
      <w:r w:rsidRPr="007D061B">
        <w:t>6.7.5.4.3</w:t>
      </w:r>
      <w:r w:rsidRPr="007D061B">
        <w:tab/>
        <w:t>Intra-system test requirement</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024" w:name="_Toc21095362"/>
      <w:bookmarkStart w:id="5025" w:name="_Toc29766895"/>
      <w:bookmarkStart w:id="5026" w:name="_Toc36041042"/>
      <w:bookmarkStart w:id="5027" w:name="_Toc37228452"/>
      <w:bookmarkStart w:id="5028" w:name="_Toc37228956"/>
      <w:bookmarkStart w:id="5029" w:name="_Toc37229460"/>
      <w:bookmarkStart w:id="5030" w:name="_Toc45907017"/>
      <w:bookmarkStart w:id="5031" w:name="_Toc61116172"/>
      <w:bookmarkStart w:id="5032" w:name="_Toc67060938"/>
      <w:bookmarkStart w:id="5033" w:name="_Toc74814443"/>
      <w:bookmarkStart w:id="5034" w:name="_Toc76505866"/>
      <w:bookmarkStart w:id="5035" w:name="_Toc83114114"/>
      <w:bookmarkStart w:id="5036" w:name="_Toc89875236"/>
      <w:bookmarkStart w:id="5037" w:name="_Toc98705800"/>
      <w:bookmarkStart w:id="5038" w:name="_Toc130916563"/>
      <w:r w:rsidRPr="007D061B">
        <w:rPr>
          <w:lang w:eastAsia="zh-CN"/>
        </w:rPr>
        <w:t>7</w:t>
      </w:r>
      <w:r w:rsidRPr="007D061B">
        <w:rPr>
          <w:lang w:eastAsia="zh-CN"/>
        </w:rPr>
        <w:tab/>
        <w:t>Conducted receiver characteristics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978EB7" w14:textId="77777777" w:rsidR="005432EB" w:rsidRPr="007D061B" w:rsidRDefault="005432EB" w:rsidP="005432EB">
      <w:pPr>
        <w:pStyle w:val="Heading2"/>
      </w:pPr>
      <w:bookmarkStart w:id="5039" w:name="_Toc21095363"/>
      <w:bookmarkStart w:id="5040" w:name="_Toc29766896"/>
      <w:bookmarkStart w:id="5041" w:name="_Toc36041043"/>
      <w:bookmarkStart w:id="5042" w:name="_Toc37228453"/>
      <w:bookmarkStart w:id="5043" w:name="_Toc37228957"/>
      <w:bookmarkStart w:id="5044" w:name="_Toc37229461"/>
      <w:bookmarkStart w:id="5045" w:name="_Toc45907018"/>
      <w:bookmarkStart w:id="5046" w:name="_Toc61116173"/>
      <w:bookmarkStart w:id="5047" w:name="_Toc67060939"/>
      <w:bookmarkStart w:id="5048" w:name="_Toc74814444"/>
      <w:bookmarkStart w:id="5049" w:name="_Toc76505867"/>
      <w:bookmarkStart w:id="5050" w:name="_Toc83114115"/>
      <w:bookmarkStart w:id="5051" w:name="_Toc89875237"/>
      <w:bookmarkStart w:id="5052" w:name="_Toc98705801"/>
      <w:bookmarkStart w:id="5053" w:name="_Toc130916564"/>
      <w:r w:rsidRPr="007D061B">
        <w:t>7.1</w:t>
      </w:r>
      <w:r w:rsidRPr="007D061B">
        <w:tab/>
        <w:t>General</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054" w:name="_Toc21095364"/>
      <w:bookmarkStart w:id="5055" w:name="_Toc29766897"/>
      <w:bookmarkStart w:id="5056" w:name="_Toc36041044"/>
      <w:bookmarkStart w:id="5057" w:name="_Toc37228454"/>
      <w:bookmarkStart w:id="5058" w:name="_Toc37228958"/>
      <w:bookmarkStart w:id="5059" w:name="_Toc37229462"/>
      <w:bookmarkStart w:id="5060" w:name="_Toc45907019"/>
      <w:bookmarkStart w:id="5061" w:name="_Toc61116174"/>
      <w:bookmarkStart w:id="5062" w:name="_Toc67060940"/>
      <w:bookmarkStart w:id="5063" w:name="_Toc74814445"/>
      <w:bookmarkStart w:id="5064" w:name="_Toc76505868"/>
      <w:bookmarkStart w:id="5065" w:name="_Toc83114116"/>
      <w:bookmarkStart w:id="5066" w:name="_Toc89875238"/>
      <w:bookmarkStart w:id="5067" w:name="_Toc98705802"/>
      <w:bookmarkStart w:id="5068" w:name="_Toc130916565"/>
      <w:r w:rsidRPr="007D061B">
        <w:t>7.2</w:t>
      </w:r>
      <w:r w:rsidRPr="007D061B">
        <w:tab/>
        <w:t>Reference sensitivity level</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418D8E1" w14:textId="77777777" w:rsidR="005432EB" w:rsidRPr="007D061B" w:rsidRDefault="005432EB" w:rsidP="005432EB">
      <w:pPr>
        <w:pStyle w:val="Heading3"/>
      </w:pPr>
      <w:bookmarkStart w:id="5069" w:name="_Toc21095365"/>
      <w:bookmarkStart w:id="5070" w:name="_Toc29766898"/>
      <w:bookmarkStart w:id="5071" w:name="_Toc36041045"/>
      <w:bookmarkStart w:id="5072" w:name="_Toc37228455"/>
      <w:bookmarkStart w:id="5073" w:name="_Toc37228959"/>
      <w:bookmarkStart w:id="5074" w:name="_Toc37229463"/>
      <w:bookmarkStart w:id="5075" w:name="_Toc45907020"/>
      <w:bookmarkStart w:id="5076" w:name="_Toc61116175"/>
      <w:bookmarkStart w:id="5077" w:name="_Toc67060941"/>
      <w:bookmarkStart w:id="5078" w:name="_Toc74814446"/>
      <w:bookmarkStart w:id="5079" w:name="_Toc76505869"/>
      <w:bookmarkStart w:id="5080" w:name="_Toc83114117"/>
      <w:bookmarkStart w:id="5081" w:name="_Toc89875239"/>
      <w:bookmarkStart w:id="5082" w:name="_Toc98705803"/>
      <w:bookmarkStart w:id="5083" w:name="_Toc130916566"/>
      <w:r w:rsidRPr="007D061B">
        <w:t>7.2.1</w:t>
      </w:r>
      <w:r w:rsidRPr="007D061B">
        <w:tab/>
        <w:t>Definition and applicability</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084" w:name="_Toc21095366"/>
      <w:bookmarkStart w:id="5085" w:name="_Toc29766899"/>
      <w:bookmarkStart w:id="5086" w:name="_Toc36041046"/>
      <w:bookmarkStart w:id="5087" w:name="_Toc37228456"/>
      <w:bookmarkStart w:id="5088" w:name="_Toc37228960"/>
      <w:bookmarkStart w:id="5089" w:name="_Toc37229464"/>
      <w:bookmarkStart w:id="5090" w:name="_Toc45907021"/>
      <w:bookmarkStart w:id="5091" w:name="_Toc61116176"/>
      <w:bookmarkStart w:id="5092" w:name="_Toc67060942"/>
      <w:bookmarkStart w:id="5093" w:name="_Toc74814447"/>
      <w:bookmarkStart w:id="5094" w:name="_Toc76505870"/>
      <w:bookmarkStart w:id="5095" w:name="_Toc83114118"/>
      <w:bookmarkStart w:id="5096" w:name="_Toc89875240"/>
      <w:bookmarkStart w:id="5097" w:name="_Toc98705804"/>
      <w:bookmarkStart w:id="5098" w:name="_Toc130916567"/>
      <w:r w:rsidRPr="007D061B">
        <w:t>7.2.2</w:t>
      </w:r>
      <w:r w:rsidRPr="007D061B">
        <w:tab/>
        <w:t>Minimum Requirement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099" w:name="_Toc21095367"/>
      <w:bookmarkStart w:id="5100" w:name="_Toc29766900"/>
      <w:bookmarkStart w:id="5101" w:name="_Toc36041047"/>
      <w:bookmarkStart w:id="5102" w:name="_Toc37228457"/>
      <w:bookmarkStart w:id="5103" w:name="_Toc37228961"/>
      <w:bookmarkStart w:id="5104" w:name="_Toc37229465"/>
      <w:bookmarkStart w:id="5105" w:name="_Toc45907022"/>
      <w:bookmarkStart w:id="5106" w:name="_Toc61116177"/>
      <w:bookmarkStart w:id="5107" w:name="_Toc67060943"/>
      <w:bookmarkStart w:id="5108" w:name="_Toc74814448"/>
      <w:bookmarkStart w:id="5109" w:name="_Toc76505871"/>
      <w:bookmarkStart w:id="5110" w:name="_Toc83114119"/>
      <w:bookmarkStart w:id="5111" w:name="_Toc89875241"/>
      <w:bookmarkStart w:id="5112" w:name="_Toc98705805"/>
      <w:bookmarkStart w:id="5113" w:name="_Toc130916568"/>
      <w:r w:rsidRPr="007D061B">
        <w:t>7.2.3</w:t>
      </w:r>
      <w:r w:rsidRPr="007D061B">
        <w:tab/>
        <w:t>Test Purpose</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114" w:name="_Toc21095368"/>
      <w:bookmarkStart w:id="5115" w:name="_Toc29766901"/>
      <w:bookmarkStart w:id="5116" w:name="_Toc36041048"/>
      <w:bookmarkStart w:id="5117" w:name="_Toc37228458"/>
      <w:bookmarkStart w:id="5118" w:name="_Toc37228962"/>
      <w:bookmarkStart w:id="5119" w:name="_Toc37229466"/>
      <w:bookmarkStart w:id="5120" w:name="_Toc45907023"/>
      <w:bookmarkStart w:id="5121" w:name="_Toc61116178"/>
      <w:bookmarkStart w:id="5122" w:name="_Toc67060944"/>
      <w:bookmarkStart w:id="5123" w:name="_Toc74814449"/>
      <w:bookmarkStart w:id="5124" w:name="_Toc76505872"/>
      <w:bookmarkStart w:id="5125" w:name="_Toc83114120"/>
      <w:bookmarkStart w:id="5126" w:name="_Toc89875242"/>
      <w:bookmarkStart w:id="5127" w:name="_Toc98705806"/>
      <w:bookmarkStart w:id="5128" w:name="_Toc130916569"/>
      <w:r w:rsidRPr="007D061B">
        <w:t>7.2.4</w:t>
      </w:r>
      <w:r w:rsidRPr="007D061B">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74F2E67" w14:textId="77777777" w:rsidR="005432EB" w:rsidRPr="007D061B" w:rsidRDefault="005432EB" w:rsidP="005432EB">
      <w:pPr>
        <w:pStyle w:val="Heading4"/>
      </w:pPr>
      <w:bookmarkStart w:id="5129" w:name="_Toc21095369"/>
      <w:bookmarkStart w:id="5130" w:name="_Toc29766902"/>
      <w:bookmarkStart w:id="5131" w:name="_Toc36041049"/>
      <w:bookmarkStart w:id="5132" w:name="_Toc37228459"/>
      <w:bookmarkStart w:id="5133" w:name="_Toc37228963"/>
      <w:bookmarkStart w:id="5134" w:name="_Toc37229467"/>
      <w:bookmarkStart w:id="5135" w:name="_Toc45907024"/>
      <w:bookmarkStart w:id="5136" w:name="_Toc61116179"/>
      <w:bookmarkStart w:id="5137" w:name="_Toc67060945"/>
      <w:bookmarkStart w:id="5138" w:name="_Toc74814450"/>
      <w:bookmarkStart w:id="5139" w:name="_Toc76505873"/>
      <w:bookmarkStart w:id="5140" w:name="_Toc83114121"/>
      <w:bookmarkStart w:id="5141" w:name="_Toc89875243"/>
      <w:bookmarkStart w:id="5142" w:name="_Toc98705807"/>
      <w:bookmarkStart w:id="5143" w:name="_Toc130916570"/>
      <w:r w:rsidRPr="007D061B">
        <w:t>7.2.4.1</w:t>
      </w:r>
      <w:r w:rsidRPr="007D061B">
        <w:tab/>
        <w:t>Initial conditions</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5144" w:name="_Toc21095370"/>
      <w:bookmarkStart w:id="5145" w:name="_Toc29766903"/>
      <w:bookmarkStart w:id="5146" w:name="_Toc36041050"/>
      <w:bookmarkStart w:id="5147" w:name="_Toc37228460"/>
      <w:bookmarkStart w:id="5148" w:name="_Toc37228964"/>
      <w:bookmarkStart w:id="5149" w:name="_Toc37229468"/>
      <w:bookmarkStart w:id="5150" w:name="_Toc45907025"/>
      <w:bookmarkStart w:id="5151" w:name="_Toc61116180"/>
      <w:bookmarkStart w:id="5152" w:name="_Toc67060946"/>
      <w:bookmarkStart w:id="5153" w:name="_Toc74814451"/>
      <w:bookmarkStart w:id="5154" w:name="_Toc76505874"/>
      <w:bookmarkStart w:id="5155" w:name="_Toc83114122"/>
      <w:bookmarkStart w:id="5156" w:name="_Toc89875244"/>
      <w:bookmarkStart w:id="5157" w:name="_Toc98705808"/>
      <w:bookmarkStart w:id="5158" w:name="_Toc130916571"/>
      <w:r w:rsidRPr="007D061B">
        <w:t>7.2.4.2</w:t>
      </w:r>
      <w:r w:rsidRPr="007D061B">
        <w:tab/>
        <w:t>Procedure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159" w:name="_Toc21095371"/>
      <w:bookmarkStart w:id="5160" w:name="_Toc29766904"/>
      <w:bookmarkStart w:id="5161" w:name="_Toc36041051"/>
      <w:bookmarkStart w:id="5162" w:name="_Toc37228461"/>
      <w:bookmarkStart w:id="5163" w:name="_Toc37228965"/>
      <w:bookmarkStart w:id="5164" w:name="_Toc37229469"/>
      <w:bookmarkStart w:id="5165" w:name="_Toc45907026"/>
      <w:bookmarkStart w:id="5166" w:name="_Toc61116181"/>
      <w:bookmarkStart w:id="5167" w:name="_Toc67060947"/>
      <w:bookmarkStart w:id="5168" w:name="_Toc74814452"/>
      <w:bookmarkStart w:id="5169" w:name="_Toc76505875"/>
      <w:bookmarkStart w:id="5170" w:name="_Toc83114123"/>
      <w:bookmarkStart w:id="5171" w:name="_Toc89875245"/>
      <w:bookmarkStart w:id="5172" w:name="_Toc98705809"/>
      <w:bookmarkStart w:id="5173" w:name="_Toc130916572"/>
      <w:r w:rsidRPr="007D061B">
        <w:t>7.2.5</w:t>
      </w:r>
      <w:r w:rsidRPr="007D061B">
        <w:tab/>
        <w:t>Test Requirements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86ABFA9" w14:textId="77777777" w:rsidR="005432EB" w:rsidRPr="007D061B" w:rsidRDefault="005432EB" w:rsidP="005432EB">
      <w:pPr>
        <w:pStyle w:val="Heading4"/>
      </w:pPr>
      <w:bookmarkStart w:id="5174" w:name="_Toc21095372"/>
      <w:bookmarkStart w:id="5175" w:name="_Toc29766905"/>
      <w:bookmarkStart w:id="5176" w:name="_Toc36041052"/>
      <w:bookmarkStart w:id="5177" w:name="_Toc37228462"/>
      <w:bookmarkStart w:id="5178" w:name="_Toc37228966"/>
      <w:bookmarkStart w:id="5179" w:name="_Toc37229470"/>
      <w:bookmarkStart w:id="5180" w:name="_Toc45907027"/>
      <w:bookmarkStart w:id="5181" w:name="_Toc61116182"/>
      <w:bookmarkStart w:id="5182" w:name="_Toc67060948"/>
      <w:bookmarkStart w:id="5183" w:name="_Toc74814453"/>
      <w:bookmarkStart w:id="5184" w:name="_Toc76505876"/>
      <w:bookmarkStart w:id="5185" w:name="_Toc83114124"/>
      <w:bookmarkStart w:id="5186" w:name="_Toc89875246"/>
      <w:bookmarkStart w:id="5187" w:name="_Toc98705810"/>
      <w:bookmarkStart w:id="5188" w:name="_Toc130916573"/>
      <w:r w:rsidRPr="007D061B">
        <w:t>7.2.5.1</w:t>
      </w:r>
      <w:r w:rsidRPr="007D061B">
        <w:tab/>
        <w:t>UTRA FDD operation</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189" w:name="_Toc21095373"/>
      <w:bookmarkStart w:id="5190" w:name="_Toc29766906"/>
      <w:bookmarkStart w:id="5191" w:name="_Toc36041053"/>
      <w:bookmarkStart w:id="5192" w:name="_Toc37228463"/>
      <w:bookmarkStart w:id="5193" w:name="_Toc37228967"/>
      <w:bookmarkStart w:id="5194" w:name="_Toc37229471"/>
      <w:bookmarkStart w:id="5195" w:name="_Toc45907028"/>
      <w:bookmarkStart w:id="5196" w:name="_Toc61116183"/>
      <w:bookmarkStart w:id="5197" w:name="_Toc67060949"/>
      <w:bookmarkStart w:id="5198" w:name="_Toc74814454"/>
      <w:bookmarkStart w:id="5199" w:name="_Toc76505877"/>
      <w:bookmarkStart w:id="5200" w:name="_Toc83114125"/>
      <w:bookmarkStart w:id="5201" w:name="_Toc89875247"/>
      <w:bookmarkStart w:id="5202" w:name="_Toc98705811"/>
      <w:bookmarkStart w:id="5203" w:name="_Toc130916574"/>
      <w:r w:rsidRPr="007D061B">
        <w:t>7.2.5.2</w:t>
      </w:r>
      <w:r w:rsidRPr="007D061B">
        <w:tab/>
        <w:t>UTRA TDD 1,28 Mcps option operation</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204" w:name="_Toc21095374"/>
      <w:bookmarkStart w:id="5205" w:name="_Toc29766907"/>
      <w:bookmarkStart w:id="5206" w:name="_Toc36041054"/>
      <w:bookmarkStart w:id="5207" w:name="_Toc37228464"/>
      <w:bookmarkStart w:id="5208" w:name="_Toc37228968"/>
      <w:bookmarkStart w:id="5209" w:name="_Toc37229472"/>
      <w:bookmarkStart w:id="5210" w:name="_Toc45907029"/>
      <w:bookmarkStart w:id="5211" w:name="_Toc61116184"/>
      <w:bookmarkStart w:id="5212" w:name="_Toc67060950"/>
      <w:bookmarkStart w:id="5213" w:name="_Toc74814455"/>
      <w:bookmarkStart w:id="5214" w:name="_Toc76505878"/>
      <w:bookmarkStart w:id="5215" w:name="_Toc83114126"/>
      <w:bookmarkStart w:id="5216" w:name="_Toc89875248"/>
      <w:bookmarkStart w:id="5217" w:name="_Toc98705812"/>
      <w:bookmarkStart w:id="5218" w:name="_Toc130916575"/>
      <w:r w:rsidRPr="007D061B">
        <w:t>7.2.5.3</w:t>
      </w:r>
      <w:r w:rsidRPr="007D061B">
        <w:tab/>
        <w:t>E-UTRA operation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219" w:name="_Toc21095375"/>
      <w:bookmarkStart w:id="5220" w:name="_Toc29766908"/>
      <w:bookmarkStart w:id="5221" w:name="_Toc36041055"/>
      <w:bookmarkStart w:id="5222" w:name="_Toc37228465"/>
      <w:bookmarkStart w:id="5223" w:name="_Toc37228969"/>
      <w:bookmarkStart w:id="5224" w:name="_Toc37229473"/>
      <w:bookmarkStart w:id="5225" w:name="_Toc45907030"/>
      <w:bookmarkStart w:id="5226" w:name="_Toc61116185"/>
      <w:bookmarkStart w:id="5227" w:name="_Toc67060951"/>
      <w:bookmarkStart w:id="5228" w:name="_Toc74814456"/>
      <w:bookmarkStart w:id="5229" w:name="_Toc76505879"/>
      <w:bookmarkStart w:id="5230" w:name="_Toc83114127"/>
      <w:bookmarkStart w:id="5231" w:name="_Toc89875249"/>
      <w:bookmarkStart w:id="5232" w:name="_Toc98705813"/>
      <w:bookmarkStart w:id="5233" w:name="_Toc130916576"/>
      <w:r w:rsidRPr="007D061B">
        <w:t>7.2.5.4</w:t>
      </w:r>
      <w:r w:rsidRPr="007D061B">
        <w:tab/>
        <w:t>NR operation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234" w:name="OLE_LINK318"/>
      <w:bookmarkStart w:id="5235" w:name="OLE_LINK317"/>
      <w:bookmarkStart w:id="5236" w:name="OLE_LINK320"/>
      <w:bookmarkStart w:id="5237"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234"/>
      <w:bookmarkEnd w:id="5235"/>
      <w:bookmarkEnd w:id="5236"/>
      <w:bookmarkEnd w:id="5237"/>
    </w:p>
    <w:p w14:paraId="3D4E03F6" w14:textId="77777777" w:rsidR="005432EB" w:rsidRPr="007D061B" w:rsidRDefault="005432EB" w:rsidP="005432EB">
      <w:pPr>
        <w:pStyle w:val="Heading2"/>
      </w:pPr>
      <w:bookmarkStart w:id="5238" w:name="_Toc21095376"/>
      <w:bookmarkStart w:id="5239" w:name="_Toc29766909"/>
      <w:bookmarkStart w:id="5240" w:name="_Toc36041056"/>
      <w:bookmarkStart w:id="5241" w:name="_Toc37228466"/>
      <w:bookmarkStart w:id="5242" w:name="_Toc37228970"/>
      <w:bookmarkStart w:id="5243" w:name="_Toc37229474"/>
      <w:bookmarkStart w:id="5244" w:name="_Toc45907031"/>
      <w:bookmarkStart w:id="5245" w:name="_Toc61116186"/>
      <w:bookmarkStart w:id="5246" w:name="_Toc67060952"/>
      <w:bookmarkStart w:id="5247" w:name="_Toc74814457"/>
      <w:bookmarkStart w:id="5248" w:name="_Toc76505880"/>
      <w:bookmarkStart w:id="5249" w:name="_Toc83114128"/>
      <w:bookmarkStart w:id="5250" w:name="_Toc89875250"/>
      <w:bookmarkStart w:id="5251" w:name="_Toc98705814"/>
      <w:bookmarkStart w:id="5252" w:name="_Toc130916577"/>
      <w:r w:rsidRPr="007D061B">
        <w:t>7.3</w:t>
      </w:r>
      <w:r w:rsidRPr="007D061B">
        <w:tab/>
        <w:t>Dynamic range</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4FAD984" w14:textId="77777777" w:rsidR="005432EB" w:rsidRPr="007D061B" w:rsidRDefault="005432EB" w:rsidP="005432EB">
      <w:pPr>
        <w:pStyle w:val="Heading3"/>
      </w:pPr>
      <w:bookmarkStart w:id="5253" w:name="_Toc21095377"/>
      <w:bookmarkStart w:id="5254" w:name="_Toc29766910"/>
      <w:bookmarkStart w:id="5255" w:name="_Toc36041057"/>
      <w:bookmarkStart w:id="5256" w:name="_Toc37228467"/>
      <w:bookmarkStart w:id="5257" w:name="_Toc37228971"/>
      <w:bookmarkStart w:id="5258" w:name="_Toc37229475"/>
      <w:bookmarkStart w:id="5259" w:name="_Toc45907032"/>
      <w:bookmarkStart w:id="5260" w:name="_Toc61116187"/>
      <w:bookmarkStart w:id="5261" w:name="_Toc67060953"/>
      <w:bookmarkStart w:id="5262" w:name="_Toc74814458"/>
      <w:bookmarkStart w:id="5263" w:name="_Toc76505881"/>
      <w:bookmarkStart w:id="5264" w:name="_Toc83114129"/>
      <w:bookmarkStart w:id="5265" w:name="_Toc89875251"/>
      <w:bookmarkStart w:id="5266" w:name="_Toc98705815"/>
      <w:bookmarkStart w:id="5267" w:name="_Toc130916578"/>
      <w:r w:rsidRPr="007D061B">
        <w:t>7.3.1</w:t>
      </w:r>
      <w:r w:rsidRPr="007D061B">
        <w:tab/>
        <w:t>Definition and applicability</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268" w:name="_Toc21095378"/>
      <w:bookmarkStart w:id="5269" w:name="_Toc29766911"/>
      <w:bookmarkStart w:id="5270" w:name="_Toc36041058"/>
      <w:bookmarkStart w:id="5271" w:name="_Toc37228468"/>
      <w:bookmarkStart w:id="5272" w:name="_Toc37228972"/>
      <w:bookmarkStart w:id="5273" w:name="_Toc37229476"/>
      <w:bookmarkStart w:id="5274" w:name="_Toc45907033"/>
      <w:bookmarkStart w:id="5275" w:name="_Toc61116188"/>
      <w:bookmarkStart w:id="5276" w:name="_Toc67060954"/>
      <w:bookmarkStart w:id="5277" w:name="_Toc74814459"/>
      <w:bookmarkStart w:id="5278" w:name="_Toc76505882"/>
      <w:bookmarkStart w:id="5279" w:name="_Toc83114130"/>
      <w:bookmarkStart w:id="5280" w:name="_Toc89875252"/>
      <w:bookmarkStart w:id="5281" w:name="_Toc98705816"/>
      <w:bookmarkStart w:id="5282" w:name="_Toc130916579"/>
      <w:r w:rsidRPr="007D061B">
        <w:t>7.3.2</w:t>
      </w:r>
      <w:r w:rsidRPr="007D061B">
        <w:tab/>
        <w:t>Minimum requirement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283" w:name="_Toc21095379"/>
      <w:bookmarkStart w:id="5284" w:name="_Toc29766912"/>
      <w:bookmarkStart w:id="5285" w:name="_Toc36041059"/>
      <w:bookmarkStart w:id="5286" w:name="_Toc37228469"/>
      <w:bookmarkStart w:id="5287" w:name="_Toc37228973"/>
      <w:bookmarkStart w:id="5288" w:name="_Toc37229477"/>
      <w:bookmarkStart w:id="5289" w:name="_Toc45907034"/>
      <w:bookmarkStart w:id="5290" w:name="_Toc61116189"/>
      <w:bookmarkStart w:id="5291" w:name="_Toc67060955"/>
      <w:bookmarkStart w:id="5292" w:name="_Toc74814460"/>
      <w:bookmarkStart w:id="5293" w:name="_Toc76505883"/>
      <w:bookmarkStart w:id="5294" w:name="_Toc83114131"/>
      <w:bookmarkStart w:id="5295" w:name="_Toc89875253"/>
      <w:bookmarkStart w:id="5296" w:name="_Toc98705817"/>
      <w:bookmarkStart w:id="5297" w:name="_Toc130916580"/>
      <w:r w:rsidRPr="007D061B">
        <w:t>7.3.3</w:t>
      </w:r>
      <w:r w:rsidRPr="007D061B">
        <w:tab/>
        <w:t>Test purpose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298" w:name="_Toc21095380"/>
      <w:bookmarkStart w:id="5299" w:name="_Toc29766913"/>
      <w:bookmarkStart w:id="5300" w:name="_Toc36041060"/>
      <w:bookmarkStart w:id="5301" w:name="_Toc37228470"/>
      <w:bookmarkStart w:id="5302" w:name="_Toc37228974"/>
      <w:bookmarkStart w:id="5303" w:name="_Toc37229478"/>
      <w:bookmarkStart w:id="5304" w:name="_Toc45907035"/>
    </w:p>
    <w:p w14:paraId="225119E3" w14:textId="403B85C8" w:rsidR="005432EB" w:rsidRPr="007D061B" w:rsidRDefault="005432EB" w:rsidP="005432EB">
      <w:pPr>
        <w:pStyle w:val="Heading3"/>
      </w:pPr>
      <w:bookmarkStart w:id="5305" w:name="_Toc61116190"/>
      <w:bookmarkStart w:id="5306" w:name="_Toc67060956"/>
      <w:bookmarkStart w:id="5307" w:name="_Toc74814461"/>
      <w:bookmarkStart w:id="5308" w:name="_Toc76505884"/>
      <w:bookmarkStart w:id="5309" w:name="_Toc83114132"/>
      <w:bookmarkStart w:id="5310" w:name="_Toc89875254"/>
      <w:bookmarkStart w:id="5311" w:name="_Toc98705818"/>
      <w:bookmarkStart w:id="5312" w:name="_Toc130916581"/>
      <w:r w:rsidRPr="007D061B">
        <w:t>7.3.4</w:t>
      </w:r>
      <w:r w:rsidRPr="007D061B">
        <w:tab/>
        <w:t>Method of test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C5ADE67" w14:textId="77777777" w:rsidR="005432EB" w:rsidRPr="007D061B" w:rsidRDefault="005432EB" w:rsidP="005432EB">
      <w:pPr>
        <w:pStyle w:val="Heading4"/>
      </w:pPr>
      <w:bookmarkStart w:id="5313" w:name="_Toc21095381"/>
      <w:bookmarkStart w:id="5314" w:name="_Toc29766914"/>
      <w:bookmarkStart w:id="5315" w:name="_Toc36041061"/>
      <w:bookmarkStart w:id="5316" w:name="_Toc37228471"/>
      <w:bookmarkStart w:id="5317" w:name="_Toc37228975"/>
      <w:bookmarkStart w:id="5318" w:name="_Toc37229479"/>
      <w:bookmarkStart w:id="5319" w:name="_Toc45907036"/>
      <w:bookmarkStart w:id="5320" w:name="_Toc61116191"/>
      <w:bookmarkStart w:id="5321" w:name="_Toc67060957"/>
      <w:bookmarkStart w:id="5322" w:name="_Toc74814462"/>
      <w:bookmarkStart w:id="5323" w:name="_Toc76505885"/>
      <w:bookmarkStart w:id="5324" w:name="_Toc83114133"/>
      <w:bookmarkStart w:id="5325" w:name="_Toc89875255"/>
      <w:bookmarkStart w:id="5326" w:name="_Toc98705819"/>
      <w:bookmarkStart w:id="5327" w:name="_Toc130916582"/>
      <w:r w:rsidRPr="007D061B">
        <w:t>7.3.4.1</w:t>
      </w:r>
      <w:r w:rsidRPr="007D061B">
        <w:tab/>
        <w:t>Initial conditions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328" w:name="_Toc21095382"/>
      <w:bookmarkStart w:id="5329" w:name="_Toc29766915"/>
      <w:bookmarkStart w:id="5330" w:name="_Toc36041062"/>
      <w:bookmarkStart w:id="5331" w:name="_Toc37228472"/>
      <w:bookmarkStart w:id="5332" w:name="_Toc37228976"/>
      <w:bookmarkStart w:id="5333" w:name="_Toc37229480"/>
      <w:bookmarkStart w:id="5334" w:name="_Toc45907037"/>
      <w:bookmarkStart w:id="5335" w:name="_Toc61116192"/>
      <w:bookmarkStart w:id="5336" w:name="_Toc67060958"/>
      <w:bookmarkStart w:id="5337" w:name="_Toc74814463"/>
      <w:bookmarkStart w:id="5338" w:name="_Toc76505886"/>
      <w:bookmarkStart w:id="5339" w:name="_Toc83114134"/>
      <w:bookmarkStart w:id="5340" w:name="_Toc89875256"/>
      <w:bookmarkStart w:id="5341" w:name="_Toc98705820"/>
      <w:bookmarkStart w:id="5342" w:name="_Toc130916583"/>
      <w:r w:rsidRPr="007D061B">
        <w:t>7.3.4.2</w:t>
      </w:r>
      <w:r w:rsidRPr="007D061B">
        <w:tab/>
        <w:t>Procedure</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343" w:name="_Toc21095383"/>
      <w:bookmarkStart w:id="5344" w:name="_Toc29766916"/>
      <w:bookmarkStart w:id="5345" w:name="_Toc36041063"/>
      <w:bookmarkStart w:id="5346" w:name="_Toc37228473"/>
      <w:bookmarkStart w:id="5347" w:name="_Toc37228977"/>
      <w:bookmarkStart w:id="5348" w:name="_Toc37229481"/>
      <w:bookmarkStart w:id="5349" w:name="_Toc45907038"/>
      <w:bookmarkStart w:id="5350" w:name="_Toc61116193"/>
      <w:bookmarkStart w:id="5351" w:name="_Toc67060959"/>
      <w:bookmarkStart w:id="5352" w:name="_Toc74814464"/>
      <w:bookmarkStart w:id="5353" w:name="_Toc76505887"/>
      <w:bookmarkStart w:id="5354" w:name="_Toc83114135"/>
      <w:bookmarkStart w:id="5355" w:name="_Toc89875257"/>
      <w:bookmarkStart w:id="5356" w:name="_Toc98705821"/>
      <w:bookmarkStart w:id="5357" w:name="_Toc130916584"/>
      <w:r w:rsidRPr="007D061B">
        <w:t>7.3.5</w:t>
      </w:r>
      <w:r w:rsidRPr="007D061B">
        <w:tab/>
        <w:t>Test 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96B957" w14:textId="77777777" w:rsidR="005432EB" w:rsidRPr="007D061B" w:rsidRDefault="005432EB" w:rsidP="005432EB">
      <w:pPr>
        <w:pStyle w:val="Heading4"/>
      </w:pPr>
      <w:bookmarkStart w:id="5358" w:name="_Toc21095384"/>
      <w:bookmarkStart w:id="5359" w:name="_Toc29766917"/>
      <w:bookmarkStart w:id="5360" w:name="_Toc36041064"/>
      <w:bookmarkStart w:id="5361" w:name="_Toc37228474"/>
      <w:bookmarkStart w:id="5362" w:name="_Toc37228978"/>
      <w:bookmarkStart w:id="5363" w:name="_Toc37229482"/>
      <w:bookmarkStart w:id="5364" w:name="_Toc45907039"/>
      <w:bookmarkStart w:id="5365" w:name="_Toc61116194"/>
      <w:bookmarkStart w:id="5366" w:name="_Toc67060960"/>
      <w:bookmarkStart w:id="5367" w:name="_Toc74814465"/>
      <w:bookmarkStart w:id="5368" w:name="_Toc76505888"/>
      <w:bookmarkStart w:id="5369" w:name="_Toc83114136"/>
      <w:bookmarkStart w:id="5370" w:name="_Toc89875258"/>
      <w:bookmarkStart w:id="5371" w:name="_Toc98705822"/>
      <w:bookmarkStart w:id="5372" w:name="_Toc130916585"/>
      <w:r w:rsidRPr="007D061B">
        <w:t>7.3.5.1</w:t>
      </w:r>
      <w:r w:rsidRPr="007D061B">
        <w:tab/>
        <w:t>UTRA FDD operation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373" w:name="_Toc21095385"/>
      <w:bookmarkStart w:id="5374" w:name="_Toc29766918"/>
      <w:bookmarkStart w:id="5375" w:name="_Toc36041065"/>
      <w:bookmarkStart w:id="5376" w:name="_Toc37228475"/>
      <w:bookmarkStart w:id="5377" w:name="_Toc37228979"/>
      <w:bookmarkStart w:id="5378" w:name="_Toc37229483"/>
      <w:bookmarkStart w:id="5379" w:name="_Toc45907040"/>
      <w:bookmarkStart w:id="5380" w:name="_Toc61116195"/>
      <w:bookmarkStart w:id="5381" w:name="_Toc67060961"/>
      <w:bookmarkStart w:id="5382" w:name="_Toc74814466"/>
      <w:bookmarkStart w:id="5383" w:name="_Toc76505889"/>
      <w:bookmarkStart w:id="5384" w:name="_Toc83114137"/>
      <w:bookmarkStart w:id="5385" w:name="_Toc89875259"/>
      <w:bookmarkStart w:id="5386" w:name="_Toc98705823"/>
      <w:bookmarkStart w:id="5387" w:name="_Toc130916586"/>
      <w:r w:rsidRPr="007D061B">
        <w:t>7.3.5.2</w:t>
      </w:r>
      <w:r w:rsidRPr="007D061B">
        <w:tab/>
        <w:t>UTRA TDD 1,28 Mcps option operation</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388" w:name="_Toc21095386"/>
      <w:bookmarkStart w:id="5389" w:name="_Toc29766919"/>
      <w:bookmarkStart w:id="5390" w:name="_Toc36041066"/>
      <w:bookmarkStart w:id="5391" w:name="_Toc37228476"/>
      <w:bookmarkStart w:id="5392" w:name="_Toc37228980"/>
      <w:bookmarkStart w:id="5393" w:name="_Toc37229484"/>
      <w:bookmarkStart w:id="5394" w:name="_Toc45907041"/>
      <w:bookmarkStart w:id="5395" w:name="_Toc61116196"/>
      <w:bookmarkStart w:id="5396" w:name="_Toc67060962"/>
      <w:bookmarkStart w:id="5397" w:name="_Toc74814467"/>
      <w:bookmarkStart w:id="5398" w:name="_Toc76505890"/>
      <w:bookmarkStart w:id="5399" w:name="_Toc83114138"/>
      <w:bookmarkStart w:id="5400" w:name="_Toc89875260"/>
      <w:bookmarkStart w:id="5401" w:name="_Toc98705824"/>
      <w:bookmarkStart w:id="5402" w:name="_Toc130916587"/>
      <w:r w:rsidRPr="007D061B">
        <w:t>7.3.5.3</w:t>
      </w:r>
      <w:r w:rsidRPr="007D061B">
        <w:tab/>
        <w:t>E-UTRA operation</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403" w:name="_Toc21095387"/>
      <w:bookmarkStart w:id="5404" w:name="_Toc29766920"/>
      <w:bookmarkStart w:id="5405" w:name="_Toc36041067"/>
      <w:bookmarkStart w:id="5406" w:name="_Toc37228477"/>
      <w:bookmarkStart w:id="5407" w:name="_Toc37228981"/>
      <w:bookmarkStart w:id="5408" w:name="_Toc37229485"/>
      <w:bookmarkStart w:id="5409" w:name="_Toc45907042"/>
      <w:bookmarkStart w:id="5410" w:name="_Toc61116197"/>
      <w:bookmarkStart w:id="5411" w:name="_Toc67060963"/>
      <w:bookmarkStart w:id="5412" w:name="_Toc74814468"/>
      <w:bookmarkStart w:id="5413" w:name="_Toc76505891"/>
      <w:bookmarkStart w:id="5414" w:name="_Toc83114139"/>
      <w:bookmarkStart w:id="5415" w:name="_Toc89875261"/>
      <w:bookmarkStart w:id="5416" w:name="_Toc98705825"/>
      <w:bookmarkStart w:id="5417" w:name="_Toc130916588"/>
      <w:r w:rsidRPr="007D061B">
        <w:t>7.3.5.4</w:t>
      </w:r>
      <w:r w:rsidRPr="007D061B">
        <w:tab/>
        <w:t>NR operation</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418" w:name="_Toc21095388"/>
      <w:bookmarkStart w:id="5419" w:name="_Toc29766921"/>
      <w:bookmarkStart w:id="5420" w:name="_Toc36041068"/>
      <w:bookmarkStart w:id="5421" w:name="_Toc37228478"/>
      <w:bookmarkStart w:id="5422" w:name="_Toc37228982"/>
      <w:bookmarkStart w:id="5423" w:name="_Toc37229486"/>
      <w:bookmarkStart w:id="5424" w:name="_Toc45907043"/>
      <w:bookmarkStart w:id="5425" w:name="_Toc61116198"/>
      <w:bookmarkStart w:id="5426" w:name="_Toc67060964"/>
      <w:bookmarkStart w:id="5427" w:name="_Toc74814469"/>
      <w:bookmarkStart w:id="5428" w:name="_Toc76505892"/>
      <w:bookmarkStart w:id="5429" w:name="_Toc83114140"/>
      <w:bookmarkStart w:id="5430" w:name="_Toc89875262"/>
      <w:bookmarkStart w:id="5431" w:name="_Toc98705826"/>
      <w:bookmarkStart w:id="5432" w:name="_Toc130916589"/>
      <w:r w:rsidRPr="007D061B">
        <w:t>7.4</w:t>
      </w:r>
      <w:r w:rsidRPr="007D061B">
        <w:tab/>
        <w:t>Adjacent channel selectivity and narrowband blocking</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8687FB0" w14:textId="77777777" w:rsidR="005432EB" w:rsidRPr="007D061B" w:rsidRDefault="005432EB" w:rsidP="005432EB">
      <w:pPr>
        <w:pStyle w:val="Heading3"/>
      </w:pPr>
      <w:bookmarkStart w:id="5433" w:name="_Toc21095389"/>
      <w:bookmarkStart w:id="5434" w:name="_Toc29766922"/>
      <w:bookmarkStart w:id="5435" w:name="_Toc36041069"/>
      <w:bookmarkStart w:id="5436" w:name="_Toc37228479"/>
      <w:bookmarkStart w:id="5437" w:name="_Toc37228983"/>
      <w:bookmarkStart w:id="5438" w:name="_Toc37229487"/>
      <w:bookmarkStart w:id="5439" w:name="_Toc45907044"/>
      <w:bookmarkStart w:id="5440" w:name="_Toc61116199"/>
      <w:bookmarkStart w:id="5441" w:name="_Toc67060965"/>
      <w:bookmarkStart w:id="5442" w:name="_Toc74814470"/>
      <w:bookmarkStart w:id="5443" w:name="_Toc76505893"/>
      <w:bookmarkStart w:id="5444" w:name="_Toc83114141"/>
      <w:bookmarkStart w:id="5445" w:name="_Toc89875263"/>
      <w:bookmarkStart w:id="5446" w:name="_Toc98705827"/>
      <w:bookmarkStart w:id="5447" w:name="_Toc130916590"/>
      <w:r w:rsidRPr="007D061B">
        <w:t>7.4.1</w:t>
      </w:r>
      <w:r w:rsidRPr="007D061B">
        <w:tab/>
        <w:t>Definition and applicability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448" w:name="_Toc21095390"/>
      <w:bookmarkStart w:id="5449" w:name="_Toc29766923"/>
      <w:bookmarkStart w:id="5450" w:name="_Toc36041070"/>
      <w:bookmarkStart w:id="5451" w:name="_Toc37228480"/>
      <w:bookmarkStart w:id="5452" w:name="_Toc37228984"/>
      <w:bookmarkStart w:id="5453" w:name="_Toc37229488"/>
      <w:bookmarkStart w:id="5454" w:name="_Toc45907045"/>
      <w:bookmarkStart w:id="5455" w:name="_Toc61116200"/>
      <w:bookmarkStart w:id="5456" w:name="_Toc67060966"/>
      <w:bookmarkStart w:id="5457" w:name="_Toc74814471"/>
      <w:bookmarkStart w:id="5458" w:name="_Toc76505894"/>
      <w:bookmarkStart w:id="5459" w:name="_Toc83114142"/>
      <w:bookmarkStart w:id="5460" w:name="_Toc89875264"/>
      <w:bookmarkStart w:id="5461" w:name="_Toc98705828"/>
      <w:bookmarkStart w:id="5462" w:name="_Toc130916591"/>
      <w:r w:rsidRPr="007D061B">
        <w:t>7.4.2</w:t>
      </w:r>
      <w:r w:rsidRPr="007D061B">
        <w:tab/>
        <w:t>Minimum requirement</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463" w:name="_Toc21095391"/>
      <w:bookmarkStart w:id="5464" w:name="_Toc29766924"/>
      <w:bookmarkStart w:id="5465" w:name="_Toc36041071"/>
      <w:bookmarkStart w:id="5466" w:name="_Toc37228481"/>
      <w:bookmarkStart w:id="5467" w:name="_Toc37228985"/>
      <w:bookmarkStart w:id="5468" w:name="_Toc37229489"/>
      <w:bookmarkStart w:id="5469" w:name="_Toc45907046"/>
      <w:bookmarkStart w:id="5470" w:name="_Toc61116201"/>
      <w:bookmarkStart w:id="5471" w:name="_Toc67060967"/>
      <w:bookmarkStart w:id="5472" w:name="_Toc74814472"/>
      <w:bookmarkStart w:id="5473" w:name="_Toc76505895"/>
      <w:bookmarkStart w:id="5474" w:name="_Toc83114143"/>
      <w:bookmarkStart w:id="5475" w:name="_Toc89875265"/>
      <w:bookmarkStart w:id="5476" w:name="_Toc98705829"/>
      <w:bookmarkStart w:id="5477" w:name="_Toc130916592"/>
      <w:r w:rsidRPr="007D061B">
        <w:t>7.4.4</w:t>
      </w:r>
      <w:r w:rsidRPr="007D061B">
        <w:tab/>
        <w:t>Method of test</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6335A41" w14:textId="77777777" w:rsidR="005432EB" w:rsidRPr="007D061B" w:rsidRDefault="005432EB" w:rsidP="005432EB">
      <w:pPr>
        <w:pStyle w:val="Heading4"/>
      </w:pPr>
      <w:bookmarkStart w:id="5478" w:name="_Toc21095392"/>
      <w:bookmarkStart w:id="5479" w:name="_Toc29766925"/>
      <w:bookmarkStart w:id="5480" w:name="_Toc36041072"/>
      <w:bookmarkStart w:id="5481" w:name="_Toc37228482"/>
      <w:bookmarkStart w:id="5482" w:name="_Toc37228986"/>
      <w:bookmarkStart w:id="5483" w:name="_Toc37229490"/>
      <w:bookmarkStart w:id="5484" w:name="_Toc45907047"/>
      <w:bookmarkStart w:id="5485" w:name="_Toc61116202"/>
      <w:bookmarkStart w:id="5486" w:name="_Toc67060968"/>
      <w:bookmarkStart w:id="5487" w:name="_Toc74814473"/>
      <w:bookmarkStart w:id="5488" w:name="_Toc76505896"/>
      <w:bookmarkStart w:id="5489" w:name="_Toc83114144"/>
      <w:bookmarkStart w:id="5490" w:name="_Toc89875266"/>
      <w:bookmarkStart w:id="5491" w:name="_Toc98705830"/>
      <w:bookmarkStart w:id="5492" w:name="_Toc130916593"/>
      <w:r w:rsidRPr="007D061B">
        <w:t>7.4.4.1</w:t>
      </w:r>
      <w:r w:rsidRPr="007D061B">
        <w:tab/>
        <w:t>Initial conditions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493" w:name="_Toc21095393"/>
      <w:bookmarkStart w:id="5494" w:name="_Toc29766926"/>
      <w:bookmarkStart w:id="5495" w:name="_Toc36041073"/>
      <w:bookmarkStart w:id="5496" w:name="_Toc37228483"/>
      <w:bookmarkStart w:id="5497" w:name="_Toc37228987"/>
      <w:bookmarkStart w:id="5498" w:name="_Toc37229491"/>
      <w:bookmarkStart w:id="5499" w:name="_Toc45907048"/>
      <w:bookmarkStart w:id="5500" w:name="_Toc61116203"/>
      <w:bookmarkStart w:id="5501" w:name="_Toc67060969"/>
      <w:bookmarkStart w:id="5502" w:name="_Toc74814474"/>
      <w:bookmarkStart w:id="5503" w:name="_Toc76505897"/>
      <w:bookmarkStart w:id="5504" w:name="_Toc83114145"/>
      <w:bookmarkStart w:id="5505" w:name="_Toc89875267"/>
      <w:bookmarkStart w:id="5506" w:name="_Toc98705831"/>
      <w:bookmarkStart w:id="5507" w:name="_Toc130916594"/>
      <w:r w:rsidRPr="007D061B">
        <w:t>7.4.4.2</w:t>
      </w:r>
      <w:r w:rsidRPr="007D061B">
        <w:tab/>
      </w:r>
      <w:r w:rsidRPr="007D061B">
        <w:rPr>
          <w:rFonts w:cs="v4.2.0"/>
        </w:rPr>
        <w:t>Procedure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1A095E4" w14:textId="77777777" w:rsidR="005432EB" w:rsidRPr="007D061B" w:rsidRDefault="005432EB" w:rsidP="005432EB">
      <w:pPr>
        <w:pStyle w:val="Heading5"/>
      </w:pPr>
      <w:bookmarkStart w:id="5508" w:name="_Toc21095394"/>
      <w:bookmarkStart w:id="5509" w:name="_Toc29766927"/>
      <w:bookmarkStart w:id="5510" w:name="_Toc36041074"/>
      <w:bookmarkStart w:id="5511" w:name="_Toc37228484"/>
      <w:bookmarkStart w:id="5512" w:name="_Toc37228988"/>
      <w:bookmarkStart w:id="5513" w:name="_Toc37229492"/>
      <w:bookmarkStart w:id="5514" w:name="_Toc45907049"/>
      <w:bookmarkStart w:id="5515" w:name="_Toc61116204"/>
      <w:bookmarkStart w:id="5516" w:name="_Toc67060970"/>
      <w:bookmarkStart w:id="5517" w:name="_Toc74814475"/>
      <w:bookmarkStart w:id="5518" w:name="_Toc76505898"/>
      <w:bookmarkStart w:id="5519" w:name="_Toc83114146"/>
      <w:bookmarkStart w:id="5520" w:name="_Toc89875268"/>
      <w:bookmarkStart w:id="5521" w:name="_Toc98705832"/>
      <w:bookmarkStart w:id="5522" w:name="_Toc130916595"/>
      <w:r w:rsidRPr="007D061B">
        <w:t>7.4.4.2.1</w:t>
      </w:r>
      <w:r w:rsidRPr="007D061B">
        <w:tab/>
        <w:t>General procedure</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523" w:name="_Toc21095395"/>
      <w:bookmarkStart w:id="5524" w:name="_Toc29766928"/>
      <w:bookmarkStart w:id="5525" w:name="_Toc36041075"/>
      <w:bookmarkStart w:id="5526" w:name="_Toc37228485"/>
      <w:bookmarkStart w:id="5527" w:name="_Toc37228989"/>
      <w:bookmarkStart w:id="5528" w:name="_Toc37229493"/>
      <w:bookmarkStart w:id="5529" w:name="_Toc45907050"/>
      <w:bookmarkStart w:id="5530" w:name="_Toc61116205"/>
      <w:bookmarkStart w:id="5531" w:name="_Toc67060971"/>
      <w:bookmarkStart w:id="5532" w:name="_Toc74814476"/>
      <w:bookmarkStart w:id="5533" w:name="_Toc76505899"/>
      <w:bookmarkStart w:id="5534" w:name="_Toc83114147"/>
      <w:bookmarkStart w:id="5535" w:name="_Toc89875269"/>
      <w:bookmarkStart w:id="5536" w:name="_Toc98705833"/>
      <w:bookmarkStart w:id="5537" w:name="_Toc130916596"/>
      <w:r w:rsidRPr="007D061B">
        <w:t>7.4.4.2.2</w:t>
      </w:r>
      <w:r w:rsidRPr="007D061B">
        <w:tab/>
        <w:t>MSR operation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538" w:name="_Toc21095396"/>
      <w:bookmarkStart w:id="5539" w:name="_Toc29766929"/>
      <w:bookmarkStart w:id="5540" w:name="_Toc36041076"/>
      <w:bookmarkStart w:id="5541" w:name="_Toc37228486"/>
      <w:bookmarkStart w:id="5542" w:name="_Toc37228990"/>
      <w:bookmarkStart w:id="5543" w:name="_Toc37229494"/>
      <w:bookmarkStart w:id="5544" w:name="_Toc45907051"/>
      <w:bookmarkStart w:id="5545" w:name="_Toc61116206"/>
      <w:bookmarkStart w:id="5546" w:name="_Toc67060972"/>
      <w:bookmarkStart w:id="5547" w:name="_Toc74814477"/>
      <w:bookmarkStart w:id="5548" w:name="_Toc76505900"/>
      <w:bookmarkStart w:id="5549" w:name="_Toc83114148"/>
      <w:bookmarkStart w:id="5550" w:name="_Toc89875270"/>
      <w:bookmarkStart w:id="5551" w:name="_Toc98705834"/>
      <w:bookmarkStart w:id="5552" w:name="_Toc130916597"/>
      <w:r w:rsidRPr="007D061B">
        <w:t>7.4.4.2.3</w:t>
      </w:r>
      <w:r w:rsidRPr="007D061B">
        <w:tab/>
        <w:t>Single RAT UTRA FDD operation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553" w:name="_Toc21095397"/>
      <w:bookmarkStart w:id="5554" w:name="_Toc29766930"/>
      <w:bookmarkStart w:id="5555" w:name="_Toc36041077"/>
      <w:bookmarkStart w:id="5556" w:name="_Toc37228487"/>
      <w:bookmarkStart w:id="5557" w:name="_Toc37228991"/>
      <w:bookmarkStart w:id="5558" w:name="_Toc37229495"/>
      <w:bookmarkStart w:id="5559" w:name="_Toc45907052"/>
      <w:bookmarkStart w:id="5560" w:name="_Toc61116207"/>
      <w:bookmarkStart w:id="5561" w:name="_Toc67060973"/>
      <w:bookmarkStart w:id="5562" w:name="_Toc74814478"/>
      <w:bookmarkStart w:id="5563" w:name="_Toc76505901"/>
      <w:bookmarkStart w:id="5564" w:name="_Toc83114149"/>
      <w:bookmarkStart w:id="5565" w:name="_Toc89875271"/>
      <w:bookmarkStart w:id="5566" w:name="_Toc98705835"/>
      <w:bookmarkStart w:id="5567" w:name="_Toc130916598"/>
      <w:r w:rsidRPr="007D061B">
        <w:t>7.4.4.2.4</w:t>
      </w:r>
      <w:r w:rsidRPr="007D061B">
        <w:tab/>
        <w:t>Single RAT UTRA TDD 1,28Mcps option operation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568" w:name="_Toc21095398"/>
      <w:bookmarkStart w:id="5569" w:name="_Toc29766931"/>
      <w:bookmarkStart w:id="5570" w:name="_Toc36041078"/>
      <w:bookmarkStart w:id="5571" w:name="_Toc37228488"/>
      <w:bookmarkStart w:id="5572" w:name="_Toc37228992"/>
      <w:bookmarkStart w:id="5573" w:name="_Toc37229496"/>
      <w:bookmarkStart w:id="5574" w:name="_Toc45907053"/>
      <w:bookmarkStart w:id="5575" w:name="_Toc61116208"/>
      <w:bookmarkStart w:id="5576" w:name="_Toc67060974"/>
      <w:bookmarkStart w:id="5577" w:name="_Toc74814479"/>
      <w:bookmarkStart w:id="5578" w:name="_Toc76505902"/>
      <w:bookmarkStart w:id="5579" w:name="_Toc83114150"/>
      <w:bookmarkStart w:id="5580" w:name="_Toc89875272"/>
      <w:bookmarkStart w:id="5581" w:name="_Toc98705836"/>
      <w:bookmarkStart w:id="5582" w:name="_Toc130916599"/>
      <w:r w:rsidRPr="007D061B">
        <w:t>7.4.4.2.5</w:t>
      </w:r>
      <w:r w:rsidRPr="007D061B">
        <w:tab/>
        <w:t>Single RAT E-UTRA operation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583" w:name="_Toc21095399"/>
      <w:bookmarkStart w:id="5584" w:name="_Toc29766932"/>
      <w:bookmarkStart w:id="5585" w:name="_Toc36041079"/>
      <w:bookmarkStart w:id="5586" w:name="_Toc37228489"/>
      <w:bookmarkStart w:id="5587" w:name="_Toc37228993"/>
      <w:bookmarkStart w:id="5588" w:name="_Toc37229497"/>
      <w:bookmarkStart w:id="5589" w:name="_Toc45907054"/>
      <w:bookmarkStart w:id="5590" w:name="_Toc61116209"/>
      <w:bookmarkStart w:id="5591" w:name="_Toc67060975"/>
      <w:bookmarkStart w:id="5592" w:name="_Toc74814480"/>
      <w:bookmarkStart w:id="5593" w:name="_Toc76505903"/>
      <w:bookmarkStart w:id="5594" w:name="_Toc83114151"/>
      <w:bookmarkStart w:id="5595" w:name="_Toc89875273"/>
      <w:bookmarkStart w:id="5596" w:name="_Toc98705837"/>
      <w:bookmarkStart w:id="5597" w:name="_Toc130916600"/>
      <w:r w:rsidRPr="007D061B">
        <w:t>7.4.5</w:t>
      </w:r>
      <w:r w:rsidRPr="007D061B">
        <w:tab/>
        <w:t>Test requirements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17D19705" w14:textId="77777777" w:rsidR="005432EB" w:rsidRPr="007D061B" w:rsidRDefault="005432EB" w:rsidP="005432EB">
      <w:pPr>
        <w:pStyle w:val="Heading4"/>
      </w:pPr>
      <w:bookmarkStart w:id="5598" w:name="_Toc21095400"/>
      <w:bookmarkStart w:id="5599" w:name="_Toc29766933"/>
      <w:bookmarkStart w:id="5600" w:name="_Toc36041080"/>
      <w:bookmarkStart w:id="5601" w:name="_Toc37228490"/>
      <w:bookmarkStart w:id="5602" w:name="_Toc37228994"/>
      <w:bookmarkStart w:id="5603" w:name="_Toc37229498"/>
      <w:bookmarkStart w:id="5604" w:name="_Toc45907055"/>
      <w:bookmarkStart w:id="5605" w:name="_Toc61116210"/>
      <w:bookmarkStart w:id="5606" w:name="_Toc67060976"/>
      <w:bookmarkStart w:id="5607" w:name="_Toc74814481"/>
      <w:bookmarkStart w:id="5608" w:name="_Toc76505904"/>
      <w:bookmarkStart w:id="5609" w:name="_Toc83114152"/>
      <w:bookmarkStart w:id="5610" w:name="_Toc89875274"/>
      <w:bookmarkStart w:id="5611" w:name="_Toc98705838"/>
      <w:bookmarkStart w:id="5612" w:name="_Toc130916601"/>
      <w:r w:rsidRPr="007D061B">
        <w:t>7.4.5.1</w:t>
      </w:r>
      <w:r w:rsidRPr="007D061B">
        <w:tab/>
        <w:t>MSR operation</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5E9B6691" w14:textId="77777777" w:rsidR="005432EB" w:rsidRPr="007D061B" w:rsidRDefault="005432EB" w:rsidP="005432EB">
      <w:pPr>
        <w:pStyle w:val="Heading5"/>
      </w:pPr>
      <w:bookmarkStart w:id="5613" w:name="_Toc21095401"/>
      <w:bookmarkStart w:id="5614" w:name="_Toc29766934"/>
      <w:bookmarkStart w:id="5615" w:name="_Toc36041081"/>
      <w:bookmarkStart w:id="5616" w:name="_Toc37228491"/>
      <w:bookmarkStart w:id="5617" w:name="_Toc37228995"/>
      <w:bookmarkStart w:id="5618" w:name="_Toc37229499"/>
      <w:bookmarkStart w:id="5619" w:name="_Toc45907056"/>
      <w:bookmarkStart w:id="5620" w:name="_Toc61116211"/>
      <w:bookmarkStart w:id="5621" w:name="_Toc67060977"/>
      <w:bookmarkStart w:id="5622" w:name="_Toc74814482"/>
      <w:bookmarkStart w:id="5623" w:name="_Toc76505905"/>
      <w:bookmarkStart w:id="5624" w:name="_Toc83114153"/>
      <w:bookmarkStart w:id="5625" w:name="_Toc89875275"/>
      <w:bookmarkStart w:id="5626" w:name="_Toc98705839"/>
      <w:bookmarkStart w:id="5627" w:name="_Toc130916602"/>
      <w:r w:rsidRPr="007D061B">
        <w:t>7.4.5.1.1</w:t>
      </w:r>
      <w:r w:rsidRPr="007D061B">
        <w:tab/>
        <w:t>General blocking test requirement</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5628"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5628"/>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629" w:name="_Toc21095402"/>
      <w:bookmarkStart w:id="5630" w:name="_Toc29766935"/>
      <w:bookmarkStart w:id="5631" w:name="_Toc36041082"/>
      <w:bookmarkStart w:id="5632" w:name="_Toc37228492"/>
      <w:bookmarkStart w:id="5633" w:name="_Toc37228996"/>
      <w:bookmarkStart w:id="5634" w:name="_Toc37229500"/>
      <w:bookmarkStart w:id="5635" w:name="_Toc45907057"/>
      <w:bookmarkStart w:id="5636" w:name="_Toc61116212"/>
      <w:bookmarkStart w:id="5637" w:name="_Toc67060978"/>
      <w:bookmarkStart w:id="5638" w:name="_Toc74814483"/>
      <w:bookmarkStart w:id="5639" w:name="_Toc76505906"/>
      <w:bookmarkStart w:id="5640" w:name="_Toc83114154"/>
      <w:bookmarkStart w:id="5641" w:name="_Toc89875276"/>
      <w:bookmarkStart w:id="5642" w:name="_Toc98705840"/>
      <w:bookmarkStart w:id="5643" w:name="_Toc130916603"/>
      <w:r w:rsidRPr="007D061B">
        <w:t>7.4.5.1.2</w:t>
      </w:r>
      <w:r w:rsidRPr="007D061B">
        <w:tab/>
        <w:t>General narrowband blocking test requirement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64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64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645" w:name="_Toc21095403"/>
      <w:bookmarkStart w:id="5646" w:name="_Toc29766936"/>
      <w:bookmarkStart w:id="5647" w:name="_Toc36041083"/>
      <w:bookmarkStart w:id="5648" w:name="_Toc37228493"/>
      <w:bookmarkStart w:id="5649" w:name="_Toc37228997"/>
      <w:bookmarkStart w:id="5650" w:name="_Toc37229501"/>
      <w:bookmarkStart w:id="5651" w:name="_Toc45907058"/>
      <w:bookmarkStart w:id="5652" w:name="_Toc61116213"/>
      <w:bookmarkStart w:id="5653" w:name="_Toc67060979"/>
      <w:bookmarkStart w:id="5654" w:name="_Toc74814484"/>
      <w:bookmarkStart w:id="5655" w:name="_Toc76505907"/>
      <w:bookmarkStart w:id="5656" w:name="_Toc83114155"/>
      <w:bookmarkStart w:id="5657" w:name="_Toc89875277"/>
      <w:bookmarkStart w:id="5658" w:name="_Toc98705841"/>
      <w:bookmarkStart w:id="5659" w:name="_Toc130916604"/>
      <w:r w:rsidRPr="007D061B">
        <w:t>7.4.5.1.3</w:t>
      </w:r>
      <w:r w:rsidRPr="007D061B">
        <w:tab/>
        <w:t>Additional BC3 blocking test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660" w:name="_Toc21095404"/>
      <w:bookmarkStart w:id="5661" w:name="_Toc29766937"/>
      <w:bookmarkStart w:id="5662" w:name="_Toc36041084"/>
      <w:bookmarkStart w:id="5663" w:name="_Toc37228494"/>
      <w:bookmarkStart w:id="5664" w:name="_Toc37228998"/>
      <w:bookmarkStart w:id="5665" w:name="_Toc37229502"/>
      <w:bookmarkStart w:id="5666" w:name="_Toc45907059"/>
      <w:bookmarkStart w:id="5667" w:name="_Toc61116214"/>
      <w:bookmarkStart w:id="5668" w:name="_Toc67060980"/>
      <w:bookmarkStart w:id="5669" w:name="_Toc74814485"/>
      <w:bookmarkStart w:id="5670" w:name="_Toc76505908"/>
      <w:bookmarkStart w:id="5671" w:name="_Toc83114156"/>
      <w:bookmarkStart w:id="5672" w:name="_Toc89875278"/>
      <w:bookmarkStart w:id="5673" w:name="_Toc98705842"/>
      <w:bookmarkStart w:id="5674" w:name="_Toc130916605"/>
      <w:r w:rsidRPr="007D061B">
        <w:t>7.4.5.2</w:t>
      </w:r>
      <w:r w:rsidRPr="007D061B">
        <w:tab/>
        <w:t>Single RAT UTRA FDD operation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675" w:name="_Toc21095405"/>
      <w:bookmarkStart w:id="5676" w:name="_Toc29766938"/>
      <w:bookmarkStart w:id="5677" w:name="_Toc36041085"/>
      <w:bookmarkStart w:id="5678" w:name="_Toc37228495"/>
      <w:bookmarkStart w:id="5679" w:name="_Toc37228999"/>
      <w:bookmarkStart w:id="5680" w:name="_Toc37229503"/>
      <w:bookmarkStart w:id="5681" w:name="_Toc45907060"/>
      <w:bookmarkStart w:id="5682" w:name="_Toc61116215"/>
      <w:bookmarkStart w:id="5683" w:name="_Toc67060981"/>
      <w:bookmarkStart w:id="5684" w:name="_Toc74814486"/>
      <w:bookmarkStart w:id="5685" w:name="_Toc76505909"/>
      <w:bookmarkStart w:id="5686" w:name="_Toc83114157"/>
      <w:bookmarkStart w:id="5687" w:name="_Toc89875279"/>
      <w:bookmarkStart w:id="5688" w:name="_Toc98705843"/>
      <w:bookmarkStart w:id="5689" w:name="_Toc130916606"/>
      <w:r w:rsidRPr="007D061B">
        <w:t>7.4.5.3</w:t>
      </w:r>
      <w:r w:rsidRPr="007D061B">
        <w:tab/>
        <w:t>Single RAT UTRA TDD 1,28 Mcps option operation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690" w:name="_Toc21095406"/>
      <w:bookmarkStart w:id="5691" w:name="_Toc29766939"/>
      <w:bookmarkStart w:id="5692" w:name="_Toc36041086"/>
      <w:bookmarkStart w:id="5693" w:name="_Toc37228496"/>
      <w:bookmarkStart w:id="5694" w:name="_Toc37229000"/>
      <w:bookmarkStart w:id="5695" w:name="_Toc37229504"/>
      <w:bookmarkStart w:id="5696" w:name="_Toc45907061"/>
      <w:bookmarkStart w:id="5697" w:name="_Toc61116216"/>
      <w:bookmarkStart w:id="5698" w:name="_Toc67060982"/>
      <w:bookmarkStart w:id="5699" w:name="_Toc74814487"/>
      <w:bookmarkStart w:id="5700" w:name="_Toc76505910"/>
      <w:bookmarkStart w:id="5701" w:name="_Toc83114158"/>
      <w:bookmarkStart w:id="5702" w:name="_Toc89875280"/>
      <w:bookmarkStart w:id="5703" w:name="_Toc98705844"/>
      <w:bookmarkStart w:id="5704" w:name="_Toc130916607"/>
      <w:r w:rsidRPr="007D061B">
        <w:t>7.4.5.4</w:t>
      </w:r>
      <w:r w:rsidRPr="007D061B">
        <w:tab/>
        <w:t>Single RAT E-UTRA operation</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705" w:name="_Toc21095407"/>
      <w:bookmarkStart w:id="5706" w:name="_Toc29766940"/>
      <w:bookmarkStart w:id="5707" w:name="_Toc36041087"/>
      <w:bookmarkStart w:id="5708" w:name="_Toc37228497"/>
      <w:bookmarkStart w:id="5709" w:name="_Toc37229001"/>
      <w:bookmarkStart w:id="5710" w:name="_Toc37229505"/>
      <w:bookmarkStart w:id="5711" w:name="_Toc45907062"/>
      <w:bookmarkStart w:id="5712" w:name="_Toc61116217"/>
      <w:bookmarkStart w:id="5713" w:name="_Toc67060983"/>
      <w:bookmarkStart w:id="5714" w:name="_Toc74814488"/>
      <w:bookmarkStart w:id="5715" w:name="_Toc76505911"/>
      <w:bookmarkStart w:id="5716" w:name="_Toc83114159"/>
      <w:bookmarkStart w:id="5717" w:name="_Toc89875281"/>
      <w:bookmarkStart w:id="5718" w:name="_Toc98705845"/>
      <w:bookmarkStart w:id="5719" w:name="_Toc130916608"/>
      <w:r w:rsidRPr="007D061B">
        <w:t>7.5</w:t>
      </w:r>
      <w:r w:rsidRPr="007D061B">
        <w:tab/>
        <w:t>Blocking</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80F83EE" w14:textId="77777777" w:rsidR="005432EB" w:rsidRPr="007D061B" w:rsidRDefault="005432EB" w:rsidP="005432EB">
      <w:pPr>
        <w:pStyle w:val="Heading3"/>
      </w:pPr>
      <w:bookmarkStart w:id="5720" w:name="_Toc21095408"/>
      <w:bookmarkStart w:id="5721" w:name="_Toc29766941"/>
      <w:bookmarkStart w:id="5722" w:name="_Toc36041088"/>
      <w:bookmarkStart w:id="5723" w:name="_Toc37228498"/>
      <w:bookmarkStart w:id="5724" w:name="_Toc37229002"/>
      <w:bookmarkStart w:id="5725" w:name="_Toc37229506"/>
      <w:bookmarkStart w:id="5726" w:name="_Toc45907063"/>
      <w:bookmarkStart w:id="5727" w:name="_Toc61116218"/>
      <w:bookmarkStart w:id="5728" w:name="_Toc67060984"/>
      <w:bookmarkStart w:id="5729" w:name="_Toc74814489"/>
      <w:bookmarkStart w:id="5730" w:name="_Toc76505912"/>
      <w:bookmarkStart w:id="5731" w:name="_Toc83114160"/>
      <w:bookmarkStart w:id="5732" w:name="_Toc89875282"/>
      <w:bookmarkStart w:id="5733" w:name="_Toc98705846"/>
      <w:bookmarkStart w:id="5734" w:name="_Toc130916609"/>
      <w:r w:rsidRPr="007D061B">
        <w:t>7.5.1</w:t>
      </w:r>
      <w:r w:rsidRPr="007D061B">
        <w:tab/>
        <w:t>Definition and applicability</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735" w:name="_Toc21095409"/>
      <w:bookmarkStart w:id="5736" w:name="_Toc29766942"/>
      <w:bookmarkStart w:id="5737" w:name="_Toc36041089"/>
      <w:bookmarkStart w:id="5738" w:name="_Toc37228499"/>
      <w:bookmarkStart w:id="5739" w:name="_Toc37229003"/>
      <w:bookmarkStart w:id="5740" w:name="_Toc37229507"/>
      <w:bookmarkStart w:id="5741" w:name="_Toc45907064"/>
    </w:p>
    <w:p w14:paraId="75D31805" w14:textId="7DD5A126" w:rsidR="005432EB" w:rsidRPr="007D061B" w:rsidRDefault="005432EB" w:rsidP="005432EB">
      <w:pPr>
        <w:pStyle w:val="Heading3"/>
      </w:pPr>
      <w:bookmarkStart w:id="5742" w:name="_Toc61116219"/>
      <w:bookmarkStart w:id="5743" w:name="_Toc67060985"/>
      <w:bookmarkStart w:id="5744" w:name="_Toc74814490"/>
      <w:bookmarkStart w:id="5745" w:name="_Toc76505913"/>
      <w:bookmarkStart w:id="5746" w:name="_Toc83114161"/>
      <w:bookmarkStart w:id="5747" w:name="_Toc89875283"/>
      <w:bookmarkStart w:id="5748" w:name="_Toc98705847"/>
      <w:bookmarkStart w:id="5749" w:name="_Toc130916610"/>
      <w:r w:rsidRPr="007D061B">
        <w:t>7.5.2</w:t>
      </w:r>
      <w:r w:rsidRPr="007D061B">
        <w:tab/>
        <w:t>Minimum requirement</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750" w:name="_Toc21095410"/>
      <w:bookmarkStart w:id="5751" w:name="_Toc29766943"/>
      <w:bookmarkStart w:id="5752" w:name="_Toc36041090"/>
      <w:bookmarkStart w:id="5753" w:name="_Toc37228500"/>
      <w:bookmarkStart w:id="5754" w:name="_Toc37229004"/>
      <w:bookmarkStart w:id="5755" w:name="_Toc37229508"/>
      <w:bookmarkStart w:id="5756" w:name="_Toc45907065"/>
      <w:bookmarkStart w:id="5757" w:name="_Toc61116220"/>
      <w:bookmarkStart w:id="5758" w:name="_Toc67060986"/>
      <w:bookmarkStart w:id="5759" w:name="_Toc74814491"/>
      <w:bookmarkStart w:id="5760" w:name="_Toc76505914"/>
      <w:bookmarkStart w:id="5761" w:name="_Toc83114162"/>
      <w:bookmarkStart w:id="5762" w:name="_Toc89875284"/>
      <w:bookmarkStart w:id="5763" w:name="_Toc98705848"/>
      <w:bookmarkStart w:id="5764" w:name="_Toc130916611"/>
      <w:r w:rsidRPr="007D061B">
        <w:t>7.5.3</w:t>
      </w:r>
      <w:r w:rsidRPr="007D061B">
        <w:tab/>
        <w:t>Test purpose</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765" w:name="_Toc21095411"/>
      <w:bookmarkStart w:id="5766" w:name="_Toc29766944"/>
      <w:bookmarkStart w:id="5767" w:name="_Toc36041091"/>
      <w:bookmarkStart w:id="5768" w:name="_Toc37228501"/>
      <w:bookmarkStart w:id="5769" w:name="_Toc37229005"/>
      <w:bookmarkStart w:id="5770" w:name="_Toc37229509"/>
      <w:bookmarkStart w:id="5771" w:name="_Toc45907066"/>
      <w:bookmarkStart w:id="5772" w:name="_Toc61116221"/>
      <w:bookmarkStart w:id="5773" w:name="_Toc67060987"/>
      <w:bookmarkStart w:id="5774" w:name="_Toc74814492"/>
      <w:bookmarkStart w:id="5775" w:name="_Toc76505915"/>
      <w:bookmarkStart w:id="5776" w:name="_Toc83114163"/>
      <w:bookmarkStart w:id="5777" w:name="_Toc89875285"/>
      <w:bookmarkStart w:id="5778" w:name="_Toc98705849"/>
      <w:bookmarkStart w:id="5779" w:name="_Toc130916612"/>
      <w:r w:rsidRPr="007D061B">
        <w:t>7.5.4</w:t>
      </w:r>
      <w:r w:rsidRPr="007D061B">
        <w:tab/>
        <w:t>Method of test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465F9AB" w14:textId="77777777" w:rsidR="005432EB" w:rsidRPr="007D061B" w:rsidRDefault="005432EB" w:rsidP="005432EB">
      <w:pPr>
        <w:pStyle w:val="Heading4"/>
      </w:pPr>
      <w:bookmarkStart w:id="5780" w:name="_Toc21095412"/>
      <w:bookmarkStart w:id="5781" w:name="_Toc29766945"/>
      <w:bookmarkStart w:id="5782" w:name="_Toc36041092"/>
      <w:bookmarkStart w:id="5783" w:name="_Toc37228502"/>
      <w:bookmarkStart w:id="5784" w:name="_Toc37229006"/>
      <w:bookmarkStart w:id="5785" w:name="_Toc37229510"/>
      <w:bookmarkStart w:id="5786" w:name="_Toc45907067"/>
      <w:bookmarkStart w:id="5787" w:name="_Toc61116222"/>
      <w:bookmarkStart w:id="5788" w:name="_Toc67060988"/>
      <w:bookmarkStart w:id="5789" w:name="_Toc74814493"/>
      <w:bookmarkStart w:id="5790" w:name="_Toc76505916"/>
      <w:bookmarkStart w:id="5791" w:name="_Toc83114164"/>
      <w:bookmarkStart w:id="5792" w:name="_Toc89875286"/>
      <w:bookmarkStart w:id="5793" w:name="_Toc98705850"/>
      <w:bookmarkStart w:id="5794" w:name="_Toc130916613"/>
      <w:r w:rsidRPr="007D061B">
        <w:t>7.5.4.1</w:t>
      </w:r>
      <w:r w:rsidRPr="007D061B">
        <w:tab/>
        <w:t>Initial conditions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795" w:name="_Toc21095413"/>
      <w:bookmarkStart w:id="5796" w:name="_Toc29766946"/>
      <w:bookmarkStart w:id="5797" w:name="_Toc36041093"/>
      <w:bookmarkStart w:id="5798" w:name="_Toc37228503"/>
      <w:bookmarkStart w:id="5799" w:name="_Toc37229007"/>
      <w:bookmarkStart w:id="5800" w:name="_Toc37229511"/>
      <w:bookmarkStart w:id="5801" w:name="_Toc45907068"/>
      <w:bookmarkStart w:id="5802" w:name="_Toc61116223"/>
      <w:bookmarkStart w:id="5803" w:name="_Toc67060989"/>
      <w:bookmarkStart w:id="5804" w:name="_Toc74814494"/>
      <w:bookmarkStart w:id="5805" w:name="_Toc76505917"/>
      <w:bookmarkStart w:id="5806" w:name="_Toc83114165"/>
      <w:bookmarkStart w:id="5807" w:name="_Toc89875287"/>
      <w:bookmarkStart w:id="5808" w:name="_Toc98705851"/>
      <w:bookmarkStart w:id="5809" w:name="_Toc130916614"/>
      <w:r w:rsidRPr="007D061B">
        <w:t>7.5.4.2</w:t>
      </w:r>
      <w:r w:rsidRPr="007D061B">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75A392F" w14:textId="77777777" w:rsidR="005432EB" w:rsidRPr="007D061B" w:rsidRDefault="005432EB" w:rsidP="005432EB">
      <w:pPr>
        <w:pStyle w:val="Heading5"/>
      </w:pPr>
      <w:bookmarkStart w:id="5810" w:name="_Toc21095414"/>
      <w:bookmarkStart w:id="5811" w:name="_Toc29766947"/>
      <w:bookmarkStart w:id="5812" w:name="_Toc36041094"/>
      <w:bookmarkStart w:id="5813" w:name="_Toc37228504"/>
      <w:bookmarkStart w:id="5814" w:name="_Toc37229008"/>
      <w:bookmarkStart w:id="5815" w:name="_Toc37229512"/>
      <w:bookmarkStart w:id="5816" w:name="_Toc45907069"/>
      <w:bookmarkStart w:id="5817" w:name="_Toc61116224"/>
      <w:bookmarkStart w:id="5818" w:name="_Toc67060990"/>
      <w:bookmarkStart w:id="5819" w:name="_Toc74814495"/>
      <w:bookmarkStart w:id="5820" w:name="_Toc76505918"/>
      <w:bookmarkStart w:id="5821" w:name="_Toc83114166"/>
      <w:bookmarkStart w:id="5822" w:name="_Toc89875288"/>
      <w:bookmarkStart w:id="5823" w:name="_Toc98705852"/>
      <w:bookmarkStart w:id="5824" w:name="_Toc130916615"/>
      <w:r w:rsidRPr="007D061B">
        <w:t>7.5.4.2.1</w:t>
      </w:r>
      <w:r w:rsidRPr="007D061B">
        <w:tab/>
        <w:t>General Procedure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825" w:name="_Toc21095415"/>
      <w:bookmarkStart w:id="5826" w:name="_Toc29766948"/>
      <w:bookmarkStart w:id="5827" w:name="_Toc36041095"/>
      <w:bookmarkStart w:id="5828" w:name="_Toc37228505"/>
      <w:bookmarkStart w:id="5829" w:name="_Toc37229009"/>
      <w:bookmarkStart w:id="5830" w:name="_Toc37229513"/>
      <w:bookmarkStart w:id="5831" w:name="_Toc45907070"/>
      <w:bookmarkStart w:id="5832" w:name="_Toc61116225"/>
      <w:bookmarkStart w:id="5833" w:name="_Toc67060991"/>
      <w:bookmarkStart w:id="5834" w:name="_Toc74814496"/>
      <w:bookmarkStart w:id="5835" w:name="_Toc76505919"/>
      <w:bookmarkStart w:id="5836" w:name="_Toc83114167"/>
      <w:bookmarkStart w:id="5837" w:name="_Toc89875289"/>
      <w:bookmarkStart w:id="5838" w:name="_Toc98705853"/>
      <w:bookmarkStart w:id="5839" w:name="_Toc130916616"/>
      <w:r w:rsidRPr="007D061B">
        <w:t>7.5.4.2.2</w:t>
      </w:r>
      <w:r w:rsidRPr="007D061B">
        <w:tab/>
        <w:t>MSR operation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840" w:name="_Toc21095416"/>
      <w:bookmarkStart w:id="5841" w:name="_Toc29766949"/>
      <w:bookmarkStart w:id="5842" w:name="_Toc36041096"/>
      <w:bookmarkStart w:id="5843" w:name="_Toc37228506"/>
      <w:bookmarkStart w:id="5844" w:name="_Toc37229010"/>
      <w:bookmarkStart w:id="5845" w:name="_Toc37229514"/>
      <w:bookmarkStart w:id="5846" w:name="_Toc45907071"/>
      <w:bookmarkStart w:id="5847" w:name="_Toc61116226"/>
      <w:bookmarkStart w:id="5848" w:name="_Toc67060992"/>
      <w:bookmarkStart w:id="5849" w:name="_Toc74814497"/>
      <w:bookmarkStart w:id="5850" w:name="_Toc76505920"/>
      <w:bookmarkStart w:id="5851" w:name="_Toc83114168"/>
      <w:bookmarkStart w:id="5852" w:name="_Toc89875290"/>
      <w:bookmarkStart w:id="5853" w:name="_Toc98705854"/>
      <w:bookmarkStart w:id="5854" w:name="_Toc130916617"/>
      <w:r w:rsidRPr="007D061B">
        <w:t>7.5.4.2.3</w:t>
      </w:r>
      <w:r w:rsidRPr="007D061B">
        <w:tab/>
        <w:t>Single RAT UTRA FDD operation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855" w:name="_Toc21095417"/>
      <w:bookmarkStart w:id="5856" w:name="_Toc29766950"/>
      <w:bookmarkStart w:id="5857" w:name="_Toc36041097"/>
      <w:bookmarkStart w:id="5858" w:name="_Toc37228507"/>
      <w:bookmarkStart w:id="5859" w:name="_Toc37229011"/>
      <w:bookmarkStart w:id="5860" w:name="_Toc37229515"/>
      <w:bookmarkStart w:id="5861" w:name="_Toc45907072"/>
      <w:bookmarkStart w:id="5862" w:name="_Toc61116227"/>
      <w:bookmarkStart w:id="5863" w:name="_Toc67060993"/>
      <w:bookmarkStart w:id="5864" w:name="_Toc74814498"/>
      <w:bookmarkStart w:id="5865" w:name="_Toc76505921"/>
      <w:bookmarkStart w:id="5866" w:name="_Toc83114169"/>
      <w:bookmarkStart w:id="5867" w:name="_Toc89875291"/>
      <w:bookmarkStart w:id="5868" w:name="_Toc98705855"/>
      <w:bookmarkStart w:id="5869" w:name="_Toc130916618"/>
      <w:r w:rsidRPr="007D061B">
        <w:t>7.5.4.2.4</w:t>
      </w:r>
      <w:r w:rsidRPr="007D061B">
        <w:tab/>
        <w:t>Single RAT UTRA TDD 1,28 Mcps option operation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870" w:name="_Toc21095418"/>
      <w:bookmarkStart w:id="5871" w:name="_Toc29766951"/>
      <w:bookmarkStart w:id="5872" w:name="_Toc36041098"/>
      <w:bookmarkStart w:id="5873" w:name="_Toc37228508"/>
      <w:bookmarkStart w:id="5874" w:name="_Toc37229012"/>
      <w:bookmarkStart w:id="5875" w:name="_Toc37229516"/>
      <w:bookmarkStart w:id="5876" w:name="_Toc45907073"/>
      <w:bookmarkStart w:id="5877" w:name="_Toc61116228"/>
      <w:bookmarkStart w:id="5878" w:name="_Toc67060994"/>
      <w:bookmarkStart w:id="5879" w:name="_Toc74814499"/>
      <w:bookmarkStart w:id="5880" w:name="_Toc76505922"/>
      <w:bookmarkStart w:id="5881" w:name="_Toc83114170"/>
      <w:bookmarkStart w:id="5882" w:name="_Toc89875292"/>
      <w:bookmarkStart w:id="5883" w:name="_Toc98705856"/>
      <w:bookmarkStart w:id="5884" w:name="_Toc130916619"/>
      <w:r w:rsidRPr="007D061B">
        <w:t>7.5.4.2.5</w:t>
      </w:r>
      <w:r w:rsidRPr="007D061B">
        <w:tab/>
        <w:t>Single RAT E-UTRA operation</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885" w:name="_Toc21095419"/>
      <w:bookmarkStart w:id="5886" w:name="_Toc29766952"/>
      <w:bookmarkStart w:id="5887" w:name="_Toc36041099"/>
      <w:bookmarkStart w:id="5888" w:name="_Toc37228509"/>
      <w:bookmarkStart w:id="5889" w:name="_Toc37229013"/>
      <w:bookmarkStart w:id="5890" w:name="_Toc37229517"/>
      <w:bookmarkStart w:id="5891" w:name="_Toc45907074"/>
      <w:bookmarkStart w:id="5892" w:name="_Toc61116229"/>
      <w:bookmarkStart w:id="5893" w:name="_Toc67060995"/>
      <w:bookmarkStart w:id="5894" w:name="_Toc74814500"/>
      <w:bookmarkStart w:id="5895" w:name="_Toc76505923"/>
      <w:bookmarkStart w:id="5896" w:name="_Toc83114171"/>
      <w:bookmarkStart w:id="5897" w:name="_Toc89875293"/>
      <w:bookmarkStart w:id="5898" w:name="_Toc98705857"/>
      <w:bookmarkStart w:id="5899" w:name="_Toc130916620"/>
      <w:r w:rsidRPr="007D061B">
        <w:t>7.5.5</w:t>
      </w:r>
      <w:r w:rsidRPr="007D061B">
        <w:tab/>
        <w:t>Test requirements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0C16410" w14:textId="77777777" w:rsidR="005432EB" w:rsidRPr="007D061B" w:rsidRDefault="005432EB" w:rsidP="005432EB">
      <w:pPr>
        <w:pStyle w:val="Heading4"/>
      </w:pPr>
      <w:bookmarkStart w:id="5900" w:name="_Toc21095420"/>
      <w:bookmarkStart w:id="5901" w:name="_Toc29766953"/>
      <w:bookmarkStart w:id="5902" w:name="_Toc36041100"/>
      <w:bookmarkStart w:id="5903" w:name="_Toc37228510"/>
      <w:bookmarkStart w:id="5904" w:name="_Toc37229014"/>
      <w:bookmarkStart w:id="5905" w:name="_Toc37229518"/>
      <w:bookmarkStart w:id="5906" w:name="_Toc45907075"/>
      <w:bookmarkStart w:id="5907" w:name="_Toc61116230"/>
      <w:bookmarkStart w:id="5908" w:name="_Toc67060996"/>
      <w:bookmarkStart w:id="5909" w:name="_Toc74814501"/>
      <w:bookmarkStart w:id="5910" w:name="_Toc76505924"/>
      <w:bookmarkStart w:id="5911" w:name="_Toc83114172"/>
      <w:bookmarkStart w:id="5912" w:name="_Toc89875294"/>
      <w:bookmarkStart w:id="5913" w:name="_Toc98705858"/>
      <w:bookmarkStart w:id="5914" w:name="_Toc130916621"/>
      <w:r w:rsidRPr="007D061B">
        <w:t>7.5.5.1</w:t>
      </w:r>
      <w:r w:rsidRPr="007D061B">
        <w:tab/>
        <w:t>MSR operation</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6289D9E" w14:textId="77777777" w:rsidR="005432EB" w:rsidRPr="007D061B" w:rsidRDefault="005432EB" w:rsidP="005432EB">
      <w:pPr>
        <w:pStyle w:val="Heading5"/>
      </w:pPr>
      <w:bookmarkStart w:id="5915" w:name="_Toc21095421"/>
      <w:bookmarkStart w:id="5916" w:name="_Toc29766954"/>
      <w:bookmarkStart w:id="5917" w:name="_Toc36041101"/>
      <w:bookmarkStart w:id="5918" w:name="_Toc37228511"/>
      <w:bookmarkStart w:id="5919" w:name="_Toc37229015"/>
      <w:bookmarkStart w:id="5920" w:name="_Toc37229519"/>
      <w:bookmarkStart w:id="5921" w:name="_Toc45907076"/>
      <w:bookmarkStart w:id="5922" w:name="_Toc61116231"/>
      <w:bookmarkStart w:id="5923" w:name="_Toc67060997"/>
      <w:bookmarkStart w:id="5924" w:name="_Toc74814502"/>
      <w:bookmarkStart w:id="5925" w:name="_Toc76505925"/>
      <w:bookmarkStart w:id="5926" w:name="_Toc83114173"/>
      <w:bookmarkStart w:id="5927" w:name="_Toc89875295"/>
      <w:bookmarkStart w:id="5928" w:name="_Toc98705859"/>
      <w:bookmarkStart w:id="5929" w:name="_Toc130916622"/>
      <w:r w:rsidRPr="007D061B">
        <w:t>7.5.5.1.1</w:t>
      </w:r>
      <w:r w:rsidRPr="007D061B">
        <w:tab/>
        <w:t>General out-of-band blocking test requirements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930" w:name="_Toc21095422"/>
      <w:bookmarkStart w:id="5931" w:name="_Toc29766955"/>
      <w:bookmarkStart w:id="5932" w:name="_Toc36041102"/>
      <w:bookmarkStart w:id="5933" w:name="_Toc37228512"/>
      <w:bookmarkStart w:id="5934" w:name="_Toc37229016"/>
      <w:bookmarkStart w:id="5935" w:name="_Toc37229520"/>
      <w:bookmarkStart w:id="5936" w:name="_Toc45907077"/>
      <w:bookmarkStart w:id="5937" w:name="_Toc61116232"/>
      <w:bookmarkStart w:id="5938" w:name="_Toc67060998"/>
      <w:bookmarkStart w:id="5939" w:name="_Toc74814503"/>
      <w:bookmarkStart w:id="5940" w:name="_Toc76505926"/>
      <w:bookmarkStart w:id="5941" w:name="_Toc83114174"/>
      <w:bookmarkStart w:id="5942" w:name="_Toc89875296"/>
      <w:bookmarkStart w:id="5943" w:name="_Toc98705860"/>
      <w:bookmarkStart w:id="5944" w:name="_Toc130916623"/>
      <w:r w:rsidRPr="007D061B">
        <w:t>7.5.5.1.2</w:t>
      </w:r>
      <w:r w:rsidRPr="007D061B">
        <w:tab/>
        <w:t>Co-location test requirements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945" w:name="_Toc21095423"/>
      <w:bookmarkStart w:id="5946" w:name="_Toc29766956"/>
      <w:bookmarkStart w:id="5947" w:name="_Toc36041103"/>
      <w:bookmarkStart w:id="5948" w:name="_Toc37228513"/>
      <w:bookmarkStart w:id="5949" w:name="_Toc37229017"/>
      <w:bookmarkStart w:id="5950" w:name="_Toc37229521"/>
      <w:bookmarkStart w:id="5951" w:name="_Toc45907078"/>
      <w:bookmarkStart w:id="5952" w:name="_Toc61116233"/>
      <w:bookmarkStart w:id="5953" w:name="_Toc67060999"/>
      <w:bookmarkStart w:id="5954" w:name="_Toc74814504"/>
      <w:bookmarkStart w:id="5955" w:name="_Toc76505927"/>
      <w:bookmarkStart w:id="5956" w:name="_Toc83114175"/>
      <w:bookmarkStart w:id="5957" w:name="_Toc89875297"/>
      <w:bookmarkStart w:id="5958" w:name="_Toc98705861"/>
      <w:bookmarkStart w:id="5959" w:name="_Toc130916624"/>
      <w:r w:rsidRPr="007D061B">
        <w:t>7.5.5.2</w:t>
      </w:r>
      <w:r w:rsidRPr="007D061B">
        <w:tab/>
        <w:t>Single RAT UTRA FDD operation</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960" w:name="_Toc21095424"/>
      <w:bookmarkStart w:id="5961" w:name="_Toc29766957"/>
      <w:bookmarkStart w:id="5962" w:name="_Toc36041104"/>
      <w:bookmarkStart w:id="5963" w:name="_Toc37228514"/>
      <w:bookmarkStart w:id="5964" w:name="_Toc37229018"/>
      <w:bookmarkStart w:id="5965" w:name="_Toc37229522"/>
      <w:bookmarkStart w:id="5966" w:name="_Toc45907079"/>
      <w:bookmarkStart w:id="5967" w:name="_Toc61116234"/>
      <w:bookmarkStart w:id="5968" w:name="_Toc67061000"/>
      <w:bookmarkStart w:id="5969" w:name="_Toc74814505"/>
      <w:bookmarkStart w:id="5970" w:name="_Toc76505928"/>
      <w:bookmarkStart w:id="5971" w:name="_Toc83114176"/>
      <w:bookmarkStart w:id="5972" w:name="_Toc89875298"/>
      <w:bookmarkStart w:id="5973" w:name="_Toc98705862"/>
      <w:bookmarkStart w:id="5974" w:name="_Toc130916625"/>
      <w:r w:rsidRPr="007D061B">
        <w:t>7.5.5.3</w:t>
      </w:r>
      <w:r w:rsidRPr="007D061B">
        <w:tab/>
        <w:t>Single RAT UTRA TDD 1,28 Mcps option operation</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5195868" w14:textId="77777777" w:rsidR="005432EB" w:rsidRPr="007D061B" w:rsidRDefault="005432EB" w:rsidP="005432EB">
      <w:pPr>
        <w:pStyle w:val="Heading5"/>
      </w:pPr>
      <w:bookmarkStart w:id="5975" w:name="_Toc21095425"/>
      <w:bookmarkStart w:id="5976" w:name="_Toc29766958"/>
      <w:bookmarkStart w:id="5977" w:name="_Toc36041105"/>
      <w:bookmarkStart w:id="5978" w:name="_Toc37228515"/>
      <w:bookmarkStart w:id="5979" w:name="_Toc37229019"/>
      <w:bookmarkStart w:id="5980" w:name="_Toc37229523"/>
      <w:bookmarkStart w:id="5981" w:name="_Toc45907080"/>
      <w:bookmarkStart w:id="5982" w:name="_Toc61116235"/>
      <w:bookmarkStart w:id="5983" w:name="_Toc67061001"/>
      <w:bookmarkStart w:id="5984" w:name="_Toc74814506"/>
      <w:bookmarkStart w:id="5985" w:name="_Toc76505929"/>
      <w:bookmarkStart w:id="5986" w:name="_Toc83114177"/>
      <w:bookmarkStart w:id="5987" w:name="_Toc89875299"/>
      <w:bookmarkStart w:id="5988" w:name="_Toc98705863"/>
      <w:bookmarkStart w:id="5989" w:name="_Toc130916626"/>
      <w:r w:rsidRPr="007D061B">
        <w:t>7.5.5.3.1</w:t>
      </w:r>
      <w:r w:rsidRPr="007D061B">
        <w:tab/>
        <w:t>General requirements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990" w:name="_Toc21095426"/>
      <w:bookmarkStart w:id="5991" w:name="_Toc29766959"/>
      <w:bookmarkStart w:id="5992" w:name="_Toc36041106"/>
      <w:bookmarkStart w:id="5993" w:name="_Toc37228516"/>
      <w:bookmarkStart w:id="5994" w:name="_Toc37229020"/>
      <w:bookmarkStart w:id="5995" w:name="_Toc37229524"/>
      <w:bookmarkStart w:id="5996" w:name="_Toc45907081"/>
      <w:bookmarkStart w:id="5997" w:name="_Toc61116236"/>
      <w:bookmarkStart w:id="5998" w:name="_Toc67061002"/>
      <w:bookmarkStart w:id="5999" w:name="_Toc74814507"/>
      <w:bookmarkStart w:id="6000" w:name="_Toc76505930"/>
      <w:bookmarkStart w:id="6001" w:name="_Toc83114178"/>
      <w:bookmarkStart w:id="6002" w:name="_Toc89875300"/>
      <w:bookmarkStart w:id="6003" w:name="_Toc98705864"/>
      <w:bookmarkStart w:id="6004" w:name="_Toc130916627"/>
      <w:r w:rsidRPr="007D061B">
        <w:t>7.5.5.3.2</w:t>
      </w:r>
      <w:r w:rsidRPr="007D061B">
        <w:tab/>
        <w:t>Co-location with GSM, DCS, UTRA FDD and/or E-UTRA FDD, UTRA TDD and/or E-UTRA TDD</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005" w:name="_Toc21095427"/>
      <w:bookmarkStart w:id="6006" w:name="_Toc29766960"/>
      <w:bookmarkStart w:id="6007" w:name="_Toc36041107"/>
      <w:bookmarkStart w:id="6008" w:name="_Toc37228517"/>
      <w:bookmarkStart w:id="6009" w:name="_Toc37229021"/>
      <w:bookmarkStart w:id="6010" w:name="_Toc37229525"/>
      <w:bookmarkStart w:id="6011" w:name="_Toc45907082"/>
      <w:bookmarkStart w:id="6012" w:name="_Toc61116237"/>
      <w:bookmarkStart w:id="6013" w:name="_Toc67061003"/>
      <w:bookmarkStart w:id="6014" w:name="_Toc74814508"/>
      <w:bookmarkStart w:id="6015" w:name="_Toc76505931"/>
      <w:bookmarkStart w:id="6016" w:name="_Toc83114179"/>
      <w:bookmarkStart w:id="6017" w:name="_Toc89875301"/>
      <w:bookmarkStart w:id="6018" w:name="_Toc98705865"/>
      <w:bookmarkStart w:id="6019" w:name="_Toc130916628"/>
      <w:r w:rsidRPr="007D061B">
        <w:t>7.5.5.4</w:t>
      </w:r>
      <w:r w:rsidRPr="007D061B">
        <w:tab/>
        <w:t>Single RAT E-UTRA operation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77FC9C3" w14:textId="77777777" w:rsidR="005432EB" w:rsidRPr="007D061B" w:rsidRDefault="005432EB" w:rsidP="005432EB">
      <w:pPr>
        <w:pStyle w:val="Heading5"/>
      </w:pPr>
      <w:bookmarkStart w:id="6020" w:name="_Toc21095428"/>
      <w:bookmarkStart w:id="6021" w:name="_Toc29766961"/>
      <w:bookmarkStart w:id="6022" w:name="_Toc36041108"/>
      <w:bookmarkStart w:id="6023" w:name="_Toc37228518"/>
      <w:bookmarkStart w:id="6024" w:name="_Toc37229022"/>
      <w:bookmarkStart w:id="6025" w:name="_Toc37229526"/>
      <w:bookmarkStart w:id="6026" w:name="_Toc45907083"/>
      <w:bookmarkStart w:id="6027" w:name="_Toc61116238"/>
      <w:bookmarkStart w:id="6028" w:name="_Toc67061004"/>
      <w:bookmarkStart w:id="6029" w:name="_Toc74814509"/>
      <w:bookmarkStart w:id="6030" w:name="_Toc76505932"/>
      <w:bookmarkStart w:id="6031" w:name="_Toc83114180"/>
      <w:bookmarkStart w:id="6032" w:name="_Toc89875302"/>
      <w:bookmarkStart w:id="6033" w:name="_Toc98705866"/>
      <w:bookmarkStart w:id="6034" w:name="_Toc130916629"/>
      <w:r w:rsidRPr="007D061B">
        <w:t>7.5.5.4.1</w:t>
      </w:r>
      <w:r w:rsidRPr="007D061B">
        <w:tab/>
        <w:t>General test requirement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035" w:name="_Toc21095429"/>
      <w:bookmarkStart w:id="6036" w:name="_Toc29766962"/>
      <w:bookmarkStart w:id="6037" w:name="_Toc36041109"/>
      <w:bookmarkStart w:id="6038" w:name="_Toc37228519"/>
      <w:bookmarkStart w:id="6039" w:name="_Toc37229023"/>
      <w:bookmarkStart w:id="6040" w:name="_Toc37229527"/>
      <w:bookmarkStart w:id="6041" w:name="_Toc45907084"/>
      <w:bookmarkStart w:id="6042" w:name="_Toc61116239"/>
      <w:bookmarkStart w:id="6043" w:name="_Toc67061005"/>
      <w:bookmarkStart w:id="6044" w:name="_Toc74814510"/>
      <w:bookmarkStart w:id="6045" w:name="_Toc76505933"/>
      <w:bookmarkStart w:id="6046" w:name="_Toc83114181"/>
      <w:bookmarkStart w:id="6047" w:name="_Toc89875303"/>
      <w:bookmarkStart w:id="6048" w:name="_Toc98705867"/>
      <w:bookmarkStart w:id="6049" w:name="_Toc130916630"/>
      <w:r w:rsidRPr="007D061B">
        <w:t>7.5.5.4.2</w:t>
      </w:r>
      <w:r w:rsidRPr="007D061B">
        <w:tab/>
        <w:t>Co-location with other base stations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050" w:name="_Hlk534402741"/>
      <w:r w:rsidRPr="007D061B">
        <w:rPr>
          <w:rFonts w:eastAsia="Osaka"/>
        </w:rPr>
        <w:t xml:space="preserve">Table 7.5.5.4.2-1: </w:t>
      </w:r>
      <w:r w:rsidRPr="007D061B">
        <w:t xml:space="preserve">Blocking performance requirement </w:t>
      </w:r>
      <w:bookmarkEnd w:id="605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051" w:name="_Toc21095430"/>
      <w:bookmarkStart w:id="6052" w:name="_Toc29766963"/>
      <w:bookmarkStart w:id="6053" w:name="_Toc36041110"/>
      <w:bookmarkStart w:id="6054" w:name="_Toc37228520"/>
      <w:bookmarkStart w:id="6055" w:name="_Toc37229024"/>
      <w:bookmarkStart w:id="6056" w:name="_Toc37229528"/>
      <w:bookmarkStart w:id="6057" w:name="_Toc45907085"/>
      <w:bookmarkStart w:id="6058" w:name="_Toc61116240"/>
      <w:bookmarkStart w:id="6059" w:name="_Toc67061006"/>
      <w:bookmarkStart w:id="6060" w:name="_Toc74814511"/>
      <w:bookmarkStart w:id="6061" w:name="_Toc76505934"/>
      <w:bookmarkStart w:id="6062" w:name="_Toc83114182"/>
      <w:bookmarkStart w:id="6063" w:name="_Toc89875304"/>
      <w:bookmarkStart w:id="6064" w:name="_Toc98705868"/>
      <w:bookmarkStart w:id="6065" w:name="_Toc130916631"/>
      <w:r w:rsidRPr="007D061B">
        <w:t>7.6</w:t>
      </w:r>
      <w:r w:rsidRPr="007D061B">
        <w:tab/>
        <w:t>Receiver spurious emissions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598C3786" w14:textId="77777777" w:rsidR="005432EB" w:rsidRPr="007D061B" w:rsidRDefault="005432EB" w:rsidP="005432EB">
      <w:pPr>
        <w:pStyle w:val="Heading3"/>
      </w:pPr>
      <w:bookmarkStart w:id="6066" w:name="_Toc21095431"/>
      <w:bookmarkStart w:id="6067" w:name="_Toc29766964"/>
      <w:bookmarkStart w:id="6068" w:name="_Toc36041111"/>
      <w:bookmarkStart w:id="6069" w:name="_Toc37228521"/>
      <w:bookmarkStart w:id="6070" w:name="_Toc37229025"/>
      <w:bookmarkStart w:id="6071" w:name="_Toc37229529"/>
      <w:bookmarkStart w:id="6072" w:name="_Toc45907086"/>
      <w:bookmarkStart w:id="6073" w:name="_Toc61116241"/>
      <w:bookmarkStart w:id="6074" w:name="_Toc67061007"/>
      <w:bookmarkStart w:id="6075" w:name="_Toc74814512"/>
      <w:bookmarkStart w:id="6076" w:name="_Toc76505935"/>
      <w:bookmarkStart w:id="6077" w:name="_Toc83114183"/>
      <w:bookmarkStart w:id="6078" w:name="_Toc89875305"/>
      <w:bookmarkStart w:id="6079" w:name="_Toc98705869"/>
      <w:bookmarkStart w:id="6080" w:name="_Toc130916632"/>
      <w:r w:rsidRPr="007D061B">
        <w:t>7.6.1</w:t>
      </w:r>
      <w:r w:rsidRPr="007D061B">
        <w:tab/>
        <w:t>Definition and applicability</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081" w:name="_Toc21095432"/>
      <w:bookmarkStart w:id="6082" w:name="_Toc29766965"/>
      <w:bookmarkStart w:id="6083" w:name="_Toc36041112"/>
      <w:bookmarkStart w:id="6084" w:name="_Toc37228522"/>
      <w:bookmarkStart w:id="6085" w:name="_Toc37229026"/>
      <w:bookmarkStart w:id="6086" w:name="_Toc37229530"/>
      <w:bookmarkStart w:id="6087" w:name="_Toc45907087"/>
      <w:bookmarkStart w:id="6088" w:name="_Toc61116242"/>
      <w:bookmarkStart w:id="6089" w:name="_Toc67061008"/>
      <w:bookmarkStart w:id="6090" w:name="_Toc74814513"/>
      <w:bookmarkStart w:id="6091" w:name="_Toc76505936"/>
      <w:bookmarkStart w:id="6092" w:name="_Toc83114184"/>
      <w:bookmarkStart w:id="6093" w:name="_Toc89875306"/>
      <w:bookmarkStart w:id="6094" w:name="_Toc98705870"/>
      <w:bookmarkStart w:id="6095" w:name="_Toc130916633"/>
      <w:r w:rsidRPr="007D061B">
        <w:t>7.6.2</w:t>
      </w:r>
      <w:r w:rsidRPr="007D061B">
        <w:tab/>
        <w:t>Minimum Requirement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096" w:name="_Toc21095433"/>
      <w:bookmarkStart w:id="6097" w:name="_Toc29766966"/>
      <w:bookmarkStart w:id="6098" w:name="_Toc36041113"/>
      <w:bookmarkStart w:id="6099" w:name="_Toc37228523"/>
      <w:bookmarkStart w:id="6100" w:name="_Toc37229027"/>
      <w:bookmarkStart w:id="6101" w:name="_Toc37229531"/>
      <w:bookmarkStart w:id="6102" w:name="_Toc45907088"/>
      <w:bookmarkStart w:id="6103" w:name="_Toc61116243"/>
      <w:bookmarkStart w:id="6104" w:name="_Toc67061009"/>
      <w:bookmarkStart w:id="6105" w:name="_Toc74814514"/>
      <w:bookmarkStart w:id="6106" w:name="_Toc76505937"/>
      <w:bookmarkStart w:id="6107" w:name="_Toc83114185"/>
      <w:bookmarkStart w:id="6108" w:name="_Toc89875307"/>
      <w:bookmarkStart w:id="6109" w:name="_Toc98705871"/>
      <w:bookmarkStart w:id="6110" w:name="_Toc130916634"/>
      <w:r w:rsidRPr="007D061B">
        <w:t>7.6.3</w:t>
      </w:r>
      <w:r w:rsidRPr="007D061B">
        <w:tab/>
        <w:t>Test Purpose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111" w:name="_Toc21095434"/>
      <w:bookmarkStart w:id="6112" w:name="_Toc29766967"/>
      <w:bookmarkStart w:id="6113" w:name="_Toc36041114"/>
      <w:bookmarkStart w:id="6114" w:name="_Toc37228524"/>
      <w:bookmarkStart w:id="6115" w:name="_Toc37229028"/>
      <w:bookmarkStart w:id="6116" w:name="_Toc37229532"/>
      <w:bookmarkStart w:id="6117" w:name="_Toc45907089"/>
      <w:bookmarkStart w:id="6118" w:name="_Toc61116244"/>
      <w:bookmarkStart w:id="6119" w:name="_Toc67061010"/>
      <w:bookmarkStart w:id="6120" w:name="_Toc74814515"/>
      <w:bookmarkStart w:id="6121" w:name="_Toc76505938"/>
      <w:bookmarkStart w:id="6122" w:name="_Toc83114186"/>
      <w:bookmarkStart w:id="6123" w:name="_Toc89875308"/>
      <w:bookmarkStart w:id="6124" w:name="_Toc98705872"/>
      <w:bookmarkStart w:id="6125" w:name="_Toc130916635"/>
      <w:r w:rsidRPr="007D061B">
        <w:t>7.6.4</w:t>
      </w:r>
      <w:r w:rsidRPr="007D061B">
        <w:tab/>
        <w:t>Method of test</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547FD0BF" w14:textId="77777777" w:rsidR="005432EB" w:rsidRPr="007D061B" w:rsidRDefault="005432EB" w:rsidP="005432EB">
      <w:pPr>
        <w:pStyle w:val="Heading4"/>
      </w:pPr>
      <w:bookmarkStart w:id="6126" w:name="_Toc21095435"/>
      <w:bookmarkStart w:id="6127" w:name="_Toc29766968"/>
      <w:bookmarkStart w:id="6128" w:name="_Toc36041115"/>
      <w:bookmarkStart w:id="6129" w:name="_Toc37228525"/>
      <w:bookmarkStart w:id="6130" w:name="_Toc37229029"/>
      <w:bookmarkStart w:id="6131" w:name="_Toc37229533"/>
      <w:bookmarkStart w:id="6132" w:name="_Toc45907090"/>
      <w:bookmarkStart w:id="6133" w:name="_Toc61116245"/>
      <w:bookmarkStart w:id="6134" w:name="_Toc67061011"/>
      <w:bookmarkStart w:id="6135" w:name="_Toc74814516"/>
      <w:bookmarkStart w:id="6136" w:name="_Toc76505939"/>
      <w:bookmarkStart w:id="6137" w:name="_Toc83114187"/>
      <w:bookmarkStart w:id="6138" w:name="_Toc89875309"/>
      <w:bookmarkStart w:id="6139" w:name="_Toc98705873"/>
      <w:bookmarkStart w:id="6140" w:name="_Toc130916636"/>
      <w:r w:rsidRPr="007D061B">
        <w:t>7.6.4.1</w:t>
      </w:r>
      <w:r w:rsidRPr="007D061B">
        <w:tab/>
        <w:t>Initial conditions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141" w:name="_Toc21095436"/>
      <w:bookmarkStart w:id="6142" w:name="_Toc29766969"/>
      <w:bookmarkStart w:id="6143" w:name="_Toc36041116"/>
      <w:bookmarkStart w:id="6144" w:name="_Toc37228526"/>
      <w:bookmarkStart w:id="6145" w:name="_Toc37229030"/>
      <w:bookmarkStart w:id="6146" w:name="_Toc37229534"/>
      <w:bookmarkStart w:id="6147" w:name="_Toc45907091"/>
      <w:bookmarkStart w:id="6148" w:name="_Toc61116246"/>
      <w:bookmarkStart w:id="6149" w:name="_Toc67061012"/>
      <w:bookmarkStart w:id="6150" w:name="_Toc74814517"/>
      <w:bookmarkStart w:id="6151" w:name="_Toc76505940"/>
      <w:bookmarkStart w:id="6152" w:name="_Toc83114188"/>
      <w:bookmarkStart w:id="6153" w:name="_Toc89875310"/>
      <w:bookmarkStart w:id="6154" w:name="_Toc98705874"/>
      <w:bookmarkStart w:id="6155" w:name="_Toc130916637"/>
      <w:r w:rsidRPr="007D061B">
        <w:t>7.6.4.2</w:t>
      </w:r>
      <w:r w:rsidRPr="007D061B">
        <w:tab/>
        <w:t>Procedure</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BAC8352" w14:textId="77777777" w:rsidR="005432EB" w:rsidRPr="007D061B" w:rsidRDefault="005432EB" w:rsidP="005432EB">
      <w:pPr>
        <w:pStyle w:val="Heading5"/>
      </w:pPr>
      <w:bookmarkStart w:id="6156" w:name="_Toc21095437"/>
      <w:bookmarkStart w:id="6157" w:name="_Toc29766970"/>
      <w:bookmarkStart w:id="6158" w:name="_Toc36041117"/>
      <w:bookmarkStart w:id="6159" w:name="_Toc37228527"/>
      <w:bookmarkStart w:id="6160" w:name="_Toc37229031"/>
      <w:bookmarkStart w:id="6161" w:name="_Toc37229535"/>
      <w:bookmarkStart w:id="6162" w:name="_Toc45907092"/>
      <w:bookmarkStart w:id="6163" w:name="_Toc61116247"/>
      <w:bookmarkStart w:id="6164" w:name="_Toc67061013"/>
      <w:bookmarkStart w:id="6165" w:name="_Toc74814518"/>
      <w:bookmarkStart w:id="6166" w:name="_Toc76505941"/>
      <w:bookmarkStart w:id="6167" w:name="_Toc83114189"/>
      <w:bookmarkStart w:id="6168" w:name="_Toc89875311"/>
      <w:bookmarkStart w:id="6169" w:name="_Toc98705875"/>
      <w:bookmarkStart w:id="6170" w:name="_Toc130916638"/>
      <w:r w:rsidRPr="007D061B">
        <w:t>7.6.4.2.1</w:t>
      </w:r>
      <w:r w:rsidRPr="007D061B">
        <w:tab/>
        <w:t>General procedure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6171" w:name="_Toc21095438"/>
      <w:bookmarkStart w:id="6172" w:name="_Toc29766971"/>
      <w:bookmarkStart w:id="6173" w:name="_Toc36041118"/>
      <w:bookmarkStart w:id="6174" w:name="_Toc37228528"/>
      <w:bookmarkStart w:id="6175" w:name="_Toc37229032"/>
      <w:bookmarkStart w:id="6176" w:name="_Toc37229536"/>
      <w:bookmarkStart w:id="6177" w:name="_Toc45907093"/>
      <w:bookmarkStart w:id="6178" w:name="_Toc61116248"/>
      <w:bookmarkStart w:id="6179" w:name="_Toc67061014"/>
      <w:bookmarkStart w:id="6180" w:name="_Toc74814519"/>
      <w:bookmarkStart w:id="6181" w:name="_Toc76505942"/>
      <w:bookmarkStart w:id="6182" w:name="_Toc83114190"/>
      <w:bookmarkStart w:id="6183" w:name="_Toc89875312"/>
      <w:bookmarkStart w:id="6184" w:name="_Toc98705876"/>
      <w:bookmarkStart w:id="6185" w:name="_Toc130916639"/>
      <w:r w:rsidRPr="007D061B">
        <w:t>7.6.4.2.2</w:t>
      </w:r>
      <w:r w:rsidRPr="007D061B">
        <w:tab/>
        <w:t>MSR operation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6186" w:name="_Toc21095439"/>
      <w:bookmarkStart w:id="6187" w:name="_Toc29766972"/>
      <w:bookmarkStart w:id="6188" w:name="_Toc36041119"/>
      <w:bookmarkStart w:id="6189" w:name="_Toc37228529"/>
      <w:bookmarkStart w:id="6190" w:name="_Toc37229033"/>
      <w:bookmarkStart w:id="6191" w:name="_Toc37229537"/>
      <w:bookmarkStart w:id="6192" w:name="_Toc45907094"/>
      <w:bookmarkStart w:id="6193" w:name="_Toc61116249"/>
      <w:bookmarkStart w:id="6194" w:name="_Toc67061015"/>
      <w:bookmarkStart w:id="6195" w:name="_Toc74814520"/>
      <w:bookmarkStart w:id="6196" w:name="_Toc76505943"/>
      <w:bookmarkStart w:id="6197" w:name="_Toc83114191"/>
      <w:bookmarkStart w:id="6198" w:name="_Toc89875313"/>
      <w:bookmarkStart w:id="6199" w:name="_Toc98705877"/>
      <w:bookmarkStart w:id="6200" w:name="_Toc130916640"/>
      <w:r w:rsidRPr="007D061B">
        <w:t>7.6.4.2.3</w:t>
      </w:r>
      <w:r w:rsidRPr="007D061B">
        <w:tab/>
        <w:t>Single RAT UTRA FDD operation</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6201" w:name="_Toc21095440"/>
      <w:bookmarkStart w:id="6202" w:name="_Toc29766973"/>
      <w:bookmarkStart w:id="6203" w:name="_Toc36041120"/>
      <w:bookmarkStart w:id="6204" w:name="_Toc37228530"/>
      <w:bookmarkStart w:id="6205" w:name="_Toc37229034"/>
      <w:bookmarkStart w:id="6206" w:name="_Toc37229538"/>
      <w:bookmarkStart w:id="6207" w:name="_Toc45907095"/>
      <w:bookmarkStart w:id="6208" w:name="_Toc61116250"/>
      <w:bookmarkStart w:id="6209" w:name="_Toc67061016"/>
      <w:bookmarkStart w:id="6210" w:name="_Toc74814521"/>
      <w:bookmarkStart w:id="6211" w:name="_Toc76505944"/>
      <w:bookmarkStart w:id="6212" w:name="_Toc83114192"/>
      <w:bookmarkStart w:id="6213" w:name="_Toc89875314"/>
      <w:bookmarkStart w:id="6214" w:name="_Toc98705878"/>
      <w:bookmarkStart w:id="6215" w:name="_Toc130916641"/>
      <w:r w:rsidRPr="007D061B">
        <w:t>7.6.4.2.4</w:t>
      </w:r>
      <w:r w:rsidRPr="007D061B">
        <w:tab/>
        <w:t>Single RAT UTRA TDD 1,28Mcps option operation</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6216" w:name="_Toc21095441"/>
      <w:bookmarkStart w:id="6217" w:name="_Toc29766974"/>
      <w:bookmarkStart w:id="6218" w:name="_Toc36041121"/>
      <w:bookmarkStart w:id="6219" w:name="_Toc37228531"/>
      <w:bookmarkStart w:id="6220" w:name="_Toc37229035"/>
      <w:bookmarkStart w:id="6221" w:name="_Toc37229539"/>
      <w:bookmarkStart w:id="6222" w:name="_Toc45907096"/>
      <w:bookmarkStart w:id="6223" w:name="_Toc61116251"/>
      <w:bookmarkStart w:id="6224" w:name="_Toc67061017"/>
      <w:bookmarkStart w:id="6225" w:name="_Toc74814522"/>
      <w:bookmarkStart w:id="6226" w:name="_Toc76505945"/>
      <w:bookmarkStart w:id="6227" w:name="_Toc83114193"/>
      <w:bookmarkStart w:id="6228" w:name="_Toc89875315"/>
      <w:bookmarkStart w:id="6229" w:name="_Toc98705879"/>
      <w:bookmarkStart w:id="6230" w:name="_Toc130916642"/>
      <w:r w:rsidRPr="007D061B">
        <w:t>7.6.4.2.5</w:t>
      </w:r>
      <w:r w:rsidRPr="007D061B">
        <w:tab/>
        <w:t>Single RAT E-UTRA operation</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6231" w:name="_Toc21095442"/>
      <w:bookmarkStart w:id="6232" w:name="_Toc29766975"/>
      <w:bookmarkStart w:id="6233" w:name="_Toc36041122"/>
      <w:bookmarkStart w:id="6234" w:name="_Toc37228532"/>
      <w:bookmarkStart w:id="6235" w:name="_Toc37229036"/>
      <w:bookmarkStart w:id="6236" w:name="_Toc37229540"/>
      <w:bookmarkStart w:id="6237" w:name="_Toc45907097"/>
      <w:bookmarkStart w:id="6238" w:name="_Toc61116252"/>
      <w:bookmarkStart w:id="6239" w:name="_Toc67061018"/>
      <w:bookmarkStart w:id="6240" w:name="_Toc74814523"/>
      <w:bookmarkStart w:id="6241" w:name="_Toc76505946"/>
      <w:bookmarkStart w:id="6242" w:name="_Toc83114194"/>
      <w:bookmarkStart w:id="6243" w:name="_Toc89875316"/>
      <w:bookmarkStart w:id="6244" w:name="_Toc98705880"/>
      <w:bookmarkStart w:id="6245" w:name="_Toc130916643"/>
      <w:r w:rsidRPr="007D061B">
        <w:t>7.6.5</w:t>
      </w:r>
      <w:r w:rsidRPr="007D061B">
        <w:tab/>
        <w:t>Test Requirements</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7E2600FA" w14:textId="77777777" w:rsidR="005432EB" w:rsidRPr="007D061B" w:rsidRDefault="005432EB" w:rsidP="005432EB">
      <w:pPr>
        <w:pStyle w:val="Heading4"/>
      </w:pPr>
      <w:bookmarkStart w:id="6246" w:name="_Toc21095443"/>
      <w:bookmarkStart w:id="6247" w:name="_Toc29766976"/>
      <w:bookmarkStart w:id="6248" w:name="_Toc36041123"/>
      <w:bookmarkStart w:id="6249" w:name="_Toc37228533"/>
      <w:bookmarkStart w:id="6250" w:name="_Toc37229037"/>
      <w:bookmarkStart w:id="6251" w:name="_Toc37229541"/>
      <w:bookmarkStart w:id="6252" w:name="_Toc45907098"/>
      <w:bookmarkStart w:id="6253" w:name="_Toc61116253"/>
      <w:bookmarkStart w:id="6254" w:name="_Toc67061019"/>
      <w:bookmarkStart w:id="6255" w:name="_Toc74814524"/>
      <w:bookmarkStart w:id="6256" w:name="_Toc76505947"/>
      <w:bookmarkStart w:id="6257" w:name="_Toc83114195"/>
      <w:bookmarkStart w:id="6258" w:name="_Toc89875317"/>
      <w:bookmarkStart w:id="6259" w:name="_Toc98705881"/>
      <w:bookmarkStart w:id="6260" w:name="_Toc130916644"/>
      <w:r w:rsidRPr="007D061B">
        <w:t>7.6.5.1</w:t>
      </w:r>
      <w:r w:rsidRPr="007D061B">
        <w:tab/>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261" w:name="_Toc21095444"/>
      <w:bookmarkStart w:id="6262" w:name="_Toc29766977"/>
      <w:bookmarkStart w:id="6263" w:name="_Toc36041124"/>
      <w:bookmarkStart w:id="6264" w:name="_Toc37228534"/>
      <w:bookmarkStart w:id="6265" w:name="_Toc37229038"/>
      <w:bookmarkStart w:id="6266" w:name="_Toc37229542"/>
      <w:bookmarkStart w:id="6267" w:name="_Toc45907099"/>
      <w:bookmarkStart w:id="6268" w:name="_Toc61116254"/>
      <w:bookmarkStart w:id="6269" w:name="_Toc67061020"/>
      <w:bookmarkStart w:id="6270" w:name="_Toc74814525"/>
      <w:bookmarkStart w:id="6271" w:name="_Toc76505948"/>
      <w:bookmarkStart w:id="6272" w:name="_Toc83114196"/>
      <w:bookmarkStart w:id="6273" w:name="_Toc89875318"/>
      <w:bookmarkStart w:id="6274" w:name="_Toc98705882"/>
      <w:bookmarkStart w:id="6275" w:name="_Toc130916645"/>
      <w:r w:rsidRPr="007D061B">
        <w:t>7.6.5.2</w:t>
      </w:r>
      <w:r w:rsidRPr="007D061B">
        <w:tab/>
        <w:t>Basic limits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7D77F6BD" w14:textId="77777777" w:rsidR="005432EB" w:rsidRPr="007D061B" w:rsidRDefault="005432EB" w:rsidP="005432EB">
      <w:pPr>
        <w:pStyle w:val="Heading5"/>
      </w:pPr>
      <w:bookmarkStart w:id="6276" w:name="_Toc21095445"/>
      <w:bookmarkStart w:id="6277" w:name="_Toc29766978"/>
      <w:bookmarkStart w:id="6278" w:name="_Toc36041125"/>
      <w:bookmarkStart w:id="6279" w:name="_Toc37228535"/>
      <w:bookmarkStart w:id="6280" w:name="_Toc37229039"/>
      <w:bookmarkStart w:id="6281" w:name="_Toc37229543"/>
      <w:bookmarkStart w:id="6282" w:name="_Toc45907100"/>
      <w:bookmarkStart w:id="6283" w:name="_Toc61116255"/>
      <w:bookmarkStart w:id="6284" w:name="_Toc67061021"/>
      <w:bookmarkStart w:id="6285" w:name="_Toc74814526"/>
      <w:bookmarkStart w:id="6286" w:name="_Toc76505949"/>
      <w:bookmarkStart w:id="6287" w:name="_Toc83114197"/>
      <w:bookmarkStart w:id="6288" w:name="_Toc89875319"/>
      <w:bookmarkStart w:id="6289" w:name="_Toc98705883"/>
      <w:bookmarkStart w:id="6290" w:name="_Toc130916646"/>
      <w:r w:rsidRPr="007D061B">
        <w:t>7.6.5.2.1</w:t>
      </w:r>
      <w:r w:rsidRPr="007D061B">
        <w:tab/>
        <w:t>MSR operation</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291" w:name="_Toc21095446"/>
      <w:bookmarkStart w:id="6292" w:name="_Toc29766979"/>
      <w:bookmarkStart w:id="6293" w:name="_Toc36041126"/>
      <w:bookmarkStart w:id="6294" w:name="_Toc37228536"/>
      <w:bookmarkStart w:id="6295" w:name="_Toc37229040"/>
      <w:bookmarkStart w:id="6296" w:name="_Toc37229544"/>
      <w:bookmarkStart w:id="6297" w:name="_Toc45907101"/>
      <w:bookmarkStart w:id="6298" w:name="_Toc61116256"/>
      <w:bookmarkStart w:id="6299" w:name="_Toc67061022"/>
      <w:bookmarkStart w:id="6300" w:name="_Toc74814527"/>
      <w:bookmarkStart w:id="6301" w:name="_Toc76505950"/>
      <w:bookmarkStart w:id="6302" w:name="_Toc83114198"/>
      <w:bookmarkStart w:id="6303" w:name="_Toc89875320"/>
      <w:bookmarkStart w:id="6304" w:name="_Toc98705884"/>
      <w:bookmarkStart w:id="6305" w:name="_Toc130916647"/>
      <w:r w:rsidRPr="007D061B">
        <w:t>7.6.5.2.2</w:t>
      </w:r>
      <w:r w:rsidRPr="007D061B">
        <w:tab/>
        <w:t>Single RAT UTRA FDD operation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306" w:name="_Toc21095447"/>
      <w:bookmarkStart w:id="6307" w:name="_Toc29766980"/>
      <w:bookmarkStart w:id="6308" w:name="_Toc36041127"/>
      <w:bookmarkStart w:id="6309" w:name="_Toc37228537"/>
      <w:bookmarkStart w:id="6310" w:name="_Toc37229041"/>
      <w:bookmarkStart w:id="6311" w:name="_Toc37229545"/>
      <w:bookmarkStart w:id="6312" w:name="_Toc45907102"/>
      <w:bookmarkStart w:id="6313" w:name="_Toc61116257"/>
      <w:bookmarkStart w:id="6314" w:name="_Toc67061023"/>
      <w:bookmarkStart w:id="6315" w:name="_Toc74814528"/>
      <w:bookmarkStart w:id="6316" w:name="_Toc76505951"/>
      <w:bookmarkStart w:id="6317" w:name="_Toc83114199"/>
      <w:bookmarkStart w:id="6318" w:name="_Toc89875321"/>
      <w:bookmarkStart w:id="6319" w:name="_Toc98705885"/>
      <w:bookmarkStart w:id="6320" w:name="_Toc130916648"/>
      <w:r w:rsidRPr="007D061B">
        <w:t>7.6.5.2.3</w:t>
      </w:r>
      <w:r w:rsidRPr="007D061B">
        <w:tab/>
        <w:t>Single RAT UTRA TDD 1,28Mcps option operation</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321" w:name="_Toc21095448"/>
      <w:bookmarkStart w:id="6322" w:name="_Toc29766981"/>
      <w:bookmarkStart w:id="6323" w:name="_Toc36041128"/>
      <w:bookmarkStart w:id="6324" w:name="_Toc37228538"/>
      <w:bookmarkStart w:id="6325" w:name="_Toc37229042"/>
      <w:bookmarkStart w:id="6326" w:name="_Toc37229546"/>
      <w:bookmarkStart w:id="6327" w:name="_Toc45907103"/>
      <w:bookmarkStart w:id="6328" w:name="_Toc61116258"/>
      <w:bookmarkStart w:id="6329" w:name="_Toc67061024"/>
      <w:bookmarkStart w:id="6330" w:name="_Toc74814529"/>
      <w:bookmarkStart w:id="6331" w:name="_Toc76505952"/>
      <w:bookmarkStart w:id="6332" w:name="_Toc83114200"/>
      <w:bookmarkStart w:id="6333" w:name="_Toc89875322"/>
      <w:bookmarkStart w:id="6334" w:name="_Toc98705886"/>
      <w:bookmarkStart w:id="6335" w:name="_Toc130916649"/>
      <w:r w:rsidRPr="007D061B">
        <w:t>7.6.5.2.4</w:t>
      </w:r>
      <w:r w:rsidRPr="007D061B">
        <w:tab/>
        <w:t>Single RAT E-UTRA operation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336" w:name="_Toc21095449"/>
      <w:bookmarkStart w:id="6337" w:name="_Toc29766982"/>
      <w:bookmarkStart w:id="6338" w:name="_Toc36041129"/>
      <w:bookmarkStart w:id="6339" w:name="_Toc37228539"/>
      <w:bookmarkStart w:id="6340" w:name="_Toc37229043"/>
      <w:bookmarkStart w:id="6341" w:name="_Toc37229547"/>
      <w:bookmarkStart w:id="6342" w:name="_Toc45907104"/>
      <w:bookmarkStart w:id="6343" w:name="_Toc61116259"/>
      <w:bookmarkStart w:id="6344" w:name="_Toc67061025"/>
      <w:bookmarkStart w:id="6345" w:name="_Toc74814530"/>
      <w:bookmarkStart w:id="6346" w:name="_Toc76505953"/>
      <w:bookmarkStart w:id="6347" w:name="_Toc83114201"/>
      <w:bookmarkStart w:id="6348" w:name="_Toc89875323"/>
      <w:bookmarkStart w:id="6349" w:name="_Toc98705887"/>
      <w:bookmarkStart w:id="6350" w:name="_Toc130916650"/>
      <w:r w:rsidRPr="007D061B">
        <w:t>7.7</w:t>
      </w:r>
      <w:r w:rsidRPr="007D061B">
        <w:tab/>
        <w:t>Receiver intermodulation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C8E3396" w14:textId="77777777" w:rsidR="005432EB" w:rsidRPr="007D061B" w:rsidRDefault="005432EB" w:rsidP="005432EB">
      <w:pPr>
        <w:pStyle w:val="Heading3"/>
      </w:pPr>
      <w:bookmarkStart w:id="6351" w:name="_Toc21095450"/>
      <w:bookmarkStart w:id="6352" w:name="_Toc29766983"/>
      <w:bookmarkStart w:id="6353" w:name="_Toc36041130"/>
      <w:bookmarkStart w:id="6354" w:name="_Toc37228540"/>
      <w:bookmarkStart w:id="6355" w:name="_Toc37229044"/>
      <w:bookmarkStart w:id="6356" w:name="_Toc37229548"/>
      <w:bookmarkStart w:id="6357" w:name="_Toc45907105"/>
      <w:bookmarkStart w:id="6358" w:name="_Toc61116260"/>
      <w:bookmarkStart w:id="6359" w:name="_Toc67061026"/>
      <w:bookmarkStart w:id="6360" w:name="_Toc74814531"/>
      <w:bookmarkStart w:id="6361" w:name="_Toc76505954"/>
      <w:bookmarkStart w:id="6362" w:name="_Toc83114202"/>
      <w:bookmarkStart w:id="6363" w:name="_Toc89875324"/>
      <w:bookmarkStart w:id="6364" w:name="_Toc98705888"/>
      <w:bookmarkStart w:id="6365" w:name="_Toc130916651"/>
      <w:r w:rsidRPr="007D061B">
        <w:t>7.7.1</w:t>
      </w:r>
      <w:r w:rsidRPr="007D061B">
        <w:tab/>
        <w:t>Definition and applicability</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366" w:name="_Toc21095451"/>
      <w:bookmarkStart w:id="6367" w:name="_Toc29766984"/>
      <w:bookmarkStart w:id="6368" w:name="_Toc36041131"/>
      <w:bookmarkStart w:id="6369" w:name="_Toc37228541"/>
      <w:bookmarkStart w:id="6370" w:name="_Toc37229045"/>
      <w:bookmarkStart w:id="6371" w:name="_Toc37229549"/>
      <w:bookmarkStart w:id="6372" w:name="_Toc45907106"/>
      <w:bookmarkStart w:id="6373" w:name="_Toc61116261"/>
      <w:bookmarkStart w:id="6374" w:name="_Toc67061027"/>
      <w:bookmarkStart w:id="6375" w:name="_Toc74814532"/>
      <w:bookmarkStart w:id="6376" w:name="_Toc76505955"/>
      <w:bookmarkStart w:id="6377" w:name="_Toc83114203"/>
      <w:bookmarkStart w:id="6378" w:name="_Toc89875325"/>
      <w:bookmarkStart w:id="6379" w:name="_Toc98705889"/>
      <w:bookmarkStart w:id="6380" w:name="_Toc130916652"/>
      <w:r w:rsidRPr="007D061B">
        <w:t>7.7.2</w:t>
      </w:r>
      <w:r w:rsidRPr="007D061B">
        <w:tab/>
        <w:t>Minimum requirement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381" w:name="_Toc21095452"/>
      <w:bookmarkStart w:id="6382" w:name="_Toc29766985"/>
      <w:bookmarkStart w:id="6383" w:name="_Toc36041132"/>
      <w:bookmarkStart w:id="6384" w:name="_Toc37228542"/>
      <w:bookmarkStart w:id="6385" w:name="_Toc37229046"/>
      <w:bookmarkStart w:id="6386" w:name="_Toc37229550"/>
      <w:bookmarkStart w:id="6387" w:name="_Toc45907107"/>
      <w:bookmarkStart w:id="6388" w:name="_Toc61116262"/>
      <w:bookmarkStart w:id="6389" w:name="_Toc67061028"/>
      <w:bookmarkStart w:id="6390" w:name="_Toc74814533"/>
      <w:bookmarkStart w:id="6391" w:name="_Toc76505956"/>
      <w:bookmarkStart w:id="6392" w:name="_Toc83114204"/>
      <w:bookmarkStart w:id="6393" w:name="_Toc89875326"/>
      <w:bookmarkStart w:id="6394" w:name="_Toc98705890"/>
      <w:bookmarkStart w:id="6395" w:name="_Toc130916653"/>
      <w:r w:rsidRPr="007D061B">
        <w:t>7.7.3</w:t>
      </w:r>
      <w:r w:rsidRPr="007D061B">
        <w:tab/>
        <w:t>Test purpose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396" w:name="_Toc21095453"/>
      <w:bookmarkStart w:id="6397" w:name="_Toc29766986"/>
      <w:bookmarkStart w:id="6398" w:name="_Toc36041133"/>
      <w:bookmarkStart w:id="6399" w:name="_Toc37228543"/>
      <w:bookmarkStart w:id="6400" w:name="_Toc37229047"/>
      <w:bookmarkStart w:id="6401" w:name="_Toc37229551"/>
      <w:bookmarkStart w:id="6402" w:name="_Toc45907108"/>
      <w:bookmarkStart w:id="6403" w:name="_Toc61116263"/>
      <w:bookmarkStart w:id="6404" w:name="_Toc67061029"/>
      <w:bookmarkStart w:id="6405" w:name="_Toc74814534"/>
      <w:bookmarkStart w:id="6406" w:name="_Toc76505957"/>
      <w:bookmarkStart w:id="6407" w:name="_Toc83114205"/>
      <w:bookmarkStart w:id="6408" w:name="_Toc89875327"/>
      <w:bookmarkStart w:id="6409" w:name="_Toc98705891"/>
      <w:bookmarkStart w:id="6410" w:name="_Toc130916654"/>
      <w:r w:rsidRPr="007D061B">
        <w:t>7.7.4</w:t>
      </w:r>
      <w:r w:rsidRPr="007D061B">
        <w:tab/>
        <w:t>Method of test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DC4DEAF" w14:textId="77777777" w:rsidR="005432EB" w:rsidRPr="007D061B" w:rsidRDefault="005432EB" w:rsidP="005432EB">
      <w:pPr>
        <w:pStyle w:val="Heading4"/>
      </w:pPr>
      <w:bookmarkStart w:id="6411" w:name="_Toc21095454"/>
      <w:bookmarkStart w:id="6412" w:name="_Toc29766987"/>
      <w:bookmarkStart w:id="6413" w:name="_Toc36041134"/>
      <w:bookmarkStart w:id="6414" w:name="_Toc37228544"/>
      <w:bookmarkStart w:id="6415" w:name="_Toc37229048"/>
      <w:bookmarkStart w:id="6416" w:name="_Toc37229552"/>
      <w:bookmarkStart w:id="6417" w:name="_Toc45907109"/>
      <w:bookmarkStart w:id="6418" w:name="_Toc61116264"/>
      <w:bookmarkStart w:id="6419" w:name="_Toc67061030"/>
      <w:bookmarkStart w:id="6420" w:name="_Toc74814535"/>
      <w:bookmarkStart w:id="6421" w:name="_Toc76505958"/>
      <w:bookmarkStart w:id="6422" w:name="_Toc83114206"/>
      <w:bookmarkStart w:id="6423" w:name="_Toc89875328"/>
      <w:bookmarkStart w:id="6424" w:name="_Toc98705892"/>
      <w:bookmarkStart w:id="6425" w:name="_Toc130916655"/>
      <w:r w:rsidRPr="007D061B">
        <w:t>7.7.4.1</w:t>
      </w:r>
      <w:r w:rsidRPr="007D061B">
        <w:tab/>
        <w:t>Initial conditions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426" w:name="_Toc21095455"/>
      <w:bookmarkStart w:id="6427" w:name="_Toc29766988"/>
      <w:bookmarkStart w:id="6428" w:name="_Toc36041135"/>
      <w:bookmarkStart w:id="6429" w:name="_Toc37228545"/>
      <w:bookmarkStart w:id="6430" w:name="_Toc37229049"/>
      <w:bookmarkStart w:id="6431" w:name="_Toc37229553"/>
      <w:bookmarkStart w:id="6432" w:name="_Toc45907110"/>
      <w:bookmarkStart w:id="6433" w:name="_Toc61116265"/>
      <w:bookmarkStart w:id="6434" w:name="_Toc67061031"/>
      <w:bookmarkStart w:id="6435" w:name="_Toc74814536"/>
      <w:bookmarkStart w:id="6436" w:name="_Toc76505959"/>
      <w:bookmarkStart w:id="6437" w:name="_Toc83114207"/>
      <w:bookmarkStart w:id="6438" w:name="_Toc89875329"/>
      <w:bookmarkStart w:id="6439" w:name="_Toc98705893"/>
      <w:bookmarkStart w:id="6440" w:name="_Toc130916656"/>
      <w:r w:rsidRPr="007D061B">
        <w:t>7.7.4.2</w:t>
      </w:r>
      <w:r w:rsidRPr="007D061B">
        <w:tab/>
      </w:r>
      <w:r w:rsidRPr="007D061B">
        <w:rPr>
          <w:rFonts w:cs="v4.2.0"/>
        </w:rPr>
        <w:t>Procedure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9B9B7DD" w14:textId="77777777" w:rsidR="005432EB" w:rsidRPr="007D061B" w:rsidRDefault="005432EB" w:rsidP="005432EB">
      <w:pPr>
        <w:pStyle w:val="Heading5"/>
      </w:pPr>
      <w:bookmarkStart w:id="6441" w:name="_Toc21095456"/>
      <w:bookmarkStart w:id="6442" w:name="_Toc29766989"/>
      <w:bookmarkStart w:id="6443" w:name="_Toc36041136"/>
      <w:bookmarkStart w:id="6444" w:name="_Toc37228546"/>
      <w:bookmarkStart w:id="6445" w:name="_Toc37229050"/>
      <w:bookmarkStart w:id="6446" w:name="_Toc37229554"/>
      <w:bookmarkStart w:id="6447" w:name="_Toc45907111"/>
      <w:bookmarkStart w:id="6448" w:name="_Toc61116266"/>
      <w:bookmarkStart w:id="6449" w:name="_Toc67061032"/>
      <w:bookmarkStart w:id="6450" w:name="_Toc74814537"/>
      <w:bookmarkStart w:id="6451" w:name="_Toc76505960"/>
      <w:bookmarkStart w:id="6452" w:name="_Toc83114208"/>
      <w:bookmarkStart w:id="6453" w:name="_Toc89875330"/>
      <w:bookmarkStart w:id="6454" w:name="_Toc98705894"/>
      <w:bookmarkStart w:id="6455" w:name="_Toc130916657"/>
      <w:r w:rsidRPr="007D061B">
        <w:t>7.7.4.2.1</w:t>
      </w:r>
      <w:r w:rsidRPr="007D061B">
        <w:tab/>
        <w:t>General procedure</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456" w:name="_Toc21095457"/>
      <w:bookmarkStart w:id="6457" w:name="_Toc29766990"/>
      <w:bookmarkStart w:id="6458" w:name="_Toc36041137"/>
      <w:bookmarkStart w:id="6459" w:name="_Toc37228547"/>
      <w:bookmarkStart w:id="6460" w:name="_Toc37229051"/>
      <w:bookmarkStart w:id="6461" w:name="_Toc37229555"/>
      <w:bookmarkStart w:id="6462" w:name="_Toc45907112"/>
      <w:bookmarkStart w:id="6463" w:name="_Toc61116267"/>
      <w:bookmarkStart w:id="6464" w:name="_Toc67061033"/>
      <w:bookmarkStart w:id="6465" w:name="_Toc74814538"/>
      <w:bookmarkStart w:id="6466" w:name="_Toc76505961"/>
      <w:bookmarkStart w:id="6467" w:name="_Toc83114209"/>
      <w:bookmarkStart w:id="6468" w:name="_Toc89875331"/>
      <w:bookmarkStart w:id="6469" w:name="_Toc98705895"/>
      <w:bookmarkStart w:id="6470" w:name="_Toc130916658"/>
      <w:r w:rsidRPr="007D061B">
        <w:t>7.7.4.2.2</w:t>
      </w:r>
      <w:r w:rsidRPr="007D061B">
        <w:tab/>
        <w:t>MSR operation</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471" w:name="_Toc21095458"/>
      <w:bookmarkStart w:id="6472" w:name="_Toc29766991"/>
      <w:bookmarkStart w:id="6473" w:name="_Toc36041138"/>
      <w:bookmarkStart w:id="6474" w:name="_Toc37228548"/>
      <w:bookmarkStart w:id="6475" w:name="_Toc37229052"/>
      <w:bookmarkStart w:id="6476" w:name="_Toc37229556"/>
      <w:bookmarkStart w:id="6477" w:name="_Toc45907113"/>
      <w:bookmarkStart w:id="6478" w:name="_Toc61116268"/>
      <w:bookmarkStart w:id="6479" w:name="_Toc67061034"/>
      <w:bookmarkStart w:id="6480" w:name="_Toc74814539"/>
      <w:bookmarkStart w:id="6481" w:name="_Toc76505962"/>
      <w:bookmarkStart w:id="6482" w:name="_Toc83114210"/>
      <w:bookmarkStart w:id="6483" w:name="_Toc89875332"/>
      <w:bookmarkStart w:id="6484" w:name="_Toc98705896"/>
      <w:bookmarkStart w:id="6485" w:name="_Toc130916659"/>
      <w:r w:rsidRPr="007D061B">
        <w:t>7.7.4.2.3</w:t>
      </w:r>
      <w:r w:rsidRPr="007D061B">
        <w:tab/>
        <w:t>Single RAT UTRA FDD operation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486" w:name="_Toc21095459"/>
      <w:bookmarkStart w:id="6487" w:name="_Toc29766992"/>
      <w:bookmarkStart w:id="6488" w:name="_Toc36041139"/>
      <w:bookmarkStart w:id="6489" w:name="_Toc37228549"/>
      <w:bookmarkStart w:id="6490" w:name="_Toc37229053"/>
      <w:bookmarkStart w:id="6491" w:name="_Toc37229557"/>
      <w:bookmarkStart w:id="6492" w:name="_Toc45907114"/>
      <w:bookmarkStart w:id="6493" w:name="_Toc61116269"/>
      <w:bookmarkStart w:id="6494" w:name="_Toc67061035"/>
      <w:bookmarkStart w:id="6495" w:name="_Toc74814540"/>
      <w:bookmarkStart w:id="6496" w:name="_Toc76505963"/>
      <w:bookmarkStart w:id="6497" w:name="_Toc83114211"/>
      <w:bookmarkStart w:id="6498" w:name="_Toc89875333"/>
      <w:bookmarkStart w:id="6499" w:name="_Toc98705897"/>
      <w:bookmarkStart w:id="6500" w:name="_Toc130916660"/>
      <w:r w:rsidRPr="007D061B">
        <w:t>7.7.4.2.4</w:t>
      </w:r>
      <w:r w:rsidRPr="007D061B">
        <w:tab/>
        <w:t>Single RAT UTRA TDD 1,28Mcps option operation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501" w:name="_Toc21095460"/>
      <w:bookmarkStart w:id="6502" w:name="_Toc29766993"/>
      <w:bookmarkStart w:id="6503" w:name="_Toc36041140"/>
      <w:bookmarkStart w:id="6504" w:name="_Toc37228550"/>
      <w:bookmarkStart w:id="6505" w:name="_Toc37229054"/>
      <w:bookmarkStart w:id="6506" w:name="_Toc37229558"/>
      <w:bookmarkStart w:id="6507" w:name="_Toc45907115"/>
      <w:bookmarkStart w:id="6508" w:name="_Toc61116270"/>
      <w:bookmarkStart w:id="6509" w:name="_Toc67061036"/>
      <w:bookmarkStart w:id="6510" w:name="_Toc74814541"/>
      <w:bookmarkStart w:id="6511" w:name="_Toc76505964"/>
      <w:bookmarkStart w:id="6512" w:name="_Toc83114212"/>
      <w:bookmarkStart w:id="6513" w:name="_Toc89875334"/>
      <w:bookmarkStart w:id="6514" w:name="_Toc98705898"/>
      <w:bookmarkStart w:id="6515" w:name="_Toc130916661"/>
      <w:r w:rsidRPr="007D061B">
        <w:t>7.7.4.2.5</w:t>
      </w:r>
      <w:r w:rsidRPr="007D061B">
        <w:tab/>
        <w:t>Single RAT E-UTRA operation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516" w:name="_Toc21095461"/>
      <w:bookmarkStart w:id="6517" w:name="_Toc29766994"/>
      <w:bookmarkStart w:id="6518" w:name="_Toc36041141"/>
      <w:bookmarkStart w:id="6519" w:name="_Toc37228551"/>
      <w:bookmarkStart w:id="6520" w:name="_Toc37229055"/>
      <w:bookmarkStart w:id="6521" w:name="_Toc37229559"/>
      <w:bookmarkStart w:id="6522" w:name="_Toc45907116"/>
      <w:bookmarkStart w:id="6523" w:name="_Toc61116271"/>
      <w:bookmarkStart w:id="6524" w:name="_Toc67061037"/>
      <w:bookmarkStart w:id="6525" w:name="_Toc74814542"/>
      <w:bookmarkStart w:id="6526" w:name="_Toc76505965"/>
      <w:bookmarkStart w:id="6527" w:name="_Toc83114213"/>
      <w:bookmarkStart w:id="6528" w:name="_Toc89875335"/>
      <w:bookmarkStart w:id="6529" w:name="_Toc98705899"/>
      <w:bookmarkStart w:id="6530" w:name="_Toc130916662"/>
      <w:r w:rsidRPr="007D061B">
        <w:t>7.7.5</w:t>
      </w:r>
      <w:r w:rsidRPr="007D061B">
        <w:tab/>
        <w:t>Test requirements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6137B89" w14:textId="77777777" w:rsidR="005432EB" w:rsidRPr="007D061B" w:rsidRDefault="005432EB" w:rsidP="005432EB">
      <w:pPr>
        <w:pStyle w:val="Heading4"/>
      </w:pPr>
      <w:bookmarkStart w:id="6531" w:name="_Toc21095462"/>
      <w:bookmarkStart w:id="6532" w:name="_Toc29766995"/>
      <w:bookmarkStart w:id="6533" w:name="_Toc36041142"/>
      <w:bookmarkStart w:id="6534" w:name="_Toc37228552"/>
      <w:bookmarkStart w:id="6535" w:name="_Toc37229056"/>
      <w:bookmarkStart w:id="6536" w:name="_Toc37229560"/>
      <w:bookmarkStart w:id="6537" w:name="_Toc45907117"/>
      <w:bookmarkStart w:id="6538" w:name="_Toc61116272"/>
      <w:bookmarkStart w:id="6539" w:name="_Toc67061038"/>
      <w:bookmarkStart w:id="6540" w:name="_Toc74814543"/>
      <w:bookmarkStart w:id="6541" w:name="_Toc76505966"/>
      <w:bookmarkStart w:id="6542" w:name="_Toc83114214"/>
      <w:bookmarkStart w:id="6543" w:name="_Toc89875336"/>
      <w:bookmarkStart w:id="6544" w:name="_Toc98705900"/>
      <w:bookmarkStart w:id="6545" w:name="_Toc130916663"/>
      <w:r w:rsidRPr="007D061B">
        <w:t>7.7.5.1</w:t>
      </w:r>
      <w:r w:rsidRPr="007D061B">
        <w:tab/>
        <w:t>MSR operation</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647723F0" w14:textId="77777777" w:rsidR="005432EB" w:rsidRPr="007D061B" w:rsidRDefault="005432EB" w:rsidP="005432EB">
      <w:pPr>
        <w:pStyle w:val="Heading5"/>
      </w:pPr>
      <w:bookmarkStart w:id="6546" w:name="_Toc21095463"/>
      <w:bookmarkStart w:id="6547" w:name="_Toc29766996"/>
      <w:bookmarkStart w:id="6548" w:name="_Toc36041143"/>
      <w:bookmarkStart w:id="6549" w:name="_Toc37228553"/>
      <w:bookmarkStart w:id="6550" w:name="_Toc37229057"/>
      <w:bookmarkStart w:id="6551" w:name="_Toc37229561"/>
      <w:bookmarkStart w:id="6552" w:name="_Toc45907118"/>
      <w:bookmarkStart w:id="6553" w:name="_Toc61116273"/>
      <w:bookmarkStart w:id="6554" w:name="_Toc67061039"/>
      <w:bookmarkStart w:id="6555" w:name="_Toc74814544"/>
      <w:bookmarkStart w:id="6556" w:name="_Toc76505967"/>
      <w:bookmarkStart w:id="6557" w:name="_Toc83114215"/>
      <w:bookmarkStart w:id="6558" w:name="_Toc89875337"/>
      <w:bookmarkStart w:id="6559" w:name="_Toc98705901"/>
      <w:bookmarkStart w:id="6560" w:name="_Toc130916664"/>
      <w:r w:rsidRPr="007D061B">
        <w:t>7.7.5.1.1</w:t>
      </w:r>
      <w:r w:rsidRPr="007D061B">
        <w:tab/>
        <w:t>General intermodulation test requirement</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561" w:name="_Toc21095464"/>
      <w:bookmarkStart w:id="6562" w:name="_Toc29766997"/>
      <w:bookmarkStart w:id="6563" w:name="_Toc36041144"/>
      <w:bookmarkStart w:id="6564" w:name="_Toc37228554"/>
      <w:bookmarkStart w:id="6565" w:name="_Toc37229058"/>
      <w:bookmarkStart w:id="6566" w:name="_Toc37229562"/>
      <w:bookmarkStart w:id="6567" w:name="_Toc45907119"/>
      <w:bookmarkStart w:id="6568" w:name="_Toc61116274"/>
      <w:bookmarkStart w:id="6569" w:name="_Toc67061040"/>
      <w:bookmarkStart w:id="6570" w:name="_Toc74814545"/>
      <w:bookmarkStart w:id="6571" w:name="_Toc76505968"/>
      <w:bookmarkStart w:id="6572" w:name="_Toc83114216"/>
      <w:bookmarkStart w:id="6573" w:name="_Toc89875338"/>
      <w:bookmarkStart w:id="6574" w:name="_Toc98705902"/>
      <w:bookmarkStart w:id="6575" w:name="_Toc130916665"/>
      <w:r w:rsidRPr="007D061B">
        <w:t>7.7.5.1.2</w:t>
      </w:r>
      <w:r w:rsidRPr="007D061B">
        <w:tab/>
        <w:t>General narrowband intermodulation test requirement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576" w:name="_Toc21095465"/>
      <w:bookmarkStart w:id="6577" w:name="_Toc29766998"/>
      <w:bookmarkStart w:id="6578" w:name="_Toc36041145"/>
      <w:bookmarkStart w:id="6579" w:name="_Toc37228555"/>
      <w:bookmarkStart w:id="6580" w:name="_Toc37229059"/>
      <w:bookmarkStart w:id="6581" w:name="_Toc37229563"/>
      <w:bookmarkStart w:id="6582" w:name="_Toc45907120"/>
      <w:bookmarkStart w:id="6583" w:name="_Toc61116275"/>
      <w:bookmarkStart w:id="6584" w:name="_Toc67061041"/>
      <w:bookmarkStart w:id="6585" w:name="_Toc74814546"/>
      <w:bookmarkStart w:id="6586" w:name="_Toc76505969"/>
      <w:bookmarkStart w:id="6587" w:name="_Toc83114217"/>
      <w:bookmarkStart w:id="6588" w:name="_Toc89875339"/>
      <w:bookmarkStart w:id="6589" w:name="_Toc98705903"/>
      <w:bookmarkStart w:id="6590" w:name="_Toc130916666"/>
      <w:r w:rsidRPr="007D061B">
        <w:t>7.7.5.2</w:t>
      </w:r>
      <w:r w:rsidRPr="007D061B">
        <w:tab/>
        <w:t>Single RAT UTRA FDD operation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591" w:name="_Toc21095466"/>
      <w:bookmarkStart w:id="6592" w:name="_Toc29766999"/>
      <w:bookmarkStart w:id="6593" w:name="_Toc36041146"/>
      <w:bookmarkStart w:id="6594" w:name="_Toc37228556"/>
      <w:bookmarkStart w:id="6595" w:name="_Toc37229060"/>
      <w:bookmarkStart w:id="6596" w:name="_Toc37229564"/>
      <w:bookmarkStart w:id="6597" w:name="_Toc45907121"/>
      <w:bookmarkStart w:id="6598" w:name="_Toc61116276"/>
      <w:bookmarkStart w:id="6599" w:name="_Toc67061042"/>
      <w:bookmarkStart w:id="6600" w:name="_Toc74814547"/>
      <w:bookmarkStart w:id="6601" w:name="_Toc76505970"/>
      <w:bookmarkStart w:id="6602" w:name="_Toc83114218"/>
      <w:bookmarkStart w:id="6603" w:name="_Toc89875340"/>
      <w:bookmarkStart w:id="6604" w:name="_Toc98705904"/>
      <w:bookmarkStart w:id="6605" w:name="_Toc130916667"/>
      <w:r w:rsidRPr="007D061B">
        <w:t>7.7.5.3</w:t>
      </w:r>
      <w:r w:rsidRPr="007D061B">
        <w:tab/>
        <w:t>Single RAT UTRA TDD 1,28Mcps option operation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606" w:name="_Toc21095467"/>
      <w:bookmarkStart w:id="6607" w:name="_Toc29767000"/>
      <w:bookmarkStart w:id="6608" w:name="_Toc36041147"/>
      <w:bookmarkStart w:id="6609" w:name="_Toc37228557"/>
      <w:bookmarkStart w:id="6610" w:name="_Toc37229061"/>
      <w:bookmarkStart w:id="6611" w:name="_Toc37229565"/>
      <w:bookmarkStart w:id="6612" w:name="_Toc45907122"/>
      <w:bookmarkStart w:id="6613" w:name="_Toc61116277"/>
      <w:bookmarkStart w:id="6614" w:name="_Toc67061043"/>
      <w:bookmarkStart w:id="6615" w:name="_Toc74814548"/>
      <w:bookmarkStart w:id="6616" w:name="_Toc76505971"/>
      <w:bookmarkStart w:id="6617" w:name="_Toc83114219"/>
      <w:bookmarkStart w:id="6618" w:name="_Toc89875341"/>
      <w:bookmarkStart w:id="6619" w:name="_Toc98705905"/>
      <w:bookmarkStart w:id="6620" w:name="_Toc130916668"/>
      <w:r w:rsidRPr="007D061B">
        <w:t>7.7.5.4</w:t>
      </w:r>
      <w:r w:rsidRPr="007D061B">
        <w:tab/>
        <w:t>Single RAT E-UTRA operation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621" w:name="_Toc21095468"/>
      <w:bookmarkStart w:id="6622" w:name="_Toc29767001"/>
      <w:bookmarkStart w:id="6623" w:name="_Toc36041148"/>
      <w:bookmarkStart w:id="6624" w:name="_Toc37228558"/>
      <w:bookmarkStart w:id="6625" w:name="_Toc37229062"/>
      <w:bookmarkStart w:id="6626" w:name="_Toc37229566"/>
      <w:bookmarkStart w:id="6627" w:name="_Toc45907123"/>
      <w:bookmarkStart w:id="6628" w:name="_Toc61116278"/>
      <w:bookmarkStart w:id="6629" w:name="_Toc67061044"/>
      <w:bookmarkStart w:id="6630" w:name="_Toc74814549"/>
      <w:bookmarkStart w:id="6631" w:name="_Toc76505972"/>
      <w:bookmarkStart w:id="6632" w:name="_Toc83114220"/>
      <w:bookmarkStart w:id="6633" w:name="_Toc89875342"/>
      <w:bookmarkStart w:id="6634" w:name="_Toc98705906"/>
      <w:bookmarkStart w:id="6635" w:name="_Toc130916669"/>
      <w:r w:rsidRPr="007D061B">
        <w:t>7.8</w:t>
      </w:r>
      <w:r w:rsidRPr="007D061B">
        <w:tab/>
        <w:t>In-channel selectivity</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7166F22" w14:textId="77777777" w:rsidR="005432EB" w:rsidRPr="007D061B" w:rsidRDefault="005432EB" w:rsidP="005432EB">
      <w:pPr>
        <w:pStyle w:val="Heading3"/>
      </w:pPr>
      <w:bookmarkStart w:id="6636" w:name="_Toc21095469"/>
      <w:bookmarkStart w:id="6637" w:name="_Toc29767002"/>
      <w:bookmarkStart w:id="6638" w:name="_Toc36041149"/>
      <w:bookmarkStart w:id="6639" w:name="_Toc37228559"/>
      <w:bookmarkStart w:id="6640" w:name="_Toc37229063"/>
      <w:bookmarkStart w:id="6641" w:name="_Toc37229567"/>
      <w:bookmarkStart w:id="6642" w:name="_Toc45907124"/>
      <w:bookmarkStart w:id="6643" w:name="_Toc61116279"/>
      <w:bookmarkStart w:id="6644" w:name="_Toc67061045"/>
      <w:bookmarkStart w:id="6645" w:name="_Toc74814550"/>
      <w:bookmarkStart w:id="6646" w:name="_Toc76505973"/>
      <w:bookmarkStart w:id="6647" w:name="_Toc83114221"/>
      <w:bookmarkStart w:id="6648" w:name="_Toc89875343"/>
      <w:bookmarkStart w:id="6649" w:name="_Toc98705907"/>
      <w:bookmarkStart w:id="6650" w:name="_Toc130916670"/>
      <w:r w:rsidRPr="007D061B">
        <w:t>7.8.1</w:t>
      </w:r>
      <w:r w:rsidRPr="007D061B">
        <w:tab/>
        <w:t>Definition and applicability</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651" w:name="_Toc21095470"/>
      <w:bookmarkStart w:id="6652" w:name="_Toc29767003"/>
      <w:bookmarkStart w:id="6653" w:name="_Toc36041150"/>
      <w:bookmarkStart w:id="6654" w:name="_Toc37228560"/>
      <w:bookmarkStart w:id="6655" w:name="_Toc37229064"/>
      <w:bookmarkStart w:id="6656" w:name="_Toc37229568"/>
      <w:bookmarkStart w:id="6657" w:name="_Toc45907125"/>
      <w:bookmarkStart w:id="6658" w:name="_Toc61116280"/>
      <w:bookmarkStart w:id="6659" w:name="_Toc67061046"/>
      <w:bookmarkStart w:id="6660" w:name="_Toc74814551"/>
      <w:bookmarkStart w:id="6661" w:name="_Toc76505974"/>
      <w:bookmarkStart w:id="6662" w:name="_Toc83114222"/>
      <w:bookmarkStart w:id="6663" w:name="_Toc89875344"/>
      <w:bookmarkStart w:id="6664" w:name="_Toc98705908"/>
      <w:bookmarkStart w:id="6665" w:name="_Toc130916671"/>
      <w:r w:rsidRPr="007D061B">
        <w:t>7.8.2</w:t>
      </w:r>
      <w:r w:rsidRPr="007D061B">
        <w:tab/>
        <w:t>Minimum requirement</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666" w:name="_Toc21095471"/>
      <w:bookmarkStart w:id="6667" w:name="_Toc29767004"/>
      <w:bookmarkStart w:id="6668" w:name="_Toc36041151"/>
      <w:bookmarkStart w:id="6669" w:name="_Toc37228561"/>
      <w:bookmarkStart w:id="6670" w:name="_Toc37229065"/>
      <w:bookmarkStart w:id="6671" w:name="_Toc37229569"/>
      <w:bookmarkStart w:id="6672" w:name="_Toc45907126"/>
      <w:bookmarkStart w:id="6673" w:name="_Toc61116281"/>
      <w:bookmarkStart w:id="6674" w:name="_Toc67061047"/>
      <w:bookmarkStart w:id="6675" w:name="_Toc74814552"/>
      <w:bookmarkStart w:id="6676" w:name="_Toc76505975"/>
      <w:bookmarkStart w:id="6677" w:name="_Toc83114223"/>
      <w:bookmarkStart w:id="6678" w:name="_Toc89875345"/>
      <w:bookmarkStart w:id="6679" w:name="_Toc98705909"/>
      <w:bookmarkStart w:id="6680" w:name="_Toc130916672"/>
      <w:r w:rsidRPr="007D061B">
        <w:t>7.8.3</w:t>
      </w:r>
      <w:r w:rsidRPr="007D061B">
        <w:tab/>
        <w:t>Test purpose</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681" w:name="_Toc21095472"/>
      <w:bookmarkStart w:id="6682" w:name="_Toc29767005"/>
      <w:bookmarkStart w:id="6683" w:name="_Toc36041152"/>
      <w:bookmarkStart w:id="6684" w:name="_Toc37228562"/>
      <w:bookmarkStart w:id="6685" w:name="_Toc37229066"/>
      <w:bookmarkStart w:id="6686" w:name="_Toc37229570"/>
      <w:bookmarkStart w:id="6687" w:name="_Toc45907127"/>
      <w:bookmarkStart w:id="6688" w:name="_Toc61116282"/>
      <w:bookmarkStart w:id="6689" w:name="_Toc67061048"/>
      <w:bookmarkStart w:id="6690" w:name="_Toc74814553"/>
      <w:bookmarkStart w:id="6691" w:name="_Toc76505976"/>
      <w:bookmarkStart w:id="6692" w:name="_Toc83114224"/>
      <w:bookmarkStart w:id="6693" w:name="_Toc89875346"/>
      <w:bookmarkStart w:id="6694" w:name="_Toc98705910"/>
      <w:bookmarkStart w:id="6695" w:name="_Toc130916673"/>
      <w:r w:rsidRPr="007D061B">
        <w:t>7.8.4</w:t>
      </w:r>
      <w:r w:rsidRPr="007D061B">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55B2DD1D" w14:textId="77777777" w:rsidR="005432EB" w:rsidRPr="007D061B" w:rsidRDefault="005432EB" w:rsidP="005432EB">
      <w:pPr>
        <w:pStyle w:val="Heading4"/>
      </w:pPr>
      <w:bookmarkStart w:id="6696" w:name="_Toc21095473"/>
      <w:bookmarkStart w:id="6697" w:name="_Toc29767006"/>
      <w:bookmarkStart w:id="6698" w:name="_Toc36041153"/>
      <w:bookmarkStart w:id="6699" w:name="_Toc37228563"/>
      <w:bookmarkStart w:id="6700" w:name="_Toc37229067"/>
      <w:bookmarkStart w:id="6701" w:name="_Toc37229571"/>
      <w:bookmarkStart w:id="6702" w:name="_Toc45907128"/>
      <w:bookmarkStart w:id="6703" w:name="_Toc61116283"/>
      <w:bookmarkStart w:id="6704" w:name="_Toc67061049"/>
      <w:bookmarkStart w:id="6705" w:name="_Toc74814554"/>
      <w:bookmarkStart w:id="6706" w:name="_Toc76505977"/>
      <w:bookmarkStart w:id="6707" w:name="_Toc83114225"/>
      <w:bookmarkStart w:id="6708" w:name="_Toc89875347"/>
      <w:bookmarkStart w:id="6709" w:name="_Toc98705911"/>
      <w:bookmarkStart w:id="6710" w:name="_Toc130916674"/>
      <w:r w:rsidRPr="007D061B">
        <w:t>7.8.4.1</w:t>
      </w:r>
      <w:r w:rsidRPr="007D061B">
        <w:tab/>
        <w:t>Initial conditions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711" w:name="_Toc21095474"/>
      <w:bookmarkStart w:id="6712" w:name="_Toc29767007"/>
      <w:bookmarkStart w:id="6713" w:name="_Toc36041154"/>
      <w:bookmarkStart w:id="6714" w:name="_Toc37228564"/>
      <w:bookmarkStart w:id="6715" w:name="_Toc37229068"/>
      <w:bookmarkStart w:id="6716" w:name="_Toc37229572"/>
      <w:bookmarkStart w:id="6717" w:name="_Toc45907129"/>
      <w:bookmarkStart w:id="6718" w:name="_Toc61116284"/>
      <w:bookmarkStart w:id="6719" w:name="_Toc67061050"/>
      <w:bookmarkStart w:id="6720" w:name="_Toc74814555"/>
      <w:bookmarkStart w:id="6721" w:name="_Toc76505978"/>
      <w:bookmarkStart w:id="6722" w:name="_Toc83114226"/>
      <w:bookmarkStart w:id="6723" w:name="_Toc89875348"/>
      <w:bookmarkStart w:id="6724" w:name="_Toc98705912"/>
      <w:bookmarkStart w:id="6725" w:name="_Toc130916675"/>
      <w:r w:rsidRPr="007D061B">
        <w:t>7.8.4.2</w:t>
      </w:r>
      <w:r w:rsidRPr="007D061B">
        <w:tab/>
        <w:t>Procedure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726" w:name="_Toc21095475"/>
      <w:bookmarkStart w:id="6727" w:name="_Toc29767008"/>
      <w:bookmarkStart w:id="6728" w:name="_Toc36041155"/>
      <w:bookmarkStart w:id="6729" w:name="_Toc37228565"/>
      <w:bookmarkStart w:id="6730" w:name="_Toc37229069"/>
      <w:bookmarkStart w:id="6731" w:name="_Toc37229573"/>
      <w:bookmarkStart w:id="6732" w:name="_Toc45907130"/>
      <w:bookmarkStart w:id="6733" w:name="_Toc61116285"/>
      <w:bookmarkStart w:id="6734" w:name="_Toc67061051"/>
      <w:bookmarkStart w:id="6735" w:name="_Toc74814556"/>
      <w:bookmarkStart w:id="6736" w:name="_Toc76505979"/>
      <w:bookmarkStart w:id="6737" w:name="_Toc83114227"/>
      <w:bookmarkStart w:id="6738" w:name="_Toc89875349"/>
      <w:bookmarkStart w:id="6739" w:name="_Toc98705913"/>
      <w:bookmarkStart w:id="6740" w:name="_Toc130916676"/>
      <w:r w:rsidRPr="007D061B">
        <w:t>7.8.5</w:t>
      </w:r>
      <w:r w:rsidRPr="007D061B">
        <w:tab/>
        <w:t>Test requirements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741"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741"/>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742" w:name="_Toc21095476"/>
      <w:bookmarkStart w:id="6743" w:name="_Toc29767009"/>
      <w:bookmarkStart w:id="6744" w:name="_Toc36041156"/>
      <w:bookmarkStart w:id="6745" w:name="_Toc37228566"/>
      <w:bookmarkStart w:id="6746" w:name="_Toc37229070"/>
      <w:bookmarkStart w:id="6747" w:name="_Toc37229574"/>
      <w:bookmarkStart w:id="6748" w:name="_Toc45907131"/>
      <w:bookmarkStart w:id="6749" w:name="_Toc61116286"/>
      <w:bookmarkStart w:id="6750" w:name="_Toc67061052"/>
      <w:bookmarkStart w:id="6751" w:name="_Toc74814557"/>
      <w:bookmarkStart w:id="6752" w:name="_Toc76505980"/>
      <w:bookmarkStart w:id="6753" w:name="_Toc83114228"/>
      <w:bookmarkStart w:id="6754" w:name="_Toc89875350"/>
      <w:bookmarkStart w:id="6755" w:name="_Toc98705914"/>
      <w:bookmarkStart w:id="6756" w:name="_Toc130916677"/>
      <w:r w:rsidRPr="007D061B">
        <w:t>8</w:t>
      </w:r>
      <w:r w:rsidRPr="007D061B">
        <w:tab/>
        <w:t>Performance requirements</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3F42E3E" w14:textId="77777777" w:rsidR="005432EB" w:rsidRPr="007D061B" w:rsidRDefault="005432EB" w:rsidP="005432EB">
      <w:pPr>
        <w:pStyle w:val="Heading2"/>
      </w:pPr>
      <w:bookmarkStart w:id="6757" w:name="_Toc21095477"/>
      <w:bookmarkStart w:id="6758" w:name="_Toc29767010"/>
      <w:bookmarkStart w:id="6759" w:name="_Toc36041157"/>
      <w:bookmarkStart w:id="6760" w:name="_Toc37228567"/>
      <w:bookmarkStart w:id="6761" w:name="_Toc37229071"/>
      <w:bookmarkStart w:id="6762" w:name="_Toc37229575"/>
      <w:bookmarkStart w:id="6763" w:name="_Toc45907132"/>
      <w:bookmarkStart w:id="6764" w:name="_Toc61116287"/>
      <w:bookmarkStart w:id="6765" w:name="_Toc67061053"/>
      <w:bookmarkStart w:id="6766" w:name="_Toc74814558"/>
      <w:bookmarkStart w:id="6767" w:name="_Toc76505981"/>
      <w:bookmarkStart w:id="6768" w:name="_Toc83114229"/>
      <w:bookmarkStart w:id="6769" w:name="_Toc89875351"/>
      <w:bookmarkStart w:id="6770" w:name="_Toc98705915"/>
      <w:bookmarkStart w:id="6771" w:name="_Toc130916678"/>
      <w:r w:rsidRPr="007D061B">
        <w:t>8.1</w:t>
      </w:r>
      <w:r w:rsidRPr="007D061B">
        <w:tab/>
        <w:t>General</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772" w:name="_Toc21095478"/>
      <w:bookmarkStart w:id="6773" w:name="_Toc29767011"/>
      <w:bookmarkStart w:id="6774" w:name="_Toc36041158"/>
      <w:bookmarkStart w:id="6775" w:name="_Toc37228568"/>
      <w:bookmarkStart w:id="6776" w:name="_Toc37229072"/>
      <w:bookmarkStart w:id="6777" w:name="_Toc37229576"/>
      <w:bookmarkStart w:id="6778" w:name="_Toc45907133"/>
      <w:bookmarkStart w:id="6779" w:name="_Toc61116288"/>
      <w:bookmarkStart w:id="6780" w:name="_Toc67061054"/>
      <w:bookmarkStart w:id="6781" w:name="_Toc74814559"/>
      <w:bookmarkStart w:id="6782" w:name="_Toc76505982"/>
      <w:bookmarkStart w:id="6783" w:name="_Toc83114230"/>
      <w:bookmarkStart w:id="6784" w:name="_Toc89875352"/>
      <w:bookmarkStart w:id="6785" w:name="_Toc98705916"/>
      <w:bookmarkStart w:id="6786" w:name="_Toc130916679"/>
      <w:r w:rsidRPr="007D061B">
        <w:t>8.2</w:t>
      </w:r>
      <w:r w:rsidRPr="007D061B">
        <w:tab/>
        <w:t>Performance requirements for MSR</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787" w:name="_Toc21095479"/>
      <w:bookmarkStart w:id="6788" w:name="_Toc29767012"/>
      <w:bookmarkStart w:id="6789" w:name="_Toc36041159"/>
      <w:bookmarkStart w:id="6790" w:name="_Toc37228569"/>
      <w:bookmarkStart w:id="6791" w:name="_Toc37229073"/>
      <w:bookmarkStart w:id="6792" w:name="_Toc37229577"/>
      <w:bookmarkStart w:id="6793" w:name="_Toc45907134"/>
      <w:bookmarkStart w:id="6794" w:name="_Toc61116289"/>
      <w:bookmarkStart w:id="6795" w:name="_Toc67061055"/>
      <w:bookmarkStart w:id="6796" w:name="_Toc74814560"/>
      <w:bookmarkStart w:id="6797" w:name="_Toc76505983"/>
      <w:bookmarkStart w:id="6798" w:name="_Toc83114231"/>
      <w:bookmarkStart w:id="6799" w:name="_Toc89875353"/>
      <w:bookmarkStart w:id="6800" w:name="_Toc98705917"/>
      <w:bookmarkStart w:id="6801" w:name="_Toc130916680"/>
      <w:r w:rsidRPr="007D061B">
        <w:t>8.3</w:t>
      </w:r>
      <w:r w:rsidRPr="007D061B">
        <w:tab/>
        <w:t>Performance requirements for UTRA FDD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866BA30" w14:textId="77777777" w:rsidR="005432EB" w:rsidRPr="007D061B" w:rsidRDefault="005432EB" w:rsidP="005432EB">
      <w:pPr>
        <w:pStyle w:val="Heading3"/>
      </w:pPr>
      <w:bookmarkStart w:id="6802" w:name="_Toc21095480"/>
      <w:bookmarkStart w:id="6803" w:name="_Toc29767013"/>
      <w:bookmarkStart w:id="6804" w:name="_Toc36041160"/>
      <w:bookmarkStart w:id="6805" w:name="_Toc37228570"/>
      <w:bookmarkStart w:id="6806" w:name="_Toc37229074"/>
      <w:bookmarkStart w:id="6807" w:name="_Toc37229578"/>
      <w:bookmarkStart w:id="6808" w:name="_Toc45907135"/>
      <w:bookmarkStart w:id="6809" w:name="_Toc61116290"/>
      <w:bookmarkStart w:id="6810" w:name="_Toc67061056"/>
      <w:bookmarkStart w:id="6811" w:name="_Toc74814561"/>
      <w:bookmarkStart w:id="6812" w:name="_Toc76505984"/>
      <w:bookmarkStart w:id="6813" w:name="_Toc83114232"/>
      <w:bookmarkStart w:id="6814" w:name="_Toc89875354"/>
      <w:bookmarkStart w:id="6815" w:name="_Toc98705918"/>
      <w:bookmarkStart w:id="6816" w:name="_Toc130916681"/>
      <w:r w:rsidRPr="007D061B">
        <w:t>8.3.1</w:t>
      </w:r>
      <w:r w:rsidRPr="007D061B">
        <w:tab/>
        <w:t>Definition and applicability</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85pt;height:36pt" o:ole="" fillcolor="window">
            <v:imagedata r:id="rId192" o:title=""/>
          </v:shape>
          <o:OLEObject Type="Embed" ProgID="Equation.3" ShapeID="_x0000_i1118" DrawAspect="Content" ObjectID="_174222633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45pt;height:20.55pt" o:ole="" fillcolor="window">
            <v:imagedata r:id="rId194" o:title=""/>
          </v:shape>
          <o:OLEObject Type="Embed" ProgID="Equation.3" ShapeID="_x0000_i1119" DrawAspect="Content" ObjectID="_174222633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45pt;height:20.55pt" o:ole="" fillcolor="window">
            <v:imagedata r:id="rId196" o:title=""/>
          </v:shape>
          <o:OLEObject Type="Embed" ProgID="Equation.3" ShapeID="_x0000_i1120" DrawAspect="Content" ObjectID="_174222633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5pt;height:20.55pt" o:ole="" fillcolor="window">
            <v:imagedata r:id="rId198" o:title=""/>
          </v:shape>
          <o:OLEObject Type="Embed" ProgID="Equation.3" ShapeID="_x0000_i1121" DrawAspect="Content" ObjectID="_174222633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5pt;height:15.45pt" o:ole="" fillcolor="window">
            <v:imagedata r:id="rId200" o:title=""/>
          </v:shape>
          <o:OLEObject Type="Embed" ProgID="Equation.3" ShapeID="_x0000_i1122" DrawAspect="Content" ObjectID="_174222633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817" w:name="_Toc21095481"/>
      <w:bookmarkStart w:id="6818" w:name="_Toc29767014"/>
      <w:bookmarkStart w:id="6819" w:name="_Toc36041161"/>
      <w:bookmarkStart w:id="6820" w:name="_Toc37228571"/>
      <w:bookmarkStart w:id="6821" w:name="_Toc37229075"/>
      <w:bookmarkStart w:id="6822" w:name="_Toc37229579"/>
      <w:bookmarkStart w:id="6823" w:name="_Toc45907136"/>
      <w:bookmarkStart w:id="6824" w:name="_Toc61116291"/>
      <w:bookmarkStart w:id="6825" w:name="_Toc67061057"/>
      <w:bookmarkStart w:id="6826" w:name="_Toc74814562"/>
      <w:bookmarkStart w:id="6827" w:name="_Toc76505985"/>
      <w:bookmarkStart w:id="6828" w:name="_Toc83114233"/>
      <w:bookmarkStart w:id="6829" w:name="_Toc89875355"/>
      <w:bookmarkStart w:id="6830" w:name="_Toc98705919"/>
      <w:bookmarkStart w:id="6831" w:name="_Toc130916682"/>
      <w:r w:rsidRPr="007D061B">
        <w:t>8.3.2</w:t>
      </w:r>
      <w:r w:rsidRPr="007D061B">
        <w:tab/>
        <w:t>Minimum Requirement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832" w:name="_Toc21095482"/>
      <w:bookmarkStart w:id="6833" w:name="_Toc29767015"/>
      <w:bookmarkStart w:id="6834" w:name="_Toc36041162"/>
      <w:bookmarkStart w:id="6835" w:name="_Toc37228572"/>
      <w:bookmarkStart w:id="6836" w:name="_Toc37229076"/>
      <w:bookmarkStart w:id="6837" w:name="_Toc37229580"/>
      <w:bookmarkStart w:id="6838" w:name="_Toc45907137"/>
      <w:bookmarkStart w:id="6839" w:name="_Toc61116292"/>
      <w:bookmarkStart w:id="6840" w:name="_Toc67061058"/>
      <w:bookmarkStart w:id="6841" w:name="_Toc74814563"/>
      <w:bookmarkStart w:id="6842" w:name="_Toc76505986"/>
      <w:bookmarkStart w:id="6843" w:name="_Toc83114234"/>
      <w:bookmarkStart w:id="6844" w:name="_Toc89875356"/>
      <w:bookmarkStart w:id="6845" w:name="_Toc98705920"/>
      <w:bookmarkStart w:id="6846" w:name="_Toc130916683"/>
      <w:r w:rsidRPr="007D061B">
        <w:t>8.3.3</w:t>
      </w:r>
      <w:r w:rsidRPr="007D061B">
        <w:tab/>
        <w:t>Test purpose</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847" w:name="_Toc21095483"/>
      <w:bookmarkStart w:id="6848" w:name="_Toc29767016"/>
      <w:bookmarkStart w:id="6849" w:name="_Toc36041163"/>
      <w:bookmarkStart w:id="6850" w:name="_Toc37228573"/>
      <w:bookmarkStart w:id="6851" w:name="_Toc37229077"/>
      <w:bookmarkStart w:id="6852" w:name="_Toc37229581"/>
      <w:bookmarkStart w:id="6853" w:name="_Toc45907138"/>
      <w:bookmarkStart w:id="6854" w:name="_Toc61116293"/>
      <w:bookmarkStart w:id="6855" w:name="_Toc67061059"/>
      <w:bookmarkStart w:id="6856" w:name="_Toc74814564"/>
      <w:bookmarkStart w:id="6857" w:name="_Toc76505987"/>
      <w:bookmarkStart w:id="6858" w:name="_Toc83114235"/>
      <w:bookmarkStart w:id="6859" w:name="_Toc89875357"/>
      <w:bookmarkStart w:id="6860" w:name="_Toc98705921"/>
      <w:bookmarkStart w:id="6861" w:name="_Toc130916684"/>
      <w:r w:rsidRPr="007D061B">
        <w:t>8.3.4</w:t>
      </w:r>
      <w:r w:rsidRPr="007D061B">
        <w:tab/>
        <w:t>Method of test</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23BB6C04" w14:textId="77777777" w:rsidR="005432EB" w:rsidRPr="007D061B" w:rsidRDefault="005432EB" w:rsidP="005432EB">
      <w:pPr>
        <w:pStyle w:val="Heading4"/>
      </w:pPr>
      <w:bookmarkStart w:id="6862" w:name="_Toc21095484"/>
      <w:bookmarkStart w:id="6863" w:name="_Toc29767017"/>
      <w:bookmarkStart w:id="6864" w:name="_Toc36041164"/>
      <w:bookmarkStart w:id="6865" w:name="_Toc37228574"/>
      <w:bookmarkStart w:id="6866" w:name="_Toc37229078"/>
      <w:bookmarkStart w:id="6867" w:name="_Toc37229582"/>
      <w:bookmarkStart w:id="6868" w:name="_Toc45907139"/>
      <w:bookmarkStart w:id="6869" w:name="_Toc61116294"/>
      <w:bookmarkStart w:id="6870" w:name="_Toc67061060"/>
      <w:bookmarkStart w:id="6871" w:name="_Toc74814565"/>
      <w:bookmarkStart w:id="6872" w:name="_Toc76505988"/>
      <w:bookmarkStart w:id="6873" w:name="_Toc83114236"/>
      <w:bookmarkStart w:id="6874" w:name="_Toc89875358"/>
      <w:bookmarkStart w:id="6875" w:name="_Toc98705922"/>
      <w:bookmarkStart w:id="6876" w:name="_Toc130916685"/>
      <w:r w:rsidRPr="007D061B">
        <w:t>8.3.4.1</w:t>
      </w:r>
      <w:r w:rsidRPr="007D061B">
        <w:tab/>
        <w:t>Initial Conditions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877" w:name="_Toc21095485"/>
      <w:bookmarkStart w:id="6878" w:name="_Toc29767018"/>
      <w:bookmarkStart w:id="6879" w:name="_Toc36041165"/>
      <w:bookmarkStart w:id="6880" w:name="_Toc37228575"/>
      <w:bookmarkStart w:id="6881" w:name="_Toc37229079"/>
      <w:bookmarkStart w:id="6882" w:name="_Toc37229583"/>
      <w:bookmarkStart w:id="6883" w:name="_Toc45907140"/>
      <w:bookmarkStart w:id="6884" w:name="_Toc61116295"/>
      <w:bookmarkStart w:id="6885" w:name="_Toc67061061"/>
      <w:bookmarkStart w:id="6886" w:name="_Toc74814566"/>
      <w:bookmarkStart w:id="6887" w:name="_Toc76505989"/>
      <w:bookmarkStart w:id="6888" w:name="_Toc83114237"/>
      <w:bookmarkStart w:id="6889" w:name="_Toc89875359"/>
      <w:bookmarkStart w:id="6890" w:name="_Toc98705923"/>
      <w:bookmarkStart w:id="6891" w:name="_Toc130916686"/>
      <w:r w:rsidRPr="007D061B">
        <w:t>8.3.4.2</w:t>
      </w:r>
      <w:r w:rsidRPr="007D061B">
        <w:tab/>
        <w:t>Procedure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892" w:name="_Toc21095486"/>
      <w:bookmarkStart w:id="6893" w:name="_Toc29767019"/>
      <w:bookmarkStart w:id="6894" w:name="_Toc36041166"/>
      <w:bookmarkStart w:id="6895" w:name="_Toc37228576"/>
      <w:bookmarkStart w:id="6896" w:name="_Toc37229080"/>
      <w:bookmarkStart w:id="6897" w:name="_Toc37229584"/>
      <w:bookmarkStart w:id="6898" w:name="_Toc45907141"/>
      <w:bookmarkStart w:id="6899" w:name="_Toc61116296"/>
      <w:bookmarkStart w:id="6900" w:name="_Toc67061062"/>
      <w:bookmarkStart w:id="6901" w:name="_Toc74814567"/>
      <w:bookmarkStart w:id="6902" w:name="_Toc76505990"/>
      <w:bookmarkStart w:id="6903" w:name="_Toc83114238"/>
      <w:bookmarkStart w:id="6904" w:name="_Toc89875360"/>
      <w:bookmarkStart w:id="6905" w:name="_Toc98705924"/>
      <w:bookmarkStart w:id="6906" w:name="_Toc130916687"/>
      <w:r w:rsidRPr="007D061B">
        <w:t>8.3.5</w:t>
      </w:r>
      <w:r w:rsidRPr="007D061B">
        <w:tab/>
        <w:t>Test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907" w:name="_Toc21095487"/>
      <w:bookmarkStart w:id="6908" w:name="_Toc29767020"/>
      <w:bookmarkStart w:id="6909" w:name="_Toc36041167"/>
      <w:bookmarkStart w:id="6910" w:name="_Toc37228577"/>
      <w:bookmarkStart w:id="6911" w:name="_Toc37229081"/>
      <w:bookmarkStart w:id="6912" w:name="_Toc37229585"/>
      <w:bookmarkStart w:id="6913" w:name="_Toc45907142"/>
      <w:bookmarkStart w:id="6914" w:name="_Toc61116297"/>
      <w:bookmarkStart w:id="6915" w:name="_Toc67061063"/>
      <w:bookmarkStart w:id="6916" w:name="_Toc74814568"/>
      <w:bookmarkStart w:id="6917" w:name="_Toc76505991"/>
      <w:bookmarkStart w:id="6918" w:name="_Toc83114239"/>
      <w:bookmarkStart w:id="6919" w:name="_Toc89875361"/>
      <w:bookmarkStart w:id="6920" w:name="_Toc98705925"/>
      <w:bookmarkStart w:id="6921" w:name="_Toc130916688"/>
      <w:r w:rsidRPr="007D061B">
        <w:t>8.4</w:t>
      </w:r>
      <w:r w:rsidRPr="007D061B">
        <w:tab/>
        <w:t>Performance requirements for UTRA TDD</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F2BB491" w14:textId="77777777" w:rsidR="005432EB" w:rsidRPr="007D061B" w:rsidRDefault="005432EB" w:rsidP="005432EB">
      <w:pPr>
        <w:pStyle w:val="Heading3"/>
      </w:pPr>
      <w:bookmarkStart w:id="6922" w:name="_Toc21095488"/>
      <w:bookmarkStart w:id="6923" w:name="_Toc29767021"/>
      <w:bookmarkStart w:id="6924" w:name="_Toc36041168"/>
      <w:bookmarkStart w:id="6925" w:name="_Toc37228578"/>
      <w:bookmarkStart w:id="6926" w:name="_Toc37229082"/>
      <w:bookmarkStart w:id="6927" w:name="_Toc37229586"/>
      <w:bookmarkStart w:id="6928" w:name="_Toc45907143"/>
      <w:bookmarkStart w:id="6929" w:name="_Toc61116298"/>
      <w:bookmarkStart w:id="6930" w:name="_Toc67061064"/>
      <w:bookmarkStart w:id="6931" w:name="_Toc74814569"/>
      <w:bookmarkStart w:id="6932" w:name="_Toc76505992"/>
      <w:bookmarkStart w:id="6933" w:name="_Toc83114240"/>
      <w:bookmarkStart w:id="6934" w:name="_Toc89875362"/>
      <w:bookmarkStart w:id="6935" w:name="_Toc98705926"/>
      <w:bookmarkStart w:id="6936" w:name="_Toc130916689"/>
      <w:r w:rsidRPr="007D061B">
        <w:t>8.4.1</w:t>
      </w:r>
      <w:r w:rsidRPr="007D061B">
        <w:tab/>
        <w:t>Definition and applicability</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937" w:name="_Toc21095489"/>
      <w:bookmarkStart w:id="6938" w:name="_Toc29767022"/>
      <w:bookmarkStart w:id="6939" w:name="_Toc36041169"/>
      <w:bookmarkStart w:id="6940" w:name="_Toc37228579"/>
      <w:bookmarkStart w:id="6941" w:name="_Toc37229083"/>
      <w:bookmarkStart w:id="6942" w:name="_Toc37229587"/>
      <w:bookmarkStart w:id="6943" w:name="_Toc45907144"/>
      <w:bookmarkStart w:id="6944" w:name="_Toc61116299"/>
      <w:bookmarkStart w:id="6945" w:name="_Toc67061065"/>
      <w:bookmarkStart w:id="6946" w:name="_Toc74814570"/>
      <w:bookmarkStart w:id="6947" w:name="_Toc76505993"/>
      <w:bookmarkStart w:id="6948" w:name="_Toc83114241"/>
      <w:bookmarkStart w:id="6949" w:name="_Toc89875363"/>
      <w:bookmarkStart w:id="6950" w:name="_Toc98705927"/>
      <w:bookmarkStart w:id="6951" w:name="_Toc130916690"/>
      <w:r w:rsidRPr="007D061B">
        <w:t>8.4.2</w:t>
      </w:r>
      <w:r w:rsidRPr="007D061B">
        <w:tab/>
        <w:t>Minimum Requirement</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952" w:name="_Toc21095490"/>
      <w:bookmarkStart w:id="6953" w:name="_Toc29767023"/>
      <w:bookmarkStart w:id="6954" w:name="_Toc36041170"/>
      <w:bookmarkStart w:id="6955" w:name="_Toc37228580"/>
      <w:bookmarkStart w:id="6956" w:name="_Toc37229084"/>
      <w:bookmarkStart w:id="6957" w:name="_Toc37229588"/>
      <w:bookmarkStart w:id="6958" w:name="_Toc45907145"/>
      <w:bookmarkStart w:id="6959" w:name="_Toc61116300"/>
      <w:bookmarkStart w:id="6960" w:name="_Toc67061066"/>
      <w:bookmarkStart w:id="6961" w:name="_Toc74814571"/>
      <w:bookmarkStart w:id="6962" w:name="_Toc76505994"/>
      <w:bookmarkStart w:id="6963" w:name="_Toc83114242"/>
      <w:bookmarkStart w:id="6964" w:name="_Toc89875364"/>
      <w:bookmarkStart w:id="6965" w:name="_Toc98705928"/>
      <w:bookmarkStart w:id="6966" w:name="_Toc130916691"/>
      <w:r w:rsidRPr="007D061B">
        <w:t>8.4.3</w:t>
      </w:r>
      <w:r w:rsidRPr="007D061B">
        <w:tab/>
        <w:t>Test purpose</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967" w:name="_Toc21095491"/>
      <w:bookmarkStart w:id="6968" w:name="_Toc29767024"/>
      <w:bookmarkStart w:id="6969" w:name="_Toc36041171"/>
      <w:bookmarkStart w:id="6970" w:name="_Toc37228581"/>
      <w:bookmarkStart w:id="6971" w:name="_Toc37229085"/>
      <w:bookmarkStart w:id="6972" w:name="_Toc37229589"/>
      <w:bookmarkStart w:id="6973" w:name="_Toc45907146"/>
      <w:bookmarkStart w:id="6974" w:name="_Toc61116301"/>
      <w:bookmarkStart w:id="6975" w:name="_Toc67061067"/>
      <w:bookmarkStart w:id="6976" w:name="_Toc74814572"/>
      <w:bookmarkStart w:id="6977" w:name="_Toc76505995"/>
      <w:bookmarkStart w:id="6978" w:name="_Toc83114243"/>
      <w:bookmarkStart w:id="6979" w:name="_Toc89875365"/>
      <w:bookmarkStart w:id="6980" w:name="_Toc98705929"/>
      <w:bookmarkStart w:id="6981" w:name="_Toc130916692"/>
      <w:r w:rsidRPr="007D061B">
        <w:t>8.4.4</w:t>
      </w:r>
      <w:r w:rsidRPr="007D061B">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3992EA2" w14:textId="77777777" w:rsidR="005432EB" w:rsidRPr="007D061B" w:rsidRDefault="005432EB" w:rsidP="005432EB">
      <w:pPr>
        <w:pStyle w:val="Heading4"/>
      </w:pPr>
      <w:bookmarkStart w:id="6982" w:name="_Toc21095492"/>
      <w:bookmarkStart w:id="6983" w:name="_Toc29767025"/>
      <w:bookmarkStart w:id="6984" w:name="_Toc36041172"/>
      <w:bookmarkStart w:id="6985" w:name="_Toc37228582"/>
      <w:bookmarkStart w:id="6986" w:name="_Toc37229086"/>
      <w:bookmarkStart w:id="6987" w:name="_Toc37229590"/>
      <w:bookmarkStart w:id="6988" w:name="_Toc45907147"/>
      <w:bookmarkStart w:id="6989" w:name="_Toc61116302"/>
      <w:bookmarkStart w:id="6990" w:name="_Toc67061068"/>
      <w:bookmarkStart w:id="6991" w:name="_Toc74814573"/>
      <w:bookmarkStart w:id="6992" w:name="_Toc76505996"/>
      <w:bookmarkStart w:id="6993" w:name="_Toc83114244"/>
      <w:bookmarkStart w:id="6994" w:name="_Toc89875366"/>
      <w:bookmarkStart w:id="6995" w:name="_Toc98705930"/>
      <w:bookmarkStart w:id="6996" w:name="_Toc130916693"/>
      <w:r w:rsidRPr="007D061B">
        <w:t>8.4.4.1</w:t>
      </w:r>
      <w:r w:rsidRPr="007D061B">
        <w:tab/>
        <w:t>Initial Conditions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997" w:name="_Toc21095493"/>
      <w:bookmarkStart w:id="6998" w:name="_Toc29767026"/>
      <w:bookmarkStart w:id="6999" w:name="_Toc36041173"/>
      <w:bookmarkStart w:id="7000" w:name="_Toc37228583"/>
      <w:bookmarkStart w:id="7001" w:name="_Toc37229087"/>
      <w:bookmarkStart w:id="7002" w:name="_Toc37229591"/>
      <w:bookmarkStart w:id="7003" w:name="_Toc45907148"/>
      <w:bookmarkStart w:id="7004" w:name="_Toc61116303"/>
      <w:bookmarkStart w:id="7005" w:name="_Toc67061069"/>
      <w:bookmarkStart w:id="7006" w:name="_Toc74814574"/>
      <w:bookmarkStart w:id="7007" w:name="_Toc76505997"/>
      <w:bookmarkStart w:id="7008" w:name="_Toc83114245"/>
      <w:bookmarkStart w:id="7009" w:name="_Toc89875367"/>
      <w:bookmarkStart w:id="7010" w:name="_Toc98705931"/>
      <w:bookmarkStart w:id="7011" w:name="_Toc130916694"/>
      <w:r w:rsidRPr="007D061B">
        <w:t>8.4.4.2</w:t>
      </w:r>
      <w:r w:rsidRPr="007D061B">
        <w:tab/>
        <w:t>Procedure</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012" w:name="_Toc21095494"/>
      <w:bookmarkStart w:id="7013" w:name="_Toc29767027"/>
      <w:bookmarkStart w:id="7014" w:name="_Toc36041174"/>
      <w:bookmarkStart w:id="7015" w:name="_Toc37228584"/>
      <w:bookmarkStart w:id="7016" w:name="_Toc37229088"/>
      <w:bookmarkStart w:id="7017" w:name="_Toc37229592"/>
      <w:bookmarkStart w:id="7018" w:name="_Toc45907149"/>
      <w:bookmarkStart w:id="7019" w:name="_Toc61116304"/>
      <w:bookmarkStart w:id="7020" w:name="_Toc67061070"/>
      <w:bookmarkStart w:id="7021" w:name="_Toc74814575"/>
      <w:bookmarkStart w:id="7022" w:name="_Toc76505998"/>
      <w:bookmarkStart w:id="7023" w:name="_Toc83114246"/>
      <w:bookmarkStart w:id="7024" w:name="_Toc89875368"/>
      <w:bookmarkStart w:id="7025" w:name="_Toc98705932"/>
      <w:bookmarkStart w:id="7026" w:name="_Toc130916695"/>
      <w:r w:rsidRPr="007D061B">
        <w:t>8.4.5</w:t>
      </w:r>
      <w:r w:rsidRPr="007D061B">
        <w:tab/>
        <w:t>Test Requirement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027" w:name="_Toc21095495"/>
      <w:bookmarkStart w:id="7028" w:name="_Toc29767028"/>
      <w:bookmarkStart w:id="7029" w:name="_Toc36041175"/>
      <w:bookmarkStart w:id="7030" w:name="_Toc37228585"/>
      <w:bookmarkStart w:id="7031" w:name="_Toc37229089"/>
      <w:bookmarkStart w:id="7032" w:name="_Toc37229593"/>
      <w:bookmarkStart w:id="7033" w:name="_Toc45907150"/>
      <w:bookmarkStart w:id="7034" w:name="_Toc61116305"/>
      <w:bookmarkStart w:id="7035" w:name="_Toc67061071"/>
      <w:bookmarkStart w:id="7036" w:name="_Toc74814576"/>
      <w:bookmarkStart w:id="7037" w:name="_Toc76505999"/>
      <w:bookmarkStart w:id="7038" w:name="_Toc83114247"/>
      <w:bookmarkStart w:id="7039" w:name="_Toc89875369"/>
      <w:bookmarkStart w:id="7040" w:name="_Toc98705933"/>
      <w:bookmarkStart w:id="7041" w:name="_Toc130916696"/>
      <w:r w:rsidRPr="007D061B">
        <w:t>8.5</w:t>
      </w:r>
      <w:r w:rsidRPr="007D061B">
        <w:tab/>
        <w:t>Performance requirements for E-UTRA</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76A7D5FA" w14:textId="77777777" w:rsidR="005432EB" w:rsidRPr="007D061B" w:rsidRDefault="005432EB" w:rsidP="005432EB">
      <w:pPr>
        <w:pStyle w:val="Heading3"/>
      </w:pPr>
      <w:bookmarkStart w:id="7042" w:name="_Toc21095496"/>
      <w:bookmarkStart w:id="7043" w:name="_Toc29767029"/>
      <w:bookmarkStart w:id="7044" w:name="_Toc36041176"/>
      <w:bookmarkStart w:id="7045" w:name="_Toc37228586"/>
      <w:bookmarkStart w:id="7046" w:name="_Toc37229090"/>
      <w:bookmarkStart w:id="7047" w:name="_Toc37229594"/>
      <w:bookmarkStart w:id="7048" w:name="_Toc45907151"/>
      <w:bookmarkStart w:id="7049" w:name="_Toc61116306"/>
      <w:bookmarkStart w:id="7050" w:name="_Toc67061072"/>
      <w:bookmarkStart w:id="7051" w:name="_Toc74814577"/>
      <w:bookmarkStart w:id="7052" w:name="_Toc76506000"/>
      <w:bookmarkStart w:id="7053" w:name="_Toc83114248"/>
      <w:bookmarkStart w:id="7054" w:name="_Toc89875370"/>
      <w:bookmarkStart w:id="7055" w:name="_Toc98705934"/>
      <w:bookmarkStart w:id="7056" w:name="_Toc130916697"/>
      <w:r w:rsidRPr="007D061B">
        <w:t>8.5.1</w:t>
      </w:r>
      <w:r w:rsidRPr="007D061B">
        <w:tab/>
        <w:t>Definition and applicability</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5pt;height:15.45pt" o:ole="">
            <v:imagedata r:id="rId202" o:title=""/>
          </v:shape>
          <o:OLEObject Type="Embed" ProgID="Equation.DSMT4" ShapeID="_x0000_i1123" DrawAspect="Content" ObjectID="_1742226339"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45pt;height:15.45pt" o:ole="">
            <v:imagedata r:id="rId204" o:title=""/>
          </v:shape>
          <o:OLEObject Type="Embed" ProgID="Equation.DSMT4" ShapeID="_x0000_i1124" DrawAspect="Content" ObjectID="_174222634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45pt;height:15.45pt" o:ole="">
            <v:imagedata r:id="rId206" o:title=""/>
          </v:shape>
          <o:OLEObject Type="Embed" ProgID="Equation.DSMT4" ShapeID="_x0000_i1125" DrawAspect="Content" ObjectID="_174222634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45pt;height:15.45pt" o:ole="">
            <v:imagedata r:id="rId206" o:title=""/>
          </v:shape>
          <o:OLEObject Type="Embed" ProgID="Equation.DSMT4" ShapeID="_x0000_i1126" DrawAspect="Content" ObjectID="_174222634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7057" w:name="_Toc21095497"/>
      <w:bookmarkStart w:id="7058" w:name="_Toc29767030"/>
      <w:bookmarkStart w:id="7059" w:name="_Toc36041177"/>
      <w:bookmarkStart w:id="7060" w:name="_Toc37228587"/>
      <w:bookmarkStart w:id="7061" w:name="_Toc37229091"/>
      <w:bookmarkStart w:id="7062" w:name="_Toc37229595"/>
      <w:bookmarkStart w:id="7063" w:name="_Toc45907152"/>
      <w:bookmarkStart w:id="7064" w:name="_Toc61116307"/>
      <w:bookmarkStart w:id="7065" w:name="_Toc67061073"/>
      <w:bookmarkStart w:id="7066" w:name="_Toc74814578"/>
      <w:bookmarkStart w:id="7067" w:name="_Toc76506001"/>
      <w:bookmarkStart w:id="7068" w:name="_Toc83114249"/>
      <w:bookmarkStart w:id="7069" w:name="_Toc89875371"/>
      <w:bookmarkStart w:id="7070" w:name="_Toc98705935"/>
      <w:bookmarkStart w:id="7071" w:name="_Toc130916698"/>
      <w:r w:rsidRPr="007D061B">
        <w:t>8.5.2</w:t>
      </w:r>
      <w:r w:rsidRPr="007D061B">
        <w:tab/>
        <w:t>Minimum Requirement</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7072" w:name="_Hlk4751257"/>
      <w:r w:rsidRPr="007D061B">
        <w:t>–</w:t>
      </w:r>
      <w:bookmarkEnd w:id="7072"/>
      <w:r w:rsidRPr="007D061B">
        <w:t xml:space="preserve"> 8.4 </w:t>
      </w:r>
      <w:bookmarkStart w:id="7073" w:name="_Hlk4751284"/>
      <w:r w:rsidRPr="007D061B">
        <w:t xml:space="preserve">(for PUSCH, PUCCH and PRACH) and 8.6 – 8.7 (for subslot-PUSCH and SPUCCH) </w:t>
      </w:r>
      <w:bookmarkEnd w:id="707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7074" w:name="_Hlk4751314"/>
      <w:r w:rsidRPr="007D061B">
        <w:t>–</w:t>
      </w:r>
      <w:bookmarkEnd w:id="7074"/>
      <w:r w:rsidRPr="007D061B">
        <w:t xml:space="preserve"> 8.4 </w:t>
      </w:r>
      <w:bookmarkStart w:id="7075" w:name="_Hlk4751326"/>
      <w:r w:rsidRPr="007D061B">
        <w:t xml:space="preserve">and 8.6 – 8.7 </w:t>
      </w:r>
      <w:bookmarkEnd w:id="707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7076" w:name="_Toc21095498"/>
      <w:bookmarkStart w:id="7077" w:name="_Toc29767031"/>
      <w:bookmarkStart w:id="7078" w:name="_Toc36041178"/>
      <w:bookmarkStart w:id="7079" w:name="_Toc37228588"/>
      <w:bookmarkStart w:id="7080" w:name="_Toc37229092"/>
      <w:bookmarkStart w:id="7081" w:name="_Toc37229596"/>
      <w:bookmarkStart w:id="7082" w:name="_Toc45907153"/>
      <w:bookmarkStart w:id="7083" w:name="_Toc61116308"/>
      <w:bookmarkStart w:id="7084" w:name="_Toc67061074"/>
      <w:bookmarkStart w:id="7085" w:name="_Toc74814579"/>
      <w:bookmarkStart w:id="7086" w:name="_Toc76506002"/>
      <w:bookmarkStart w:id="7087" w:name="_Toc83114250"/>
      <w:bookmarkStart w:id="7088" w:name="_Toc89875372"/>
      <w:bookmarkStart w:id="7089" w:name="_Toc98705936"/>
      <w:bookmarkStart w:id="7090" w:name="_Toc130916699"/>
      <w:r w:rsidRPr="007D061B">
        <w:t>8.5.3</w:t>
      </w:r>
      <w:r w:rsidRPr="007D061B">
        <w:tab/>
        <w:t>Test purpose</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7091" w:name="_Toc21095499"/>
      <w:bookmarkStart w:id="7092" w:name="_Toc29767032"/>
      <w:bookmarkStart w:id="7093" w:name="_Toc36041179"/>
      <w:bookmarkStart w:id="7094" w:name="_Toc37228589"/>
      <w:bookmarkStart w:id="7095" w:name="_Toc37229093"/>
      <w:bookmarkStart w:id="7096" w:name="_Toc37229597"/>
      <w:bookmarkStart w:id="7097" w:name="_Toc45907154"/>
      <w:bookmarkStart w:id="7098" w:name="_Toc61116309"/>
      <w:bookmarkStart w:id="7099" w:name="_Toc67061075"/>
      <w:bookmarkStart w:id="7100" w:name="_Toc74814580"/>
      <w:bookmarkStart w:id="7101" w:name="_Toc76506003"/>
      <w:bookmarkStart w:id="7102" w:name="_Toc83114251"/>
      <w:bookmarkStart w:id="7103" w:name="_Toc89875373"/>
      <w:bookmarkStart w:id="7104" w:name="_Toc98705937"/>
      <w:bookmarkStart w:id="7105" w:name="_Toc130916700"/>
      <w:r w:rsidRPr="007D061B">
        <w:t>8.5.4</w:t>
      </w:r>
      <w:r w:rsidRPr="007D061B">
        <w:tab/>
        <w:t>Method of test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40DA3CA6" w14:textId="77777777" w:rsidR="005432EB" w:rsidRPr="007D061B" w:rsidRDefault="005432EB" w:rsidP="005432EB">
      <w:pPr>
        <w:pStyle w:val="Heading4"/>
      </w:pPr>
      <w:bookmarkStart w:id="7106" w:name="_Toc21095500"/>
      <w:bookmarkStart w:id="7107" w:name="_Toc29767033"/>
      <w:bookmarkStart w:id="7108" w:name="_Toc36041180"/>
      <w:bookmarkStart w:id="7109" w:name="_Toc37228590"/>
      <w:bookmarkStart w:id="7110" w:name="_Toc37229094"/>
      <w:bookmarkStart w:id="7111" w:name="_Toc37229598"/>
      <w:bookmarkStart w:id="7112" w:name="_Toc45907155"/>
      <w:bookmarkStart w:id="7113" w:name="_Toc61116310"/>
      <w:bookmarkStart w:id="7114" w:name="_Toc67061076"/>
      <w:bookmarkStart w:id="7115" w:name="_Toc74814581"/>
      <w:bookmarkStart w:id="7116" w:name="_Toc76506004"/>
      <w:bookmarkStart w:id="7117" w:name="_Toc83114252"/>
      <w:bookmarkStart w:id="7118" w:name="_Toc89875374"/>
      <w:bookmarkStart w:id="7119" w:name="_Toc98705938"/>
      <w:bookmarkStart w:id="7120" w:name="_Toc130916701"/>
      <w:r w:rsidRPr="007D061B">
        <w:t>8.5.4.1</w:t>
      </w:r>
      <w:r w:rsidRPr="007D061B">
        <w:tab/>
        <w:t>Initial Conditions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7121" w:name="_Toc21095501"/>
      <w:bookmarkStart w:id="7122" w:name="_Toc29767034"/>
      <w:bookmarkStart w:id="7123" w:name="_Toc36041181"/>
      <w:bookmarkStart w:id="7124" w:name="_Toc37228591"/>
      <w:bookmarkStart w:id="7125" w:name="_Toc37229095"/>
      <w:bookmarkStart w:id="7126" w:name="_Toc37229599"/>
      <w:bookmarkStart w:id="7127" w:name="_Toc45907156"/>
      <w:bookmarkStart w:id="7128" w:name="_Toc61116311"/>
      <w:bookmarkStart w:id="7129" w:name="_Toc67061077"/>
      <w:bookmarkStart w:id="7130" w:name="_Toc74814582"/>
      <w:bookmarkStart w:id="7131" w:name="_Toc76506005"/>
      <w:bookmarkStart w:id="7132" w:name="_Toc83114253"/>
      <w:bookmarkStart w:id="7133" w:name="_Toc89875375"/>
      <w:bookmarkStart w:id="7134" w:name="_Toc98705939"/>
      <w:bookmarkStart w:id="7135" w:name="_Toc130916702"/>
      <w:r w:rsidRPr="007D061B">
        <w:t>8.5.4.2</w:t>
      </w:r>
      <w:r w:rsidRPr="007D061B">
        <w:tab/>
        <w:t>Procedure</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7136" w:name="_Toc21095502"/>
      <w:bookmarkStart w:id="7137" w:name="_Toc29767035"/>
      <w:bookmarkStart w:id="7138" w:name="_Toc36041182"/>
      <w:bookmarkStart w:id="7139" w:name="_Toc37228592"/>
      <w:bookmarkStart w:id="7140" w:name="_Toc37229096"/>
      <w:bookmarkStart w:id="7141" w:name="_Toc37229600"/>
      <w:bookmarkStart w:id="7142" w:name="_Toc45907157"/>
      <w:bookmarkStart w:id="7143" w:name="_Toc61116312"/>
      <w:bookmarkStart w:id="7144" w:name="_Toc67061078"/>
      <w:bookmarkStart w:id="7145" w:name="_Toc74814583"/>
      <w:bookmarkStart w:id="7146" w:name="_Toc76506006"/>
      <w:bookmarkStart w:id="7147" w:name="_Toc83114254"/>
      <w:bookmarkStart w:id="7148" w:name="_Toc89875376"/>
      <w:bookmarkStart w:id="7149" w:name="_Toc98705940"/>
      <w:bookmarkStart w:id="7150" w:name="_Toc130916703"/>
      <w:r w:rsidRPr="007D061B">
        <w:t>8.5.5</w:t>
      </w:r>
      <w:r w:rsidRPr="007D061B">
        <w:tab/>
        <w:t>Test Requirement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7151" w:name="_Toc21095503"/>
      <w:bookmarkStart w:id="7152" w:name="_Toc29767036"/>
      <w:bookmarkStart w:id="7153" w:name="_Toc36041183"/>
      <w:bookmarkStart w:id="7154" w:name="_Toc37228593"/>
      <w:bookmarkStart w:id="7155" w:name="_Toc37229097"/>
      <w:bookmarkStart w:id="7156" w:name="_Toc37229601"/>
      <w:bookmarkStart w:id="7157" w:name="_Toc45907158"/>
      <w:bookmarkStart w:id="7158" w:name="_Toc61116313"/>
      <w:bookmarkStart w:id="7159" w:name="_Toc67061079"/>
      <w:bookmarkStart w:id="7160" w:name="_Toc74814584"/>
      <w:bookmarkStart w:id="7161" w:name="_Toc76506007"/>
      <w:bookmarkStart w:id="7162" w:name="_Toc83114255"/>
      <w:bookmarkStart w:id="7163" w:name="_Toc89875377"/>
      <w:bookmarkStart w:id="7164" w:name="_Toc98705941"/>
      <w:bookmarkStart w:id="7165" w:name="_Toc130916704"/>
      <w:r w:rsidRPr="007D061B">
        <w:t>8.6</w:t>
      </w:r>
      <w:r w:rsidRPr="007D061B">
        <w:tab/>
        <w:t>Performance requirements for NR</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2E24D0CE" w14:textId="77777777" w:rsidR="005432EB" w:rsidRPr="007D061B" w:rsidRDefault="005432EB" w:rsidP="005432EB">
      <w:pPr>
        <w:pStyle w:val="Heading3"/>
      </w:pPr>
      <w:bookmarkStart w:id="7166" w:name="_Toc21095504"/>
      <w:bookmarkStart w:id="7167" w:name="_Toc29767037"/>
      <w:bookmarkStart w:id="7168" w:name="_Toc36041184"/>
      <w:bookmarkStart w:id="7169" w:name="_Toc37228594"/>
      <w:bookmarkStart w:id="7170" w:name="_Toc37229098"/>
      <w:bookmarkStart w:id="7171" w:name="_Toc37229602"/>
      <w:bookmarkStart w:id="7172" w:name="_Toc45907159"/>
      <w:bookmarkStart w:id="7173" w:name="_Toc61116314"/>
      <w:bookmarkStart w:id="7174" w:name="_Toc67061080"/>
      <w:bookmarkStart w:id="7175" w:name="_Toc74814585"/>
      <w:bookmarkStart w:id="7176" w:name="_Toc76506008"/>
      <w:bookmarkStart w:id="7177" w:name="_Toc83114256"/>
      <w:bookmarkStart w:id="7178" w:name="_Toc89875378"/>
      <w:bookmarkStart w:id="7179" w:name="_Toc98705942"/>
      <w:bookmarkStart w:id="7180" w:name="_Toc130916705"/>
      <w:r w:rsidRPr="007D061B">
        <w:t>8.6.1</w:t>
      </w:r>
      <w:r w:rsidRPr="007D061B">
        <w:tab/>
        <w:t>Definition and applicability</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7181" w:name="_Toc21095505"/>
      <w:bookmarkStart w:id="7182" w:name="_Toc29767038"/>
      <w:bookmarkStart w:id="7183" w:name="_Toc36041185"/>
      <w:bookmarkStart w:id="7184" w:name="_Toc37228595"/>
      <w:bookmarkStart w:id="7185" w:name="_Toc37229099"/>
      <w:bookmarkStart w:id="7186" w:name="_Toc37229603"/>
      <w:bookmarkStart w:id="7187" w:name="_Toc45907160"/>
      <w:bookmarkStart w:id="7188" w:name="_Toc61116315"/>
      <w:bookmarkStart w:id="7189" w:name="_Toc67061081"/>
      <w:bookmarkStart w:id="7190" w:name="_Toc74814586"/>
      <w:bookmarkStart w:id="7191" w:name="_Toc76506009"/>
      <w:bookmarkStart w:id="7192" w:name="_Toc83114257"/>
      <w:bookmarkStart w:id="7193" w:name="_Toc89875379"/>
      <w:bookmarkStart w:id="7194" w:name="_Toc98705943"/>
      <w:bookmarkStart w:id="7195" w:name="_Toc130916706"/>
      <w:r w:rsidRPr="007D061B">
        <w:t>8.6.2</w:t>
      </w:r>
      <w:r w:rsidRPr="007D061B">
        <w:tab/>
        <w:t>Minimum Requirement</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7196" w:name="_Toc21095506"/>
      <w:bookmarkStart w:id="7197" w:name="_Toc29767039"/>
      <w:bookmarkStart w:id="7198" w:name="_Toc36041186"/>
      <w:bookmarkStart w:id="7199" w:name="_Toc37228596"/>
      <w:bookmarkStart w:id="7200" w:name="_Toc37229100"/>
      <w:bookmarkStart w:id="7201" w:name="_Toc37229604"/>
      <w:bookmarkStart w:id="7202" w:name="_Toc45907161"/>
      <w:bookmarkStart w:id="7203" w:name="_Toc61116316"/>
      <w:bookmarkStart w:id="7204" w:name="_Toc67061082"/>
      <w:bookmarkStart w:id="7205" w:name="_Toc74814587"/>
      <w:bookmarkStart w:id="7206" w:name="_Toc76506010"/>
      <w:bookmarkStart w:id="7207" w:name="_Toc83114258"/>
      <w:bookmarkStart w:id="7208" w:name="_Toc89875380"/>
      <w:bookmarkStart w:id="7209" w:name="_Toc98705944"/>
      <w:bookmarkStart w:id="7210" w:name="_Toc130916707"/>
      <w:r w:rsidRPr="007D061B">
        <w:t>8.6.3</w:t>
      </w:r>
      <w:r w:rsidRPr="007D061B">
        <w:tab/>
        <w:t>Test purpose</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7211" w:name="_Toc21095507"/>
      <w:bookmarkStart w:id="7212" w:name="_Toc29767040"/>
      <w:bookmarkStart w:id="7213" w:name="_Toc36041187"/>
      <w:bookmarkStart w:id="7214" w:name="_Toc37228597"/>
      <w:bookmarkStart w:id="7215" w:name="_Toc37229101"/>
      <w:bookmarkStart w:id="7216" w:name="_Toc37229605"/>
      <w:bookmarkStart w:id="7217" w:name="_Toc45907162"/>
      <w:bookmarkStart w:id="7218" w:name="_Toc61116317"/>
      <w:bookmarkStart w:id="7219" w:name="_Toc67061083"/>
      <w:bookmarkStart w:id="7220" w:name="_Toc74814588"/>
      <w:bookmarkStart w:id="7221" w:name="_Toc76506011"/>
      <w:bookmarkStart w:id="7222" w:name="_Toc83114259"/>
      <w:bookmarkStart w:id="7223" w:name="_Toc89875381"/>
      <w:bookmarkStart w:id="7224" w:name="_Toc98705945"/>
      <w:bookmarkStart w:id="7225" w:name="_Toc130916708"/>
      <w:r w:rsidRPr="007D061B">
        <w:t>8.6.4</w:t>
      </w:r>
      <w:r w:rsidRPr="007D061B">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41D9FB9F" w14:textId="77777777" w:rsidR="005432EB" w:rsidRPr="007D061B" w:rsidRDefault="005432EB" w:rsidP="005432EB">
      <w:pPr>
        <w:pStyle w:val="Heading4"/>
      </w:pPr>
      <w:bookmarkStart w:id="7226" w:name="_Toc21095508"/>
      <w:bookmarkStart w:id="7227" w:name="_Toc29767041"/>
      <w:bookmarkStart w:id="7228" w:name="_Toc36041188"/>
      <w:bookmarkStart w:id="7229" w:name="_Toc37228598"/>
      <w:bookmarkStart w:id="7230" w:name="_Toc37229102"/>
      <w:bookmarkStart w:id="7231" w:name="_Toc37229606"/>
      <w:bookmarkStart w:id="7232" w:name="_Toc45907163"/>
      <w:bookmarkStart w:id="7233" w:name="_Toc61116318"/>
      <w:bookmarkStart w:id="7234" w:name="_Toc67061084"/>
      <w:bookmarkStart w:id="7235" w:name="_Toc74814589"/>
      <w:bookmarkStart w:id="7236" w:name="_Toc76506012"/>
      <w:bookmarkStart w:id="7237" w:name="_Toc83114260"/>
      <w:bookmarkStart w:id="7238" w:name="_Toc89875382"/>
      <w:bookmarkStart w:id="7239" w:name="_Toc98705946"/>
      <w:bookmarkStart w:id="7240" w:name="_Toc130916709"/>
      <w:r w:rsidRPr="007D061B">
        <w:t>8.6.4.1</w:t>
      </w:r>
      <w:r w:rsidRPr="007D061B">
        <w:tab/>
        <w:t>Initial conditions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7241" w:name="_Toc21095509"/>
      <w:bookmarkStart w:id="7242" w:name="_Toc29767042"/>
      <w:bookmarkStart w:id="7243" w:name="_Toc36041189"/>
      <w:bookmarkStart w:id="7244" w:name="_Toc37228599"/>
      <w:bookmarkStart w:id="7245" w:name="_Toc37229103"/>
      <w:bookmarkStart w:id="7246" w:name="_Toc37229607"/>
      <w:bookmarkStart w:id="7247" w:name="_Toc45907164"/>
      <w:bookmarkStart w:id="7248" w:name="_Toc61116319"/>
      <w:bookmarkStart w:id="7249" w:name="_Toc67061085"/>
      <w:bookmarkStart w:id="7250" w:name="_Toc74814590"/>
      <w:bookmarkStart w:id="7251" w:name="_Toc76506013"/>
      <w:bookmarkStart w:id="7252" w:name="_Toc83114261"/>
      <w:bookmarkStart w:id="7253" w:name="_Toc89875383"/>
      <w:bookmarkStart w:id="7254" w:name="_Toc98705947"/>
      <w:bookmarkStart w:id="7255" w:name="_Toc130916710"/>
      <w:r w:rsidRPr="007D061B">
        <w:t>8.6.4.2</w:t>
      </w:r>
      <w:r w:rsidRPr="007D061B">
        <w:tab/>
        <w:t>Procedure</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7256" w:name="_Toc21095510"/>
      <w:bookmarkStart w:id="7257" w:name="_Toc29767043"/>
      <w:bookmarkStart w:id="7258" w:name="_Toc36041190"/>
      <w:bookmarkStart w:id="7259" w:name="_Toc37228600"/>
      <w:bookmarkStart w:id="7260" w:name="_Toc37229104"/>
      <w:bookmarkStart w:id="7261" w:name="_Toc37229608"/>
      <w:bookmarkStart w:id="7262" w:name="_Toc45907165"/>
      <w:bookmarkStart w:id="7263" w:name="_Toc61116320"/>
      <w:bookmarkStart w:id="7264" w:name="_Toc67061086"/>
      <w:bookmarkStart w:id="7265" w:name="_Toc74814591"/>
      <w:bookmarkStart w:id="7266" w:name="_Toc76506014"/>
      <w:bookmarkStart w:id="7267" w:name="_Toc83114262"/>
      <w:bookmarkStart w:id="7268" w:name="_Toc89875384"/>
      <w:bookmarkStart w:id="7269" w:name="_Toc98705948"/>
      <w:bookmarkStart w:id="7270" w:name="_Toc130916711"/>
      <w:r w:rsidRPr="007D061B">
        <w:t>8.6.5</w:t>
      </w:r>
      <w:r w:rsidRPr="007D061B">
        <w:tab/>
        <w:t>Test Requirement</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7271" w:name="_Toc21095511"/>
      <w:bookmarkStart w:id="7272" w:name="_Toc29767044"/>
      <w:bookmarkStart w:id="7273" w:name="_Toc36041191"/>
      <w:bookmarkStart w:id="7274" w:name="_Toc37228601"/>
      <w:bookmarkStart w:id="7275" w:name="_Toc37229105"/>
      <w:bookmarkStart w:id="7276" w:name="_Toc37229609"/>
      <w:bookmarkStart w:id="7277" w:name="_Toc45907166"/>
      <w:bookmarkStart w:id="7278" w:name="_Toc61116321"/>
      <w:bookmarkStart w:id="7279" w:name="_Toc67061087"/>
      <w:bookmarkStart w:id="7280" w:name="_Toc74814592"/>
      <w:bookmarkStart w:id="7281" w:name="_Toc76506015"/>
      <w:bookmarkStart w:id="7282" w:name="_Toc83114263"/>
      <w:bookmarkStart w:id="7283" w:name="_Toc89875385"/>
      <w:bookmarkStart w:id="7284" w:name="_Toc98705949"/>
      <w:bookmarkStart w:id="7285" w:name="_Toc130916712"/>
      <w:r w:rsidRPr="007D061B">
        <w:t xml:space="preserve">Annex A (normative): </w:t>
      </w:r>
      <w:r w:rsidRPr="007D061B">
        <w:br/>
        <w:t>Characteristics of interfering signals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EE9DC06" w14:textId="77777777" w:rsidR="005432EB" w:rsidRPr="007D061B" w:rsidRDefault="005432EB" w:rsidP="005432EB">
      <w:pPr>
        <w:pStyle w:val="Heading8"/>
      </w:pPr>
      <w:r w:rsidRPr="007D061B">
        <w:br w:type="page"/>
      </w:r>
      <w:bookmarkStart w:id="7286" w:name="_Toc21095512"/>
      <w:bookmarkStart w:id="7287" w:name="_Toc29767045"/>
      <w:bookmarkStart w:id="7288" w:name="_Toc36041192"/>
      <w:bookmarkStart w:id="7289" w:name="_Toc37228602"/>
      <w:bookmarkStart w:id="7290" w:name="_Toc37229106"/>
      <w:bookmarkStart w:id="7291" w:name="_Toc37229610"/>
      <w:bookmarkStart w:id="7292" w:name="_Toc45907167"/>
      <w:bookmarkStart w:id="7293" w:name="_Toc61116322"/>
      <w:bookmarkStart w:id="7294" w:name="_Toc67061088"/>
      <w:bookmarkStart w:id="7295" w:name="_Toc74814593"/>
      <w:bookmarkStart w:id="7296" w:name="_Toc76506016"/>
      <w:bookmarkStart w:id="7297" w:name="_Toc83114264"/>
      <w:bookmarkStart w:id="7298" w:name="_Toc89875386"/>
      <w:bookmarkStart w:id="7299" w:name="_Toc98705950"/>
      <w:bookmarkStart w:id="7300" w:name="_Toc130916713"/>
      <w:r w:rsidRPr="007D061B">
        <w:t xml:space="preserve">Annex B (normative): </w:t>
      </w:r>
      <w:r w:rsidRPr="007D061B">
        <w:br/>
        <w:t>Environmental requirements for the BS equipment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2CAAB277" w14:textId="77777777" w:rsidR="005432EB" w:rsidRPr="007D061B" w:rsidRDefault="005432EB" w:rsidP="005432EB">
      <w:pPr>
        <w:pStyle w:val="Heading1"/>
      </w:pPr>
      <w:bookmarkStart w:id="7301" w:name="_Toc21095513"/>
      <w:bookmarkStart w:id="7302" w:name="_Toc29767046"/>
      <w:bookmarkStart w:id="7303" w:name="_Toc36041193"/>
      <w:bookmarkStart w:id="7304" w:name="_Toc37228603"/>
      <w:bookmarkStart w:id="7305" w:name="_Toc37229107"/>
      <w:bookmarkStart w:id="7306" w:name="_Toc37229611"/>
      <w:bookmarkStart w:id="7307" w:name="_Toc45907168"/>
      <w:bookmarkStart w:id="7308" w:name="_Toc61116323"/>
      <w:bookmarkStart w:id="7309" w:name="_Toc67061089"/>
      <w:bookmarkStart w:id="7310" w:name="_Toc74814594"/>
      <w:bookmarkStart w:id="7311" w:name="_Toc76506017"/>
      <w:bookmarkStart w:id="7312" w:name="_Toc83114265"/>
      <w:bookmarkStart w:id="7313" w:name="_Toc89875387"/>
      <w:bookmarkStart w:id="7314" w:name="_Toc98705951"/>
      <w:bookmarkStart w:id="7315" w:name="_Toc130916714"/>
      <w:r w:rsidRPr="007D061B">
        <w:t>B.1</w:t>
      </w:r>
      <w:r w:rsidRPr="007D061B">
        <w:tab/>
        <w:t>General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7316" w:name="_Toc21095514"/>
      <w:bookmarkStart w:id="7317" w:name="_Toc29767047"/>
      <w:bookmarkStart w:id="7318" w:name="_Toc36041194"/>
      <w:bookmarkStart w:id="7319" w:name="_Toc37228604"/>
      <w:bookmarkStart w:id="7320" w:name="_Toc37229108"/>
      <w:bookmarkStart w:id="7321" w:name="_Toc37229612"/>
      <w:bookmarkStart w:id="7322" w:name="_Toc45907169"/>
      <w:bookmarkStart w:id="7323" w:name="_Toc61116324"/>
      <w:bookmarkStart w:id="7324" w:name="_Toc67061090"/>
      <w:bookmarkStart w:id="7325" w:name="_Toc74814595"/>
      <w:bookmarkStart w:id="7326" w:name="_Toc76506018"/>
      <w:bookmarkStart w:id="7327" w:name="_Toc83114266"/>
      <w:bookmarkStart w:id="7328" w:name="_Toc89875388"/>
      <w:bookmarkStart w:id="7329" w:name="_Toc98705952"/>
      <w:bookmarkStart w:id="7330" w:name="_Toc130916715"/>
      <w:r w:rsidRPr="007D061B">
        <w:t>B.2</w:t>
      </w:r>
      <w:r w:rsidRPr="007D061B">
        <w:tab/>
      </w:r>
      <w:r w:rsidRPr="007D061B">
        <w:rPr>
          <w:rFonts w:cs="v4.2.0"/>
        </w:rPr>
        <w:t>Normal test environment</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7331" w:name="_Toc21095515"/>
      <w:bookmarkStart w:id="7332" w:name="_Toc29767048"/>
      <w:bookmarkStart w:id="7333" w:name="_Toc36041195"/>
      <w:bookmarkStart w:id="7334" w:name="_Toc37228605"/>
      <w:bookmarkStart w:id="7335" w:name="_Toc37229109"/>
      <w:bookmarkStart w:id="7336" w:name="_Toc37229613"/>
      <w:bookmarkStart w:id="7337" w:name="_Toc45907170"/>
      <w:bookmarkStart w:id="7338" w:name="_Toc61116325"/>
      <w:bookmarkStart w:id="7339" w:name="_Toc67061091"/>
      <w:bookmarkStart w:id="7340" w:name="_Toc74814596"/>
      <w:bookmarkStart w:id="7341" w:name="_Toc76506019"/>
      <w:bookmarkStart w:id="7342" w:name="_Toc83114267"/>
      <w:bookmarkStart w:id="7343" w:name="_Toc89875389"/>
      <w:bookmarkStart w:id="7344" w:name="_Toc98705953"/>
      <w:bookmarkStart w:id="7345" w:name="_Toc130916716"/>
      <w:r w:rsidRPr="007D061B">
        <w:t>B.3</w:t>
      </w:r>
      <w:r w:rsidRPr="007D061B">
        <w:tab/>
      </w:r>
      <w:r w:rsidRPr="007D061B">
        <w:rPr>
          <w:rFonts w:cs="v4.2.0"/>
        </w:rPr>
        <w:t>Extreme test environment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54348B2" w14:textId="77777777" w:rsidR="005432EB" w:rsidRPr="007D061B" w:rsidRDefault="005432EB" w:rsidP="005432EB">
      <w:pPr>
        <w:pStyle w:val="Heading2"/>
      </w:pPr>
      <w:bookmarkStart w:id="7346" w:name="_Toc21095516"/>
      <w:bookmarkStart w:id="7347" w:name="_Toc29767049"/>
      <w:bookmarkStart w:id="7348" w:name="_Toc36041196"/>
      <w:bookmarkStart w:id="7349" w:name="_Toc37228606"/>
      <w:bookmarkStart w:id="7350" w:name="_Toc37229110"/>
      <w:bookmarkStart w:id="7351" w:name="_Toc37229614"/>
      <w:bookmarkStart w:id="7352" w:name="_Toc45907171"/>
      <w:bookmarkStart w:id="7353" w:name="_Toc61116326"/>
      <w:bookmarkStart w:id="7354" w:name="_Toc67061092"/>
      <w:bookmarkStart w:id="7355" w:name="_Toc74814597"/>
      <w:bookmarkStart w:id="7356" w:name="_Toc76506020"/>
      <w:bookmarkStart w:id="7357" w:name="_Toc83114268"/>
      <w:bookmarkStart w:id="7358" w:name="_Toc89875390"/>
      <w:bookmarkStart w:id="7359" w:name="_Toc98705954"/>
      <w:bookmarkStart w:id="7360" w:name="_Toc130916717"/>
      <w:r w:rsidRPr="007D061B">
        <w:t>B.3.1</w:t>
      </w:r>
      <w:r w:rsidRPr="007D061B">
        <w:tab/>
        <w:t>General</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7361" w:name="_Toc21095517"/>
      <w:bookmarkStart w:id="7362" w:name="_Toc29767050"/>
      <w:bookmarkStart w:id="7363" w:name="_Toc36041197"/>
      <w:bookmarkStart w:id="7364" w:name="_Toc37228607"/>
      <w:bookmarkStart w:id="7365" w:name="_Toc37229111"/>
      <w:bookmarkStart w:id="7366" w:name="_Toc37229615"/>
      <w:bookmarkStart w:id="7367" w:name="_Toc45907172"/>
      <w:bookmarkStart w:id="7368" w:name="_Toc61116327"/>
      <w:bookmarkStart w:id="7369" w:name="_Toc67061093"/>
      <w:bookmarkStart w:id="7370" w:name="_Toc74814598"/>
      <w:bookmarkStart w:id="7371" w:name="_Toc76506021"/>
      <w:bookmarkStart w:id="7372" w:name="_Toc83114269"/>
      <w:bookmarkStart w:id="7373" w:name="_Toc89875391"/>
      <w:bookmarkStart w:id="7374" w:name="_Toc98705955"/>
      <w:bookmarkStart w:id="7375" w:name="_Toc130916718"/>
      <w:r w:rsidRPr="007D061B">
        <w:t>B.3.2</w:t>
      </w:r>
      <w:r w:rsidRPr="007D061B">
        <w:tab/>
        <w:t>Extreme temperature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7376" w:name="_Toc21095518"/>
      <w:bookmarkStart w:id="7377" w:name="_Toc29767051"/>
      <w:bookmarkStart w:id="7378" w:name="_Toc36041198"/>
      <w:bookmarkStart w:id="7379" w:name="_Toc37228608"/>
      <w:bookmarkStart w:id="7380" w:name="_Toc37229112"/>
      <w:bookmarkStart w:id="7381" w:name="_Toc37229616"/>
      <w:bookmarkStart w:id="7382" w:name="_Toc45907173"/>
      <w:bookmarkStart w:id="7383" w:name="_Toc61116328"/>
      <w:bookmarkStart w:id="7384" w:name="_Toc67061094"/>
      <w:bookmarkStart w:id="7385" w:name="_Toc74814599"/>
      <w:bookmarkStart w:id="7386" w:name="_Toc76506022"/>
      <w:bookmarkStart w:id="7387" w:name="_Toc83114270"/>
      <w:bookmarkStart w:id="7388" w:name="_Toc89875392"/>
      <w:bookmarkStart w:id="7389" w:name="_Toc98705956"/>
      <w:bookmarkStart w:id="7390" w:name="_Toc130916719"/>
      <w:r w:rsidRPr="007D061B">
        <w:t>B.4</w:t>
      </w:r>
      <w:r w:rsidRPr="007D061B">
        <w:tab/>
      </w:r>
      <w:r w:rsidRPr="007D061B">
        <w:rPr>
          <w:rFonts w:cs="v4.2.0"/>
        </w:rPr>
        <w:t>Vibration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7391" w:name="_Toc21095519"/>
      <w:bookmarkStart w:id="7392" w:name="_Toc29767052"/>
      <w:bookmarkStart w:id="7393" w:name="_Toc36041199"/>
      <w:bookmarkStart w:id="7394" w:name="_Toc37228609"/>
      <w:bookmarkStart w:id="7395" w:name="_Toc37229113"/>
      <w:bookmarkStart w:id="7396" w:name="_Toc37229617"/>
      <w:bookmarkStart w:id="7397" w:name="_Toc45907174"/>
      <w:bookmarkStart w:id="7398" w:name="_Toc61116329"/>
      <w:bookmarkStart w:id="7399" w:name="_Toc67061095"/>
      <w:bookmarkStart w:id="7400" w:name="_Toc74814600"/>
      <w:bookmarkStart w:id="7401" w:name="_Toc76506023"/>
      <w:bookmarkStart w:id="7402" w:name="_Toc83114271"/>
      <w:bookmarkStart w:id="7403" w:name="_Toc89875393"/>
      <w:bookmarkStart w:id="7404" w:name="_Toc98705957"/>
      <w:bookmarkStart w:id="7405" w:name="_Toc130916720"/>
      <w:r w:rsidRPr="007D061B">
        <w:t>B.5</w:t>
      </w:r>
      <w:r w:rsidRPr="007D061B">
        <w:tab/>
      </w:r>
      <w:r w:rsidRPr="007D061B">
        <w:rPr>
          <w:rFonts w:cs="v4.2.0"/>
        </w:rPr>
        <w:t>Power supply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7406" w:name="_Toc21095520"/>
      <w:bookmarkStart w:id="7407" w:name="_Toc29767053"/>
      <w:bookmarkStart w:id="7408" w:name="_Toc36041200"/>
      <w:bookmarkStart w:id="7409" w:name="_Toc37228610"/>
      <w:bookmarkStart w:id="7410" w:name="_Toc37229114"/>
      <w:bookmarkStart w:id="7411" w:name="_Toc37229618"/>
      <w:bookmarkStart w:id="7412" w:name="_Toc45907175"/>
      <w:bookmarkStart w:id="7413" w:name="_Toc61116330"/>
      <w:bookmarkStart w:id="7414" w:name="_Toc67061096"/>
      <w:bookmarkStart w:id="7415" w:name="_Toc74814601"/>
      <w:bookmarkStart w:id="7416" w:name="_Toc76506024"/>
      <w:bookmarkStart w:id="7417" w:name="_Toc83114272"/>
      <w:bookmarkStart w:id="7418" w:name="_Toc89875394"/>
      <w:bookmarkStart w:id="7419" w:name="_Toc98705958"/>
      <w:bookmarkStart w:id="7420" w:name="_Toc130916721"/>
      <w:r w:rsidRPr="007D061B">
        <w:rPr>
          <w:lang w:eastAsia="sv-SE"/>
        </w:rPr>
        <w:t>B.6</w:t>
      </w:r>
      <w:r w:rsidRPr="007D061B">
        <w:rPr>
          <w:lang w:eastAsia="sv-SE"/>
        </w:rPr>
        <w:tab/>
        <w:t>Measurement of test environments</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7421" w:name="_Toc21095521"/>
      <w:bookmarkStart w:id="7422" w:name="_Toc29767054"/>
      <w:bookmarkStart w:id="7423" w:name="_Toc36041201"/>
      <w:bookmarkStart w:id="7424" w:name="_Toc37228611"/>
      <w:bookmarkStart w:id="7425" w:name="_Toc37229115"/>
      <w:bookmarkStart w:id="7426" w:name="_Toc37229619"/>
      <w:bookmarkStart w:id="7427" w:name="_Toc45907176"/>
      <w:bookmarkStart w:id="7428" w:name="_Toc61116331"/>
      <w:bookmarkStart w:id="7429" w:name="_Toc67061097"/>
      <w:bookmarkStart w:id="7430" w:name="_Toc74814602"/>
      <w:bookmarkStart w:id="7431" w:name="_Toc76506025"/>
      <w:bookmarkStart w:id="7432" w:name="_Toc83114273"/>
      <w:bookmarkStart w:id="7433" w:name="_Toc89875395"/>
      <w:bookmarkStart w:id="7434" w:name="_Toc98705959"/>
      <w:bookmarkStart w:id="7435" w:name="_Toc130916722"/>
      <w:r w:rsidRPr="007D061B">
        <w:t>Annex C (informative):</w:t>
      </w:r>
      <w:r w:rsidRPr="007D061B">
        <w:br/>
        <w:t>Test tolerances and derivation of test requirements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7436" w:name="_Toc21095522"/>
      <w:bookmarkStart w:id="7437" w:name="_Toc29767055"/>
      <w:bookmarkStart w:id="7438" w:name="_Toc36041202"/>
      <w:bookmarkStart w:id="7439" w:name="_Toc37228612"/>
      <w:bookmarkStart w:id="7440" w:name="_Toc37229116"/>
      <w:bookmarkStart w:id="7441" w:name="_Toc37229620"/>
      <w:bookmarkStart w:id="7442" w:name="_Toc45907177"/>
      <w:bookmarkStart w:id="7443" w:name="_Toc61116332"/>
      <w:bookmarkStart w:id="7444" w:name="_Toc67061098"/>
      <w:bookmarkStart w:id="7445" w:name="_Toc74814603"/>
      <w:bookmarkStart w:id="7446" w:name="_Toc76506026"/>
      <w:bookmarkStart w:id="7447" w:name="_Toc83114274"/>
      <w:bookmarkStart w:id="7448" w:name="_Toc89875396"/>
      <w:bookmarkStart w:id="7449" w:name="_Toc98705960"/>
      <w:bookmarkStart w:id="7450" w:name="_Toc130916723"/>
      <w:r w:rsidRPr="007D061B">
        <w:t xml:space="preserve">Annex D (informative): </w:t>
      </w:r>
      <w:r w:rsidRPr="007D061B">
        <w:br/>
        <w:t>Measurement system set-up</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BDE98F7" w14:textId="77777777" w:rsidR="005432EB" w:rsidRPr="007D061B" w:rsidRDefault="005432EB" w:rsidP="005432EB">
      <w:pPr>
        <w:pStyle w:val="Heading1"/>
      </w:pPr>
      <w:bookmarkStart w:id="7451" w:name="_Toc21095523"/>
      <w:bookmarkStart w:id="7452" w:name="_Toc29767056"/>
      <w:bookmarkStart w:id="7453" w:name="_Toc36041203"/>
      <w:bookmarkStart w:id="7454" w:name="_Toc37228613"/>
      <w:bookmarkStart w:id="7455" w:name="_Toc37229117"/>
      <w:bookmarkStart w:id="7456" w:name="_Toc37229621"/>
      <w:bookmarkStart w:id="7457" w:name="_Toc45907178"/>
      <w:bookmarkStart w:id="7458" w:name="_Toc61116333"/>
      <w:bookmarkStart w:id="7459" w:name="_Toc67061099"/>
      <w:bookmarkStart w:id="7460" w:name="_Toc74814604"/>
      <w:bookmarkStart w:id="7461" w:name="_Toc76506027"/>
      <w:bookmarkStart w:id="7462" w:name="_Toc83114275"/>
      <w:bookmarkStart w:id="7463" w:name="_Toc89875397"/>
      <w:bookmarkStart w:id="7464" w:name="_Toc98705961"/>
      <w:bookmarkStart w:id="7465" w:name="_Toc130916724"/>
      <w:r w:rsidRPr="007D061B">
        <w:t>D.1</w:t>
      </w:r>
      <w:r w:rsidRPr="007D061B">
        <w:tab/>
        <w:t>Transmitter</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059F162C" w14:textId="77777777" w:rsidR="005432EB" w:rsidRPr="007D061B" w:rsidRDefault="005432EB" w:rsidP="005432EB">
      <w:pPr>
        <w:pStyle w:val="Heading2"/>
      </w:pPr>
      <w:bookmarkStart w:id="7466" w:name="_Toc21095524"/>
      <w:bookmarkStart w:id="7467" w:name="_Toc29767057"/>
      <w:bookmarkStart w:id="7468" w:name="_Toc36041204"/>
      <w:bookmarkStart w:id="7469" w:name="_Toc37228614"/>
      <w:bookmarkStart w:id="7470" w:name="_Toc37229118"/>
      <w:bookmarkStart w:id="7471" w:name="_Toc37229622"/>
      <w:bookmarkStart w:id="7472" w:name="_Toc45907179"/>
      <w:bookmarkStart w:id="7473" w:name="_Toc61116334"/>
      <w:bookmarkStart w:id="7474" w:name="_Toc67061100"/>
      <w:bookmarkStart w:id="7475" w:name="_Toc74814605"/>
      <w:bookmarkStart w:id="7476" w:name="_Toc76506028"/>
      <w:bookmarkStart w:id="7477" w:name="_Toc83114276"/>
      <w:bookmarkStart w:id="7478" w:name="_Toc89875398"/>
      <w:bookmarkStart w:id="7479" w:name="_Toc98705962"/>
      <w:bookmarkStart w:id="7480" w:name="_Toc130916725"/>
      <w:r w:rsidRPr="007D061B">
        <w:t>D.1.1</w:t>
      </w:r>
      <w:r w:rsidRPr="007D061B">
        <w:tab/>
        <w:t>AAS BS output power, transmitter ON/OFF power, modulation quality, frequency error and operating band unwanted emissions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85pt;height:210.85pt" o:ole="">
            <v:imagedata r:id="rId209" o:title=""/>
          </v:shape>
          <o:OLEObject Type="Embed" ProgID="Word.Picture.8" ShapeID="_x0000_i1127" DrawAspect="Content" ObjectID="_174222634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7481" w:name="_MON_1537739997"/>
    <w:bookmarkEnd w:id="7481"/>
    <w:p w14:paraId="63E83C7E" w14:textId="77777777" w:rsidR="005432EB" w:rsidRPr="007D061B" w:rsidRDefault="005432EB" w:rsidP="005432EB">
      <w:pPr>
        <w:pStyle w:val="TH"/>
      </w:pPr>
      <w:r w:rsidRPr="007D061B">
        <w:object w:dxaOrig="9265" w:dyaOrig="4212" w14:anchorId="032A16AE">
          <v:shape id="_x0000_i1128" type="#_x0000_t75" style="width:462.85pt;height:210.85pt" o:ole="">
            <v:imagedata r:id="rId211" o:title=""/>
          </v:shape>
          <o:OLEObject Type="Embed" ProgID="Word.Picture.8" ShapeID="_x0000_i1128" DrawAspect="Content" ObjectID="_174222634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7482" w:name="_Toc21095525"/>
      <w:bookmarkStart w:id="7483" w:name="_Toc29767058"/>
      <w:bookmarkStart w:id="7484" w:name="_Toc36041205"/>
      <w:bookmarkStart w:id="7485" w:name="_Toc37228615"/>
      <w:bookmarkStart w:id="7486" w:name="_Toc37229119"/>
      <w:bookmarkStart w:id="7487" w:name="_Toc37229623"/>
      <w:bookmarkStart w:id="7488" w:name="_Toc45907180"/>
      <w:bookmarkStart w:id="7489" w:name="_Toc61116335"/>
      <w:bookmarkStart w:id="7490" w:name="_Toc67061101"/>
      <w:bookmarkStart w:id="7491" w:name="_Toc74814606"/>
      <w:bookmarkStart w:id="7492" w:name="_Toc76506029"/>
      <w:bookmarkStart w:id="7493" w:name="_Toc83114277"/>
      <w:bookmarkStart w:id="7494" w:name="_Toc89875399"/>
      <w:bookmarkStart w:id="7495" w:name="_Toc98705963"/>
      <w:bookmarkStart w:id="7496" w:name="_Toc130916726"/>
      <w:r w:rsidRPr="007D061B">
        <w:t>D.1.2</w:t>
      </w:r>
      <w:r w:rsidRPr="007D061B">
        <w:tab/>
        <w:t>Transmitter intermodulation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bookmarkStart w:id="7497" w:name="_MON_1587198493"/>
    <w:bookmarkEnd w:id="7497"/>
    <w:p w14:paraId="3B5F4B63" w14:textId="64FE5849" w:rsidR="00734A5F" w:rsidRDefault="00734A5F" w:rsidP="00734A5F">
      <w:pPr>
        <w:pStyle w:val="TH"/>
      </w:pPr>
      <w:r>
        <w:object w:dxaOrig="9639" w:dyaOrig="3967" w14:anchorId="68461E1E">
          <v:shape id="_x0000_i1129" type="#_x0000_t75" style="width:483.45pt;height:195.45pt" o:ole="">
            <v:imagedata r:id="rId213" o:title=""/>
          </v:shape>
          <o:OLEObject Type="Embed" ProgID="Word.Picture.8" ShapeID="_x0000_i1129" DrawAspect="Content" ObjectID="_174222634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7498" w:name="_Toc21095526"/>
      <w:bookmarkStart w:id="7499" w:name="_Toc29767059"/>
      <w:bookmarkStart w:id="7500" w:name="_Toc36041206"/>
      <w:bookmarkStart w:id="7501" w:name="_Toc37228616"/>
      <w:bookmarkStart w:id="7502" w:name="_Toc37229120"/>
      <w:bookmarkStart w:id="7503" w:name="_Toc37229624"/>
      <w:bookmarkStart w:id="7504" w:name="_Toc45907181"/>
      <w:bookmarkStart w:id="7505" w:name="_Toc61116336"/>
      <w:bookmarkStart w:id="7506" w:name="_Toc67061102"/>
      <w:bookmarkStart w:id="7507" w:name="_Toc74814607"/>
      <w:bookmarkStart w:id="7508" w:name="_Toc76506030"/>
      <w:bookmarkStart w:id="7509" w:name="_Toc83114278"/>
      <w:bookmarkStart w:id="7510" w:name="_Toc89875400"/>
      <w:bookmarkStart w:id="7511" w:name="_Toc98705964"/>
      <w:bookmarkStart w:id="7512" w:name="_Toc130916727"/>
      <w:r w:rsidRPr="007D061B">
        <w:t>D.1.3</w:t>
      </w:r>
      <w:r w:rsidRPr="007D061B">
        <w:tab/>
        <w:t>Transmitter spurious emissions</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513" w:name="_MON_1550912725"/>
    <w:bookmarkEnd w:id="7513"/>
    <w:p w14:paraId="6E502986" w14:textId="77777777" w:rsidR="005432EB" w:rsidRPr="007D061B" w:rsidRDefault="005432EB" w:rsidP="005432EB">
      <w:pPr>
        <w:pStyle w:val="TH"/>
      </w:pPr>
      <w:r w:rsidRPr="007D061B">
        <w:object w:dxaOrig="9265" w:dyaOrig="4212" w14:anchorId="20C3EDD2">
          <v:shape id="_x0000_i1130" type="#_x0000_t75" style="width:462.85pt;height:210.85pt" o:ole="">
            <v:imagedata r:id="rId215" o:title=""/>
          </v:shape>
          <o:OLEObject Type="Embed" ProgID="Word.Picture.8" ShapeID="_x0000_i1130" DrawAspect="Content" ObjectID="_174222634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514" w:name="_MON_1550912890"/>
    <w:bookmarkEnd w:id="7514"/>
    <w:p w14:paraId="3EFBE078" w14:textId="77777777" w:rsidR="005432EB" w:rsidRPr="007D061B" w:rsidRDefault="005432EB" w:rsidP="005432EB">
      <w:pPr>
        <w:pStyle w:val="TH"/>
      </w:pPr>
      <w:r w:rsidRPr="007D061B">
        <w:object w:dxaOrig="9265" w:dyaOrig="4212" w14:anchorId="17874EA8">
          <v:shape id="_x0000_i1131" type="#_x0000_t75" style="width:462.85pt;height:210.85pt" o:ole="">
            <v:imagedata r:id="rId217" o:title=""/>
          </v:shape>
          <o:OLEObject Type="Embed" ProgID="Word.Picture.8" ShapeID="_x0000_i1131" DrawAspect="Content" ObjectID="_174222634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515" w:name="_Toc21095527"/>
      <w:bookmarkStart w:id="7516" w:name="_Toc29767060"/>
      <w:bookmarkStart w:id="7517" w:name="_Toc36041207"/>
      <w:bookmarkStart w:id="7518" w:name="_Toc37228617"/>
      <w:bookmarkStart w:id="7519" w:name="_Toc37229121"/>
      <w:bookmarkStart w:id="7520" w:name="_Toc37229625"/>
      <w:bookmarkStart w:id="7521" w:name="_Toc45907182"/>
      <w:bookmarkStart w:id="7522" w:name="_Toc61116337"/>
      <w:bookmarkStart w:id="7523" w:name="_Toc67061103"/>
      <w:bookmarkStart w:id="7524" w:name="_Toc74814608"/>
      <w:bookmarkStart w:id="7525" w:name="_Toc76506031"/>
      <w:bookmarkStart w:id="7526" w:name="_Toc83114279"/>
      <w:bookmarkStart w:id="7527" w:name="_Toc89875401"/>
      <w:bookmarkStart w:id="7528" w:name="_Toc98705965"/>
      <w:bookmarkStart w:id="7529" w:name="_Toc130916728"/>
      <w:r w:rsidRPr="007D061B">
        <w:t>D.2</w:t>
      </w:r>
      <w:r w:rsidRPr="007D061B">
        <w:tab/>
        <w:t>Receiver</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5E3E46E5" w14:textId="77777777" w:rsidR="005432EB" w:rsidRPr="007D061B" w:rsidRDefault="005432EB" w:rsidP="005432EB">
      <w:pPr>
        <w:pStyle w:val="Heading2"/>
      </w:pPr>
      <w:bookmarkStart w:id="7530" w:name="_Toc21095528"/>
      <w:bookmarkStart w:id="7531" w:name="_Toc29767061"/>
      <w:bookmarkStart w:id="7532" w:name="_Toc36041208"/>
      <w:bookmarkStart w:id="7533" w:name="_Toc37228618"/>
      <w:bookmarkStart w:id="7534" w:name="_Toc37229122"/>
      <w:bookmarkStart w:id="7535" w:name="_Toc37229626"/>
      <w:bookmarkStart w:id="7536" w:name="_Toc45907183"/>
      <w:bookmarkStart w:id="7537" w:name="_Toc61116338"/>
      <w:bookmarkStart w:id="7538" w:name="_Toc67061104"/>
      <w:bookmarkStart w:id="7539" w:name="_Toc74814609"/>
      <w:bookmarkStart w:id="7540" w:name="_Toc76506032"/>
      <w:bookmarkStart w:id="7541" w:name="_Toc83114280"/>
      <w:bookmarkStart w:id="7542" w:name="_Toc89875402"/>
      <w:bookmarkStart w:id="7543" w:name="_Toc98705966"/>
      <w:bookmarkStart w:id="7544" w:name="_Toc130916729"/>
      <w:r w:rsidRPr="007D061B">
        <w:t>D.2.1</w:t>
      </w:r>
      <w:r w:rsidRPr="007D061B">
        <w:tab/>
        <w:t>Reference sensitivity level</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bookmarkStart w:id="7545" w:name="_MON_1537740134"/>
    <w:bookmarkEnd w:id="7545"/>
    <w:p w14:paraId="1632B43B" w14:textId="77777777" w:rsidR="005432EB" w:rsidRPr="007D061B" w:rsidRDefault="005432EB" w:rsidP="005432EB">
      <w:pPr>
        <w:pStyle w:val="TH"/>
      </w:pPr>
      <w:r w:rsidRPr="007D061B">
        <w:object w:dxaOrig="9265" w:dyaOrig="4212" w14:anchorId="3CE153CE">
          <v:shape id="_x0000_i1132" type="#_x0000_t75" style="width:462.85pt;height:210.85pt" o:ole="">
            <v:imagedata r:id="rId219" o:title=""/>
          </v:shape>
          <o:OLEObject Type="Embed" ProgID="Word.Picture.8" ShapeID="_x0000_i1132" DrawAspect="Content" ObjectID="_174222634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546" w:name="_Toc21095529"/>
      <w:bookmarkStart w:id="7547" w:name="_Toc29767062"/>
      <w:bookmarkStart w:id="7548" w:name="_Toc36041209"/>
      <w:bookmarkStart w:id="7549" w:name="_Toc37228619"/>
      <w:bookmarkStart w:id="7550" w:name="_Toc37229123"/>
      <w:bookmarkStart w:id="7551" w:name="_Toc37229627"/>
      <w:bookmarkStart w:id="7552" w:name="_Toc45907184"/>
      <w:bookmarkStart w:id="7553" w:name="_Toc61116339"/>
      <w:bookmarkStart w:id="7554" w:name="_Toc67061105"/>
      <w:bookmarkStart w:id="7555" w:name="_Toc74814610"/>
      <w:bookmarkStart w:id="7556" w:name="_Toc76506033"/>
      <w:bookmarkStart w:id="7557" w:name="_Toc83114281"/>
      <w:bookmarkStart w:id="7558" w:name="_Toc89875403"/>
      <w:bookmarkStart w:id="7559" w:name="_Toc98705967"/>
      <w:bookmarkStart w:id="7560" w:name="_Toc130916730"/>
      <w:r w:rsidRPr="007D061B">
        <w:t>D.2.2</w:t>
      </w:r>
      <w:r w:rsidRPr="007D061B">
        <w:tab/>
        <w:t>Receiver Dynamic Range</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bookmarkStart w:id="7561" w:name="_MON_1537740143"/>
    <w:bookmarkEnd w:id="7561"/>
    <w:p w14:paraId="7B86325B" w14:textId="77777777" w:rsidR="005432EB" w:rsidRPr="007D061B" w:rsidRDefault="005432EB" w:rsidP="005432EB">
      <w:pPr>
        <w:pStyle w:val="TH"/>
      </w:pPr>
      <w:r w:rsidRPr="007D061B">
        <w:object w:dxaOrig="9265" w:dyaOrig="4212" w14:anchorId="2B58D855">
          <v:shape id="_x0000_i1133" type="#_x0000_t75" style="width:462.85pt;height:210.85pt" o:ole="">
            <v:imagedata r:id="rId221" o:title=""/>
          </v:shape>
          <o:OLEObject Type="Embed" ProgID="Word.Picture.8" ShapeID="_x0000_i1133" DrawAspect="Content" ObjectID="_174222634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562" w:name="_Toc21095530"/>
      <w:bookmarkStart w:id="7563" w:name="_Toc29767063"/>
      <w:bookmarkStart w:id="7564" w:name="_Toc36041210"/>
      <w:bookmarkStart w:id="7565" w:name="_Toc37228620"/>
      <w:bookmarkStart w:id="7566" w:name="_Toc37229124"/>
      <w:bookmarkStart w:id="7567" w:name="_Toc37229628"/>
      <w:bookmarkStart w:id="7568" w:name="_Toc45907185"/>
      <w:bookmarkStart w:id="7569" w:name="_Toc61116340"/>
      <w:bookmarkStart w:id="7570" w:name="_Toc67061106"/>
      <w:bookmarkStart w:id="7571" w:name="_Toc74814611"/>
      <w:bookmarkStart w:id="7572" w:name="_Toc76506034"/>
      <w:bookmarkStart w:id="7573" w:name="_Toc83114282"/>
      <w:bookmarkStart w:id="7574" w:name="_Toc89875404"/>
      <w:bookmarkStart w:id="7575" w:name="_Toc98705968"/>
      <w:bookmarkStart w:id="7576" w:name="_Toc130916731"/>
      <w:r w:rsidRPr="007D061B">
        <w:t>D.2.3</w:t>
      </w:r>
      <w:r w:rsidRPr="007D061B">
        <w:tab/>
        <w:t>Receiver Adjacent channel selectivity and narrowband blocking</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bookmarkStart w:id="7577" w:name="_MON_1537740159"/>
    <w:bookmarkEnd w:id="7577"/>
    <w:p w14:paraId="5AB4B1D6" w14:textId="77777777" w:rsidR="005432EB" w:rsidRPr="007D061B" w:rsidRDefault="005432EB" w:rsidP="005432EB">
      <w:pPr>
        <w:pStyle w:val="TH"/>
      </w:pPr>
      <w:r w:rsidRPr="007D061B">
        <w:object w:dxaOrig="9265" w:dyaOrig="4212" w14:anchorId="0A700E32">
          <v:shape id="_x0000_i1134" type="#_x0000_t75" style="width:462.85pt;height:210.85pt" o:ole="">
            <v:imagedata r:id="rId223" o:title=""/>
          </v:shape>
          <o:OLEObject Type="Embed" ProgID="Word.Picture.8" ShapeID="_x0000_i1134" DrawAspect="Content" ObjectID="_174222635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578" w:name="_Toc21095531"/>
      <w:bookmarkStart w:id="7579" w:name="_Toc29767064"/>
      <w:bookmarkStart w:id="7580" w:name="_Toc36041211"/>
      <w:bookmarkStart w:id="7581" w:name="_Toc37228621"/>
      <w:bookmarkStart w:id="7582" w:name="_Toc37229125"/>
      <w:bookmarkStart w:id="7583" w:name="_Toc37229629"/>
      <w:bookmarkStart w:id="7584" w:name="_Toc45907186"/>
      <w:bookmarkStart w:id="7585" w:name="_Toc61116341"/>
      <w:bookmarkStart w:id="7586" w:name="_Toc67061107"/>
      <w:bookmarkStart w:id="7587" w:name="_Toc74814612"/>
      <w:bookmarkStart w:id="7588" w:name="_Toc76506035"/>
      <w:bookmarkStart w:id="7589" w:name="_Toc83114283"/>
      <w:bookmarkStart w:id="7590" w:name="_Toc89875405"/>
      <w:bookmarkStart w:id="7591" w:name="_Toc98705969"/>
      <w:bookmarkStart w:id="7592" w:name="_Toc130916732"/>
      <w:r w:rsidRPr="007D061B">
        <w:t>D.2.4</w:t>
      </w:r>
      <w:r w:rsidRPr="007D061B">
        <w:tab/>
        <w:t>Receiver spurious emissions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593" w:name="_MON_1537740184"/>
    <w:bookmarkEnd w:id="7593"/>
    <w:p w14:paraId="087C97FD" w14:textId="77777777" w:rsidR="005432EB" w:rsidRPr="007D061B" w:rsidRDefault="005432EB" w:rsidP="005432EB">
      <w:pPr>
        <w:pStyle w:val="TH"/>
      </w:pPr>
      <w:r w:rsidRPr="007D061B">
        <w:object w:dxaOrig="9265" w:dyaOrig="4212" w14:anchorId="07DD5B6D">
          <v:shape id="_x0000_i1135" type="#_x0000_t75" style="width:462.85pt;height:210.85pt" o:ole="">
            <v:imagedata r:id="rId225" o:title=""/>
          </v:shape>
          <o:OLEObject Type="Embed" ProgID="Word.Picture.8" ShapeID="_x0000_i1135" DrawAspect="Content" ObjectID="_174222635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594" w:name="_MON_1537740200"/>
    <w:bookmarkEnd w:id="7594"/>
    <w:p w14:paraId="4DEF2193" w14:textId="77777777" w:rsidR="005432EB" w:rsidRPr="007D061B" w:rsidRDefault="005432EB" w:rsidP="005432EB">
      <w:pPr>
        <w:pStyle w:val="TH"/>
      </w:pPr>
      <w:r w:rsidRPr="007D061B">
        <w:object w:dxaOrig="9265" w:dyaOrig="4212" w14:anchorId="52090E1B">
          <v:shape id="_x0000_i1136" type="#_x0000_t75" style="width:462.85pt;height:210.85pt" o:ole="">
            <v:imagedata r:id="rId227" o:title=""/>
          </v:shape>
          <o:OLEObject Type="Embed" ProgID="Word.Picture.8" ShapeID="_x0000_i1136" DrawAspect="Content" ObjectID="_174222635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595" w:name="_Toc21095532"/>
      <w:bookmarkStart w:id="7596" w:name="_Toc29767065"/>
      <w:bookmarkStart w:id="7597" w:name="_Toc36041212"/>
      <w:bookmarkStart w:id="7598" w:name="_Toc37228622"/>
      <w:bookmarkStart w:id="7599" w:name="_Toc37229126"/>
      <w:bookmarkStart w:id="7600" w:name="_Toc37229630"/>
      <w:bookmarkStart w:id="7601" w:name="_Toc45907187"/>
      <w:bookmarkStart w:id="7602" w:name="_Toc61116342"/>
      <w:bookmarkStart w:id="7603" w:name="_Toc67061108"/>
      <w:bookmarkStart w:id="7604" w:name="_Toc74814613"/>
      <w:bookmarkStart w:id="7605" w:name="_Toc76506036"/>
      <w:bookmarkStart w:id="7606" w:name="_Toc83114284"/>
      <w:bookmarkStart w:id="7607" w:name="_Toc89875406"/>
      <w:bookmarkStart w:id="7608" w:name="_Toc98705970"/>
      <w:bookmarkStart w:id="7609" w:name="_Toc130916733"/>
      <w:r w:rsidRPr="007D061B">
        <w:t>D.2.5</w:t>
      </w:r>
      <w:r w:rsidRPr="007D061B">
        <w:tab/>
        <w:t>Receiver In-channel selectivity</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bookmarkStart w:id="7610" w:name="_MON_1537740211"/>
    <w:bookmarkEnd w:id="7610"/>
    <w:p w14:paraId="70A8CDFC" w14:textId="77777777" w:rsidR="005432EB" w:rsidRPr="007D061B" w:rsidRDefault="005432EB" w:rsidP="005432EB">
      <w:pPr>
        <w:pStyle w:val="TH"/>
      </w:pPr>
      <w:r w:rsidRPr="007D061B">
        <w:object w:dxaOrig="9265" w:dyaOrig="4212" w14:anchorId="406F13C6">
          <v:shape id="_x0000_i1137" type="#_x0000_t75" style="width:462.85pt;height:210.85pt" o:ole="">
            <v:imagedata r:id="rId229" o:title=""/>
          </v:shape>
          <o:OLEObject Type="Embed" ProgID="Word.Picture.8" ShapeID="_x0000_i1137" DrawAspect="Content" ObjectID="_174222635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611" w:name="_Toc21095533"/>
      <w:bookmarkStart w:id="7612" w:name="_Toc29767066"/>
      <w:bookmarkStart w:id="7613" w:name="_Toc36041213"/>
      <w:bookmarkStart w:id="7614" w:name="_Toc37228623"/>
      <w:bookmarkStart w:id="7615" w:name="_Toc37229127"/>
      <w:bookmarkStart w:id="7616" w:name="_Toc37229631"/>
      <w:bookmarkStart w:id="7617" w:name="_Toc45907188"/>
      <w:bookmarkStart w:id="7618" w:name="_Toc61116343"/>
      <w:bookmarkStart w:id="7619" w:name="_Toc67061109"/>
      <w:bookmarkStart w:id="7620" w:name="_Toc74814614"/>
      <w:bookmarkStart w:id="7621" w:name="_Toc76506037"/>
      <w:bookmarkStart w:id="7622" w:name="_Toc83114285"/>
      <w:bookmarkStart w:id="7623" w:name="_Toc89875407"/>
      <w:bookmarkStart w:id="7624" w:name="_Toc98705971"/>
      <w:bookmarkStart w:id="7625" w:name="_Toc130916734"/>
      <w:r w:rsidRPr="007D061B">
        <w:t>D.2.6</w:t>
      </w:r>
      <w:r w:rsidRPr="007D061B">
        <w:tab/>
        <w:t>Receiver Intermodulation</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bookmarkStart w:id="7626" w:name="_MON_1537740246"/>
    <w:bookmarkEnd w:id="7626"/>
    <w:p w14:paraId="5272F0FA" w14:textId="77777777" w:rsidR="005432EB" w:rsidRPr="007D061B" w:rsidRDefault="005432EB" w:rsidP="005432EB">
      <w:pPr>
        <w:pStyle w:val="TH"/>
      </w:pPr>
      <w:r w:rsidRPr="007D061B">
        <w:object w:dxaOrig="10175" w:dyaOrig="4212" w14:anchorId="00567756">
          <v:shape id="_x0000_i1138" type="#_x0000_t75" style="width:483.45pt;height:200.55pt" o:ole="">
            <v:imagedata r:id="rId231" o:title=""/>
          </v:shape>
          <o:OLEObject Type="Embed" ProgID="Word.Picture.8" ShapeID="_x0000_i1138" DrawAspect="Content" ObjectID="_174222635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627" w:name="historyclause"/>
      <w:r w:rsidRPr="007D061B">
        <w:br w:type="page"/>
      </w:r>
      <w:bookmarkStart w:id="7628" w:name="_Toc21095534"/>
      <w:bookmarkStart w:id="7629" w:name="_Toc29767067"/>
      <w:bookmarkStart w:id="7630" w:name="_Toc36041214"/>
      <w:bookmarkStart w:id="7631" w:name="_Toc37228624"/>
      <w:bookmarkStart w:id="7632" w:name="_Toc37229128"/>
      <w:bookmarkStart w:id="7633" w:name="_Toc37229632"/>
      <w:bookmarkStart w:id="7634" w:name="_Toc45907189"/>
      <w:bookmarkStart w:id="7635" w:name="_Toc61116344"/>
      <w:bookmarkStart w:id="7636" w:name="_Toc67061110"/>
      <w:bookmarkStart w:id="7637" w:name="_Toc74814615"/>
      <w:bookmarkStart w:id="7638" w:name="_Toc76506038"/>
      <w:bookmarkStart w:id="7639" w:name="_Toc83114286"/>
      <w:bookmarkStart w:id="7640" w:name="_Toc89875408"/>
      <w:bookmarkStart w:id="7641" w:name="_Toc98705972"/>
      <w:bookmarkStart w:id="7642" w:name="_Toc130916735"/>
      <w:r w:rsidRPr="007D061B">
        <w:t>Annex E (informative):</w:t>
      </w:r>
      <w:r w:rsidRPr="007D061B">
        <w:br/>
        <w:t>Change history</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62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764F3" w14:textId="77777777" w:rsidR="00B33F41" w:rsidRDefault="00B33F41">
      <w:r>
        <w:separator/>
      </w:r>
    </w:p>
  </w:endnote>
  <w:endnote w:type="continuationSeparator" w:id="0">
    <w:p w14:paraId="031CA58B" w14:textId="77777777" w:rsidR="00B33F41" w:rsidRDefault="00B33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930C9" w14:textId="77777777" w:rsidR="00B33F41" w:rsidRDefault="00B33F41">
      <w:r>
        <w:separator/>
      </w:r>
    </w:p>
  </w:footnote>
  <w:footnote w:type="continuationSeparator" w:id="0">
    <w:p w14:paraId="647B6930" w14:textId="77777777" w:rsidR="00B33F41" w:rsidRDefault="00B33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2372ADF"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DED">
      <w:rPr>
        <w:rFonts w:ascii="Arial" w:hAnsi="Arial" w:cs="Arial"/>
        <w:b/>
        <w:noProof/>
        <w:sz w:val="18"/>
        <w:szCs w:val="18"/>
      </w:rPr>
      <w:t>3GPP TS 37.145-1 V16.12.0 (2023-03)</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41C8C005"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DED">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36F07"/>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27947"/>
    <w:rsid w:val="0023384E"/>
    <w:rsid w:val="002347A2"/>
    <w:rsid w:val="0026015E"/>
    <w:rsid w:val="002675F0"/>
    <w:rsid w:val="0027337A"/>
    <w:rsid w:val="002B6339"/>
    <w:rsid w:val="002E00EE"/>
    <w:rsid w:val="003172DC"/>
    <w:rsid w:val="00333DD3"/>
    <w:rsid w:val="00353938"/>
    <w:rsid w:val="0035462D"/>
    <w:rsid w:val="003765B8"/>
    <w:rsid w:val="00380FC5"/>
    <w:rsid w:val="003B1FE6"/>
    <w:rsid w:val="003C3971"/>
    <w:rsid w:val="003D5EE9"/>
    <w:rsid w:val="00401A77"/>
    <w:rsid w:val="00405102"/>
    <w:rsid w:val="00417F4C"/>
    <w:rsid w:val="00423334"/>
    <w:rsid w:val="00426022"/>
    <w:rsid w:val="004345EC"/>
    <w:rsid w:val="00465515"/>
    <w:rsid w:val="00481170"/>
    <w:rsid w:val="004D16A6"/>
    <w:rsid w:val="004D3578"/>
    <w:rsid w:val="004E04C3"/>
    <w:rsid w:val="004E213A"/>
    <w:rsid w:val="004F0988"/>
    <w:rsid w:val="004F3340"/>
    <w:rsid w:val="00504F75"/>
    <w:rsid w:val="00522CCB"/>
    <w:rsid w:val="00522D9D"/>
    <w:rsid w:val="0053388B"/>
    <w:rsid w:val="00534ED4"/>
    <w:rsid w:val="00535773"/>
    <w:rsid w:val="005376BD"/>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94376"/>
    <w:rsid w:val="007B5D02"/>
    <w:rsid w:val="007B600E"/>
    <w:rsid w:val="007D061B"/>
    <w:rsid w:val="007F0F4A"/>
    <w:rsid w:val="008028A4"/>
    <w:rsid w:val="00830747"/>
    <w:rsid w:val="00876502"/>
    <w:rsid w:val="008768CA"/>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672E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4C17"/>
    <w:rsid w:val="00DD74A5"/>
    <w:rsid w:val="00DF2B1F"/>
    <w:rsid w:val="00DF2C76"/>
    <w:rsid w:val="00DF62CD"/>
    <w:rsid w:val="00E000B9"/>
    <w:rsid w:val="00E07ABB"/>
    <w:rsid w:val="00E16509"/>
    <w:rsid w:val="00E44582"/>
    <w:rsid w:val="00E61317"/>
    <w:rsid w:val="00E70FB6"/>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Pages>
  <Words>127345</Words>
  <Characters>725869</Characters>
  <Application>Microsoft Office Word</Application>
  <DocSecurity>0</DocSecurity>
  <Lines>6048</Lines>
  <Paragraphs>1703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2022-03-24T22:51:00Z</dcterms:created>
  <dcterms:modified xsi:type="dcterms:W3CDTF">2023-04-05T16:55:00Z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